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FA64F" w14:textId="5F6CB059" w:rsidR="00DC6130" w:rsidRPr="003E4E6D"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A11D02">
        <w:rPr>
          <w:rFonts w:ascii="Times New Roman" w:hAnsi="Times New Roman" w:cs="Times New Roman"/>
          <w:b/>
          <w:bCs/>
        </w:rPr>
        <w:t>1.</w:t>
      </w:r>
      <w:r w:rsidRPr="00A11D02">
        <w:rPr>
          <w:rFonts w:ascii="Times New Roman" w:hAnsi="Times New Roman" w:cs="Times New Roman"/>
          <w:b/>
          <w:bCs/>
        </w:rPr>
        <w:tab/>
      </w:r>
      <w:r w:rsidR="00014705" w:rsidRPr="003E4E6D">
        <w:rPr>
          <w:rFonts w:ascii="Times New Roman" w:hAnsi="Times New Roman" w:cs="Times New Roman"/>
          <w:b/>
          <w:bCs/>
        </w:rPr>
        <w:t xml:space="preserve">GENERAL INFORMATION </w:t>
      </w:r>
    </w:p>
    <w:p w14:paraId="564BE489" w14:textId="77777777" w:rsidR="00DC6130" w:rsidRPr="003E4E6D" w:rsidRDefault="00DC6130"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4812D63B" w14:textId="77777777" w:rsidR="00014705" w:rsidRPr="003E4E6D" w:rsidRDefault="00014705" w:rsidP="00232A54">
      <w:pPr>
        <w:jc w:val="thaiDistribute"/>
        <w:rPr>
          <w:rFonts w:ascii="Times New Roman" w:hAnsi="Times New Roman" w:cs="Times New Roman"/>
        </w:rPr>
      </w:pPr>
      <w:proofErr w:type="spellStart"/>
      <w:r w:rsidRPr="003E4E6D">
        <w:rPr>
          <w:rFonts w:ascii="Times New Roman" w:hAnsi="Times New Roman" w:cs="Times New Roman"/>
        </w:rPr>
        <w:t>CPanel</w:t>
      </w:r>
      <w:proofErr w:type="spellEnd"/>
      <w:r w:rsidRPr="003E4E6D">
        <w:rPr>
          <w:rFonts w:ascii="Times New Roman" w:hAnsi="Times New Roman" w:cs="Times New Roman"/>
        </w:rPr>
        <w:t xml:space="preserve"> Co., Ltd. (“The Company”) was incorporated as a limited company in Thailand on March 27, 2012. The Company is engaged in manufacturing and supply precast concrete wall panels for all construction purposes.</w:t>
      </w:r>
    </w:p>
    <w:p w14:paraId="757AA1A9" w14:textId="77777777" w:rsidR="00014705" w:rsidRPr="003E4E6D" w:rsidRDefault="00014705" w:rsidP="00232A54">
      <w:pPr>
        <w:jc w:val="thaiDistribute"/>
        <w:rPr>
          <w:rFonts w:ascii="Times New Roman" w:hAnsi="Times New Roman" w:cs="Times New Roman"/>
        </w:rPr>
      </w:pPr>
    </w:p>
    <w:p w14:paraId="190D2B6B" w14:textId="408A8BCD" w:rsidR="0054175F" w:rsidRPr="003E4E6D" w:rsidRDefault="0054175F" w:rsidP="00232A54">
      <w:pPr>
        <w:pStyle w:val="BodyText3"/>
        <w:spacing w:line="240" w:lineRule="atLeast"/>
        <w:rPr>
          <w:rFonts w:cs="Times New Roman"/>
          <w:sz w:val="18"/>
          <w:szCs w:val="18"/>
        </w:rPr>
      </w:pPr>
      <w:r w:rsidRPr="003E4E6D">
        <w:rPr>
          <w:rFonts w:cs="Times New Roman"/>
          <w:sz w:val="18"/>
          <w:szCs w:val="18"/>
        </w:rPr>
        <w:t>As at December 31, 2020 and 2019, the Company’s shareholders were summarized as follows:</w:t>
      </w:r>
    </w:p>
    <w:p w14:paraId="2947610B" w14:textId="77777777" w:rsidR="0054175F" w:rsidRPr="003E4E6D" w:rsidRDefault="0054175F" w:rsidP="00232A54">
      <w:pPr>
        <w:pStyle w:val="BodyText3"/>
        <w:spacing w:line="240" w:lineRule="atLeast"/>
        <w:rPr>
          <w:rFonts w:cs="Times New Roman"/>
          <w:sz w:val="18"/>
          <w:szCs w:val="18"/>
        </w:rPr>
      </w:pPr>
    </w:p>
    <w:tbl>
      <w:tblPr>
        <w:tblW w:w="973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3"/>
        <w:gridCol w:w="236"/>
        <w:gridCol w:w="1417"/>
        <w:gridCol w:w="284"/>
        <w:gridCol w:w="1318"/>
      </w:tblGrid>
      <w:tr w:rsidR="0054175F" w:rsidRPr="003E4E6D" w14:paraId="70B6A166" w14:textId="77777777" w:rsidTr="0054175F">
        <w:tc>
          <w:tcPr>
            <w:tcW w:w="6483" w:type="dxa"/>
            <w:tcBorders>
              <w:top w:val="nil"/>
              <w:left w:val="nil"/>
              <w:bottom w:val="nil"/>
              <w:right w:val="nil"/>
            </w:tcBorders>
          </w:tcPr>
          <w:p w14:paraId="3262AD2D" w14:textId="77777777" w:rsidR="0054175F" w:rsidRPr="003E4E6D" w:rsidRDefault="0054175F" w:rsidP="00232A54">
            <w:pPr>
              <w:ind w:left="72" w:right="-108" w:hanging="72"/>
              <w:jc w:val="center"/>
              <w:rPr>
                <w:rFonts w:ascii="Times New Roman" w:hAnsi="Times New Roman" w:cs="Times New Roman"/>
                <w:cs/>
              </w:rPr>
            </w:pPr>
          </w:p>
        </w:tc>
        <w:tc>
          <w:tcPr>
            <w:tcW w:w="236" w:type="dxa"/>
            <w:tcBorders>
              <w:top w:val="nil"/>
              <w:left w:val="nil"/>
              <w:bottom w:val="nil"/>
              <w:right w:val="nil"/>
            </w:tcBorders>
          </w:tcPr>
          <w:p w14:paraId="0E9A6A72" w14:textId="77777777" w:rsidR="0054175F" w:rsidRPr="003E4E6D" w:rsidRDefault="0054175F" w:rsidP="00232A54">
            <w:pPr>
              <w:ind w:left="162" w:right="-18" w:hanging="162"/>
              <w:jc w:val="center"/>
              <w:rPr>
                <w:rFonts w:ascii="Times New Roman" w:hAnsi="Times New Roman" w:cs="Times New Roman"/>
              </w:rPr>
            </w:pPr>
          </w:p>
        </w:tc>
        <w:tc>
          <w:tcPr>
            <w:tcW w:w="3019" w:type="dxa"/>
            <w:gridSpan w:val="3"/>
            <w:tcBorders>
              <w:top w:val="nil"/>
              <w:left w:val="nil"/>
              <w:bottom w:val="single" w:sz="4" w:space="0" w:color="auto"/>
              <w:right w:val="nil"/>
            </w:tcBorders>
          </w:tcPr>
          <w:p w14:paraId="54F25BBF" w14:textId="77777777" w:rsidR="0054175F" w:rsidRPr="003E4E6D" w:rsidRDefault="0054175F" w:rsidP="00232A54">
            <w:pPr>
              <w:tabs>
                <w:tab w:val="decimal" w:pos="792"/>
              </w:tabs>
              <w:ind w:right="-43"/>
              <w:jc w:val="center"/>
              <w:rPr>
                <w:rFonts w:ascii="Times New Roman" w:hAnsi="Times New Roman" w:cs="Times New Roman"/>
                <w:cs/>
              </w:rPr>
            </w:pPr>
            <w:r w:rsidRPr="003E4E6D">
              <w:rPr>
                <w:rFonts w:ascii="Times New Roman" w:hAnsi="Times New Roman" w:cs="Times New Roman"/>
              </w:rPr>
              <w:t>Percentage of shareholding</w:t>
            </w:r>
          </w:p>
        </w:tc>
      </w:tr>
      <w:tr w:rsidR="0054175F" w:rsidRPr="003E4E6D" w14:paraId="12F8386B" w14:textId="77777777" w:rsidTr="0054175F">
        <w:tc>
          <w:tcPr>
            <w:tcW w:w="6483" w:type="dxa"/>
            <w:tcBorders>
              <w:top w:val="nil"/>
              <w:left w:val="nil"/>
              <w:bottom w:val="single" w:sz="4" w:space="0" w:color="auto"/>
              <w:right w:val="nil"/>
            </w:tcBorders>
          </w:tcPr>
          <w:p w14:paraId="295ABF4A" w14:textId="77777777" w:rsidR="0054175F" w:rsidRPr="003E4E6D" w:rsidRDefault="0054175F" w:rsidP="00232A54">
            <w:pPr>
              <w:ind w:left="72" w:right="-108" w:hanging="72"/>
              <w:jc w:val="center"/>
              <w:rPr>
                <w:rFonts w:ascii="Times New Roman" w:hAnsi="Times New Roman" w:cs="Times New Roman"/>
                <w:cs/>
              </w:rPr>
            </w:pPr>
            <w:r w:rsidRPr="003E4E6D">
              <w:rPr>
                <w:rFonts w:ascii="Times New Roman" w:hAnsi="Times New Roman" w:cs="Times New Roman"/>
              </w:rPr>
              <w:t>Shareholders</w:t>
            </w:r>
          </w:p>
        </w:tc>
        <w:tc>
          <w:tcPr>
            <w:tcW w:w="236" w:type="dxa"/>
            <w:tcBorders>
              <w:top w:val="nil"/>
              <w:left w:val="nil"/>
              <w:bottom w:val="nil"/>
              <w:right w:val="nil"/>
            </w:tcBorders>
          </w:tcPr>
          <w:p w14:paraId="19694FD4" w14:textId="77777777" w:rsidR="0054175F" w:rsidRPr="003E4E6D" w:rsidRDefault="0054175F" w:rsidP="00232A54">
            <w:pPr>
              <w:ind w:left="162" w:right="-18" w:hanging="162"/>
              <w:jc w:val="center"/>
              <w:rPr>
                <w:rFonts w:ascii="Times New Roman" w:hAnsi="Times New Roman" w:cs="Times New Roman"/>
              </w:rPr>
            </w:pPr>
          </w:p>
        </w:tc>
        <w:tc>
          <w:tcPr>
            <w:tcW w:w="1417" w:type="dxa"/>
            <w:tcBorders>
              <w:top w:val="single" w:sz="4" w:space="0" w:color="auto"/>
              <w:left w:val="nil"/>
              <w:bottom w:val="single" w:sz="4" w:space="0" w:color="auto"/>
              <w:right w:val="nil"/>
            </w:tcBorders>
          </w:tcPr>
          <w:p w14:paraId="7828389A" w14:textId="67A8CFC0" w:rsidR="0054175F" w:rsidRPr="003E4E6D" w:rsidRDefault="0054175F" w:rsidP="00232A54">
            <w:pPr>
              <w:ind w:left="162" w:right="-18" w:hanging="162"/>
              <w:jc w:val="center"/>
              <w:rPr>
                <w:rFonts w:ascii="Times New Roman" w:hAnsi="Times New Roman" w:cs="Times New Roman"/>
              </w:rPr>
            </w:pPr>
            <w:r w:rsidRPr="003E4E6D">
              <w:rPr>
                <w:rFonts w:ascii="Times New Roman" w:hAnsi="Times New Roman" w:cs="Times New Roman"/>
              </w:rPr>
              <w:t>20</w:t>
            </w:r>
            <w:r w:rsidR="002A1BED" w:rsidRPr="003E4E6D">
              <w:rPr>
                <w:rFonts w:ascii="Times New Roman" w:hAnsi="Times New Roman" w:cs="Times New Roman"/>
              </w:rPr>
              <w:t>20</w:t>
            </w:r>
          </w:p>
        </w:tc>
        <w:tc>
          <w:tcPr>
            <w:tcW w:w="284" w:type="dxa"/>
            <w:tcBorders>
              <w:top w:val="single" w:sz="4" w:space="0" w:color="auto"/>
              <w:left w:val="nil"/>
              <w:bottom w:val="nil"/>
              <w:right w:val="nil"/>
            </w:tcBorders>
          </w:tcPr>
          <w:p w14:paraId="3A105BD0" w14:textId="77777777" w:rsidR="0054175F" w:rsidRPr="003E4E6D" w:rsidRDefault="0054175F" w:rsidP="00232A54">
            <w:pPr>
              <w:ind w:left="72" w:right="-108" w:hanging="72"/>
              <w:jc w:val="center"/>
              <w:rPr>
                <w:rFonts w:ascii="Times New Roman" w:hAnsi="Times New Roman" w:cs="Times New Roman"/>
                <w:cs/>
              </w:rPr>
            </w:pPr>
          </w:p>
        </w:tc>
        <w:tc>
          <w:tcPr>
            <w:tcW w:w="1318" w:type="dxa"/>
            <w:tcBorders>
              <w:top w:val="single" w:sz="4" w:space="0" w:color="auto"/>
              <w:left w:val="nil"/>
              <w:bottom w:val="single" w:sz="4" w:space="0" w:color="auto"/>
              <w:right w:val="nil"/>
            </w:tcBorders>
          </w:tcPr>
          <w:p w14:paraId="209F1BBF" w14:textId="15F3A436" w:rsidR="0054175F" w:rsidRPr="003E4E6D" w:rsidRDefault="0054175F" w:rsidP="00232A54">
            <w:pPr>
              <w:ind w:left="162" w:right="-18" w:hanging="162"/>
              <w:jc w:val="center"/>
              <w:rPr>
                <w:rFonts w:ascii="Times New Roman" w:hAnsi="Times New Roman" w:cs="Times New Roman"/>
              </w:rPr>
            </w:pPr>
            <w:r w:rsidRPr="003E4E6D">
              <w:rPr>
                <w:rFonts w:ascii="Times New Roman" w:hAnsi="Times New Roman" w:cs="Times New Roman"/>
              </w:rPr>
              <w:t>2019</w:t>
            </w:r>
          </w:p>
        </w:tc>
      </w:tr>
      <w:tr w:rsidR="0054175F" w:rsidRPr="003E4E6D" w14:paraId="0CC8D553" w14:textId="77777777" w:rsidTr="0054175F">
        <w:tc>
          <w:tcPr>
            <w:tcW w:w="6483" w:type="dxa"/>
            <w:tcBorders>
              <w:top w:val="single" w:sz="4" w:space="0" w:color="auto"/>
              <w:left w:val="nil"/>
              <w:bottom w:val="nil"/>
              <w:right w:val="nil"/>
            </w:tcBorders>
          </w:tcPr>
          <w:p w14:paraId="57992607" w14:textId="77777777" w:rsidR="0054175F" w:rsidRPr="003E4E6D" w:rsidRDefault="0054175F" w:rsidP="00232A54">
            <w:pPr>
              <w:tabs>
                <w:tab w:val="clear" w:pos="227"/>
                <w:tab w:val="clear" w:pos="454"/>
                <w:tab w:val="left" w:pos="176"/>
              </w:tabs>
              <w:ind w:right="-108"/>
              <w:rPr>
                <w:rFonts w:ascii="Times New Roman" w:hAnsi="Times New Roman" w:cs="Times New Roman"/>
                <w:cs/>
              </w:rPr>
            </w:pPr>
          </w:p>
        </w:tc>
        <w:tc>
          <w:tcPr>
            <w:tcW w:w="236" w:type="dxa"/>
            <w:tcBorders>
              <w:top w:val="nil"/>
              <w:left w:val="nil"/>
              <w:bottom w:val="nil"/>
              <w:right w:val="nil"/>
            </w:tcBorders>
          </w:tcPr>
          <w:p w14:paraId="2954CD7C" w14:textId="77777777" w:rsidR="0054175F" w:rsidRPr="003E4E6D" w:rsidRDefault="0054175F" w:rsidP="00232A54">
            <w:pPr>
              <w:ind w:left="162" w:right="-18" w:hanging="162"/>
              <w:rPr>
                <w:rFonts w:ascii="Times New Roman" w:hAnsi="Times New Roman" w:cs="Times New Roman"/>
              </w:rPr>
            </w:pPr>
          </w:p>
        </w:tc>
        <w:tc>
          <w:tcPr>
            <w:tcW w:w="1417" w:type="dxa"/>
            <w:tcBorders>
              <w:top w:val="single" w:sz="4" w:space="0" w:color="auto"/>
              <w:left w:val="nil"/>
              <w:bottom w:val="nil"/>
              <w:right w:val="nil"/>
            </w:tcBorders>
          </w:tcPr>
          <w:p w14:paraId="355BD9F3" w14:textId="77777777" w:rsidR="0054175F" w:rsidRPr="003E4E6D" w:rsidRDefault="0054175F" w:rsidP="00232A54">
            <w:pPr>
              <w:ind w:left="162" w:right="276" w:hanging="162"/>
              <w:jc w:val="right"/>
              <w:rPr>
                <w:rFonts w:ascii="Times New Roman" w:hAnsi="Times New Roman" w:cs="Times New Roman"/>
              </w:rPr>
            </w:pPr>
          </w:p>
        </w:tc>
        <w:tc>
          <w:tcPr>
            <w:tcW w:w="284" w:type="dxa"/>
            <w:tcBorders>
              <w:top w:val="nil"/>
              <w:left w:val="nil"/>
              <w:bottom w:val="nil"/>
              <w:right w:val="nil"/>
            </w:tcBorders>
          </w:tcPr>
          <w:p w14:paraId="1FC51932"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single" w:sz="4" w:space="0" w:color="auto"/>
              <w:left w:val="nil"/>
              <w:bottom w:val="nil"/>
              <w:right w:val="nil"/>
            </w:tcBorders>
          </w:tcPr>
          <w:p w14:paraId="67644570" w14:textId="77777777" w:rsidR="0054175F" w:rsidRPr="003E4E6D" w:rsidRDefault="0054175F" w:rsidP="00232A54">
            <w:pPr>
              <w:ind w:left="162" w:right="276" w:hanging="162"/>
              <w:jc w:val="right"/>
              <w:rPr>
                <w:rFonts w:ascii="Times New Roman" w:hAnsi="Times New Roman" w:cs="Times New Roman"/>
              </w:rPr>
            </w:pPr>
          </w:p>
        </w:tc>
      </w:tr>
      <w:tr w:rsidR="0054175F" w:rsidRPr="003E4E6D" w14:paraId="2C0185D5" w14:textId="77777777" w:rsidTr="0054175F">
        <w:tc>
          <w:tcPr>
            <w:tcW w:w="6483" w:type="dxa"/>
            <w:tcBorders>
              <w:top w:val="nil"/>
              <w:left w:val="nil"/>
              <w:bottom w:val="nil"/>
              <w:right w:val="nil"/>
            </w:tcBorders>
          </w:tcPr>
          <w:p w14:paraId="0FAC7964" w14:textId="77777777" w:rsidR="0054175F" w:rsidRPr="003E4E6D" w:rsidRDefault="0054175F" w:rsidP="00232A54">
            <w:pPr>
              <w:tabs>
                <w:tab w:val="clear" w:pos="227"/>
                <w:tab w:val="clear" w:pos="454"/>
                <w:tab w:val="left" w:pos="201"/>
                <w:tab w:val="left" w:pos="342"/>
                <w:tab w:val="left" w:pos="546"/>
              </w:tabs>
              <w:ind w:left="-18" w:right="-108" w:firstLine="18"/>
              <w:rPr>
                <w:rFonts w:ascii="Times New Roman" w:hAnsi="Times New Roman" w:cs="Times New Roman"/>
                <w:cs/>
              </w:rPr>
            </w:pPr>
            <w:r w:rsidRPr="003E4E6D">
              <w:rPr>
                <w:rFonts w:ascii="Times New Roman" w:hAnsi="Times New Roman" w:cs="Times New Roman"/>
              </w:rPr>
              <w:t>a)  Mr. Chakrit Theepakornsukkasame, Thai citizen</w:t>
            </w:r>
          </w:p>
        </w:tc>
        <w:tc>
          <w:tcPr>
            <w:tcW w:w="236" w:type="dxa"/>
            <w:tcBorders>
              <w:top w:val="nil"/>
              <w:left w:val="nil"/>
              <w:bottom w:val="nil"/>
              <w:right w:val="nil"/>
            </w:tcBorders>
          </w:tcPr>
          <w:p w14:paraId="66B9B98F" w14:textId="77777777" w:rsidR="0054175F" w:rsidRPr="003E4E6D" w:rsidRDefault="0054175F" w:rsidP="00232A54">
            <w:pPr>
              <w:ind w:left="162" w:right="-18" w:hanging="162"/>
              <w:rPr>
                <w:rFonts w:ascii="Times New Roman" w:hAnsi="Times New Roman" w:cs="Times New Roman"/>
                <w:cs/>
              </w:rPr>
            </w:pPr>
          </w:p>
        </w:tc>
        <w:tc>
          <w:tcPr>
            <w:tcW w:w="1417" w:type="dxa"/>
            <w:tcBorders>
              <w:top w:val="nil"/>
              <w:left w:val="nil"/>
              <w:bottom w:val="nil"/>
              <w:right w:val="nil"/>
            </w:tcBorders>
            <w:shd w:val="clear" w:color="auto" w:fill="auto"/>
          </w:tcPr>
          <w:p w14:paraId="7E1080AE" w14:textId="2D957EF5"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6</w:t>
            </w:r>
            <w:r w:rsidR="001D385F" w:rsidRPr="003E4E6D">
              <w:rPr>
                <w:rFonts w:ascii="Times New Roman" w:hAnsi="Times New Roman" w:cs="Times New Roman"/>
              </w:rPr>
              <w:t>1</w:t>
            </w:r>
            <w:r w:rsidRPr="003E4E6D">
              <w:rPr>
                <w:rFonts w:ascii="Times New Roman" w:hAnsi="Times New Roman" w:cs="Times New Roman"/>
              </w:rPr>
              <w:t>.7</w:t>
            </w:r>
            <w:r w:rsidR="001D385F" w:rsidRPr="003E4E6D">
              <w:rPr>
                <w:rFonts w:ascii="Times New Roman" w:hAnsi="Times New Roman" w:cs="Times New Roman"/>
              </w:rPr>
              <w:t>6</w:t>
            </w:r>
          </w:p>
        </w:tc>
        <w:tc>
          <w:tcPr>
            <w:tcW w:w="284" w:type="dxa"/>
            <w:tcBorders>
              <w:top w:val="nil"/>
              <w:left w:val="nil"/>
              <w:bottom w:val="nil"/>
              <w:right w:val="nil"/>
            </w:tcBorders>
          </w:tcPr>
          <w:p w14:paraId="5A259C54" w14:textId="77777777" w:rsidR="0054175F" w:rsidRPr="003E4E6D" w:rsidRDefault="0054175F" w:rsidP="00232A54">
            <w:pPr>
              <w:tabs>
                <w:tab w:val="clear" w:pos="227"/>
                <w:tab w:val="clear" w:pos="454"/>
                <w:tab w:val="clear" w:pos="680"/>
                <w:tab w:val="clear" w:pos="907"/>
              </w:tabs>
              <w:ind w:right="355"/>
              <w:jc w:val="right"/>
              <w:rPr>
                <w:rFonts w:ascii="Times New Roman" w:hAnsi="Times New Roman" w:cs="Times New Roman"/>
                <w:cs/>
              </w:rPr>
            </w:pPr>
          </w:p>
        </w:tc>
        <w:tc>
          <w:tcPr>
            <w:tcW w:w="1318" w:type="dxa"/>
            <w:tcBorders>
              <w:top w:val="nil"/>
              <w:left w:val="nil"/>
              <w:bottom w:val="nil"/>
              <w:right w:val="nil"/>
            </w:tcBorders>
            <w:shd w:val="clear" w:color="auto" w:fill="auto"/>
          </w:tcPr>
          <w:p w14:paraId="6FEB2BF0" w14:textId="026A5303"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64.70</w:t>
            </w:r>
          </w:p>
        </w:tc>
      </w:tr>
      <w:tr w:rsidR="0054175F" w:rsidRPr="003E4E6D" w14:paraId="64029BB0" w14:textId="77777777" w:rsidTr="0054175F">
        <w:tc>
          <w:tcPr>
            <w:tcW w:w="6483" w:type="dxa"/>
            <w:tcBorders>
              <w:top w:val="nil"/>
              <w:left w:val="nil"/>
              <w:bottom w:val="nil"/>
              <w:right w:val="nil"/>
            </w:tcBorders>
          </w:tcPr>
          <w:p w14:paraId="517808BB" w14:textId="77777777" w:rsidR="0054175F" w:rsidRPr="003E4E6D" w:rsidRDefault="0054175F" w:rsidP="00232A54">
            <w:pPr>
              <w:tabs>
                <w:tab w:val="clear" w:pos="227"/>
              </w:tabs>
              <w:ind w:left="-18" w:right="-108" w:firstLine="18"/>
              <w:rPr>
                <w:rFonts w:ascii="Times New Roman" w:hAnsi="Times New Roman" w:cs="Times New Roman"/>
                <w:cs/>
              </w:rPr>
            </w:pPr>
            <w:r w:rsidRPr="003E4E6D">
              <w:rPr>
                <w:rFonts w:ascii="Times New Roman" w:hAnsi="Times New Roman" w:cs="Times New Roman"/>
              </w:rPr>
              <w:t xml:space="preserve">b)  Mr. </w:t>
            </w:r>
            <w:proofErr w:type="spellStart"/>
            <w:r w:rsidRPr="003E4E6D">
              <w:rPr>
                <w:rFonts w:ascii="Times New Roman" w:hAnsi="Times New Roman" w:cs="Times New Roman"/>
              </w:rPr>
              <w:t>Chaiyut</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Srivikorn</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04F3CB4C"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17CAE287"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7.50</w:t>
            </w:r>
          </w:p>
        </w:tc>
        <w:tc>
          <w:tcPr>
            <w:tcW w:w="284" w:type="dxa"/>
            <w:tcBorders>
              <w:top w:val="nil"/>
              <w:left w:val="nil"/>
              <w:bottom w:val="nil"/>
              <w:right w:val="nil"/>
            </w:tcBorders>
          </w:tcPr>
          <w:p w14:paraId="5D610632"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6E378BFF" w14:textId="34BCC070"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7.50</w:t>
            </w:r>
          </w:p>
        </w:tc>
      </w:tr>
      <w:tr w:rsidR="0054175F" w:rsidRPr="003E4E6D" w14:paraId="360B0A26" w14:textId="77777777" w:rsidTr="0054175F">
        <w:tc>
          <w:tcPr>
            <w:tcW w:w="6483" w:type="dxa"/>
            <w:tcBorders>
              <w:top w:val="nil"/>
              <w:left w:val="nil"/>
              <w:bottom w:val="nil"/>
              <w:right w:val="nil"/>
            </w:tcBorders>
          </w:tcPr>
          <w:p w14:paraId="531B9810" w14:textId="77777777" w:rsidR="0054175F" w:rsidRPr="003E4E6D" w:rsidRDefault="0054175F" w:rsidP="00232A54">
            <w:pPr>
              <w:tabs>
                <w:tab w:val="clear" w:pos="227"/>
              </w:tabs>
              <w:ind w:left="-18" w:right="-108" w:firstLine="18"/>
              <w:rPr>
                <w:rFonts w:ascii="Times New Roman" w:hAnsi="Times New Roman" w:cs="Times New Roman"/>
              </w:rPr>
            </w:pPr>
            <w:r w:rsidRPr="003E4E6D">
              <w:rPr>
                <w:rFonts w:ascii="Times New Roman" w:hAnsi="Times New Roman" w:cs="Times New Roman"/>
              </w:rPr>
              <w:t xml:space="preserve">c)  </w:t>
            </w:r>
            <w:proofErr w:type="spellStart"/>
            <w:r w:rsidRPr="003E4E6D">
              <w:rPr>
                <w:rFonts w:ascii="Times New Roman" w:hAnsi="Times New Roman" w:cs="Times New Roman"/>
              </w:rPr>
              <w:t>M.</w:t>
            </w:r>
            <w:proofErr w:type="gramStart"/>
            <w:r w:rsidRPr="003E4E6D">
              <w:rPr>
                <w:rFonts w:ascii="Times New Roman" w:hAnsi="Times New Roman" w:cs="Times New Roman"/>
              </w:rPr>
              <w:t>L.Walliwan</w:t>
            </w:r>
            <w:proofErr w:type="spellEnd"/>
            <w:proofErr w:type="gramEnd"/>
            <w:r w:rsidRPr="003E4E6D">
              <w:rPr>
                <w:rFonts w:ascii="Times New Roman" w:hAnsi="Times New Roman" w:cs="Times New Roman"/>
              </w:rPr>
              <w:t xml:space="preserve"> </w:t>
            </w:r>
            <w:proofErr w:type="spellStart"/>
            <w:r w:rsidRPr="003E4E6D">
              <w:rPr>
                <w:rFonts w:ascii="Times New Roman" w:hAnsi="Times New Roman" w:cs="Times New Roman"/>
              </w:rPr>
              <w:t>Varavarn</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64A57195"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3A033DD1"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7.50</w:t>
            </w:r>
          </w:p>
        </w:tc>
        <w:tc>
          <w:tcPr>
            <w:tcW w:w="284" w:type="dxa"/>
            <w:tcBorders>
              <w:top w:val="nil"/>
              <w:left w:val="nil"/>
              <w:bottom w:val="nil"/>
              <w:right w:val="nil"/>
            </w:tcBorders>
          </w:tcPr>
          <w:p w14:paraId="296748DA"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7A62A96F" w14:textId="5A0C676F"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7.50</w:t>
            </w:r>
          </w:p>
        </w:tc>
      </w:tr>
      <w:tr w:rsidR="0054175F" w:rsidRPr="003E4E6D" w14:paraId="4ACA3FB9" w14:textId="77777777" w:rsidTr="0054175F">
        <w:tc>
          <w:tcPr>
            <w:tcW w:w="6483" w:type="dxa"/>
            <w:tcBorders>
              <w:top w:val="nil"/>
              <w:left w:val="nil"/>
              <w:bottom w:val="nil"/>
              <w:right w:val="nil"/>
            </w:tcBorders>
          </w:tcPr>
          <w:p w14:paraId="60913356" w14:textId="77777777" w:rsidR="0054175F" w:rsidRPr="003E4E6D" w:rsidRDefault="0054175F" w:rsidP="00232A54">
            <w:pPr>
              <w:tabs>
                <w:tab w:val="clear" w:pos="227"/>
              </w:tabs>
              <w:ind w:left="-18" w:right="-108" w:firstLine="18"/>
              <w:rPr>
                <w:rFonts w:ascii="Times New Roman" w:hAnsi="Times New Roman" w:cs="Times New Roman"/>
              </w:rPr>
            </w:pPr>
            <w:r w:rsidRPr="003E4E6D">
              <w:rPr>
                <w:rFonts w:ascii="Times New Roman" w:hAnsi="Times New Roman" w:cs="Times New Roman"/>
              </w:rPr>
              <w:t xml:space="preserve">d)  Mr. </w:t>
            </w:r>
            <w:proofErr w:type="spellStart"/>
            <w:r w:rsidRPr="003E4E6D">
              <w:rPr>
                <w:rFonts w:ascii="Times New Roman" w:hAnsi="Times New Roman" w:cs="Times New Roman"/>
              </w:rPr>
              <w:t>Nipon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Leelasithorn</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3D6B5AC9"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5A86A41D"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5.15</w:t>
            </w:r>
          </w:p>
        </w:tc>
        <w:tc>
          <w:tcPr>
            <w:tcW w:w="284" w:type="dxa"/>
            <w:tcBorders>
              <w:top w:val="nil"/>
              <w:left w:val="nil"/>
              <w:bottom w:val="nil"/>
              <w:right w:val="nil"/>
            </w:tcBorders>
          </w:tcPr>
          <w:p w14:paraId="7A52D73B"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5717E573" w14:textId="0AED5CF1"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5.15</w:t>
            </w:r>
          </w:p>
        </w:tc>
      </w:tr>
      <w:tr w:rsidR="0054175F" w:rsidRPr="003E4E6D" w14:paraId="2F953F77" w14:textId="77777777" w:rsidTr="0054175F">
        <w:tc>
          <w:tcPr>
            <w:tcW w:w="6483" w:type="dxa"/>
            <w:tcBorders>
              <w:top w:val="nil"/>
              <w:left w:val="nil"/>
              <w:bottom w:val="nil"/>
              <w:right w:val="nil"/>
            </w:tcBorders>
          </w:tcPr>
          <w:p w14:paraId="4BFB78F8" w14:textId="77777777" w:rsidR="0054175F" w:rsidRPr="003E4E6D" w:rsidRDefault="0054175F" w:rsidP="00232A54">
            <w:pPr>
              <w:tabs>
                <w:tab w:val="clear" w:pos="227"/>
                <w:tab w:val="left" w:pos="316"/>
              </w:tabs>
              <w:ind w:left="-18" w:right="-108" w:firstLine="18"/>
              <w:rPr>
                <w:rFonts w:ascii="Times New Roman" w:hAnsi="Times New Roman" w:cs="Times New Roman"/>
              </w:rPr>
            </w:pPr>
            <w:r w:rsidRPr="003E4E6D">
              <w:rPr>
                <w:rFonts w:ascii="Times New Roman" w:hAnsi="Times New Roman" w:cs="Times New Roman"/>
              </w:rPr>
              <w:t xml:space="preserve">e)  Mr. </w:t>
            </w:r>
            <w:proofErr w:type="spellStart"/>
            <w:r w:rsidRPr="003E4E6D">
              <w:rPr>
                <w:rFonts w:ascii="Times New Roman" w:hAnsi="Times New Roman" w:cs="Times New Roman"/>
              </w:rPr>
              <w:t>Preecha</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Leelasithorn</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095C96FE"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40193A08"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5.15</w:t>
            </w:r>
          </w:p>
        </w:tc>
        <w:tc>
          <w:tcPr>
            <w:tcW w:w="284" w:type="dxa"/>
            <w:tcBorders>
              <w:top w:val="nil"/>
              <w:left w:val="nil"/>
              <w:bottom w:val="nil"/>
              <w:right w:val="nil"/>
            </w:tcBorders>
          </w:tcPr>
          <w:p w14:paraId="22D421BF"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3F1F51E3" w14:textId="2F4730A8"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5.15</w:t>
            </w:r>
          </w:p>
        </w:tc>
      </w:tr>
      <w:tr w:rsidR="0054175F" w:rsidRPr="003E4E6D" w14:paraId="323A8B13" w14:textId="77777777" w:rsidTr="0054175F">
        <w:tc>
          <w:tcPr>
            <w:tcW w:w="6483" w:type="dxa"/>
            <w:tcBorders>
              <w:top w:val="nil"/>
              <w:left w:val="nil"/>
              <w:bottom w:val="nil"/>
              <w:right w:val="nil"/>
            </w:tcBorders>
          </w:tcPr>
          <w:p w14:paraId="50BBADD2" w14:textId="0D8CFE87" w:rsidR="0054175F" w:rsidRPr="003E4E6D" w:rsidRDefault="0054175F" w:rsidP="00232A54">
            <w:pPr>
              <w:tabs>
                <w:tab w:val="clear" w:pos="227"/>
                <w:tab w:val="left" w:pos="316"/>
              </w:tabs>
              <w:ind w:left="-18" w:right="-108" w:firstLine="18"/>
              <w:rPr>
                <w:rFonts w:ascii="Times New Roman" w:hAnsi="Times New Roman" w:cs="Times New Roman"/>
              </w:rPr>
            </w:pPr>
            <w:r w:rsidRPr="003E4E6D">
              <w:rPr>
                <w:rFonts w:ascii="Times New Roman" w:hAnsi="Times New Roman" w:cs="Times New Roman"/>
                <w:lang w:val="en-GB"/>
              </w:rPr>
              <w:t xml:space="preserve">f)  </w:t>
            </w:r>
            <w:r w:rsidRPr="003E4E6D">
              <w:rPr>
                <w:rFonts w:ascii="Times New Roman" w:hAnsi="Times New Roman" w:cs="Times New Roman"/>
              </w:rPr>
              <w:t xml:space="preserve">Ms. </w:t>
            </w:r>
            <w:r w:rsidRPr="003E4E6D">
              <w:rPr>
                <w:rFonts w:ascii="Times New Roman" w:hAnsi="Times New Roman" w:cs="Times New Roman"/>
                <w:lang w:val="en-GB"/>
              </w:rPr>
              <w:t xml:space="preserve">Tzu Yuan Wang, </w:t>
            </w:r>
            <w:r w:rsidRPr="003E4E6D">
              <w:rPr>
                <w:rFonts w:ascii="Times New Roman" w:hAnsi="Times New Roman" w:cs="Times New Roman"/>
              </w:rPr>
              <w:t>Thai citizen</w:t>
            </w:r>
          </w:p>
        </w:tc>
        <w:tc>
          <w:tcPr>
            <w:tcW w:w="236" w:type="dxa"/>
            <w:tcBorders>
              <w:top w:val="nil"/>
              <w:left w:val="nil"/>
              <w:bottom w:val="nil"/>
              <w:right w:val="nil"/>
            </w:tcBorders>
          </w:tcPr>
          <w:p w14:paraId="4B0833BF"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14B5F3CA" w14:textId="71C5F6ED"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2.94</w:t>
            </w:r>
          </w:p>
        </w:tc>
        <w:tc>
          <w:tcPr>
            <w:tcW w:w="284" w:type="dxa"/>
            <w:tcBorders>
              <w:top w:val="nil"/>
              <w:left w:val="nil"/>
              <w:bottom w:val="nil"/>
              <w:right w:val="nil"/>
            </w:tcBorders>
          </w:tcPr>
          <w:p w14:paraId="23565836"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tcPr>
          <w:p w14:paraId="4282E290" w14:textId="4BB68707" w:rsidR="0054175F" w:rsidRPr="003E4E6D" w:rsidRDefault="0054175F" w:rsidP="00232A54">
            <w:pPr>
              <w:tabs>
                <w:tab w:val="clear" w:pos="227"/>
                <w:tab w:val="clear" w:pos="454"/>
                <w:tab w:val="clear" w:pos="680"/>
                <w:tab w:val="clear" w:pos="907"/>
                <w:tab w:val="left" w:pos="1111"/>
              </w:tabs>
              <w:ind w:right="270"/>
              <w:jc w:val="right"/>
              <w:rPr>
                <w:rFonts w:ascii="Times New Roman" w:hAnsi="Times New Roman" w:cs="Times New Roman"/>
              </w:rPr>
            </w:pPr>
            <w:r w:rsidRPr="003E4E6D">
              <w:rPr>
                <w:rFonts w:ascii="Times New Roman" w:hAnsi="Times New Roman" w:cs="Times New Roman"/>
              </w:rPr>
              <w:t xml:space="preserve">             -</w:t>
            </w:r>
          </w:p>
        </w:tc>
      </w:tr>
      <w:tr w:rsidR="0054175F" w:rsidRPr="003E4E6D" w14:paraId="6F4E2A75" w14:textId="77777777" w:rsidTr="0054175F">
        <w:tc>
          <w:tcPr>
            <w:tcW w:w="6483" w:type="dxa"/>
            <w:tcBorders>
              <w:top w:val="nil"/>
              <w:left w:val="nil"/>
              <w:bottom w:val="nil"/>
              <w:right w:val="nil"/>
            </w:tcBorders>
          </w:tcPr>
          <w:p w14:paraId="0BB09572" w14:textId="2750B2E4" w:rsidR="0054175F" w:rsidRPr="003E4E6D" w:rsidRDefault="0054175F" w:rsidP="00232A54">
            <w:pPr>
              <w:tabs>
                <w:tab w:val="clear" w:pos="227"/>
              </w:tabs>
              <w:ind w:left="-18" w:right="-108" w:firstLine="18"/>
              <w:rPr>
                <w:rFonts w:ascii="Times New Roman" w:hAnsi="Times New Roman" w:cs="Times New Roman"/>
              </w:rPr>
            </w:pPr>
            <w:r w:rsidRPr="003E4E6D">
              <w:rPr>
                <w:rFonts w:ascii="Times New Roman" w:hAnsi="Times New Roman" w:cs="Times New Roman"/>
              </w:rPr>
              <w:t xml:space="preserve">g)  Ms. </w:t>
            </w:r>
            <w:proofErr w:type="spellStart"/>
            <w:r w:rsidRPr="003E4E6D">
              <w:rPr>
                <w:rFonts w:ascii="Times New Roman" w:hAnsi="Times New Roman" w:cs="Times New Roman"/>
              </w:rPr>
              <w:t>Nicha</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Lorlertwit</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1061E865"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171D2417"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2.50</w:t>
            </w:r>
          </w:p>
        </w:tc>
        <w:tc>
          <w:tcPr>
            <w:tcW w:w="284" w:type="dxa"/>
            <w:tcBorders>
              <w:top w:val="nil"/>
              <w:left w:val="nil"/>
              <w:bottom w:val="nil"/>
              <w:right w:val="nil"/>
            </w:tcBorders>
          </w:tcPr>
          <w:p w14:paraId="53FE3F13"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5BC6A8FF" w14:textId="193D05F0"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2.50</w:t>
            </w:r>
          </w:p>
        </w:tc>
      </w:tr>
      <w:tr w:rsidR="0054175F" w:rsidRPr="003E4E6D" w14:paraId="5E6E76F8" w14:textId="77777777" w:rsidTr="0054175F">
        <w:tc>
          <w:tcPr>
            <w:tcW w:w="6483" w:type="dxa"/>
            <w:tcBorders>
              <w:top w:val="nil"/>
              <w:left w:val="nil"/>
              <w:bottom w:val="nil"/>
              <w:right w:val="nil"/>
            </w:tcBorders>
          </w:tcPr>
          <w:p w14:paraId="24BFB2F5" w14:textId="0B985A59" w:rsidR="0054175F" w:rsidRPr="003E4E6D" w:rsidRDefault="0054175F" w:rsidP="00232A54">
            <w:pPr>
              <w:tabs>
                <w:tab w:val="clear" w:pos="227"/>
              </w:tabs>
              <w:ind w:left="-18" w:right="-108" w:firstLine="18"/>
              <w:rPr>
                <w:rFonts w:ascii="Times New Roman" w:hAnsi="Times New Roman" w:cs="Times New Roman"/>
              </w:rPr>
            </w:pPr>
            <w:r w:rsidRPr="003E4E6D">
              <w:rPr>
                <w:rFonts w:ascii="Times New Roman" w:hAnsi="Times New Roman" w:cs="Times New Roman"/>
              </w:rPr>
              <w:t xml:space="preserve">h)  Ms. </w:t>
            </w:r>
            <w:proofErr w:type="spellStart"/>
            <w:r w:rsidRPr="003E4E6D">
              <w:rPr>
                <w:rFonts w:ascii="Times New Roman" w:hAnsi="Times New Roman" w:cs="Times New Roman"/>
              </w:rPr>
              <w:t>Nutcha</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Lorlertwit</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69411C92"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01F1F664"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2.50</w:t>
            </w:r>
          </w:p>
        </w:tc>
        <w:tc>
          <w:tcPr>
            <w:tcW w:w="284" w:type="dxa"/>
            <w:tcBorders>
              <w:top w:val="nil"/>
              <w:left w:val="nil"/>
              <w:bottom w:val="nil"/>
              <w:right w:val="nil"/>
            </w:tcBorders>
          </w:tcPr>
          <w:p w14:paraId="3A861CA4"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46058FE7" w14:textId="4F958450"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2.50</w:t>
            </w:r>
          </w:p>
        </w:tc>
      </w:tr>
      <w:tr w:rsidR="0054175F" w:rsidRPr="003E4E6D" w14:paraId="08596E5F" w14:textId="77777777" w:rsidTr="0054175F">
        <w:tc>
          <w:tcPr>
            <w:tcW w:w="6483" w:type="dxa"/>
            <w:tcBorders>
              <w:top w:val="nil"/>
              <w:left w:val="nil"/>
              <w:bottom w:val="nil"/>
              <w:right w:val="nil"/>
            </w:tcBorders>
          </w:tcPr>
          <w:p w14:paraId="4ED6F111" w14:textId="0E7A69AE" w:rsidR="0054175F" w:rsidRPr="003E4E6D" w:rsidRDefault="0054175F" w:rsidP="00232A54">
            <w:pPr>
              <w:tabs>
                <w:tab w:val="clear" w:pos="227"/>
              </w:tabs>
              <w:ind w:left="-18" w:right="-108" w:firstLine="18"/>
              <w:rPr>
                <w:rFonts w:ascii="Times New Roman" w:hAnsi="Times New Roman" w:cs="Times New Roman"/>
              </w:rPr>
            </w:pPr>
            <w:proofErr w:type="spellStart"/>
            <w:r w:rsidRPr="003E4E6D">
              <w:rPr>
                <w:rFonts w:ascii="Times New Roman" w:hAnsi="Times New Roman" w:cs="Times New Roman"/>
              </w:rPr>
              <w:t>i</w:t>
            </w:r>
            <w:proofErr w:type="spellEnd"/>
            <w:r w:rsidRPr="003E4E6D">
              <w:rPr>
                <w:rFonts w:ascii="Times New Roman" w:hAnsi="Times New Roman" w:cs="Times New Roman"/>
              </w:rPr>
              <w:t xml:space="preserve">)  Mr. </w:t>
            </w:r>
            <w:proofErr w:type="spellStart"/>
            <w:r w:rsidRPr="003E4E6D">
              <w:rPr>
                <w:rFonts w:ascii="Times New Roman" w:hAnsi="Times New Roman" w:cs="Times New Roman"/>
              </w:rPr>
              <w:t>Chanant</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Charnchainarong</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26EB0560"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2139F271"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2.65</w:t>
            </w:r>
          </w:p>
        </w:tc>
        <w:tc>
          <w:tcPr>
            <w:tcW w:w="284" w:type="dxa"/>
            <w:tcBorders>
              <w:top w:val="nil"/>
              <w:left w:val="nil"/>
              <w:bottom w:val="nil"/>
              <w:right w:val="nil"/>
            </w:tcBorders>
          </w:tcPr>
          <w:p w14:paraId="4716A63A"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4AF3DC5B" w14:textId="01610899"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2.65</w:t>
            </w:r>
          </w:p>
        </w:tc>
      </w:tr>
      <w:tr w:rsidR="0054175F" w:rsidRPr="003E4E6D" w14:paraId="0231F210" w14:textId="77777777" w:rsidTr="0054175F">
        <w:tc>
          <w:tcPr>
            <w:tcW w:w="6483" w:type="dxa"/>
            <w:tcBorders>
              <w:top w:val="nil"/>
              <w:left w:val="nil"/>
              <w:bottom w:val="nil"/>
              <w:right w:val="nil"/>
            </w:tcBorders>
          </w:tcPr>
          <w:p w14:paraId="69EBE7C9" w14:textId="5189EAD8" w:rsidR="0054175F" w:rsidRPr="003E4E6D" w:rsidRDefault="0054175F" w:rsidP="00232A54">
            <w:pPr>
              <w:tabs>
                <w:tab w:val="clear" w:pos="227"/>
              </w:tabs>
              <w:ind w:left="-18" w:right="-108" w:firstLine="18"/>
              <w:rPr>
                <w:rFonts w:ascii="Times New Roman" w:hAnsi="Times New Roman" w:cs="Times New Roman"/>
              </w:rPr>
            </w:pPr>
            <w:r w:rsidRPr="003E4E6D">
              <w:rPr>
                <w:rFonts w:ascii="Times New Roman" w:hAnsi="Times New Roman" w:cs="Times New Roman"/>
              </w:rPr>
              <w:t xml:space="preserve">j)   Ms. </w:t>
            </w:r>
            <w:proofErr w:type="spellStart"/>
            <w:r w:rsidRPr="003E4E6D">
              <w:rPr>
                <w:rFonts w:ascii="Times New Roman" w:hAnsi="Times New Roman" w:cs="Times New Roman"/>
              </w:rPr>
              <w:t>Jirayong</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Anuman-Rajadhon</w:t>
            </w:r>
            <w:proofErr w:type="spellEnd"/>
            <w:r w:rsidRPr="003E4E6D">
              <w:rPr>
                <w:rFonts w:ascii="Times New Roman" w:hAnsi="Times New Roman" w:cs="Times New Roman"/>
              </w:rPr>
              <w:t>, Thai citizen</w:t>
            </w:r>
          </w:p>
        </w:tc>
        <w:tc>
          <w:tcPr>
            <w:tcW w:w="236" w:type="dxa"/>
            <w:tcBorders>
              <w:top w:val="nil"/>
              <w:left w:val="nil"/>
              <w:bottom w:val="nil"/>
              <w:right w:val="nil"/>
            </w:tcBorders>
          </w:tcPr>
          <w:p w14:paraId="1A27E97B" w14:textId="77777777" w:rsidR="0054175F" w:rsidRPr="003E4E6D" w:rsidRDefault="0054175F" w:rsidP="00232A54">
            <w:pPr>
              <w:ind w:left="162" w:right="-18" w:hanging="162"/>
              <w:rPr>
                <w:rFonts w:ascii="Times New Roman" w:hAnsi="Times New Roman" w:cs="Times New Roman"/>
              </w:rPr>
            </w:pPr>
          </w:p>
        </w:tc>
        <w:tc>
          <w:tcPr>
            <w:tcW w:w="1417" w:type="dxa"/>
            <w:tcBorders>
              <w:top w:val="nil"/>
              <w:left w:val="nil"/>
              <w:bottom w:val="nil"/>
              <w:right w:val="nil"/>
            </w:tcBorders>
            <w:shd w:val="clear" w:color="auto" w:fill="auto"/>
          </w:tcPr>
          <w:p w14:paraId="0834D6E6"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2.35</w:t>
            </w:r>
          </w:p>
        </w:tc>
        <w:tc>
          <w:tcPr>
            <w:tcW w:w="284" w:type="dxa"/>
            <w:tcBorders>
              <w:top w:val="nil"/>
              <w:left w:val="nil"/>
              <w:bottom w:val="nil"/>
              <w:right w:val="nil"/>
            </w:tcBorders>
          </w:tcPr>
          <w:p w14:paraId="6E24E668" w14:textId="77777777" w:rsidR="0054175F" w:rsidRPr="003E4E6D" w:rsidRDefault="0054175F" w:rsidP="00232A54">
            <w:pPr>
              <w:tabs>
                <w:tab w:val="decimal" w:pos="792"/>
              </w:tabs>
              <w:ind w:right="276"/>
              <w:jc w:val="right"/>
              <w:rPr>
                <w:rFonts w:ascii="Times New Roman" w:hAnsi="Times New Roman" w:cs="Times New Roman"/>
                <w:cs/>
              </w:rPr>
            </w:pPr>
          </w:p>
        </w:tc>
        <w:tc>
          <w:tcPr>
            <w:tcW w:w="1318" w:type="dxa"/>
            <w:tcBorders>
              <w:top w:val="nil"/>
              <w:left w:val="nil"/>
              <w:bottom w:val="nil"/>
              <w:right w:val="nil"/>
            </w:tcBorders>
            <w:shd w:val="clear" w:color="auto" w:fill="auto"/>
          </w:tcPr>
          <w:p w14:paraId="18A80E1B" w14:textId="709EFA63"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2.35</w:t>
            </w:r>
          </w:p>
        </w:tc>
      </w:tr>
      <w:tr w:rsidR="0054175F" w:rsidRPr="003E4E6D" w14:paraId="6E9355AD" w14:textId="77777777" w:rsidTr="005417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6483" w:type="dxa"/>
          </w:tcPr>
          <w:p w14:paraId="511FF188" w14:textId="77777777" w:rsidR="0054175F" w:rsidRPr="003E4E6D" w:rsidRDefault="0054175F" w:rsidP="00232A54">
            <w:pPr>
              <w:pStyle w:val="BodyText3"/>
              <w:spacing w:line="240" w:lineRule="atLeast"/>
              <w:ind w:left="-18" w:firstLine="18"/>
              <w:rPr>
                <w:rFonts w:cs="Times New Roman"/>
                <w:sz w:val="18"/>
                <w:szCs w:val="18"/>
              </w:rPr>
            </w:pPr>
            <w:r w:rsidRPr="003E4E6D">
              <w:rPr>
                <w:rFonts w:cs="Times New Roman"/>
                <w:sz w:val="18"/>
                <w:szCs w:val="18"/>
              </w:rPr>
              <w:t>Total</w:t>
            </w:r>
          </w:p>
        </w:tc>
        <w:tc>
          <w:tcPr>
            <w:tcW w:w="236" w:type="dxa"/>
          </w:tcPr>
          <w:p w14:paraId="5181BE35" w14:textId="77777777" w:rsidR="0054175F" w:rsidRPr="003E4E6D" w:rsidRDefault="0054175F" w:rsidP="00232A54">
            <w:pPr>
              <w:pStyle w:val="BodyText3"/>
              <w:spacing w:line="240" w:lineRule="atLeast"/>
              <w:rPr>
                <w:rFonts w:cs="Times New Roman"/>
                <w:sz w:val="18"/>
                <w:szCs w:val="18"/>
              </w:rPr>
            </w:pPr>
          </w:p>
        </w:tc>
        <w:tc>
          <w:tcPr>
            <w:tcW w:w="1417" w:type="dxa"/>
            <w:tcBorders>
              <w:top w:val="single" w:sz="4" w:space="0" w:color="auto"/>
              <w:bottom w:val="double" w:sz="4" w:space="0" w:color="auto"/>
            </w:tcBorders>
            <w:shd w:val="clear" w:color="auto" w:fill="auto"/>
          </w:tcPr>
          <w:p w14:paraId="796AD2E3" w14:textId="77777777"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100.00</w:t>
            </w:r>
          </w:p>
        </w:tc>
        <w:tc>
          <w:tcPr>
            <w:tcW w:w="284" w:type="dxa"/>
          </w:tcPr>
          <w:p w14:paraId="1229544A" w14:textId="77777777" w:rsidR="0054175F" w:rsidRPr="003E4E6D" w:rsidRDefault="0054175F" w:rsidP="00232A54">
            <w:pPr>
              <w:pStyle w:val="BodyText3"/>
              <w:spacing w:line="240" w:lineRule="atLeast"/>
              <w:ind w:right="130"/>
              <w:jc w:val="right"/>
              <w:rPr>
                <w:rFonts w:cs="Times New Roman"/>
                <w:sz w:val="18"/>
                <w:szCs w:val="18"/>
              </w:rPr>
            </w:pPr>
          </w:p>
        </w:tc>
        <w:tc>
          <w:tcPr>
            <w:tcW w:w="1318" w:type="dxa"/>
            <w:tcBorders>
              <w:top w:val="single" w:sz="4" w:space="0" w:color="auto"/>
              <w:bottom w:val="double" w:sz="4" w:space="0" w:color="auto"/>
            </w:tcBorders>
            <w:shd w:val="clear" w:color="auto" w:fill="auto"/>
          </w:tcPr>
          <w:p w14:paraId="56935E3E" w14:textId="66626F75" w:rsidR="0054175F" w:rsidRPr="003E4E6D" w:rsidRDefault="0054175F" w:rsidP="00232A54">
            <w:pPr>
              <w:tabs>
                <w:tab w:val="clear" w:pos="227"/>
                <w:tab w:val="clear" w:pos="454"/>
                <w:tab w:val="clear" w:pos="680"/>
                <w:tab w:val="clear" w:pos="907"/>
                <w:tab w:val="left" w:pos="1111"/>
              </w:tabs>
              <w:ind w:right="144"/>
              <w:jc w:val="right"/>
              <w:rPr>
                <w:rFonts w:ascii="Times New Roman" w:hAnsi="Times New Roman" w:cs="Times New Roman"/>
              </w:rPr>
            </w:pPr>
            <w:r w:rsidRPr="003E4E6D">
              <w:rPr>
                <w:rFonts w:ascii="Times New Roman" w:hAnsi="Times New Roman" w:cs="Times New Roman"/>
              </w:rPr>
              <w:t>100.00</w:t>
            </w:r>
          </w:p>
        </w:tc>
      </w:tr>
    </w:tbl>
    <w:p w14:paraId="254AAFEE"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jc w:val="both"/>
        <w:rPr>
          <w:rFonts w:ascii="Times New Roman" w:hAnsi="Times New Roman" w:cs="Times New Roman"/>
          <w:b/>
          <w:bCs/>
        </w:rPr>
      </w:pPr>
    </w:p>
    <w:p w14:paraId="3D4C0E75" w14:textId="762C8111" w:rsidR="0054175F" w:rsidRPr="003E4E6D" w:rsidRDefault="0054175F" w:rsidP="00232A54">
      <w:pPr>
        <w:jc w:val="thaiDistribute"/>
        <w:rPr>
          <w:rFonts w:ascii="Times New Roman" w:hAnsi="Times New Roman" w:cstheme="minorBidi"/>
        </w:rPr>
      </w:pPr>
      <w:r w:rsidRPr="003E4E6D">
        <w:rPr>
          <w:rFonts w:ascii="Times New Roman" w:hAnsi="Times New Roman" w:cs="Times New Roman"/>
        </w:rPr>
        <w:t xml:space="preserve">The registered </w:t>
      </w:r>
      <w:r w:rsidR="00965D44" w:rsidRPr="003E4E6D">
        <w:rPr>
          <w:rFonts w:ascii="Times New Roman" w:hAnsi="Times New Roman" w:cs="Times New Roman"/>
        </w:rPr>
        <w:t>address</w:t>
      </w:r>
      <w:r w:rsidRPr="003E4E6D">
        <w:rPr>
          <w:rFonts w:ascii="Times New Roman" w:hAnsi="Times New Roman" w:cs="Times New Roman"/>
        </w:rPr>
        <w:t xml:space="preserve"> of the Company is located at 85 Moo 9, </w:t>
      </w:r>
      <w:proofErr w:type="spellStart"/>
      <w:r w:rsidRPr="003E4E6D">
        <w:rPr>
          <w:rFonts w:ascii="Times New Roman" w:hAnsi="Times New Roman" w:cs="Times New Roman"/>
        </w:rPr>
        <w:t>Tambol</w:t>
      </w:r>
      <w:proofErr w:type="spellEnd"/>
      <w:r w:rsidRPr="003E4E6D">
        <w:rPr>
          <w:rFonts w:ascii="Times New Roman" w:hAnsi="Times New Roman" w:cs="Times New Roman"/>
        </w:rPr>
        <w:t xml:space="preserve"> Nong Irun, </w:t>
      </w:r>
      <w:proofErr w:type="spellStart"/>
      <w:r w:rsidRPr="003E4E6D">
        <w:rPr>
          <w:rFonts w:ascii="Times New Roman" w:hAnsi="Times New Roman" w:cs="Times New Roman"/>
        </w:rPr>
        <w:t>Amphur</w:t>
      </w:r>
      <w:proofErr w:type="spellEnd"/>
      <w:r w:rsidRPr="003E4E6D">
        <w:rPr>
          <w:rFonts w:ascii="Times New Roman" w:hAnsi="Times New Roman" w:cs="Times New Roman"/>
        </w:rPr>
        <w:t xml:space="preserve"> Ban </w:t>
      </w:r>
      <w:proofErr w:type="spellStart"/>
      <w:r w:rsidRPr="003E4E6D">
        <w:rPr>
          <w:rFonts w:ascii="Times New Roman" w:hAnsi="Times New Roman" w:cs="Times New Roman"/>
        </w:rPr>
        <w:t>Bueng</w:t>
      </w:r>
      <w:proofErr w:type="spellEnd"/>
      <w:r w:rsidRPr="003E4E6D">
        <w:rPr>
          <w:rFonts w:ascii="Times New Roman" w:hAnsi="Times New Roman" w:cs="Times New Roman"/>
        </w:rPr>
        <w:t>, Chonburi Province, Thailand.</w:t>
      </w:r>
    </w:p>
    <w:p w14:paraId="4140010F" w14:textId="4F757B4F" w:rsidR="00A2251B" w:rsidRPr="003E4E6D" w:rsidRDefault="00A2251B" w:rsidP="00232A54">
      <w:pPr>
        <w:jc w:val="thaiDistribute"/>
        <w:rPr>
          <w:rFonts w:ascii="Times New Roman" w:hAnsi="Times New Roman" w:cstheme="minorBidi"/>
        </w:rPr>
      </w:pPr>
    </w:p>
    <w:p w14:paraId="0106C5A7" w14:textId="77777777" w:rsidR="00A2251B" w:rsidRPr="003E4E6D" w:rsidRDefault="00A2251B" w:rsidP="00232A54">
      <w:pPr>
        <w:jc w:val="thaiDistribute"/>
        <w:rPr>
          <w:rFonts w:ascii="Times New Roman" w:hAnsi="Times New Roman" w:cs="Times New Roman"/>
          <w:b/>
          <w:bCs/>
        </w:rPr>
      </w:pPr>
      <w:r w:rsidRPr="003E4E6D">
        <w:rPr>
          <w:rFonts w:ascii="Times New Roman" w:hAnsi="Times New Roman" w:cs="Times New Roman"/>
          <w:b/>
          <w:bCs/>
        </w:rPr>
        <w:t>Coronavirus Outbreak Situation</w:t>
      </w:r>
    </w:p>
    <w:p w14:paraId="7BD958A1" w14:textId="77777777" w:rsidR="00A2251B" w:rsidRPr="003E4E6D" w:rsidRDefault="00A2251B" w:rsidP="00232A54">
      <w:pPr>
        <w:jc w:val="thaiDistribute"/>
        <w:rPr>
          <w:rFonts w:ascii="Times New Roman" w:hAnsi="Times New Roman" w:cs="Times New Roman"/>
        </w:rPr>
      </w:pPr>
    </w:p>
    <w:p w14:paraId="5C2A04D6" w14:textId="7EBBF55E" w:rsidR="00A2251B" w:rsidRPr="003E4E6D" w:rsidRDefault="00A2251B" w:rsidP="00232A54">
      <w:pPr>
        <w:jc w:val="thaiDistribute"/>
        <w:rPr>
          <w:rFonts w:ascii="Times New Roman" w:hAnsi="Times New Roman" w:cs="Times New Roman"/>
        </w:rPr>
      </w:pPr>
      <w:r w:rsidRPr="003E4E6D">
        <w:rPr>
          <w:rFonts w:ascii="Times New Roman" w:hAnsi="Times New Roman" w:cs="Times New Roman"/>
        </w:rPr>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operates. Currently, Thai Government announced the curfew and lockdown the country probably until the end of </w:t>
      </w:r>
      <w:r w:rsidR="00576B79">
        <w:rPr>
          <w:rFonts w:ascii="Times New Roman" w:hAnsi="Times New Roman" w:cs="Times New Roman"/>
        </w:rPr>
        <w:t xml:space="preserve">March </w:t>
      </w:r>
      <w:r w:rsidRPr="003E4E6D">
        <w:rPr>
          <w:rFonts w:ascii="Times New Roman" w:hAnsi="Times New Roman" w:cs="Times New Roman"/>
        </w:rPr>
        <w:t>2021.</w:t>
      </w:r>
    </w:p>
    <w:p w14:paraId="53085DC8" w14:textId="77777777" w:rsidR="00A2251B" w:rsidRPr="003E4E6D" w:rsidRDefault="00A2251B" w:rsidP="00232A54">
      <w:pPr>
        <w:jc w:val="thaiDistribute"/>
        <w:rPr>
          <w:rFonts w:ascii="Times New Roman" w:hAnsi="Times New Roman" w:cs="Times New Roman"/>
        </w:rPr>
      </w:pPr>
    </w:p>
    <w:p w14:paraId="69085DE3" w14:textId="3D2C146D" w:rsidR="00A2251B" w:rsidRPr="003E4E6D" w:rsidRDefault="00965D44" w:rsidP="00232A54">
      <w:pPr>
        <w:jc w:val="thaiDistribute"/>
        <w:rPr>
          <w:rFonts w:ascii="Times New Roman" w:hAnsi="Times New Roman" w:cstheme="minorBidi"/>
        </w:rPr>
      </w:pPr>
      <w:r w:rsidRPr="003E4E6D">
        <w:rPr>
          <w:rFonts w:ascii="Times New Roman" w:hAnsi="Times New Roman" w:cs="Times New Roman"/>
        </w:rPr>
        <w:t>T</w:t>
      </w:r>
      <w:r w:rsidR="00A2251B" w:rsidRPr="003E4E6D">
        <w:rPr>
          <w:rFonts w:ascii="Times New Roman" w:hAnsi="Times New Roman" w:cs="Times New Roman"/>
        </w:rPr>
        <w:t>he Company is unable to reasonably estimate the financial negative impact of</w:t>
      </w:r>
      <w:r w:rsidR="00A2251B" w:rsidRPr="003E4E6D">
        <w:rPr>
          <w:rFonts w:ascii="Times New Roman" w:hAnsi="Times New Roman" w:cs="Times New Roman"/>
          <w:cs/>
        </w:rPr>
        <w:t xml:space="preserve"> </w:t>
      </w:r>
      <w:r w:rsidR="00A2251B" w:rsidRPr="003E4E6D">
        <w:rPr>
          <w:rFonts w:ascii="Times New Roman" w:hAnsi="Times New Roman" w:cs="Times New Roman"/>
        </w:rPr>
        <w:t>the COVID-19 on the financial statements for the year ended December 31, 2020 to be disclosed in the Notes to financial</w:t>
      </w:r>
      <w:r w:rsidR="00A2251B" w:rsidRPr="003E4E6D">
        <w:rPr>
          <w:rFonts w:ascii="Times New Roman" w:hAnsi="Times New Roman" w:cs="Times New Roman"/>
          <w:cs/>
        </w:rPr>
        <w:t xml:space="preserve"> </w:t>
      </w:r>
      <w:r w:rsidR="00A2251B" w:rsidRPr="003E4E6D">
        <w:rPr>
          <w:rFonts w:ascii="Times New Roman" w:hAnsi="Times New Roman" w:cs="Times New Roman"/>
        </w:rPr>
        <w:t>statements. It is, however, certain that Thailand and worldwide measures against spread of</w:t>
      </w:r>
      <w:r w:rsidR="00A2251B" w:rsidRPr="003E4E6D">
        <w:rPr>
          <w:rFonts w:ascii="Times New Roman" w:hAnsi="Times New Roman" w:cs="Times New Roman"/>
          <w:cs/>
        </w:rPr>
        <w:t xml:space="preserve"> </w:t>
      </w:r>
      <w:r w:rsidR="00A2251B" w:rsidRPr="003E4E6D">
        <w:rPr>
          <w:rFonts w:ascii="Times New Roman" w:hAnsi="Times New Roman" w:cs="Times New Roman"/>
        </w:rPr>
        <w:t>the COVID-19 will have adverse effects on the Company’s future revenues and</w:t>
      </w:r>
      <w:r w:rsidR="00A2251B" w:rsidRPr="003E4E6D">
        <w:rPr>
          <w:rFonts w:ascii="Times New Roman" w:hAnsi="Times New Roman" w:cs="Times New Roman"/>
          <w:cs/>
        </w:rPr>
        <w:t xml:space="preserve"> </w:t>
      </w:r>
      <w:r w:rsidR="00A2251B" w:rsidRPr="003E4E6D">
        <w:rPr>
          <w:rFonts w:ascii="Times New Roman" w:hAnsi="Times New Roman" w:cs="Times New Roman"/>
        </w:rPr>
        <w:t>operations. The Company will continuously monitor the negative</w:t>
      </w:r>
      <w:r w:rsidR="00A2251B" w:rsidRPr="003E4E6D">
        <w:rPr>
          <w:rFonts w:ascii="Times New Roman" w:hAnsi="Times New Roman" w:cs="Times New Roman"/>
          <w:cs/>
        </w:rPr>
        <w:t xml:space="preserve"> </w:t>
      </w:r>
      <w:r w:rsidR="00A2251B" w:rsidRPr="003E4E6D">
        <w:rPr>
          <w:rFonts w:ascii="Times New Roman" w:hAnsi="Times New Roman" w:cs="Times New Roman"/>
        </w:rPr>
        <w:t>impact of COVID-19 on its future financial position and financial performance. The Company will also be taking appropriate and timely measures to minimize the negative impact of the COVID-19</w:t>
      </w:r>
      <w:r w:rsidR="00A2251B" w:rsidRPr="003E4E6D">
        <w:rPr>
          <w:rFonts w:ascii="Times New Roman" w:hAnsi="Times New Roman" w:cs="Times New Roman"/>
          <w:cs/>
        </w:rPr>
        <w:t xml:space="preserve"> </w:t>
      </w:r>
      <w:r w:rsidR="00A2251B" w:rsidRPr="003E4E6D">
        <w:rPr>
          <w:rFonts w:ascii="Times New Roman" w:hAnsi="Times New Roman" w:cs="Times New Roman"/>
        </w:rPr>
        <w:t>pandemic on the Company’s future operations.</w:t>
      </w:r>
    </w:p>
    <w:p w14:paraId="4627E02D"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021D3C55" w14:textId="223ADA65" w:rsidR="0054175F" w:rsidRPr="003E4E6D"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2.</w:t>
      </w:r>
      <w:r w:rsidRPr="003E4E6D">
        <w:rPr>
          <w:rFonts w:ascii="Times New Roman" w:hAnsi="Times New Roman" w:cs="Times New Roman"/>
          <w:b/>
          <w:bCs/>
        </w:rPr>
        <w:tab/>
        <w:t>BASIS FOR PREPARATION OF FINANCIAL STATEMENTS</w:t>
      </w:r>
    </w:p>
    <w:p w14:paraId="46D923AA" w14:textId="77777777" w:rsidR="00CC5C03" w:rsidRPr="003E4E6D" w:rsidRDefault="00CC5C03" w:rsidP="00232A54">
      <w:pPr>
        <w:jc w:val="thaiDistribute"/>
        <w:rPr>
          <w:rFonts w:ascii="Times New Roman" w:hAnsi="Times New Roman" w:cs="Times New Roman"/>
        </w:rPr>
      </w:pPr>
    </w:p>
    <w:p w14:paraId="374A8383" w14:textId="77777777" w:rsidR="00CC5C03" w:rsidRPr="003E4E6D" w:rsidRDefault="00CC5C03" w:rsidP="00232A54">
      <w:pPr>
        <w:jc w:val="both"/>
        <w:rPr>
          <w:rFonts w:ascii="Times New Roman" w:hAnsi="Times New Roman" w:cs="Times New Roman"/>
        </w:rPr>
      </w:pPr>
      <w:r w:rsidRPr="003E4E6D">
        <w:rPr>
          <w:rFonts w:ascii="Times New Roman" w:hAnsi="Times New Roman" w:cs="Times New Roman"/>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3EA53BCB" w14:textId="77777777" w:rsidR="0054175F" w:rsidRPr="003E4E6D" w:rsidRDefault="0054175F" w:rsidP="00232A54">
      <w:pPr>
        <w:jc w:val="thaiDistribute"/>
        <w:rPr>
          <w:rFonts w:ascii="Times New Roman" w:hAnsi="Times New Roman" w:cs="Times New Roman"/>
          <w:cs/>
        </w:rPr>
      </w:pPr>
      <w:r w:rsidRPr="003E4E6D">
        <w:rPr>
          <w:rFonts w:ascii="Times New Roman" w:hAnsi="Times New Roman" w:cs="Times New Roman"/>
        </w:rPr>
        <w:t xml:space="preserve">  </w:t>
      </w:r>
    </w:p>
    <w:p w14:paraId="01A61F15" w14:textId="5AB36409" w:rsidR="0054175F" w:rsidRPr="003E4E6D" w:rsidRDefault="0054175F" w:rsidP="00232A54">
      <w:pPr>
        <w:jc w:val="thaiDistribute"/>
        <w:rPr>
          <w:rFonts w:ascii="Times New Roman" w:hAnsi="Times New Roman" w:cs="Times New Roman"/>
        </w:rPr>
      </w:pPr>
      <w:r w:rsidRPr="003E4E6D">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14:paraId="2F11A5C2" w14:textId="5310D0F4" w:rsidR="005D117C" w:rsidRPr="003E4E6D" w:rsidRDefault="005D117C" w:rsidP="00232A54">
      <w:pPr>
        <w:jc w:val="thaiDistribute"/>
        <w:rPr>
          <w:rFonts w:ascii="Times New Roman" w:hAnsi="Times New Roman" w:cs="Times New Roman"/>
        </w:rPr>
      </w:pPr>
    </w:p>
    <w:p w14:paraId="2EFF9BAC" w14:textId="50FFEABF" w:rsidR="005D117C" w:rsidRPr="003E4E6D" w:rsidRDefault="005D117C" w:rsidP="00232A54">
      <w:pPr>
        <w:jc w:val="thaiDistribute"/>
        <w:rPr>
          <w:rFonts w:ascii="Times New Roman" w:hAnsi="Times New Roman" w:cs="Times New Roman"/>
        </w:rPr>
      </w:pPr>
      <w:bookmarkStart w:id="0" w:name="_Hlk63687238"/>
    </w:p>
    <w:bookmarkEnd w:id="0"/>
    <w:p w14:paraId="472CF370" w14:textId="77777777" w:rsidR="005D117C" w:rsidRPr="003E4E6D" w:rsidRDefault="005D117C" w:rsidP="00232A54">
      <w:pPr>
        <w:jc w:val="thaiDistribute"/>
        <w:rPr>
          <w:rFonts w:ascii="Times New Roman" w:hAnsi="Times New Roman" w:cs="Times New Roman"/>
        </w:rPr>
      </w:pPr>
    </w:p>
    <w:p w14:paraId="643F47C1" w14:textId="22EA9503" w:rsidR="00080244" w:rsidRPr="003E4E6D" w:rsidRDefault="00080244" w:rsidP="00232A54">
      <w:pPr>
        <w:jc w:val="thaiDistribute"/>
        <w:rPr>
          <w:rFonts w:ascii="Times New Roman" w:hAnsi="Times New Roman" w:cs="Times New Roman"/>
        </w:rPr>
      </w:pPr>
    </w:p>
    <w:p w14:paraId="45FCDACD" w14:textId="77777777" w:rsidR="00CA407D" w:rsidRPr="003E4E6D" w:rsidRDefault="00CA407D" w:rsidP="00232A54">
      <w:pPr>
        <w:ind w:left="540"/>
        <w:jc w:val="thaiDistribute"/>
        <w:rPr>
          <w:rFonts w:ascii="Times New Roman" w:hAnsi="Times New Roman" w:cs="Times New Roman"/>
        </w:rPr>
        <w:sectPr w:rsidR="00CA407D" w:rsidRPr="003E4E6D" w:rsidSect="008731A7">
          <w:headerReference w:type="default" r:id="rId8"/>
          <w:footerReference w:type="default" r:id="rId9"/>
          <w:pgSz w:w="11909" w:h="16834" w:code="9"/>
          <w:pgMar w:top="1152" w:right="1008" w:bottom="576" w:left="1296" w:header="1152" w:footer="475" w:gutter="0"/>
          <w:pgNumType w:start="9"/>
          <w:cols w:space="720"/>
          <w:docGrid w:linePitch="360"/>
        </w:sectPr>
      </w:pPr>
    </w:p>
    <w:p w14:paraId="56B50E17" w14:textId="77777777" w:rsidR="00D558EB" w:rsidRPr="003E4E6D" w:rsidRDefault="00D558EB" w:rsidP="00232A54">
      <w:pPr>
        <w:jc w:val="thaiDistribute"/>
        <w:rPr>
          <w:rFonts w:ascii="Times New Roman" w:hAnsi="Times New Roman" w:cs="Times New Roman"/>
          <w:b/>
          <w:bCs/>
          <w:i/>
          <w:iCs/>
        </w:rPr>
      </w:pPr>
      <w:r w:rsidRPr="003E4E6D">
        <w:rPr>
          <w:rFonts w:ascii="Times New Roman" w:hAnsi="Times New Roman" w:cs="Times New Roman"/>
          <w:b/>
          <w:bCs/>
          <w:i/>
          <w:iCs/>
        </w:rPr>
        <w:lastRenderedPageBreak/>
        <w:t>Accounting standards that became effective in the current accounting period</w:t>
      </w:r>
    </w:p>
    <w:p w14:paraId="7AEA790B" w14:textId="77777777" w:rsidR="00D558EB" w:rsidRPr="003E4E6D" w:rsidRDefault="00D558EB" w:rsidP="00232A54">
      <w:pPr>
        <w:jc w:val="thaiDistribute"/>
        <w:rPr>
          <w:rFonts w:ascii="Times New Roman" w:hAnsi="Times New Roman" w:cs="Times New Roman"/>
        </w:rPr>
      </w:pPr>
    </w:p>
    <w:p w14:paraId="1032A265"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rPr>
        <w:t>The Company disclosed the accounting standards, financial reporting standards, accounting standard interpretations and financial reporting standard interpretations that are effective for fiscal years beginning on or after January 1, 2020, in the Note 3.</w:t>
      </w:r>
    </w:p>
    <w:p w14:paraId="018CB8DD" w14:textId="77777777" w:rsidR="00D558EB" w:rsidRPr="003E4E6D" w:rsidRDefault="00D558EB" w:rsidP="00232A54">
      <w:pPr>
        <w:jc w:val="thaiDistribute"/>
        <w:rPr>
          <w:rFonts w:ascii="Times New Roman" w:hAnsi="Times New Roman" w:cs="Times New Roman"/>
        </w:rPr>
      </w:pPr>
    </w:p>
    <w:p w14:paraId="0E9CA44B"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rPr>
        <w:t xml:space="preserve">The major changes are: </w:t>
      </w:r>
    </w:p>
    <w:p w14:paraId="2A5798F5" w14:textId="77777777" w:rsidR="00D558EB" w:rsidRPr="003E4E6D" w:rsidRDefault="00D558EB" w:rsidP="00232A54">
      <w:pPr>
        <w:ind w:left="540" w:hanging="540"/>
        <w:jc w:val="thaiDistribute"/>
        <w:rPr>
          <w:rFonts w:ascii="Times New Roman" w:hAnsi="Times New Roman" w:cs="Times New Roman"/>
        </w:rPr>
      </w:pPr>
    </w:p>
    <w:p w14:paraId="7D93A775" w14:textId="0F400ADB" w:rsidR="00D558EB" w:rsidRPr="003E4E6D" w:rsidRDefault="00D558EB" w:rsidP="00232A54">
      <w:pPr>
        <w:tabs>
          <w:tab w:val="clear" w:pos="227"/>
          <w:tab w:val="clear" w:pos="454"/>
          <w:tab w:val="left" w:pos="540"/>
        </w:tabs>
        <w:jc w:val="thaiDistribute"/>
        <w:rPr>
          <w:rFonts w:ascii="Times New Roman" w:hAnsi="Times New Roman" w:cs="Times New Roman"/>
        </w:rPr>
      </w:pPr>
      <w:r w:rsidRPr="003E4E6D">
        <w:rPr>
          <w:rFonts w:ascii="Times New Roman" w:hAnsi="Times New Roman" w:cs="Times New Roman"/>
        </w:rPr>
        <w:t>(a)</w:t>
      </w:r>
      <w:r w:rsidRPr="003E4E6D">
        <w:rPr>
          <w:rFonts w:ascii="Times New Roman" w:hAnsi="Times New Roman" w:cs="Times New Roman"/>
        </w:rPr>
        <w:tab/>
        <w:t>TFRS - Financial instruments standards</w:t>
      </w:r>
    </w:p>
    <w:p w14:paraId="248C41C2" w14:textId="77777777" w:rsidR="00D558EB" w:rsidRPr="003E4E6D" w:rsidRDefault="00D558EB" w:rsidP="00232A54">
      <w:pPr>
        <w:jc w:val="thaiDistribute"/>
        <w:rPr>
          <w:rFonts w:ascii="Times New Roman" w:hAnsi="Times New Roman" w:cs="Times New Roman"/>
          <w:cs/>
        </w:rPr>
      </w:pPr>
    </w:p>
    <w:tbl>
      <w:tblPr>
        <w:tblStyle w:val="TableGrid"/>
        <w:tblW w:w="741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D558EB" w:rsidRPr="003E4E6D" w14:paraId="48788E88" w14:textId="77777777" w:rsidTr="0010200F">
        <w:tc>
          <w:tcPr>
            <w:tcW w:w="2052" w:type="dxa"/>
            <w:tcBorders>
              <w:bottom w:val="single" w:sz="4" w:space="0" w:color="auto"/>
            </w:tcBorders>
          </w:tcPr>
          <w:p w14:paraId="33C3704A" w14:textId="77777777" w:rsidR="00D558EB" w:rsidRPr="003E4E6D" w:rsidRDefault="00D558EB" w:rsidP="00232A54">
            <w:pPr>
              <w:tabs>
                <w:tab w:val="left" w:pos="567"/>
              </w:tabs>
              <w:jc w:val="center"/>
              <w:rPr>
                <w:rFonts w:ascii="Times New Roman" w:hAnsi="Times New Roman" w:cs="Times New Roman"/>
              </w:rPr>
            </w:pPr>
            <w:r w:rsidRPr="003E4E6D">
              <w:rPr>
                <w:rFonts w:ascii="Times New Roman" w:hAnsi="Times New Roman" w:cs="Times New Roman"/>
              </w:rPr>
              <w:t>TFRS</w:t>
            </w:r>
          </w:p>
        </w:tc>
        <w:tc>
          <w:tcPr>
            <w:tcW w:w="270" w:type="dxa"/>
          </w:tcPr>
          <w:p w14:paraId="6BB7A54A" w14:textId="77777777" w:rsidR="00D558EB" w:rsidRPr="003E4E6D" w:rsidRDefault="00D558EB" w:rsidP="00232A54">
            <w:pPr>
              <w:tabs>
                <w:tab w:val="left" w:pos="567"/>
              </w:tabs>
              <w:jc w:val="center"/>
              <w:rPr>
                <w:rFonts w:ascii="Times New Roman" w:hAnsi="Times New Roman" w:cs="Times New Roman"/>
              </w:rPr>
            </w:pPr>
          </w:p>
        </w:tc>
        <w:tc>
          <w:tcPr>
            <w:tcW w:w="5094" w:type="dxa"/>
            <w:tcBorders>
              <w:bottom w:val="single" w:sz="4" w:space="0" w:color="auto"/>
            </w:tcBorders>
          </w:tcPr>
          <w:p w14:paraId="7F4D02FD" w14:textId="77777777" w:rsidR="00D558EB" w:rsidRPr="003E4E6D" w:rsidRDefault="00D558EB" w:rsidP="00232A54">
            <w:pPr>
              <w:tabs>
                <w:tab w:val="left" w:pos="567"/>
              </w:tabs>
              <w:jc w:val="center"/>
              <w:rPr>
                <w:rFonts w:ascii="Times New Roman" w:hAnsi="Times New Roman" w:cs="Times New Roman"/>
              </w:rPr>
            </w:pPr>
            <w:r w:rsidRPr="003E4E6D">
              <w:rPr>
                <w:rFonts w:ascii="Times New Roman" w:hAnsi="Times New Roman" w:cs="Times New Roman"/>
              </w:rPr>
              <w:t>Topic</w:t>
            </w:r>
          </w:p>
        </w:tc>
      </w:tr>
    </w:tbl>
    <w:tbl>
      <w:tblPr>
        <w:tblW w:w="7416" w:type="dxa"/>
        <w:tblInd w:w="459" w:type="dxa"/>
        <w:tblLook w:val="01E0" w:firstRow="1" w:lastRow="1" w:firstColumn="1" w:lastColumn="1" w:noHBand="0" w:noVBand="0"/>
      </w:tblPr>
      <w:tblGrid>
        <w:gridCol w:w="2052"/>
        <w:gridCol w:w="270"/>
        <w:gridCol w:w="5094"/>
      </w:tblGrid>
      <w:tr w:rsidR="00D558EB" w:rsidRPr="003E4E6D" w14:paraId="2D53FB4F" w14:textId="77777777" w:rsidTr="00D558EB">
        <w:trPr>
          <w:trHeight w:val="122"/>
        </w:trPr>
        <w:tc>
          <w:tcPr>
            <w:tcW w:w="2052" w:type="dxa"/>
            <w:shd w:val="clear" w:color="auto" w:fill="auto"/>
          </w:tcPr>
          <w:p w14:paraId="5400E387" w14:textId="77777777" w:rsidR="00D558EB" w:rsidRPr="003E4E6D" w:rsidRDefault="00D558EB" w:rsidP="00232A54">
            <w:pPr>
              <w:pStyle w:val="BodyText"/>
              <w:spacing w:after="0"/>
              <w:ind w:right="-405"/>
              <w:rPr>
                <w:rFonts w:ascii="Times New Roman" w:hAnsi="Times New Roman" w:cs="Times New Roman"/>
                <w:sz w:val="8"/>
                <w:szCs w:val="8"/>
              </w:rPr>
            </w:pPr>
          </w:p>
        </w:tc>
        <w:tc>
          <w:tcPr>
            <w:tcW w:w="270" w:type="dxa"/>
          </w:tcPr>
          <w:p w14:paraId="41259001" w14:textId="77777777" w:rsidR="00D558EB" w:rsidRPr="003E4E6D" w:rsidRDefault="00D558EB" w:rsidP="00232A54">
            <w:pPr>
              <w:pStyle w:val="BodyText"/>
              <w:spacing w:after="0"/>
              <w:rPr>
                <w:rFonts w:ascii="Times New Roman" w:hAnsi="Times New Roman" w:cs="Times New Roman"/>
                <w:sz w:val="8"/>
                <w:szCs w:val="8"/>
              </w:rPr>
            </w:pPr>
          </w:p>
        </w:tc>
        <w:tc>
          <w:tcPr>
            <w:tcW w:w="5094" w:type="dxa"/>
            <w:shd w:val="clear" w:color="auto" w:fill="auto"/>
          </w:tcPr>
          <w:p w14:paraId="591247A9" w14:textId="77777777" w:rsidR="00D558EB" w:rsidRPr="003E4E6D" w:rsidRDefault="00D558EB" w:rsidP="00232A54">
            <w:pPr>
              <w:pStyle w:val="BodyText"/>
              <w:spacing w:after="0"/>
              <w:rPr>
                <w:rFonts w:ascii="Times New Roman" w:hAnsi="Times New Roman" w:cs="Times New Roman"/>
                <w:sz w:val="8"/>
                <w:szCs w:val="8"/>
              </w:rPr>
            </w:pPr>
          </w:p>
        </w:tc>
      </w:tr>
      <w:tr w:rsidR="00D558EB" w:rsidRPr="003E4E6D" w14:paraId="400499E3" w14:textId="77777777" w:rsidTr="00D558EB">
        <w:trPr>
          <w:trHeight w:val="122"/>
        </w:trPr>
        <w:tc>
          <w:tcPr>
            <w:tcW w:w="2052" w:type="dxa"/>
            <w:shd w:val="clear" w:color="auto" w:fill="auto"/>
          </w:tcPr>
          <w:p w14:paraId="09DCC22C" w14:textId="77777777" w:rsidR="00D558EB" w:rsidRPr="003E4E6D" w:rsidRDefault="00D558EB" w:rsidP="00232A54">
            <w:pPr>
              <w:pStyle w:val="BodyText"/>
              <w:spacing w:after="0"/>
              <w:ind w:right="-405"/>
              <w:rPr>
                <w:rFonts w:ascii="Times New Roman" w:hAnsi="Times New Roman" w:cs="Times New Roman"/>
              </w:rPr>
            </w:pPr>
            <w:r w:rsidRPr="003E4E6D">
              <w:rPr>
                <w:rFonts w:ascii="Times New Roman" w:hAnsi="Times New Roman" w:cs="Times New Roman"/>
              </w:rPr>
              <w:t>TFRS 7</w:t>
            </w:r>
          </w:p>
        </w:tc>
        <w:tc>
          <w:tcPr>
            <w:tcW w:w="270" w:type="dxa"/>
          </w:tcPr>
          <w:p w14:paraId="7511B57F" w14:textId="77777777" w:rsidR="00D558EB" w:rsidRPr="003E4E6D" w:rsidRDefault="00D558EB" w:rsidP="00232A54">
            <w:pPr>
              <w:pStyle w:val="BodyText"/>
              <w:spacing w:after="0"/>
              <w:rPr>
                <w:rFonts w:ascii="Times New Roman" w:hAnsi="Times New Roman" w:cs="Times New Roman"/>
              </w:rPr>
            </w:pPr>
          </w:p>
        </w:tc>
        <w:tc>
          <w:tcPr>
            <w:tcW w:w="5094" w:type="dxa"/>
            <w:shd w:val="clear" w:color="auto" w:fill="auto"/>
          </w:tcPr>
          <w:p w14:paraId="436CCD16" w14:textId="77777777" w:rsidR="00D558EB" w:rsidRPr="003E4E6D" w:rsidRDefault="00D558EB" w:rsidP="00232A54">
            <w:pPr>
              <w:pStyle w:val="BodyText"/>
              <w:spacing w:after="0"/>
              <w:rPr>
                <w:rFonts w:ascii="Times New Roman" w:hAnsi="Times New Roman" w:cs="Times New Roman"/>
              </w:rPr>
            </w:pPr>
            <w:r w:rsidRPr="003E4E6D">
              <w:rPr>
                <w:rFonts w:ascii="Times New Roman" w:hAnsi="Times New Roman" w:cs="Times New Roman"/>
              </w:rPr>
              <w:t>Financial Instruments: Disclosures</w:t>
            </w:r>
          </w:p>
        </w:tc>
      </w:tr>
      <w:tr w:rsidR="00D558EB" w:rsidRPr="003E4E6D" w14:paraId="47AA273D" w14:textId="77777777" w:rsidTr="00D558EB">
        <w:trPr>
          <w:trHeight w:val="122"/>
        </w:trPr>
        <w:tc>
          <w:tcPr>
            <w:tcW w:w="2052" w:type="dxa"/>
            <w:shd w:val="clear" w:color="auto" w:fill="auto"/>
          </w:tcPr>
          <w:p w14:paraId="0B906B97" w14:textId="77777777" w:rsidR="00D558EB" w:rsidRPr="003E4E6D" w:rsidRDefault="00D558EB" w:rsidP="00232A54">
            <w:pPr>
              <w:pStyle w:val="BodyText"/>
              <w:spacing w:after="0"/>
              <w:ind w:right="-405"/>
              <w:rPr>
                <w:rFonts w:ascii="Times New Roman" w:hAnsi="Times New Roman" w:cs="Times New Roman"/>
                <w:rtl/>
                <w:cs/>
              </w:rPr>
            </w:pPr>
            <w:r w:rsidRPr="003E4E6D">
              <w:rPr>
                <w:rFonts w:ascii="Times New Roman" w:hAnsi="Times New Roman" w:cs="Times New Roman"/>
              </w:rPr>
              <w:t>TFRS 9</w:t>
            </w:r>
          </w:p>
        </w:tc>
        <w:tc>
          <w:tcPr>
            <w:tcW w:w="270" w:type="dxa"/>
          </w:tcPr>
          <w:p w14:paraId="3E7C3654" w14:textId="77777777" w:rsidR="00D558EB" w:rsidRPr="003E4E6D" w:rsidRDefault="00D558EB" w:rsidP="00232A54">
            <w:pPr>
              <w:pStyle w:val="BodyText"/>
              <w:spacing w:after="0"/>
              <w:rPr>
                <w:rFonts w:ascii="Times New Roman" w:hAnsi="Times New Roman" w:cs="Times New Roman"/>
              </w:rPr>
            </w:pPr>
          </w:p>
        </w:tc>
        <w:tc>
          <w:tcPr>
            <w:tcW w:w="5094" w:type="dxa"/>
            <w:shd w:val="clear" w:color="auto" w:fill="auto"/>
          </w:tcPr>
          <w:p w14:paraId="3E3D1061" w14:textId="77777777" w:rsidR="00D558EB" w:rsidRPr="003E4E6D" w:rsidRDefault="00D558EB" w:rsidP="00232A54">
            <w:pPr>
              <w:pStyle w:val="BodyText"/>
              <w:spacing w:after="0"/>
              <w:rPr>
                <w:rFonts w:ascii="Times New Roman" w:hAnsi="Times New Roman" w:cs="Times New Roman"/>
                <w:rtl/>
                <w:cs/>
              </w:rPr>
            </w:pPr>
            <w:r w:rsidRPr="003E4E6D">
              <w:rPr>
                <w:rFonts w:ascii="Times New Roman" w:hAnsi="Times New Roman" w:cs="Times New Roman"/>
              </w:rPr>
              <w:t>Financial Instruments</w:t>
            </w:r>
          </w:p>
        </w:tc>
      </w:tr>
      <w:tr w:rsidR="00D558EB" w:rsidRPr="003E4E6D" w14:paraId="521021B9" w14:textId="77777777" w:rsidTr="00D558EB">
        <w:trPr>
          <w:trHeight w:val="122"/>
        </w:trPr>
        <w:tc>
          <w:tcPr>
            <w:tcW w:w="2052" w:type="dxa"/>
            <w:shd w:val="clear" w:color="auto" w:fill="auto"/>
          </w:tcPr>
          <w:p w14:paraId="65B02C5E" w14:textId="77777777" w:rsidR="00D558EB" w:rsidRPr="003E4E6D" w:rsidRDefault="00D558EB" w:rsidP="00232A54">
            <w:pPr>
              <w:pStyle w:val="BodyText"/>
              <w:spacing w:after="0"/>
              <w:ind w:right="-405"/>
              <w:rPr>
                <w:rFonts w:ascii="Times New Roman" w:hAnsi="Times New Roman" w:cs="Times New Roman"/>
              </w:rPr>
            </w:pPr>
            <w:r w:rsidRPr="003E4E6D">
              <w:rPr>
                <w:rFonts w:ascii="Times New Roman" w:hAnsi="Times New Roman" w:cs="Times New Roman"/>
              </w:rPr>
              <w:t>TAS 32</w:t>
            </w:r>
          </w:p>
        </w:tc>
        <w:tc>
          <w:tcPr>
            <w:tcW w:w="270" w:type="dxa"/>
          </w:tcPr>
          <w:p w14:paraId="32A310DA" w14:textId="77777777" w:rsidR="00D558EB" w:rsidRPr="003E4E6D" w:rsidRDefault="00D558EB" w:rsidP="00232A54">
            <w:pPr>
              <w:pStyle w:val="BodyText"/>
              <w:spacing w:after="0"/>
              <w:rPr>
                <w:rFonts w:ascii="Times New Roman" w:hAnsi="Times New Roman" w:cs="Times New Roman"/>
              </w:rPr>
            </w:pPr>
          </w:p>
        </w:tc>
        <w:tc>
          <w:tcPr>
            <w:tcW w:w="5094" w:type="dxa"/>
            <w:shd w:val="clear" w:color="auto" w:fill="auto"/>
          </w:tcPr>
          <w:p w14:paraId="34CA5AF4" w14:textId="77777777" w:rsidR="00D558EB" w:rsidRPr="003E4E6D" w:rsidRDefault="00D558EB" w:rsidP="00232A54">
            <w:pPr>
              <w:pStyle w:val="BodyText"/>
              <w:spacing w:after="0"/>
              <w:rPr>
                <w:rFonts w:ascii="Times New Roman" w:hAnsi="Times New Roman" w:cs="Times New Roman"/>
                <w:rtl/>
                <w:cs/>
              </w:rPr>
            </w:pPr>
            <w:r w:rsidRPr="003E4E6D">
              <w:rPr>
                <w:rFonts w:ascii="Times New Roman" w:hAnsi="Times New Roman" w:cs="Times New Roman"/>
              </w:rPr>
              <w:t>Financial Instruments: Presentation</w:t>
            </w:r>
          </w:p>
        </w:tc>
      </w:tr>
      <w:tr w:rsidR="00D558EB" w:rsidRPr="003E4E6D" w14:paraId="3FCBF018" w14:textId="77777777" w:rsidTr="00D558EB">
        <w:trPr>
          <w:trHeight w:val="122"/>
        </w:trPr>
        <w:tc>
          <w:tcPr>
            <w:tcW w:w="2052" w:type="dxa"/>
            <w:shd w:val="clear" w:color="auto" w:fill="auto"/>
          </w:tcPr>
          <w:p w14:paraId="4FEAA34D" w14:textId="77777777" w:rsidR="00D558EB" w:rsidRPr="003E4E6D" w:rsidRDefault="00D558EB" w:rsidP="00232A54">
            <w:pPr>
              <w:pStyle w:val="BodyText"/>
              <w:spacing w:after="0"/>
              <w:ind w:right="-405"/>
              <w:rPr>
                <w:rFonts w:ascii="Times New Roman" w:hAnsi="Times New Roman" w:cs="Times New Roman"/>
                <w:rtl/>
                <w:cs/>
              </w:rPr>
            </w:pPr>
            <w:r w:rsidRPr="003E4E6D">
              <w:rPr>
                <w:rFonts w:ascii="Times New Roman" w:hAnsi="Times New Roman" w:cs="Times New Roman"/>
              </w:rPr>
              <w:t>TFRIC 16</w:t>
            </w:r>
          </w:p>
        </w:tc>
        <w:tc>
          <w:tcPr>
            <w:tcW w:w="270" w:type="dxa"/>
          </w:tcPr>
          <w:p w14:paraId="7787ACCB" w14:textId="77777777" w:rsidR="00D558EB" w:rsidRPr="003E4E6D" w:rsidRDefault="00D558EB" w:rsidP="00232A54">
            <w:pPr>
              <w:pStyle w:val="BodyText"/>
              <w:spacing w:after="0"/>
              <w:rPr>
                <w:rFonts w:ascii="Times New Roman" w:hAnsi="Times New Roman" w:cs="Times New Roman"/>
              </w:rPr>
            </w:pPr>
          </w:p>
        </w:tc>
        <w:tc>
          <w:tcPr>
            <w:tcW w:w="5094" w:type="dxa"/>
            <w:shd w:val="clear" w:color="auto" w:fill="auto"/>
          </w:tcPr>
          <w:p w14:paraId="2AFCD033" w14:textId="77777777" w:rsidR="00D558EB" w:rsidRPr="003E4E6D" w:rsidRDefault="00D558EB" w:rsidP="00232A54">
            <w:pPr>
              <w:pStyle w:val="BodyText"/>
              <w:spacing w:after="0"/>
              <w:rPr>
                <w:rFonts w:ascii="Times New Roman" w:hAnsi="Times New Roman" w:cs="Times New Roman"/>
                <w:rtl/>
                <w:cs/>
              </w:rPr>
            </w:pPr>
            <w:r w:rsidRPr="003E4E6D">
              <w:rPr>
                <w:rFonts w:ascii="Times New Roman" w:hAnsi="Times New Roman" w:cs="Times New Roman"/>
              </w:rPr>
              <w:t>Hedges of a Net Investment in a Foreign Operation</w:t>
            </w:r>
          </w:p>
        </w:tc>
      </w:tr>
      <w:tr w:rsidR="00D558EB" w:rsidRPr="003E4E6D" w14:paraId="249FFA5E" w14:textId="77777777" w:rsidTr="00D558EB">
        <w:trPr>
          <w:trHeight w:val="122"/>
        </w:trPr>
        <w:tc>
          <w:tcPr>
            <w:tcW w:w="2052" w:type="dxa"/>
            <w:shd w:val="clear" w:color="auto" w:fill="auto"/>
          </w:tcPr>
          <w:p w14:paraId="0DC6B212" w14:textId="77777777" w:rsidR="00D558EB" w:rsidRPr="003E4E6D" w:rsidRDefault="00D558EB" w:rsidP="00232A54">
            <w:pPr>
              <w:pStyle w:val="BodyText"/>
              <w:spacing w:after="0"/>
              <w:ind w:right="-405"/>
              <w:rPr>
                <w:rFonts w:ascii="Times New Roman" w:hAnsi="Times New Roman" w:cs="Times New Roman"/>
                <w:rtl/>
                <w:cs/>
              </w:rPr>
            </w:pPr>
            <w:r w:rsidRPr="003E4E6D">
              <w:rPr>
                <w:rFonts w:ascii="Times New Roman" w:hAnsi="Times New Roman" w:cs="Times New Roman"/>
              </w:rPr>
              <w:t>TFRIC 19</w:t>
            </w:r>
          </w:p>
        </w:tc>
        <w:tc>
          <w:tcPr>
            <w:tcW w:w="270" w:type="dxa"/>
          </w:tcPr>
          <w:p w14:paraId="1AAA1EDA" w14:textId="77777777" w:rsidR="00D558EB" w:rsidRPr="003E4E6D" w:rsidRDefault="00D558EB" w:rsidP="00232A54">
            <w:pPr>
              <w:pStyle w:val="BodyText"/>
              <w:spacing w:after="0"/>
              <w:rPr>
                <w:rFonts w:ascii="Times New Roman" w:hAnsi="Times New Roman" w:cs="Times New Roman"/>
              </w:rPr>
            </w:pPr>
          </w:p>
        </w:tc>
        <w:tc>
          <w:tcPr>
            <w:tcW w:w="5094" w:type="dxa"/>
            <w:shd w:val="clear" w:color="auto" w:fill="auto"/>
          </w:tcPr>
          <w:p w14:paraId="0B6E6186" w14:textId="77777777" w:rsidR="00D558EB" w:rsidRPr="003E4E6D" w:rsidRDefault="00D558EB" w:rsidP="00232A54">
            <w:pPr>
              <w:pStyle w:val="BodyText"/>
              <w:spacing w:after="0"/>
              <w:rPr>
                <w:rFonts w:ascii="Times New Roman" w:hAnsi="Times New Roman" w:cs="Times New Roman"/>
                <w:rtl/>
                <w:cs/>
              </w:rPr>
            </w:pPr>
            <w:r w:rsidRPr="003E4E6D">
              <w:rPr>
                <w:rFonts w:ascii="Times New Roman" w:hAnsi="Times New Roman" w:cs="Times New Roman"/>
              </w:rPr>
              <w:t>Extinguishing Financial Liabilities with Equity Instruments</w:t>
            </w:r>
          </w:p>
        </w:tc>
      </w:tr>
    </w:tbl>
    <w:p w14:paraId="2854B3D4" w14:textId="77777777" w:rsidR="00D558EB" w:rsidRPr="003E4E6D" w:rsidRDefault="00D558EB" w:rsidP="00232A54">
      <w:pPr>
        <w:tabs>
          <w:tab w:val="left" w:pos="540"/>
        </w:tabs>
        <w:ind w:right="29"/>
        <w:jc w:val="both"/>
        <w:rPr>
          <w:rFonts w:ascii="Times New Roman" w:hAnsi="Times New Roman" w:cs="Times New Roman"/>
        </w:rPr>
      </w:pPr>
    </w:p>
    <w:p w14:paraId="54839106" w14:textId="77777777" w:rsidR="00D558EB" w:rsidRPr="003E4E6D" w:rsidRDefault="00D558EB" w:rsidP="00232A54">
      <w:pPr>
        <w:ind w:left="540"/>
        <w:jc w:val="thaiDistribute"/>
        <w:rPr>
          <w:rFonts w:ascii="Times New Roman" w:hAnsi="Times New Roman" w:cs="Times New Roman"/>
        </w:rPr>
      </w:pPr>
      <w:r w:rsidRPr="003E4E6D">
        <w:rPr>
          <w:rFonts w:ascii="Times New Roman" w:hAnsi="Times New Roman" w:cs="Times New Roman"/>
        </w:rPr>
        <w:t xml:space="preserve">These TFRS - Financial instruments standards establish requirements related to definition, recognition, measurement, impairment and derecognition of financial assets and financial liabilities, including accounting for derivatives and hedge accounting. </w:t>
      </w:r>
    </w:p>
    <w:p w14:paraId="565F782F" w14:textId="77777777" w:rsidR="00D558EB" w:rsidRPr="003E4E6D" w:rsidRDefault="00D558EB" w:rsidP="00232A54">
      <w:pPr>
        <w:ind w:left="540"/>
        <w:jc w:val="thaiDistribute"/>
        <w:rPr>
          <w:rFonts w:ascii="Times New Roman" w:hAnsi="Times New Roman" w:cs="Times New Roman"/>
        </w:rPr>
      </w:pPr>
    </w:p>
    <w:p w14:paraId="27927738" w14:textId="77777777" w:rsidR="00D558EB" w:rsidRPr="003E4E6D" w:rsidRDefault="00D558EB" w:rsidP="00232A54">
      <w:pPr>
        <w:ind w:left="540"/>
        <w:jc w:val="thaiDistribute"/>
        <w:rPr>
          <w:rFonts w:ascii="Times New Roman" w:hAnsi="Times New Roman" w:cs="Times New Roman"/>
        </w:rPr>
      </w:pPr>
      <w:r w:rsidRPr="003E4E6D">
        <w:rPr>
          <w:rFonts w:ascii="Times New Roman" w:hAnsi="Times New Roman" w:cs="Times New Roman"/>
        </w:rPr>
        <w:t>The Company’s management has assessed the effects of the above accounting standards, financial reporting standards, accounting standard interpretations and financial reporting standard interpretations those relating to the financial instruments, and considers that they do not have a significant impact to the financial statements for the year ended December 31, 2020.</w:t>
      </w:r>
    </w:p>
    <w:p w14:paraId="38F47882" w14:textId="77777777" w:rsidR="00D558EB" w:rsidRPr="003E4E6D" w:rsidRDefault="00D558EB" w:rsidP="00232A54">
      <w:pPr>
        <w:tabs>
          <w:tab w:val="left" w:pos="1080"/>
        </w:tabs>
        <w:jc w:val="thaiDistribute"/>
        <w:rPr>
          <w:rFonts w:ascii="Times New Roman" w:hAnsi="Times New Roman" w:cs="Times New Roman"/>
        </w:rPr>
      </w:pPr>
      <w:r w:rsidRPr="003E4E6D">
        <w:rPr>
          <w:rFonts w:ascii="Times New Roman" w:hAnsi="Times New Roman" w:cs="Times New Roman"/>
        </w:rPr>
        <w:tab/>
      </w:r>
    </w:p>
    <w:p w14:paraId="15BFF2EA" w14:textId="77777777" w:rsidR="00D558EB" w:rsidRPr="003E4E6D" w:rsidRDefault="00D558EB" w:rsidP="00232A54">
      <w:pPr>
        <w:tabs>
          <w:tab w:val="clear" w:pos="227"/>
          <w:tab w:val="clear" w:pos="454"/>
          <w:tab w:val="left" w:pos="540"/>
        </w:tabs>
        <w:jc w:val="thaiDistribute"/>
        <w:rPr>
          <w:rFonts w:ascii="Times New Roman" w:hAnsi="Times New Roman" w:cs="Times New Roman"/>
        </w:rPr>
      </w:pPr>
      <w:r w:rsidRPr="003E4E6D">
        <w:rPr>
          <w:rFonts w:ascii="Times New Roman" w:hAnsi="Times New Roman" w:cs="Times New Roman"/>
        </w:rPr>
        <w:t>(b)</w:t>
      </w:r>
      <w:r w:rsidRPr="003E4E6D">
        <w:rPr>
          <w:rFonts w:ascii="Times New Roman" w:hAnsi="Times New Roman" w:cs="Times New Roman"/>
        </w:rPr>
        <w:tab/>
        <w:t>TFRS 16 - Lease</w:t>
      </w:r>
    </w:p>
    <w:p w14:paraId="7FD6ACC2" w14:textId="77777777" w:rsidR="00D558EB" w:rsidRPr="003E4E6D" w:rsidRDefault="00D558EB" w:rsidP="00232A54">
      <w:pPr>
        <w:jc w:val="thaiDistribute"/>
        <w:rPr>
          <w:rFonts w:ascii="Times New Roman" w:hAnsi="Times New Roman" w:cs="Times New Roman"/>
        </w:rPr>
      </w:pPr>
    </w:p>
    <w:p w14:paraId="69AE7FB1" w14:textId="77777777" w:rsidR="00D558EB" w:rsidRPr="003E4E6D" w:rsidRDefault="00D558EB" w:rsidP="00232A54">
      <w:pPr>
        <w:tabs>
          <w:tab w:val="clear" w:pos="454"/>
          <w:tab w:val="left" w:pos="540"/>
        </w:tabs>
        <w:ind w:left="540"/>
        <w:jc w:val="thaiDistribute"/>
        <w:rPr>
          <w:rFonts w:ascii="Times New Roman" w:hAnsi="Times New Roman" w:cs="Times New Roman"/>
        </w:rPr>
      </w:pPr>
      <w:r w:rsidRPr="003E4E6D">
        <w:rPr>
          <w:rFonts w:ascii="Times New Roman" w:hAnsi="Times New Roman" w:cs="Times New Roman"/>
        </w:rPr>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14:paraId="666594D2" w14:textId="77777777" w:rsidR="00D558EB" w:rsidRPr="003E4E6D" w:rsidRDefault="00D558EB" w:rsidP="00232A54">
      <w:pPr>
        <w:jc w:val="thaiDistribute"/>
        <w:rPr>
          <w:rFonts w:ascii="Times New Roman" w:hAnsi="Times New Roman" w:cs="Times New Roman"/>
        </w:rPr>
      </w:pPr>
    </w:p>
    <w:p w14:paraId="620B2F3A" w14:textId="77777777" w:rsidR="00D558EB" w:rsidRPr="003E4E6D" w:rsidRDefault="00D558EB" w:rsidP="00232A54">
      <w:pPr>
        <w:ind w:left="540"/>
        <w:jc w:val="thaiDistribute"/>
        <w:rPr>
          <w:rFonts w:ascii="Times New Roman" w:hAnsi="Times New Roman" w:cs="Times New Roman"/>
        </w:rPr>
      </w:pPr>
      <w:r w:rsidRPr="003E4E6D">
        <w:rPr>
          <w:rFonts w:ascii="Times New Roman" w:hAnsi="Times New Roman" w:cs="Times New Roman"/>
        </w:rPr>
        <w:t>Accounting by lessor under TFRS 16 is substantially unchanged from TAS 17. Lessor will continue to classify lease as either operating or finance lease using similar principles to those used under TAS 17.</w:t>
      </w:r>
    </w:p>
    <w:p w14:paraId="621FB656" w14:textId="77777777" w:rsidR="00D558EB" w:rsidRPr="003E4E6D" w:rsidRDefault="00D558EB" w:rsidP="00232A54">
      <w:pPr>
        <w:jc w:val="thaiDistribute"/>
        <w:rPr>
          <w:rFonts w:ascii="Times New Roman" w:hAnsi="Times New Roman" w:cs="Times New Roman"/>
        </w:rPr>
      </w:pPr>
    </w:p>
    <w:p w14:paraId="75A2DB27" w14:textId="77777777" w:rsidR="00D558EB" w:rsidRPr="003E4E6D" w:rsidRDefault="00D558EB" w:rsidP="00232A54">
      <w:pPr>
        <w:ind w:left="540"/>
        <w:jc w:val="thaiDistribute"/>
        <w:rPr>
          <w:rFonts w:ascii="Times New Roman" w:hAnsi="Times New Roman" w:cs="Times New Roman"/>
        </w:rPr>
      </w:pPr>
      <w:r w:rsidRPr="003E4E6D">
        <w:rPr>
          <w:rFonts w:ascii="Times New Roman" w:hAnsi="Times New Roman" w:cs="Times New Roman"/>
        </w:rPr>
        <w:t>The Company (as the lessee) has recognized the cumulative effect of initial applying TFRS 16 and the comparative information was not restated. The Company elects to apply TFRS 16 to lease previously classified as an operating lease by recognizing lease liabilities as of January 1, 2020 at the present value of lease payments to be made over the remaining lease term which is discounted by the incremental borrowing rate of the Company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14:paraId="03BE662D" w14:textId="77777777" w:rsidR="00D558EB" w:rsidRPr="003E4E6D" w:rsidRDefault="00D558EB" w:rsidP="00232A54">
      <w:pPr>
        <w:ind w:left="540"/>
        <w:jc w:val="thaiDistribute"/>
        <w:rPr>
          <w:rFonts w:ascii="Times New Roman" w:hAnsi="Times New Roman" w:cs="Times New Roman"/>
        </w:rPr>
      </w:pPr>
    </w:p>
    <w:p w14:paraId="3A627B54" w14:textId="7FB0C110" w:rsidR="00D558EB" w:rsidRPr="003E4E6D" w:rsidRDefault="00D558EB" w:rsidP="00232A54">
      <w:pPr>
        <w:ind w:left="540"/>
        <w:jc w:val="thaiDistribute"/>
        <w:rPr>
          <w:rFonts w:ascii="Times New Roman" w:hAnsi="Times New Roman" w:cs="Times New Roman"/>
        </w:rPr>
      </w:pPr>
      <w:r w:rsidRPr="003E4E6D">
        <w:rPr>
          <w:rFonts w:ascii="Times New Roman" w:hAnsi="Times New Roman" w:cs="Times New Roman"/>
        </w:rPr>
        <w:t xml:space="preserve">The adjustments of right-of-use asset and lease liabilities due to the </w:t>
      </w:r>
      <w:proofErr w:type="gramStart"/>
      <w:r w:rsidR="00F34402" w:rsidRPr="003E4E6D">
        <w:rPr>
          <w:rFonts w:ascii="Times New Roman" w:hAnsi="Times New Roman" w:cs="Times New Roman"/>
        </w:rPr>
        <w:t>first time</w:t>
      </w:r>
      <w:proofErr w:type="gramEnd"/>
      <w:r w:rsidR="00F34402" w:rsidRPr="003E4E6D">
        <w:rPr>
          <w:rFonts w:ascii="Times New Roman" w:hAnsi="Times New Roman" w:cs="Times New Roman"/>
        </w:rPr>
        <w:t xml:space="preserve"> </w:t>
      </w:r>
      <w:r w:rsidRPr="003E4E6D">
        <w:rPr>
          <w:rFonts w:ascii="Times New Roman" w:hAnsi="Times New Roman" w:cs="Times New Roman"/>
        </w:rPr>
        <w:t xml:space="preserve">adoption of TFRS 16 as at January 1, 2020 (weighted average incremental borrowing rate at the rate of </w:t>
      </w:r>
      <w:r w:rsidR="0010200F" w:rsidRPr="003E4E6D">
        <w:rPr>
          <w:rFonts w:ascii="Times New Roman" w:hAnsi="Times New Roman" w:cs="Times New Roman"/>
        </w:rPr>
        <w:t>6.62</w:t>
      </w:r>
      <w:r w:rsidRPr="003E4E6D">
        <w:rPr>
          <w:rFonts w:ascii="Times New Roman" w:hAnsi="Times New Roman" w:cs="Times New Roman"/>
        </w:rPr>
        <w:t>% per annum) are as below:</w:t>
      </w:r>
    </w:p>
    <w:p w14:paraId="6F221B15" w14:textId="77777777" w:rsidR="00D558EB" w:rsidRPr="003E4E6D" w:rsidRDefault="00D558EB" w:rsidP="00232A54">
      <w:pPr>
        <w:ind w:left="540"/>
        <w:jc w:val="thaiDistribute"/>
        <w:rPr>
          <w:rFonts w:ascii="Times New Roman" w:hAnsi="Times New Roman" w:cs="Times New Roman"/>
        </w:rPr>
      </w:pPr>
      <w:bookmarkStart w:id="1" w:name="_Hlk64654639"/>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270"/>
        <w:gridCol w:w="1530"/>
      </w:tblGrid>
      <w:tr w:rsidR="00D558EB" w:rsidRPr="003E4E6D" w14:paraId="1E5B3ACA" w14:textId="77777777" w:rsidTr="0010200F">
        <w:tc>
          <w:tcPr>
            <w:tcW w:w="7470" w:type="dxa"/>
          </w:tcPr>
          <w:p w14:paraId="0A75DF1B" w14:textId="77777777" w:rsidR="00D558EB" w:rsidRPr="003E4E6D" w:rsidRDefault="00D558EB" w:rsidP="00232A54">
            <w:pPr>
              <w:tabs>
                <w:tab w:val="left" w:pos="540"/>
              </w:tabs>
              <w:jc w:val="both"/>
              <w:rPr>
                <w:rFonts w:ascii="Times New Roman" w:hAnsi="Times New Roman" w:cs="Times New Roman"/>
                <w:b/>
                <w:bCs/>
              </w:rPr>
            </w:pPr>
          </w:p>
        </w:tc>
        <w:tc>
          <w:tcPr>
            <w:tcW w:w="270" w:type="dxa"/>
          </w:tcPr>
          <w:p w14:paraId="66FCC6A1" w14:textId="77777777" w:rsidR="00D558EB" w:rsidRPr="003E4E6D" w:rsidRDefault="00D558EB" w:rsidP="00232A54">
            <w:pPr>
              <w:pStyle w:val="BodyText3"/>
              <w:spacing w:line="240" w:lineRule="atLeast"/>
              <w:rPr>
                <w:rFonts w:cs="Times New Roman"/>
                <w:sz w:val="18"/>
                <w:szCs w:val="18"/>
              </w:rPr>
            </w:pPr>
          </w:p>
        </w:tc>
        <w:tc>
          <w:tcPr>
            <w:tcW w:w="1530" w:type="dxa"/>
            <w:tcBorders>
              <w:bottom w:val="single" w:sz="4" w:space="0" w:color="auto"/>
            </w:tcBorders>
          </w:tcPr>
          <w:p w14:paraId="0A5CF4B2" w14:textId="77777777" w:rsidR="00D558EB" w:rsidRPr="003E4E6D" w:rsidRDefault="00D558EB" w:rsidP="00232A54">
            <w:pPr>
              <w:pStyle w:val="BodyText3"/>
              <w:spacing w:line="240" w:lineRule="atLeast"/>
              <w:ind w:left="-143" w:right="-108"/>
              <w:jc w:val="center"/>
              <w:rPr>
                <w:rFonts w:cs="Times New Roman"/>
                <w:sz w:val="18"/>
                <w:szCs w:val="18"/>
              </w:rPr>
            </w:pPr>
            <w:r w:rsidRPr="003E4E6D">
              <w:rPr>
                <w:rFonts w:cs="Times New Roman"/>
                <w:sz w:val="18"/>
                <w:szCs w:val="18"/>
                <w:cs/>
              </w:rPr>
              <w:t xml:space="preserve">Increase </w:t>
            </w:r>
          </w:p>
          <w:p w14:paraId="2B23FADA" w14:textId="658575EE" w:rsidR="00D558EB" w:rsidRPr="003E4E6D" w:rsidRDefault="00D558EB" w:rsidP="00232A54">
            <w:pPr>
              <w:pStyle w:val="BodyText3"/>
              <w:spacing w:line="240" w:lineRule="atLeast"/>
              <w:ind w:left="-143" w:right="-108"/>
              <w:jc w:val="center"/>
              <w:rPr>
                <w:rFonts w:cs="Times New Roman"/>
                <w:sz w:val="18"/>
                <w:szCs w:val="18"/>
                <w:cs/>
              </w:rPr>
            </w:pPr>
            <w:r w:rsidRPr="003E4E6D">
              <w:rPr>
                <w:rFonts w:cs="Times New Roman"/>
                <w:sz w:val="18"/>
                <w:szCs w:val="18"/>
                <w:cs/>
              </w:rPr>
              <w:t xml:space="preserve">(In </w:t>
            </w:r>
            <w:r w:rsidRPr="003E4E6D">
              <w:rPr>
                <w:rFonts w:cs="Times New Roman"/>
                <w:sz w:val="18"/>
                <w:szCs w:val="18"/>
              </w:rPr>
              <w:t>Thousand</w:t>
            </w:r>
            <w:r w:rsidRPr="003E4E6D">
              <w:rPr>
                <w:rFonts w:cs="Times New Roman"/>
                <w:sz w:val="18"/>
                <w:szCs w:val="18"/>
                <w:cs/>
              </w:rPr>
              <w:t xml:space="preserve"> Baht)</w:t>
            </w:r>
          </w:p>
        </w:tc>
      </w:tr>
      <w:tr w:rsidR="00D558EB" w:rsidRPr="003E4E6D" w14:paraId="23ADD1F0" w14:textId="77777777" w:rsidTr="0010200F">
        <w:trPr>
          <w:trHeight w:val="62"/>
        </w:trPr>
        <w:tc>
          <w:tcPr>
            <w:tcW w:w="7470" w:type="dxa"/>
          </w:tcPr>
          <w:p w14:paraId="2CEB16B3"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70" w:type="dxa"/>
          </w:tcPr>
          <w:p w14:paraId="51D29729"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Pr>
          <w:p w14:paraId="16FDDA56" w14:textId="77777777" w:rsidR="00D558EB" w:rsidRPr="003E4E6D" w:rsidRDefault="00D558EB" w:rsidP="00232A54">
            <w:pPr>
              <w:tabs>
                <w:tab w:val="left" w:pos="540"/>
                <w:tab w:val="left" w:pos="1026"/>
              </w:tabs>
              <w:ind w:right="72"/>
              <w:jc w:val="right"/>
              <w:rPr>
                <w:rFonts w:ascii="Times New Roman" w:hAnsi="Times New Roman" w:cs="Times New Roman"/>
              </w:rPr>
            </w:pPr>
          </w:p>
        </w:tc>
      </w:tr>
      <w:tr w:rsidR="00D558EB" w:rsidRPr="003E4E6D" w14:paraId="0F3EAF62" w14:textId="77777777" w:rsidTr="0010200F">
        <w:trPr>
          <w:trHeight w:val="252"/>
        </w:trPr>
        <w:tc>
          <w:tcPr>
            <w:tcW w:w="7470" w:type="dxa"/>
          </w:tcPr>
          <w:p w14:paraId="5E5B9C9B" w14:textId="06C0225F"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Right-of use assets - vehicles (included in property, plant and equipment)</w:t>
            </w:r>
          </w:p>
        </w:tc>
        <w:tc>
          <w:tcPr>
            <w:tcW w:w="270" w:type="dxa"/>
          </w:tcPr>
          <w:p w14:paraId="7B93DDE4"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Pr>
          <w:p w14:paraId="72B47022" w14:textId="72A2E299" w:rsidR="00D558EB" w:rsidRPr="003E4E6D" w:rsidRDefault="00D558EB" w:rsidP="00232A54">
            <w:pPr>
              <w:tabs>
                <w:tab w:val="left" w:pos="540"/>
                <w:tab w:val="left" w:pos="1026"/>
              </w:tabs>
              <w:ind w:right="342"/>
              <w:jc w:val="right"/>
              <w:rPr>
                <w:rFonts w:ascii="Times New Roman" w:hAnsi="Times New Roman" w:cs="Times New Roman"/>
              </w:rPr>
            </w:pPr>
            <w:r w:rsidRPr="003E4E6D">
              <w:rPr>
                <w:rFonts w:ascii="Times New Roman" w:hAnsi="Times New Roman" w:cs="Times New Roman"/>
              </w:rPr>
              <w:t>495</w:t>
            </w:r>
          </w:p>
        </w:tc>
      </w:tr>
      <w:tr w:rsidR="00D558EB" w:rsidRPr="003E4E6D" w14:paraId="4E3E9097" w14:textId="77777777" w:rsidTr="0010200F">
        <w:trPr>
          <w:trHeight w:val="252"/>
        </w:trPr>
        <w:tc>
          <w:tcPr>
            <w:tcW w:w="7470" w:type="dxa"/>
          </w:tcPr>
          <w:p w14:paraId="72DAECC9"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p>
        </w:tc>
        <w:tc>
          <w:tcPr>
            <w:tcW w:w="270" w:type="dxa"/>
          </w:tcPr>
          <w:p w14:paraId="53BABEF9"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Pr>
          <w:p w14:paraId="3E3D3C49" w14:textId="77777777" w:rsidR="00D558EB" w:rsidRPr="003E4E6D" w:rsidRDefault="00D558EB" w:rsidP="00232A54">
            <w:pPr>
              <w:tabs>
                <w:tab w:val="left" w:pos="540"/>
                <w:tab w:val="left" w:pos="1026"/>
              </w:tabs>
              <w:ind w:right="342"/>
              <w:jc w:val="right"/>
              <w:rPr>
                <w:rFonts w:ascii="Times New Roman" w:hAnsi="Times New Roman" w:cs="Times New Roman"/>
              </w:rPr>
            </w:pPr>
          </w:p>
        </w:tc>
      </w:tr>
      <w:tr w:rsidR="00D558EB" w:rsidRPr="003E4E6D" w14:paraId="4B0B4C65" w14:textId="77777777" w:rsidTr="0010200F">
        <w:trPr>
          <w:trHeight w:val="252"/>
        </w:trPr>
        <w:tc>
          <w:tcPr>
            <w:tcW w:w="7470" w:type="dxa"/>
          </w:tcPr>
          <w:p w14:paraId="513DC30D"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3E4E6D">
              <w:rPr>
                <w:rFonts w:ascii="Times New Roman" w:hAnsi="Times New Roman" w:cs="Times New Roman"/>
              </w:rPr>
              <w:t>Lease liabilities - net</w:t>
            </w:r>
          </w:p>
        </w:tc>
        <w:tc>
          <w:tcPr>
            <w:tcW w:w="270" w:type="dxa"/>
          </w:tcPr>
          <w:p w14:paraId="4970AD87"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Pr>
          <w:p w14:paraId="02BDEBCA" w14:textId="77777777" w:rsidR="00D558EB" w:rsidRPr="003E4E6D" w:rsidRDefault="00D558EB" w:rsidP="00232A54">
            <w:pPr>
              <w:tabs>
                <w:tab w:val="left" w:pos="540"/>
                <w:tab w:val="left" w:pos="1026"/>
              </w:tabs>
              <w:ind w:right="342"/>
              <w:jc w:val="right"/>
              <w:rPr>
                <w:rFonts w:ascii="Times New Roman" w:hAnsi="Times New Roman" w:cs="Times New Roman"/>
              </w:rPr>
            </w:pPr>
          </w:p>
        </w:tc>
      </w:tr>
      <w:tr w:rsidR="00D558EB" w:rsidRPr="003E4E6D" w14:paraId="46C0D249" w14:textId="77777777" w:rsidTr="0010200F">
        <w:trPr>
          <w:trHeight w:val="252"/>
        </w:trPr>
        <w:tc>
          <w:tcPr>
            <w:tcW w:w="7470" w:type="dxa"/>
          </w:tcPr>
          <w:p w14:paraId="0B7E9863"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3E4E6D">
              <w:rPr>
                <w:rFonts w:ascii="Times New Roman" w:hAnsi="Times New Roman" w:cs="Times New Roman"/>
              </w:rPr>
              <w:t>-   Current</w:t>
            </w:r>
          </w:p>
        </w:tc>
        <w:tc>
          <w:tcPr>
            <w:tcW w:w="270" w:type="dxa"/>
          </w:tcPr>
          <w:p w14:paraId="12A8C258"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Pr>
          <w:p w14:paraId="6F345C2B" w14:textId="56959CEC" w:rsidR="00D558EB" w:rsidRPr="003E4E6D" w:rsidRDefault="0010200F" w:rsidP="00232A54">
            <w:pPr>
              <w:tabs>
                <w:tab w:val="left" w:pos="540"/>
                <w:tab w:val="left" w:pos="1026"/>
              </w:tabs>
              <w:ind w:right="342"/>
              <w:jc w:val="right"/>
              <w:rPr>
                <w:rFonts w:ascii="Times New Roman" w:hAnsi="Times New Roman" w:cs="Times New Roman"/>
              </w:rPr>
            </w:pPr>
            <w:r w:rsidRPr="003E4E6D">
              <w:rPr>
                <w:rFonts w:ascii="Times New Roman" w:hAnsi="Times New Roman" w:cs="Times New Roman"/>
              </w:rPr>
              <w:t>415</w:t>
            </w:r>
          </w:p>
        </w:tc>
      </w:tr>
      <w:tr w:rsidR="00D558EB" w:rsidRPr="003E4E6D" w14:paraId="6F740E56" w14:textId="77777777" w:rsidTr="0010200F">
        <w:trPr>
          <w:trHeight w:val="252"/>
        </w:trPr>
        <w:tc>
          <w:tcPr>
            <w:tcW w:w="7470" w:type="dxa"/>
          </w:tcPr>
          <w:p w14:paraId="6E500D50"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3E4E6D">
              <w:rPr>
                <w:rFonts w:ascii="Times New Roman" w:hAnsi="Times New Roman" w:cs="Times New Roman"/>
              </w:rPr>
              <w:t>-   Non-current</w:t>
            </w:r>
          </w:p>
        </w:tc>
        <w:tc>
          <w:tcPr>
            <w:tcW w:w="270" w:type="dxa"/>
          </w:tcPr>
          <w:p w14:paraId="101BAB41"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Borders>
              <w:bottom w:val="single" w:sz="4" w:space="0" w:color="auto"/>
            </w:tcBorders>
          </w:tcPr>
          <w:p w14:paraId="10859364" w14:textId="00D9F7C6" w:rsidR="00D558EB" w:rsidRPr="003E4E6D" w:rsidRDefault="0010200F" w:rsidP="00232A54">
            <w:pPr>
              <w:tabs>
                <w:tab w:val="left" w:pos="540"/>
                <w:tab w:val="left" w:pos="1026"/>
              </w:tabs>
              <w:ind w:right="342"/>
              <w:jc w:val="right"/>
              <w:rPr>
                <w:rFonts w:ascii="Times New Roman" w:hAnsi="Times New Roman" w:cs="Times New Roman"/>
              </w:rPr>
            </w:pPr>
            <w:r w:rsidRPr="003E4E6D">
              <w:rPr>
                <w:rFonts w:ascii="Times New Roman" w:hAnsi="Times New Roman" w:cs="Times New Roman"/>
              </w:rPr>
              <w:t>80</w:t>
            </w:r>
          </w:p>
        </w:tc>
      </w:tr>
      <w:tr w:rsidR="00D558EB" w:rsidRPr="003E4E6D" w14:paraId="654F2812" w14:textId="77777777" w:rsidTr="0010200F">
        <w:trPr>
          <w:trHeight w:val="252"/>
        </w:trPr>
        <w:tc>
          <w:tcPr>
            <w:tcW w:w="7470" w:type="dxa"/>
          </w:tcPr>
          <w:p w14:paraId="5256DD1F" w14:textId="77777777" w:rsidR="00D558EB" w:rsidRPr="003E4E6D" w:rsidRDefault="00D558EB" w:rsidP="00232A5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3E4E6D">
              <w:rPr>
                <w:rFonts w:ascii="Times New Roman" w:hAnsi="Times New Roman" w:cs="Times New Roman"/>
              </w:rPr>
              <w:t>Total</w:t>
            </w:r>
          </w:p>
        </w:tc>
        <w:tc>
          <w:tcPr>
            <w:tcW w:w="270" w:type="dxa"/>
          </w:tcPr>
          <w:p w14:paraId="696DCD0B" w14:textId="77777777" w:rsidR="00D558EB" w:rsidRPr="003E4E6D" w:rsidRDefault="00D558EB" w:rsidP="00232A54">
            <w:pPr>
              <w:tabs>
                <w:tab w:val="left" w:pos="540"/>
                <w:tab w:val="left" w:pos="1026"/>
              </w:tabs>
              <w:ind w:right="72"/>
              <w:jc w:val="right"/>
              <w:rPr>
                <w:rFonts w:ascii="Times New Roman" w:hAnsi="Times New Roman" w:cs="Times New Roman"/>
              </w:rPr>
            </w:pPr>
          </w:p>
        </w:tc>
        <w:tc>
          <w:tcPr>
            <w:tcW w:w="1530" w:type="dxa"/>
            <w:tcBorders>
              <w:top w:val="single" w:sz="4" w:space="0" w:color="auto"/>
              <w:bottom w:val="double" w:sz="4" w:space="0" w:color="auto"/>
            </w:tcBorders>
          </w:tcPr>
          <w:p w14:paraId="34601695" w14:textId="727A5F8D" w:rsidR="00D558EB" w:rsidRPr="003E4E6D" w:rsidRDefault="00D558EB" w:rsidP="00232A54">
            <w:pPr>
              <w:tabs>
                <w:tab w:val="left" w:pos="540"/>
                <w:tab w:val="left" w:pos="1026"/>
              </w:tabs>
              <w:ind w:right="342"/>
              <w:jc w:val="right"/>
              <w:rPr>
                <w:rFonts w:ascii="Times New Roman" w:hAnsi="Times New Roman" w:cs="Times New Roman"/>
              </w:rPr>
            </w:pPr>
            <w:r w:rsidRPr="003E4E6D">
              <w:rPr>
                <w:rFonts w:ascii="Times New Roman" w:hAnsi="Times New Roman" w:cs="Times New Roman"/>
              </w:rPr>
              <w:t>495</w:t>
            </w:r>
          </w:p>
        </w:tc>
      </w:tr>
    </w:tbl>
    <w:p w14:paraId="5728E3B9" w14:textId="77777777" w:rsidR="00D558EB" w:rsidRPr="003E4E6D" w:rsidRDefault="00D558EB" w:rsidP="00232A54">
      <w:pPr>
        <w:jc w:val="thaiDistribute"/>
      </w:pPr>
    </w:p>
    <w:bookmarkEnd w:id="1"/>
    <w:p w14:paraId="18DDE27B" w14:textId="77777777" w:rsidR="00D558EB" w:rsidRPr="003E4E6D" w:rsidRDefault="00D558EB"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br w:type="page"/>
      </w:r>
    </w:p>
    <w:p w14:paraId="0201B521" w14:textId="77777777" w:rsidR="00D558EB" w:rsidRPr="003E4E6D" w:rsidRDefault="00D558EB" w:rsidP="00232A54">
      <w:pPr>
        <w:jc w:val="thaiDistribute"/>
        <w:rPr>
          <w:rFonts w:ascii="Times New Roman" w:hAnsi="Times New Roman" w:cs="Times New Roman"/>
          <w:b/>
          <w:bCs/>
        </w:rPr>
      </w:pPr>
      <w:r w:rsidRPr="003E4E6D">
        <w:rPr>
          <w:rFonts w:ascii="Times New Roman" w:hAnsi="Times New Roman" w:cs="Times New Roman"/>
          <w:b/>
          <w:bCs/>
        </w:rPr>
        <w:lastRenderedPageBreak/>
        <w:t>Accounting Treatment Guidance on “Temporary relief measures on accounting alternatives in response to the impact of the COVID-19 situation”</w:t>
      </w:r>
    </w:p>
    <w:p w14:paraId="168E6126" w14:textId="77777777" w:rsidR="00D558EB" w:rsidRPr="003E4E6D" w:rsidRDefault="00D558EB" w:rsidP="00232A54">
      <w:pPr>
        <w:jc w:val="thaiDistribute"/>
        <w:rPr>
          <w:rFonts w:ascii="Times New Roman" w:hAnsi="Times New Roman" w:cs="Times New Roman"/>
        </w:rPr>
      </w:pPr>
    </w:p>
    <w:p w14:paraId="6F319E16"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D8A9412"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cs/>
        </w:rPr>
        <w:tab/>
      </w:r>
    </w:p>
    <w:p w14:paraId="285F6DE7"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rPr>
        <w:t xml:space="preserve">On April 22, 2020, the Accounting Treatment Guidance was announced in the Royal Gazette and it is effective for the financial statements prepared for reporting periods ending between January 1, 2020 and December 31, 2020. </w:t>
      </w:r>
    </w:p>
    <w:p w14:paraId="7007F7F4" w14:textId="77777777" w:rsidR="00D558EB" w:rsidRPr="003E4E6D" w:rsidRDefault="00D558EB" w:rsidP="00232A54">
      <w:pPr>
        <w:jc w:val="thaiDistribute"/>
        <w:rPr>
          <w:rFonts w:ascii="Times New Roman" w:hAnsi="Times New Roman" w:cs="Times New Roman"/>
          <w:cs/>
        </w:rPr>
      </w:pPr>
    </w:p>
    <w:p w14:paraId="7CC03EF4" w14:textId="77777777" w:rsidR="00D558EB" w:rsidRPr="003E4E6D" w:rsidRDefault="00D558EB" w:rsidP="00232A54">
      <w:pPr>
        <w:jc w:val="thaiDistribute"/>
        <w:rPr>
          <w:rFonts w:ascii="Times New Roman" w:hAnsi="Times New Roman" w:cs="Times New Roman"/>
        </w:rPr>
      </w:pPr>
      <w:r w:rsidRPr="003E4E6D">
        <w:rPr>
          <w:rFonts w:ascii="Times New Roman" w:hAnsi="Times New Roman" w:cs="Times New Roman"/>
        </w:rPr>
        <w:t>The Company has elected to apply the following temporary relief measures on accounting alternatives:</w:t>
      </w:r>
    </w:p>
    <w:p w14:paraId="763C0575" w14:textId="76D9DF51" w:rsidR="00D558EB" w:rsidRPr="003E4E6D" w:rsidRDefault="00D558EB" w:rsidP="00232A54">
      <w:pPr>
        <w:tabs>
          <w:tab w:val="clear" w:pos="227"/>
          <w:tab w:val="clear" w:pos="454"/>
          <w:tab w:val="clear" w:pos="680"/>
          <w:tab w:val="clear" w:pos="907"/>
          <w:tab w:val="left" w:pos="270"/>
          <w:tab w:val="left" w:pos="810"/>
        </w:tabs>
        <w:ind w:left="274" w:hanging="274"/>
        <w:jc w:val="thaiDistribute"/>
        <w:rPr>
          <w:rFonts w:ascii="Times New Roman" w:hAnsi="Times New Roman" w:cs="Times New Roman"/>
        </w:rPr>
      </w:pPr>
      <w:r w:rsidRPr="003E4E6D">
        <w:rPr>
          <w:rFonts w:ascii="Times New Roman" w:hAnsi="Times New Roman" w:cs="Times New Roman"/>
        </w:rPr>
        <w:t>-</w:t>
      </w:r>
      <w:r w:rsidR="00C3147E" w:rsidRPr="003E4E6D">
        <w:rPr>
          <w:rFonts w:ascii="Times New Roman" w:hAnsi="Times New Roman" w:cstheme="minorBidi"/>
          <w:cs/>
        </w:rPr>
        <w:tab/>
      </w:r>
      <w:r w:rsidRPr="003E4E6D">
        <w:rPr>
          <w:rFonts w:ascii="Times New Roman" w:hAnsi="Times New Roman" w:cs="Times New Roman"/>
        </w:rPr>
        <w:t xml:space="preserve">Not to consider the COVID-19 situation as an indication that an asset may be impaired in accordance with TAS 36 Impairment of Assets; </w:t>
      </w:r>
    </w:p>
    <w:p w14:paraId="77AA4C37" w14:textId="7716F612" w:rsidR="00D558EB" w:rsidRPr="003E4E6D" w:rsidRDefault="00D558EB" w:rsidP="00232A54">
      <w:pPr>
        <w:tabs>
          <w:tab w:val="clear" w:pos="227"/>
          <w:tab w:val="clear" w:pos="454"/>
          <w:tab w:val="clear" w:pos="680"/>
          <w:tab w:val="clear" w:pos="907"/>
          <w:tab w:val="left" w:pos="270"/>
          <w:tab w:val="left" w:pos="810"/>
        </w:tabs>
        <w:ind w:left="274" w:hanging="274"/>
        <w:jc w:val="thaiDistribute"/>
        <w:rPr>
          <w:rFonts w:ascii="Times New Roman" w:hAnsi="Times New Roman" w:cs="Times New Roman"/>
        </w:rPr>
      </w:pPr>
      <w:r w:rsidRPr="003E4E6D">
        <w:rPr>
          <w:rFonts w:ascii="Times New Roman" w:hAnsi="Times New Roman" w:cs="Times New Roman"/>
        </w:rPr>
        <w:t>-</w:t>
      </w:r>
      <w:r w:rsidR="00C3147E" w:rsidRPr="003E4E6D">
        <w:rPr>
          <w:rFonts w:ascii="Times New Roman" w:hAnsi="Times New Roman" w:cstheme="minorBidi"/>
          <w:cs/>
        </w:rPr>
        <w:tab/>
      </w:r>
      <w:r w:rsidRPr="003E4E6D">
        <w:rPr>
          <w:rFonts w:ascii="Times New Roman" w:hAnsi="Times New Roman" w:cs="Times New Roman"/>
        </w:rPr>
        <w:t>Not to consider the forward-looking information to be used to measure the expected credit loss, in case that the Company uses the simplified method to measure the expected credit loss.</w:t>
      </w:r>
    </w:p>
    <w:p w14:paraId="3623AD53" w14:textId="77777777" w:rsidR="00C3147E" w:rsidRPr="003E4E6D" w:rsidRDefault="00C3147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5ED8572B" w14:textId="012E3136" w:rsidR="00DC6130" w:rsidRPr="003E4E6D" w:rsidRDefault="00CC5C0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rPr>
      </w:pPr>
      <w:r w:rsidRPr="003E4E6D">
        <w:rPr>
          <w:rFonts w:ascii="Times New Roman" w:hAnsi="Times New Roman" w:cs="Times New Roman"/>
          <w:b/>
          <w:bCs/>
        </w:rPr>
        <w:t>3</w:t>
      </w:r>
      <w:r w:rsidR="00DC6130" w:rsidRPr="003E4E6D">
        <w:rPr>
          <w:rFonts w:ascii="Times New Roman" w:hAnsi="Times New Roman" w:cs="Times New Roman"/>
          <w:b/>
          <w:bCs/>
        </w:rPr>
        <w:t>.</w:t>
      </w:r>
      <w:r w:rsidR="00DC6130" w:rsidRPr="003E4E6D">
        <w:rPr>
          <w:rFonts w:ascii="Times New Roman" w:hAnsi="Times New Roman" w:cs="Times New Roman"/>
          <w:b/>
          <w:bCs/>
        </w:rPr>
        <w:tab/>
      </w:r>
      <w:r w:rsidR="00990242" w:rsidRPr="003E4E6D">
        <w:rPr>
          <w:rFonts w:ascii="Times New Roman" w:hAnsi="Times New Roman" w:cs="Times New Roman"/>
          <w:b/>
          <w:bCs/>
        </w:rPr>
        <w:t xml:space="preserve">SUMMARY OF </w:t>
      </w:r>
      <w:r w:rsidR="00DC6130" w:rsidRPr="003E4E6D">
        <w:rPr>
          <w:rFonts w:ascii="Times New Roman" w:hAnsi="Times New Roman" w:cs="Times New Roman"/>
          <w:b/>
          <w:bCs/>
        </w:rPr>
        <w:t>SIGNIFICANT ACCOUNTING POLICIES</w:t>
      </w:r>
    </w:p>
    <w:p w14:paraId="2752AEEF" w14:textId="68AFF139"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heme="minorBidi"/>
          <w:b/>
          <w:bCs/>
        </w:rPr>
      </w:pPr>
    </w:p>
    <w:p w14:paraId="40C60B06" w14:textId="76B7142A" w:rsidR="006D1814" w:rsidRPr="003E4E6D"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3E4E6D">
        <w:rPr>
          <w:rFonts w:ascii="Times New Roman" w:hAnsi="Times New Roman"/>
          <w:b/>
          <w:bCs/>
        </w:rPr>
        <w:t>Cash and Cash Equivalents</w:t>
      </w:r>
    </w:p>
    <w:p w14:paraId="7FE9E519" w14:textId="77777777" w:rsidR="006D1814" w:rsidRPr="003E4E6D"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rPr>
      </w:pPr>
    </w:p>
    <w:p w14:paraId="5378EB11" w14:textId="5FD816A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Cash on hand is kept for general use purpose within the Company. Cash equivalents are savings deposits and current accounts, highly liquid investments that are readily convertible to known amount of cash that are subject to an insignificant risk of change in value.</w:t>
      </w:r>
    </w:p>
    <w:p w14:paraId="60DEBB1F"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7FF2674F" w14:textId="771F45FC" w:rsidR="00FF44DF" w:rsidRPr="003E4E6D" w:rsidRDefault="00FF44D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3E4E6D">
        <w:rPr>
          <w:rFonts w:ascii="Times New Roman" w:hAnsi="Times New Roman"/>
          <w:b/>
          <w:bCs/>
        </w:rPr>
        <w:t xml:space="preserve">Accounts Receivable and Allowance for </w:t>
      </w:r>
      <w:r w:rsidR="00990242" w:rsidRPr="003E4E6D">
        <w:rPr>
          <w:rFonts w:ascii="Times New Roman" w:hAnsi="Times New Roman"/>
          <w:b/>
          <w:bCs/>
        </w:rPr>
        <w:t>Expected Credit Losses</w:t>
      </w:r>
    </w:p>
    <w:p w14:paraId="11724068" w14:textId="77777777" w:rsidR="00FF44DF" w:rsidRPr="003E4E6D" w:rsidRDefault="00FF44D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5123BFFF" w14:textId="5CAB7601" w:rsidR="009D26A3" w:rsidRPr="003E4E6D"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 xml:space="preserve">Accounts receivable are stated at invoice amount net of allowance for expected credit losses </w:t>
      </w:r>
      <w:r w:rsidR="00990242" w:rsidRPr="003E4E6D">
        <w:rPr>
          <w:rFonts w:ascii="Times New Roman" w:hAnsi="Times New Roman" w:cstheme="minorBidi"/>
        </w:rPr>
        <w:t xml:space="preserve">(ECL) </w:t>
      </w:r>
      <w:r w:rsidRPr="003E4E6D">
        <w:rPr>
          <w:rFonts w:ascii="Times New Roman" w:hAnsi="Times New Roman" w:cstheme="minorBidi"/>
        </w:rPr>
        <w:t>(2019: allowance for doubtful accounts).</w:t>
      </w:r>
    </w:p>
    <w:p w14:paraId="63898D53" w14:textId="77777777" w:rsidR="009D26A3" w:rsidRPr="003E4E6D"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EFF9460" w14:textId="28010843" w:rsidR="009D26A3" w:rsidRPr="003E4E6D"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In 2020</w:t>
      </w:r>
      <w:r w:rsidR="00990242" w:rsidRPr="003E4E6D">
        <w:rPr>
          <w:rFonts w:ascii="Times New Roman" w:hAnsi="Times New Roman" w:cstheme="minorBidi"/>
        </w:rPr>
        <w:t>,</w:t>
      </w:r>
      <w:r w:rsidRPr="003E4E6D">
        <w:rPr>
          <w:rFonts w:ascii="Times New Roman" w:hAnsi="Times New Roman" w:cstheme="minorBidi"/>
        </w:rPr>
        <w:t xml:space="preserve"> the Company applies a simplified approach in calculating ECL for trade </w:t>
      </w:r>
      <w:r w:rsidR="00990242" w:rsidRPr="003E4E6D">
        <w:rPr>
          <w:rFonts w:ascii="Times New Roman" w:hAnsi="Times New Roman" w:cstheme="minorBidi"/>
        </w:rPr>
        <w:t xml:space="preserve">account </w:t>
      </w:r>
      <w:r w:rsidRPr="003E4E6D">
        <w:rPr>
          <w:rFonts w:ascii="Times New Roman" w:hAnsi="Times New Roman" w:cstheme="minorBidi"/>
        </w:rPr>
        <w:t>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DEBFDF2" w14:textId="77777777" w:rsidR="009D26A3" w:rsidRPr="003E4E6D"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0179E2F1" w14:textId="4AA6CA4E" w:rsidR="009D26A3" w:rsidRPr="003E4E6D" w:rsidRDefault="009D26A3"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In 2019</w:t>
      </w:r>
      <w:r w:rsidR="00990242" w:rsidRPr="003E4E6D">
        <w:rPr>
          <w:rFonts w:ascii="Times New Roman" w:hAnsi="Times New Roman" w:cstheme="minorBidi"/>
        </w:rPr>
        <w:t>,</w:t>
      </w:r>
      <w:r w:rsidRPr="003E4E6D">
        <w:rPr>
          <w:rFonts w:ascii="Times New Roman" w:hAnsi="Times New Roman" w:cstheme="minorBidi"/>
        </w:rPr>
        <w:t xml:space="preserve"> the Company provides an allowance for doubtful accounts equal to the estimated collection losses that may be incurred in the collection of all receivables. The estimated losses are based on historical collection experience coupled with a review of the current status of existing receivables. </w:t>
      </w:r>
    </w:p>
    <w:p w14:paraId="121CE975"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2F160214" w14:textId="4415C46A"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r w:rsidRPr="003E4E6D">
        <w:rPr>
          <w:rFonts w:ascii="Times New Roman" w:hAnsi="Times New Roman"/>
          <w:b/>
          <w:bCs/>
        </w:rPr>
        <w:t>Inventory Valuation</w:t>
      </w:r>
    </w:p>
    <w:p w14:paraId="7A5A72E2"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7AF63C16" w14:textId="77777777" w:rsidR="0054175F" w:rsidRPr="003E4E6D" w:rsidRDefault="0054175F" w:rsidP="00232A54">
      <w:pPr>
        <w:pStyle w:val="BodyText3"/>
        <w:spacing w:line="240" w:lineRule="atLeast"/>
        <w:rPr>
          <w:rFonts w:cs="Times New Roman"/>
          <w:sz w:val="18"/>
          <w:szCs w:val="18"/>
        </w:rPr>
      </w:pPr>
      <w:r w:rsidRPr="003E4E6D">
        <w:rPr>
          <w:rFonts w:cs="Times New Roman"/>
          <w:sz w:val="18"/>
          <w:szCs w:val="18"/>
        </w:rPr>
        <w:t>The Company values its inventories at the lower of cost and net realizable value, by using the following methods:</w:t>
      </w:r>
    </w:p>
    <w:p w14:paraId="536C1F16"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5778"/>
        <w:gridCol w:w="3844"/>
      </w:tblGrid>
      <w:tr w:rsidR="0054175F" w:rsidRPr="003E4E6D" w14:paraId="511A0145" w14:textId="77777777" w:rsidTr="0054175F">
        <w:tc>
          <w:tcPr>
            <w:tcW w:w="5778" w:type="dxa"/>
          </w:tcPr>
          <w:p w14:paraId="75F17C03"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r w:rsidRPr="003E4E6D">
              <w:rPr>
                <w:rFonts w:ascii="Times New Roman" w:hAnsi="Times New Roman" w:cs="Times New Roman"/>
              </w:rPr>
              <w:t>Merchandises</w:t>
            </w:r>
          </w:p>
        </w:tc>
        <w:tc>
          <w:tcPr>
            <w:tcW w:w="3844" w:type="dxa"/>
          </w:tcPr>
          <w:p w14:paraId="4C2F63F1"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 xml:space="preserve">at first-in, first-out method </w:t>
            </w:r>
          </w:p>
        </w:tc>
      </w:tr>
      <w:tr w:rsidR="0054175F" w:rsidRPr="003E4E6D" w14:paraId="1977F6BA" w14:textId="77777777" w:rsidTr="0054175F">
        <w:tc>
          <w:tcPr>
            <w:tcW w:w="5778" w:type="dxa"/>
          </w:tcPr>
          <w:p w14:paraId="6DAFA368"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rPr>
                <w:rFonts w:ascii="Times New Roman" w:hAnsi="Times New Roman" w:cs="Times New Roman"/>
              </w:rPr>
            </w:pPr>
          </w:p>
        </w:tc>
        <w:tc>
          <w:tcPr>
            <w:tcW w:w="3844" w:type="dxa"/>
          </w:tcPr>
          <w:p w14:paraId="061CC9D7"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rPr>
                <w:rFonts w:ascii="Times New Roman" w:hAnsi="Times New Roman" w:cs="Times New Roman"/>
              </w:rPr>
            </w:pPr>
            <w:r w:rsidRPr="003E4E6D">
              <w:rPr>
                <w:rFonts w:ascii="Times New Roman" w:hAnsi="Times New Roman" w:cs="Times New Roman"/>
              </w:rPr>
              <w:tab/>
            </w:r>
          </w:p>
        </w:tc>
      </w:tr>
      <w:tr w:rsidR="0054175F" w:rsidRPr="003E4E6D" w14:paraId="5EBA0723" w14:textId="77777777" w:rsidTr="0054175F">
        <w:tc>
          <w:tcPr>
            <w:tcW w:w="5778" w:type="dxa"/>
          </w:tcPr>
          <w:p w14:paraId="2A410B33"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rPr>
            </w:pPr>
            <w:r w:rsidRPr="003E4E6D">
              <w:rPr>
                <w:rFonts w:ascii="Times New Roman" w:hAnsi="Times New Roman" w:cs="Times New Roman"/>
              </w:rPr>
              <w:t>Finished goods, work in progress, raw materials, supplies and parts</w:t>
            </w:r>
          </w:p>
        </w:tc>
        <w:tc>
          <w:tcPr>
            <w:tcW w:w="3844" w:type="dxa"/>
          </w:tcPr>
          <w:p w14:paraId="1C575DE6"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9" w:hanging="252"/>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at average cost method</w:t>
            </w:r>
          </w:p>
        </w:tc>
      </w:tr>
    </w:tbl>
    <w:p w14:paraId="21B0A79A"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111A8947"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p>
    <w:p w14:paraId="42112376"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p>
    <w:p w14:paraId="268A4853"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rPr>
      </w:pPr>
      <w:r w:rsidRPr="003E4E6D">
        <w:rPr>
          <w:rFonts w:ascii="Times New Roman" w:hAnsi="Times New Roman" w:cstheme="minorBidi"/>
        </w:rPr>
        <w:t>Net realizable value is the estimated selling price in the ordinary course of business, less the estimated costs of completion and selling expenses.</w:t>
      </w:r>
    </w:p>
    <w:p w14:paraId="599C1070"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rPr>
      </w:pPr>
    </w:p>
    <w:p w14:paraId="0707B020" w14:textId="77777777" w:rsidR="006D1814" w:rsidRPr="003E4E6D" w:rsidRDefault="006D181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rPr>
      </w:pPr>
      <w:r w:rsidRPr="003E4E6D">
        <w:rPr>
          <w:rFonts w:ascii="Times New Roman" w:hAnsi="Times New Roman"/>
          <w:b/>
          <w:bCs/>
        </w:rPr>
        <w:br w:type="page"/>
      </w:r>
    </w:p>
    <w:p w14:paraId="3656E8DA" w14:textId="6EF6A43D" w:rsidR="006D1814" w:rsidRPr="003E4E6D" w:rsidRDefault="00F43C89" w:rsidP="00232A54">
      <w:pPr>
        <w:jc w:val="both"/>
        <w:rPr>
          <w:rFonts w:ascii="Times New Roman" w:hAnsi="Times New Roman" w:cs="Times New Roman"/>
          <w:b/>
          <w:bCs/>
        </w:rPr>
      </w:pPr>
      <w:r w:rsidRPr="003E4E6D">
        <w:rPr>
          <w:rFonts w:ascii="Times New Roman" w:hAnsi="Times New Roman" w:cs="Times New Roman"/>
          <w:b/>
          <w:bCs/>
        </w:rPr>
        <w:lastRenderedPageBreak/>
        <w:t xml:space="preserve">Property, Plant and Equipment </w:t>
      </w:r>
      <w:r w:rsidR="006D1814" w:rsidRPr="003E4E6D">
        <w:rPr>
          <w:rFonts w:ascii="Times New Roman" w:hAnsi="Times New Roman" w:cs="Times New Roman"/>
          <w:b/>
          <w:bCs/>
        </w:rPr>
        <w:t>and Depreciation</w:t>
      </w:r>
    </w:p>
    <w:p w14:paraId="600CC269"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rPr>
      </w:pPr>
    </w:p>
    <w:p w14:paraId="648B14B4" w14:textId="698D78C9"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3E4E6D">
        <w:rPr>
          <w:rFonts w:ascii="Times New Roman" w:hAnsi="Times New Roman" w:cs="Times New Roman"/>
        </w:rPr>
        <w:t xml:space="preserve">Land is stated at cost less allowance for impairment loss (if any). Plant and equipment are stated at cost less accumulated depreciation and allowance for impairment loss. When assets are sold or retired, their cost and accumulated depreciation are eliminated from the accounts and any gain or loss resulting from their disposal is included in </w:t>
      </w:r>
      <w:r w:rsidR="00232A54" w:rsidRPr="003E4E6D">
        <w:rPr>
          <w:rFonts w:ascii="Times New Roman" w:hAnsi="Times New Roman" w:cs="Times New Roman"/>
        </w:rPr>
        <w:t>profit or loss</w:t>
      </w:r>
      <w:r w:rsidRPr="003E4E6D">
        <w:rPr>
          <w:rFonts w:ascii="Times New Roman" w:hAnsi="Times New Roman" w:cs="Times New Roman"/>
        </w:rPr>
        <w:t>.</w:t>
      </w:r>
    </w:p>
    <w:p w14:paraId="46A62012" w14:textId="77777777" w:rsidR="00F43C89" w:rsidRPr="003E4E6D" w:rsidRDefault="00F43C89" w:rsidP="00232A54">
      <w:pPr>
        <w:pStyle w:val="BodyText3"/>
        <w:spacing w:line="240" w:lineRule="atLeast"/>
        <w:rPr>
          <w:rFonts w:cs="Times New Roman"/>
          <w:color w:val="000000"/>
          <w:sz w:val="18"/>
          <w:szCs w:val="18"/>
        </w:rPr>
      </w:pPr>
    </w:p>
    <w:p w14:paraId="685FBFC0" w14:textId="0D7A8BD5" w:rsidR="00F43C89" w:rsidRPr="003E4E6D" w:rsidRDefault="00F43C89" w:rsidP="00232A54">
      <w:pPr>
        <w:jc w:val="both"/>
        <w:rPr>
          <w:rFonts w:ascii="Times New Roman" w:hAnsi="Times New Roman" w:cs="Times New Roman"/>
        </w:rPr>
      </w:pPr>
      <w:r w:rsidRPr="003E4E6D">
        <w:rPr>
          <w:rFonts w:ascii="Times New Roman" w:hAnsi="Times New Roman" w:cs="Times New Roman"/>
        </w:rPr>
        <w:t>Depreciation of plant and equipment is calculated by reference to their costs on a straight-line basis over the following estimated useful li</w:t>
      </w:r>
      <w:r w:rsidR="005C35B5">
        <w:rPr>
          <w:rFonts w:ascii="Times New Roman" w:hAnsi="Times New Roman" w:cs="Times New Roman"/>
        </w:rPr>
        <w:t>ves</w:t>
      </w:r>
      <w:r w:rsidRPr="003E4E6D">
        <w:rPr>
          <w:rFonts w:ascii="Times New Roman" w:hAnsi="Times New Roman" w:cs="Times New Roman"/>
        </w:rPr>
        <w:t>:</w:t>
      </w:r>
    </w:p>
    <w:p w14:paraId="3C4C2847" w14:textId="77777777" w:rsidR="00F43C89" w:rsidRPr="003E4E6D" w:rsidRDefault="00F43C89" w:rsidP="00232A54">
      <w:pPr>
        <w:jc w:val="both"/>
        <w:rPr>
          <w:rFonts w:ascii="Times New Roman" w:hAnsi="Times New Roman" w:cs="Times New Roman"/>
        </w:rPr>
      </w:pPr>
    </w:p>
    <w:tbl>
      <w:tblPr>
        <w:tblW w:w="9828" w:type="dxa"/>
        <w:tblInd w:w="-90" w:type="dxa"/>
        <w:tblLayout w:type="fixed"/>
        <w:tblLook w:val="0000" w:firstRow="0" w:lastRow="0" w:firstColumn="0" w:lastColumn="0" w:noHBand="0" w:noVBand="0"/>
      </w:tblPr>
      <w:tblGrid>
        <w:gridCol w:w="8028"/>
        <w:gridCol w:w="270"/>
        <w:gridCol w:w="1530"/>
      </w:tblGrid>
      <w:tr w:rsidR="00F43C89" w:rsidRPr="003E4E6D" w14:paraId="3BD45795" w14:textId="77777777" w:rsidTr="00DE5724">
        <w:tc>
          <w:tcPr>
            <w:tcW w:w="8028" w:type="dxa"/>
          </w:tcPr>
          <w:p w14:paraId="50B20B7A"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596F1F6F"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Borders>
              <w:bottom w:val="single" w:sz="4" w:space="0" w:color="auto"/>
            </w:tcBorders>
          </w:tcPr>
          <w:p w14:paraId="1715D68B"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3E4E6D">
              <w:rPr>
                <w:rFonts w:ascii="Times New Roman" w:hAnsi="Times New Roman" w:cs="Times New Roman"/>
              </w:rPr>
              <w:t>Years</w:t>
            </w:r>
          </w:p>
        </w:tc>
      </w:tr>
      <w:tr w:rsidR="00F43C89" w:rsidRPr="003E4E6D" w14:paraId="0A0E51B3" w14:textId="77777777" w:rsidTr="00DE5724">
        <w:tc>
          <w:tcPr>
            <w:tcW w:w="8028" w:type="dxa"/>
          </w:tcPr>
          <w:p w14:paraId="5C30B4BC"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270" w:type="dxa"/>
          </w:tcPr>
          <w:p w14:paraId="539286AF"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745C11D"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F43C89" w:rsidRPr="003E4E6D" w14:paraId="016CD084" w14:textId="77777777" w:rsidTr="00DE5724">
        <w:tc>
          <w:tcPr>
            <w:tcW w:w="8028" w:type="dxa"/>
          </w:tcPr>
          <w:p w14:paraId="62610389"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Land improvements</w:t>
            </w:r>
          </w:p>
        </w:tc>
        <w:tc>
          <w:tcPr>
            <w:tcW w:w="270" w:type="dxa"/>
          </w:tcPr>
          <w:p w14:paraId="3ED191DC"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08D57EC4"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5 and 10</w:t>
            </w:r>
          </w:p>
        </w:tc>
      </w:tr>
      <w:tr w:rsidR="00F43C89" w:rsidRPr="003E4E6D" w14:paraId="015B4FC0" w14:textId="77777777" w:rsidTr="00DE5724">
        <w:tc>
          <w:tcPr>
            <w:tcW w:w="8028" w:type="dxa"/>
          </w:tcPr>
          <w:p w14:paraId="46880AFB"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Buildings and building improvements</w:t>
            </w:r>
          </w:p>
        </w:tc>
        <w:tc>
          <w:tcPr>
            <w:tcW w:w="270" w:type="dxa"/>
          </w:tcPr>
          <w:p w14:paraId="6C1A0D68"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3E814C5D" w14:textId="3A69536E"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 xml:space="preserve">5 </w:t>
            </w:r>
            <w:r w:rsidR="00990242" w:rsidRPr="003E4E6D">
              <w:rPr>
                <w:rFonts w:ascii="Times New Roman" w:hAnsi="Times New Roman" w:cs="Times New Roman"/>
              </w:rPr>
              <w:t>to</w:t>
            </w:r>
            <w:r w:rsidRPr="003E4E6D">
              <w:rPr>
                <w:rFonts w:ascii="Times New Roman" w:hAnsi="Times New Roman" w:cs="Times New Roman"/>
              </w:rPr>
              <w:t xml:space="preserve"> 30</w:t>
            </w:r>
          </w:p>
        </w:tc>
      </w:tr>
      <w:tr w:rsidR="00F43C89" w:rsidRPr="003E4E6D" w14:paraId="78193AB9" w14:textId="77777777" w:rsidTr="00DE5724">
        <w:tc>
          <w:tcPr>
            <w:tcW w:w="8028" w:type="dxa"/>
          </w:tcPr>
          <w:p w14:paraId="270F2290"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Machinery and equipment</w:t>
            </w:r>
          </w:p>
        </w:tc>
        <w:tc>
          <w:tcPr>
            <w:tcW w:w="270" w:type="dxa"/>
          </w:tcPr>
          <w:p w14:paraId="0AADAF6E"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442FC805" w14:textId="32E194F4"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 xml:space="preserve">5 </w:t>
            </w:r>
            <w:r w:rsidR="00990242" w:rsidRPr="003E4E6D">
              <w:rPr>
                <w:rFonts w:ascii="Times New Roman" w:hAnsi="Times New Roman" w:cs="Times New Roman"/>
              </w:rPr>
              <w:t>to</w:t>
            </w:r>
            <w:r w:rsidRPr="003E4E6D">
              <w:rPr>
                <w:rFonts w:ascii="Times New Roman" w:hAnsi="Times New Roman" w:cs="Times New Roman"/>
              </w:rPr>
              <w:t xml:space="preserve"> 30</w:t>
            </w:r>
          </w:p>
        </w:tc>
      </w:tr>
      <w:tr w:rsidR="00F43C89" w:rsidRPr="003E4E6D" w14:paraId="7BE8B731" w14:textId="77777777" w:rsidTr="00DE5724">
        <w:tc>
          <w:tcPr>
            <w:tcW w:w="8028" w:type="dxa"/>
          </w:tcPr>
          <w:p w14:paraId="7AEEB7B3"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Furniture, fixtures and office equipment</w:t>
            </w:r>
          </w:p>
        </w:tc>
        <w:tc>
          <w:tcPr>
            <w:tcW w:w="270" w:type="dxa"/>
          </w:tcPr>
          <w:p w14:paraId="330A4ED5"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D7EFE26"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3 and 5</w:t>
            </w:r>
          </w:p>
        </w:tc>
      </w:tr>
      <w:tr w:rsidR="00F43C89" w:rsidRPr="003E4E6D" w14:paraId="3F5E4A0A" w14:textId="77777777" w:rsidTr="00DE5724">
        <w:trPr>
          <w:trHeight w:val="153"/>
        </w:trPr>
        <w:tc>
          <w:tcPr>
            <w:tcW w:w="8028" w:type="dxa"/>
          </w:tcPr>
          <w:p w14:paraId="29C8C644"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Vehicles</w:t>
            </w:r>
          </w:p>
        </w:tc>
        <w:tc>
          <w:tcPr>
            <w:tcW w:w="270" w:type="dxa"/>
          </w:tcPr>
          <w:p w14:paraId="166AF519"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530" w:type="dxa"/>
          </w:tcPr>
          <w:p w14:paraId="2049841F" w14:textId="541AAF74"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 xml:space="preserve">2 </w:t>
            </w:r>
            <w:r w:rsidR="00990242" w:rsidRPr="003E4E6D">
              <w:rPr>
                <w:rFonts w:ascii="Times New Roman" w:hAnsi="Times New Roman" w:cs="Times New Roman"/>
              </w:rPr>
              <w:t>to</w:t>
            </w:r>
            <w:r w:rsidRPr="003E4E6D">
              <w:rPr>
                <w:rFonts w:ascii="Times New Roman" w:hAnsi="Times New Roman" w:cs="Times New Roman"/>
              </w:rPr>
              <w:t xml:space="preserve"> 10</w:t>
            </w:r>
          </w:p>
        </w:tc>
      </w:tr>
    </w:tbl>
    <w:p w14:paraId="1F4B44FD" w14:textId="5C9A9753" w:rsidR="00864D57" w:rsidRPr="003E4E6D" w:rsidRDefault="00864D57" w:rsidP="00232A54">
      <w:pPr>
        <w:rPr>
          <w:rFonts w:ascii="Times New Roman" w:hAnsi="Times New Roman" w:cs="Times New Roman"/>
          <w:b/>
          <w:bCs/>
        </w:rPr>
      </w:pPr>
    </w:p>
    <w:p w14:paraId="0700F312" w14:textId="77777777" w:rsidR="00AD72FA" w:rsidRPr="003E4E6D" w:rsidRDefault="00AD72FA" w:rsidP="00232A54">
      <w:pPr>
        <w:rPr>
          <w:rFonts w:ascii="Times New Roman" w:hAnsi="Times New Roman" w:cs="Times New Roman"/>
          <w:b/>
          <w:bCs/>
        </w:rPr>
      </w:pPr>
      <w:r w:rsidRPr="003E4E6D">
        <w:rPr>
          <w:rFonts w:ascii="Times New Roman" w:hAnsi="Times New Roman" w:cs="Times New Roman"/>
          <w:b/>
          <w:bCs/>
        </w:rPr>
        <w:t>Right-of-Use Assets and Depreciation</w:t>
      </w:r>
    </w:p>
    <w:p w14:paraId="4A79B7BB"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3A8A51A2"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3E4E6D">
        <w:rPr>
          <w:rFonts w:ascii="Times New Roman" w:hAnsi="Times New Roman" w:cs="Times New Roman"/>
        </w:rPr>
        <w:t>Right-of-use assets are recognized at the commencement date of the leases. Right-of-use assets are stated at cost, less accumulated depreciation and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676A7F61"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7BA589AC"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3E4E6D">
        <w:rPr>
          <w:rFonts w:ascii="Times New Roman" w:hAnsi="Times New Roman" w:cs="Times New Roman"/>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189F78BC"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p w14:paraId="38E7717B" w14:textId="77777777" w:rsidR="00AD72FA" w:rsidRPr="003E4E6D" w:rsidRDefault="00AD72FA"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r w:rsidRPr="003E4E6D">
        <w:rPr>
          <w:rFonts w:ascii="Times New Roman" w:hAnsi="Times New Roman" w:cs="Times New Roman"/>
        </w:rPr>
        <w:t>Depreciation of right-of-use assets are calculated by reference to their costs on a straight-line basis over the shorter of the remaining lease term and the estimated useful lives:</w:t>
      </w:r>
    </w:p>
    <w:p w14:paraId="7CEE89DF" w14:textId="77777777" w:rsidR="00864D57" w:rsidRPr="003E4E6D" w:rsidRDefault="00864D57"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rPr>
      </w:pPr>
    </w:p>
    <w:tbl>
      <w:tblPr>
        <w:tblW w:w="0" w:type="auto"/>
        <w:tblInd w:w="-90" w:type="dxa"/>
        <w:tblLayout w:type="fixed"/>
        <w:tblLook w:val="0000" w:firstRow="0" w:lastRow="0" w:firstColumn="0" w:lastColumn="0" w:noHBand="0" w:noVBand="0"/>
      </w:tblPr>
      <w:tblGrid>
        <w:gridCol w:w="8028"/>
        <w:gridCol w:w="270"/>
        <w:gridCol w:w="1323"/>
      </w:tblGrid>
      <w:tr w:rsidR="00864D57" w:rsidRPr="003E4E6D" w14:paraId="7010B3D6" w14:textId="77777777" w:rsidTr="00864D57">
        <w:tc>
          <w:tcPr>
            <w:tcW w:w="8028" w:type="dxa"/>
          </w:tcPr>
          <w:p w14:paraId="662C3229" w14:textId="77777777" w:rsidR="00864D57" w:rsidRPr="003E4E6D" w:rsidRDefault="00864D57" w:rsidP="00232A54">
            <w:pPr>
              <w:tabs>
                <w:tab w:val="left" w:pos="540"/>
              </w:tabs>
              <w:rPr>
                <w:rFonts w:ascii="Times New Roman" w:hAnsi="Times New Roman" w:cs="Times New Roman"/>
              </w:rPr>
            </w:pPr>
          </w:p>
        </w:tc>
        <w:tc>
          <w:tcPr>
            <w:tcW w:w="270" w:type="dxa"/>
          </w:tcPr>
          <w:p w14:paraId="488D3C5D" w14:textId="77777777" w:rsidR="00864D57" w:rsidRPr="003E4E6D" w:rsidRDefault="00864D57" w:rsidP="00232A54">
            <w:pPr>
              <w:tabs>
                <w:tab w:val="left" w:pos="540"/>
              </w:tabs>
              <w:rPr>
                <w:rFonts w:ascii="Times New Roman" w:hAnsi="Times New Roman" w:cs="Times New Roman"/>
              </w:rPr>
            </w:pPr>
          </w:p>
        </w:tc>
        <w:tc>
          <w:tcPr>
            <w:tcW w:w="1323" w:type="dxa"/>
            <w:tcBorders>
              <w:bottom w:val="single" w:sz="4" w:space="0" w:color="auto"/>
            </w:tcBorders>
          </w:tcPr>
          <w:p w14:paraId="6D51A415" w14:textId="77777777" w:rsidR="00864D57" w:rsidRPr="003E4E6D" w:rsidRDefault="00864D57" w:rsidP="00232A54">
            <w:pPr>
              <w:tabs>
                <w:tab w:val="left" w:pos="540"/>
              </w:tabs>
              <w:jc w:val="center"/>
              <w:rPr>
                <w:rFonts w:ascii="Times New Roman" w:hAnsi="Times New Roman" w:cs="Times New Roman"/>
              </w:rPr>
            </w:pPr>
            <w:r w:rsidRPr="003E4E6D">
              <w:rPr>
                <w:rFonts w:ascii="Times New Roman" w:hAnsi="Times New Roman" w:cs="Times New Roman"/>
              </w:rPr>
              <w:t>Years</w:t>
            </w:r>
          </w:p>
        </w:tc>
      </w:tr>
      <w:tr w:rsidR="00864D57" w:rsidRPr="003E4E6D" w14:paraId="5530252A" w14:textId="77777777" w:rsidTr="00864D57">
        <w:tc>
          <w:tcPr>
            <w:tcW w:w="8028" w:type="dxa"/>
          </w:tcPr>
          <w:p w14:paraId="4BCFFC79" w14:textId="77777777" w:rsidR="00864D57" w:rsidRPr="003E4E6D" w:rsidRDefault="00864D57" w:rsidP="00232A54">
            <w:pPr>
              <w:tabs>
                <w:tab w:val="left" w:pos="540"/>
              </w:tabs>
              <w:rPr>
                <w:rFonts w:ascii="Times New Roman" w:hAnsi="Times New Roman" w:cs="Times New Roman"/>
              </w:rPr>
            </w:pPr>
          </w:p>
        </w:tc>
        <w:tc>
          <w:tcPr>
            <w:tcW w:w="270" w:type="dxa"/>
          </w:tcPr>
          <w:p w14:paraId="05157ECF" w14:textId="77777777" w:rsidR="00864D57" w:rsidRPr="003E4E6D" w:rsidRDefault="00864D57" w:rsidP="00232A54">
            <w:pPr>
              <w:tabs>
                <w:tab w:val="left" w:pos="540"/>
              </w:tabs>
              <w:rPr>
                <w:rFonts w:ascii="Times New Roman" w:hAnsi="Times New Roman" w:cs="Times New Roman"/>
              </w:rPr>
            </w:pPr>
          </w:p>
        </w:tc>
        <w:tc>
          <w:tcPr>
            <w:tcW w:w="1323" w:type="dxa"/>
          </w:tcPr>
          <w:p w14:paraId="24AE7E4D" w14:textId="77777777" w:rsidR="00864D57" w:rsidRPr="003E4E6D" w:rsidRDefault="00864D57" w:rsidP="00232A54">
            <w:pPr>
              <w:ind w:right="-45"/>
              <w:jc w:val="center"/>
              <w:rPr>
                <w:rFonts w:ascii="Times New Roman" w:hAnsi="Times New Roman" w:cs="Times New Roman"/>
              </w:rPr>
            </w:pPr>
          </w:p>
        </w:tc>
      </w:tr>
      <w:tr w:rsidR="00864D57" w:rsidRPr="003E4E6D" w14:paraId="776CE8C5" w14:textId="77777777" w:rsidTr="00864D57">
        <w:tc>
          <w:tcPr>
            <w:tcW w:w="8028" w:type="dxa"/>
          </w:tcPr>
          <w:p w14:paraId="4C43365E" w14:textId="77777777" w:rsidR="00864D57" w:rsidRPr="003E4E6D" w:rsidRDefault="00864D57" w:rsidP="00232A54">
            <w:pPr>
              <w:tabs>
                <w:tab w:val="left" w:pos="540"/>
              </w:tabs>
              <w:rPr>
                <w:rFonts w:ascii="Times New Roman" w:hAnsi="Times New Roman" w:cs="Times New Roman"/>
              </w:rPr>
            </w:pPr>
            <w:r w:rsidRPr="003E4E6D">
              <w:rPr>
                <w:rFonts w:ascii="Times New Roman" w:hAnsi="Times New Roman" w:cs="Times New Roman"/>
              </w:rPr>
              <w:t>Vehicles</w:t>
            </w:r>
          </w:p>
        </w:tc>
        <w:tc>
          <w:tcPr>
            <w:tcW w:w="270" w:type="dxa"/>
          </w:tcPr>
          <w:p w14:paraId="498993FB" w14:textId="77777777" w:rsidR="00864D57" w:rsidRPr="003E4E6D" w:rsidRDefault="00864D57" w:rsidP="00232A54">
            <w:pPr>
              <w:tabs>
                <w:tab w:val="left" w:pos="540"/>
              </w:tabs>
              <w:rPr>
                <w:rFonts w:ascii="Times New Roman" w:hAnsi="Times New Roman" w:cs="Times New Roman"/>
              </w:rPr>
            </w:pPr>
          </w:p>
        </w:tc>
        <w:tc>
          <w:tcPr>
            <w:tcW w:w="1323" w:type="dxa"/>
          </w:tcPr>
          <w:p w14:paraId="3DFEEA3D" w14:textId="3884C2FC" w:rsidR="00864D57" w:rsidRPr="003E4E6D" w:rsidRDefault="00AC6316" w:rsidP="00232A54">
            <w:pPr>
              <w:ind w:right="-45"/>
              <w:jc w:val="center"/>
              <w:rPr>
                <w:rFonts w:ascii="Times New Roman" w:hAnsi="Times New Roman" w:cs="Times New Roman"/>
              </w:rPr>
            </w:pPr>
            <w:r w:rsidRPr="003E4E6D">
              <w:rPr>
                <w:rFonts w:ascii="Times New Roman" w:hAnsi="Times New Roman" w:cs="Times New Roman"/>
              </w:rPr>
              <w:t>2</w:t>
            </w:r>
            <w:r w:rsidR="00864D57" w:rsidRPr="003E4E6D">
              <w:rPr>
                <w:rFonts w:ascii="Times New Roman" w:hAnsi="Times New Roman" w:cs="Times New Roman"/>
              </w:rPr>
              <w:t xml:space="preserve"> </w:t>
            </w:r>
            <w:r w:rsidR="00990242" w:rsidRPr="003E4E6D">
              <w:rPr>
                <w:rFonts w:ascii="Times New Roman" w:hAnsi="Times New Roman" w:cs="Times New Roman"/>
              </w:rPr>
              <w:t>to</w:t>
            </w:r>
            <w:r w:rsidR="00864D57" w:rsidRPr="003E4E6D">
              <w:rPr>
                <w:rFonts w:ascii="Times New Roman" w:hAnsi="Times New Roman" w:cs="Times New Roman"/>
              </w:rPr>
              <w:t xml:space="preserve"> </w:t>
            </w:r>
            <w:r w:rsidRPr="003E4E6D">
              <w:rPr>
                <w:rFonts w:ascii="Times New Roman" w:hAnsi="Times New Roman" w:cs="Times New Roman"/>
              </w:rPr>
              <w:t>5</w:t>
            </w:r>
          </w:p>
        </w:tc>
      </w:tr>
    </w:tbl>
    <w:p w14:paraId="543A534D"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25A27235" w14:textId="7263CE08" w:rsidR="00F43C89" w:rsidRPr="003E4E6D" w:rsidRDefault="00F43C89" w:rsidP="00232A54">
      <w:pPr>
        <w:tabs>
          <w:tab w:val="left" w:pos="312"/>
          <w:tab w:val="left" w:pos="737"/>
          <w:tab w:val="left" w:pos="1304"/>
          <w:tab w:val="left" w:pos="1814"/>
        </w:tabs>
        <w:jc w:val="both"/>
        <w:rPr>
          <w:rFonts w:ascii="Times New Roman" w:hAnsi="Times New Roman" w:cs="Times New Roman"/>
          <w:b/>
          <w:bCs/>
        </w:rPr>
      </w:pPr>
      <w:r w:rsidRPr="003E4E6D">
        <w:rPr>
          <w:rFonts w:ascii="Times New Roman" w:hAnsi="Times New Roman" w:cs="Times New Roman"/>
          <w:b/>
          <w:bCs/>
        </w:rPr>
        <w:t xml:space="preserve">Intangible </w:t>
      </w:r>
      <w:r w:rsidR="000E4ACA" w:rsidRPr="003E4E6D">
        <w:rPr>
          <w:rFonts w:ascii="Times New Roman" w:hAnsi="Times New Roman" w:cs="Times New Roman"/>
          <w:b/>
          <w:bCs/>
        </w:rPr>
        <w:t>A</w:t>
      </w:r>
      <w:r w:rsidRPr="003E4E6D">
        <w:rPr>
          <w:rFonts w:ascii="Times New Roman" w:hAnsi="Times New Roman" w:cs="Times New Roman"/>
          <w:b/>
          <w:bCs/>
        </w:rPr>
        <w:t xml:space="preserve">ssets </w:t>
      </w:r>
      <w:r w:rsidR="000863EB" w:rsidRPr="003E4E6D">
        <w:rPr>
          <w:rFonts w:ascii="Times New Roman" w:hAnsi="Times New Roman" w:cs="Times New Roman"/>
          <w:b/>
          <w:bCs/>
        </w:rPr>
        <w:t>and Amortization</w:t>
      </w:r>
    </w:p>
    <w:p w14:paraId="64041BFD"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14:paraId="0CB2B6B8" w14:textId="63F0C54E" w:rsidR="00F43C89" w:rsidRPr="003E4E6D" w:rsidRDefault="00F43C89" w:rsidP="00232A54">
      <w:pPr>
        <w:jc w:val="both"/>
        <w:rPr>
          <w:rFonts w:ascii="Times New Roman" w:hAnsi="Times New Roman" w:cs="Times New Roman"/>
        </w:rPr>
      </w:pPr>
      <w:r w:rsidRPr="003E4E6D">
        <w:rPr>
          <w:rFonts w:ascii="Times New Roman" w:hAnsi="Times New Roman" w:cs="Times New Roman"/>
        </w:rPr>
        <w:t xml:space="preserve">Computer </w:t>
      </w:r>
      <w:proofErr w:type="spellStart"/>
      <w:r w:rsidRPr="003E4E6D">
        <w:rPr>
          <w:rFonts w:ascii="Times New Roman" w:hAnsi="Times New Roman" w:cs="Times New Roman"/>
        </w:rPr>
        <w:t>softwares</w:t>
      </w:r>
      <w:proofErr w:type="spellEnd"/>
      <w:r w:rsidRPr="003E4E6D">
        <w:rPr>
          <w:rFonts w:ascii="Times New Roman" w:hAnsi="Times New Roman" w:cs="Times New Roman"/>
        </w:rPr>
        <w:t xml:space="preserve"> that are acquired by the Company are stated at cost less accumulated amortization</w:t>
      </w:r>
      <w:r w:rsidR="00990242" w:rsidRPr="003E4E6D">
        <w:rPr>
          <w:rFonts w:ascii="Times New Roman" w:hAnsi="Times New Roman" w:cs="Times New Roman"/>
        </w:rPr>
        <w:t xml:space="preserve"> and</w:t>
      </w:r>
      <w:r w:rsidRPr="003E4E6D">
        <w:rPr>
          <w:rFonts w:ascii="Times New Roman" w:hAnsi="Times New Roman" w:cs="Times New Roman"/>
        </w:rPr>
        <w:t xml:space="preserve"> allowance for impairment loss (if any).</w:t>
      </w:r>
    </w:p>
    <w:p w14:paraId="3F186359" w14:textId="77777777" w:rsidR="00F43C89" w:rsidRPr="003E4E6D" w:rsidRDefault="00F43C89" w:rsidP="00232A54">
      <w:pPr>
        <w:tabs>
          <w:tab w:val="left" w:pos="312"/>
          <w:tab w:val="left" w:pos="737"/>
          <w:tab w:val="left" w:pos="1304"/>
          <w:tab w:val="left" w:pos="1814"/>
        </w:tabs>
        <w:jc w:val="both"/>
        <w:rPr>
          <w:rFonts w:ascii="Times New Roman" w:hAnsi="Times New Roman" w:cs="Times New Roman"/>
        </w:rPr>
      </w:pPr>
    </w:p>
    <w:p w14:paraId="25A81125" w14:textId="1B1F235B" w:rsidR="00F43C89" w:rsidRPr="003E4E6D" w:rsidRDefault="00F43C89" w:rsidP="00232A54">
      <w:pPr>
        <w:tabs>
          <w:tab w:val="left" w:pos="312"/>
          <w:tab w:val="left" w:pos="737"/>
          <w:tab w:val="left" w:pos="1304"/>
          <w:tab w:val="left" w:pos="1814"/>
        </w:tabs>
        <w:jc w:val="both"/>
        <w:rPr>
          <w:rFonts w:ascii="Times New Roman" w:hAnsi="Times New Roman" w:cs="Times New Roman"/>
        </w:rPr>
      </w:pPr>
      <w:r w:rsidRPr="003E4E6D">
        <w:rPr>
          <w:rFonts w:ascii="Times New Roman" w:hAnsi="Times New Roman" w:cs="Times New Roman"/>
        </w:rPr>
        <w:t xml:space="preserve">Amortization of computer </w:t>
      </w:r>
      <w:proofErr w:type="spellStart"/>
      <w:r w:rsidRPr="003E4E6D">
        <w:rPr>
          <w:rFonts w:ascii="Times New Roman" w:hAnsi="Times New Roman" w:cs="Times New Roman"/>
        </w:rPr>
        <w:t>softwares</w:t>
      </w:r>
      <w:proofErr w:type="spellEnd"/>
      <w:r w:rsidRPr="003E4E6D">
        <w:rPr>
          <w:rFonts w:ascii="Times New Roman" w:hAnsi="Times New Roman" w:cs="Times New Roman"/>
        </w:rPr>
        <w:t xml:space="preserve"> is charged to </w:t>
      </w:r>
      <w:r w:rsidR="00990242" w:rsidRPr="003E4E6D">
        <w:rPr>
          <w:rFonts w:ascii="Times New Roman" w:hAnsi="Times New Roman" w:cs="Times New Roman"/>
        </w:rPr>
        <w:t xml:space="preserve">expense in </w:t>
      </w:r>
      <w:r w:rsidR="00232A54" w:rsidRPr="003E4E6D">
        <w:rPr>
          <w:rFonts w:ascii="Times New Roman" w:hAnsi="Times New Roman" w:cs="Times New Roman"/>
        </w:rPr>
        <w:t>profit or loss</w:t>
      </w:r>
      <w:r w:rsidR="00990242" w:rsidRPr="003E4E6D">
        <w:rPr>
          <w:rFonts w:ascii="Times New Roman" w:hAnsi="Times New Roman" w:cs="Times New Roman"/>
        </w:rPr>
        <w:t xml:space="preserve">, </w:t>
      </w:r>
      <w:r w:rsidRPr="003E4E6D">
        <w:rPr>
          <w:rFonts w:ascii="Times New Roman" w:hAnsi="Times New Roman" w:cs="Times New Roman"/>
        </w:rPr>
        <w:t>calculated by reference to their costs on a straight-line basis for the periods of 3 to 30 years.</w:t>
      </w:r>
    </w:p>
    <w:p w14:paraId="08967F52" w14:textId="1BECF73B" w:rsidR="00F43C89" w:rsidRPr="003E4E6D" w:rsidRDefault="00F43C89" w:rsidP="00232A54">
      <w:pPr>
        <w:tabs>
          <w:tab w:val="left" w:pos="312"/>
          <w:tab w:val="left" w:pos="737"/>
          <w:tab w:val="left" w:pos="1304"/>
          <w:tab w:val="left" w:pos="1814"/>
        </w:tabs>
        <w:jc w:val="both"/>
        <w:rPr>
          <w:rFonts w:ascii="Times New Roman" w:hAnsi="Times New Roman" w:cs="Times New Roman"/>
          <w:b/>
          <w:bCs/>
        </w:rPr>
      </w:pPr>
    </w:p>
    <w:p w14:paraId="4EFE7543" w14:textId="77777777" w:rsidR="00847E6E" w:rsidRPr="003E4E6D" w:rsidRDefault="00847E6E" w:rsidP="00232A54">
      <w:pPr>
        <w:tabs>
          <w:tab w:val="left" w:pos="312"/>
          <w:tab w:val="left" w:pos="737"/>
          <w:tab w:val="left" w:pos="1304"/>
          <w:tab w:val="left" w:pos="1814"/>
        </w:tabs>
        <w:jc w:val="both"/>
        <w:rPr>
          <w:rFonts w:ascii="Times New Roman" w:hAnsi="Times New Roman" w:cs="Times New Roman"/>
          <w:b/>
          <w:bCs/>
        </w:rPr>
      </w:pPr>
      <w:r w:rsidRPr="003E4E6D">
        <w:rPr>
          <w:rFonts w:ascii="Times New Roman" w:hAnsi="Times New Roman" w:cs="Times New Roman"/>
          <w:b/>
          <w:bCs/>
        </w:rPr>
        <w:t>Deferred Loan Arrangement Fee</w:t>
      </w:r>
    </w:p>
    <w:p w14:paraId="12E5657B" w14:textId="77777777" w:rsidR="00847E6E" w:rsidRPr="003E4E6D" w:rsidRDefault="00847E6E" w:rsidP="00232A54">
      <w:pPr>
        <w:tabs>
          <w:tab w:val="left" w:pos="312"/>
          <w:tab w:val="left" w:pos="737"/>
          <w:tab w:val="left" w:pos="1304"/>
          <w:tab w:val="left" w:pos="1814"/>
        </w:tabs>
        <w:jc w:val="both"/>
        <w:rPr>
          <w:rFonts w:ascii="Times New Roman" w:hAnsi="Times New Roman" w:cs="Times New Roman"/>
        </w:rPr>
      </w:pPr>
    </w:p>
    <w:p w14:paraId="0572E6DF" w14:textId="3878293A" w:rsidR="00847E6E" w:rsidRPr="003E4E6D" w:rsidRDefault="00847E6E" w:rsidP="00232A54">
      <w:pPr>
        <w:jc w:val="both"/>
        <w:rPr>
          <w:rFonts w:ascii="Times New Roman" w:hAnsi="Times New Roman" w:cs="Times New Roman"/>
        </w:rPr>
      </w:pPr>
      <w:r w:rsidRPr="003E4E6D">
        <w:rPr>
          <w:rFonts w:ascii="Times New Roman" w:hAnsi="Times New Roman" w:cs="Times New Roman"/>
        </w:rPr>
        <w:t xml:space="preserve">The Company amortizes deferred loan arrangement fee as finance cost in </w:t>
      </w:r>
      <w:r w:rsidR="00232A54" w:rsidRPr="003E4E6D">
        <w:rPr>
          <w:rFonts w:ascii="Times New Roman" w:hAnsi="Times New Roman" w:cs="Times New Roman"/>
        </w:rPr>
        <w:t>profit or loss</w:t>
      </w:r>
      <w:r w:rsidR="00990242" w:rsidRPr="003E4E6D">
        <w:rPr>
          <w:rFonts w:ascii="Times New Roman" w:hAnsi="Times New Roman" w:cs="Times New Roman"/>
        </w:rPr>
        <w:t xml:space="preserve"> </w:t>
      </w:r>
      <w:r w:rsidRPr="003E4E6D">
        <w:rPr>
          <w:rFonts w:ascii="Times New Roman" w:hAnsi="Times New Roman" w:cs="Times New Roman"/>
        </w:rPr>
        <w:t>over the term of the loan agreement.</w:t>
      </w:r>
    </w:p>
    <w:p w14:paraId="240F9B8E" w14:textId="77777777" w:rsidR="00847E6E" w:rsidRPr="003E4E6D" w:rsidRDefault="00847E6E" w:rsidP="00232A54">
      <w:pPr>
        <w:rPr>
          <w:rFonts w:ascii="Times New Roman" w:hAnsi="Times New Roman" w:cs="Times New Roman"/>
        </w:rPr>
      </w:pPr>
    </w:p>
    <w:p w14:paraId="4FF6B6A1" w14:textId="77777777" w:rsidR="00847E6E" w:rsidRPr="003E4E6D"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3E4E6D">
        <w:rPr>
          <w:rFonts w:ascii="Times New Roman" w:hAnsi="Times New Roman" w:cs="Times New Roman"/>
          <w:b/>
          <w:bCs/>
        </w:rPr>
        <w:br w:type="page"/>
      </w:r>
    </w:p>
    <w:p w14:paraId="1889AB27" w14:textId="1860ADC2" w:rsidR="00F43C89" w:rsidRPr="003E4E6D" w:rsidRDefault="00F43C89" w:rsidP="00232A54">
      <w:pPr>
        <w:pStyle w:val="BodyText"/>
        <w:tabs>
          <w:tab w:val="clear" w:pos="227"/>
          <w:tab w:val="clear" w:pos="454"/>
          <w:tab w:val="left" w:pos="540"/>
        </w:tabs>
        <w:spacing w:after="0"/>
        <w:jc w:val="both"/>
        <w:rPr>
          <w:rFonts w:ascii="Times New Roman" w:hAnsi="Times New Roman" w:cs="Times New Roman"/>
          <w:b/>
          <w:bCs/>
        </w:rPr>
      </w:pPr>
      <w:r w:rsidRPr="003E4E6D">
        <w:rPr>
          <w:rFonts w:ascii="Times New Roman" w:hAnsi="Times New Roman" w:cs="Times New Roman"/>
          <w:b/>
          <w:bCs/>
        </w:rPr>
        <w:lastRenderedPageBreak/>
        <w:t>Impairment of Assets</w:t>
      </w:r>
    </w:p>
    <w:p w14:paraId="7477AF36" w14:textId="77777777" w:rsidR="00F43C89" w:rsidRPr="003E4E6D" w:rsidRDefault="00F43C89" w:rsidP="00232A54">
      <w:pPr>
        <w:pStyle w:val="BodyText"/>
        <w:tabs>
          <w:tab w:val="clear" w:pos="227"/>
          <w:tab w:val="clear" w:pos="454"/>
          <w:tab w:val="left" w:pos="540"/>
        </w:tabs>
        <w:spacing w:after="0"/>
        <w:jc w:val="both"/>
        <w:rPr>
          <w:rFonts w:ascii="Times New Roman" w:hAnsi="Times New Roman" w:cs="Times New Roman"/>
        </w:rPr>
      </w:pPr>
    </w:p>
    <w:p w14:paraId="2E89A5BA" w14:textId="77777777" w:rsidR="00F43C89" w:rsidRPr="003E4E6D" w:rsidRDefault="00F43C89" w:rsidP="00232A54">
      <w:pPr>
        <w:pStyle w:val="BodyText"/>
        <w:tabs>
          <w:tab w:val="clear" w:pos="227"/>
          <w:tab w:val="clear" w:pos="454"/>
          <w:tab w:val="left" w:pos="540"/>
        </w:tabs>
        <w:spacing w:after="0"/>
        <w:jc w:val="thaiDistribute"/>
        <w:rPr>
          <w:rFonts w:ascii="Times New Roman" w:hAnsi="Times New Roman" w:cs="Times New Roman"/>
        </w:rPr>
      </w:pPr>
      <w:r w:rsidRPr="003E4E6D">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14:paraId="71A794D4" w14:textId="77777777" w:rsidR="00F43C89" w:rsidRPr="003E4E6D" w:rsidRDefault="00F43C89" w:rsidP="00232A54">
      <w:pPr>
        <w:pStyle w:val="BodyText"/>
        <w:tabs>
          <w:tab w:val="clear" w:pos="227"/>
          <w:tab w:val="clear" w:pos="454"/>
          <w:tab w:val="left" w:pos="540"/>
        </w:tabs>
        <w:spacing w:after="0"/>
        <w:jc w:val="both"/>
        <w:rPr>
          <w:rFonts w:ascii="Times New Roman" w:hAnsi="Times New Roman" w:cs="Times New Roman"/>
        </w:rPr>
      </w:pPr>
    </w:p>
    <w:p w14:paraId="46AAEF4E" w14:textId="77777777" w:rsidR="00F43C89" w:rsidRPr="003E4E6D" w:rsidRDefault="00F43C89" w:rsidP="00232A54">
      <w:pPr>
        <w:tabs>
          <w:tab w:val="clear" w:pos="227"/>
          <w:tab w:val="clear" w:pos="454"/>
          <w:tab w:val="left" w:pos="540"/>
        </w:tabs>
        <w:jc w:val="both"/>
        <w:rPr>
          <w:rFonts w:ascii="Times New Roman" w:hAnsi="Times New Roman" w:cs="Times New Roman"/>
        </w:rPr>
      </w:pPr>
      <w:r w:rsidRPr="003E4E6D">
        <w:rPr>
          <w:rFonts w:ascii="Times New Roman" w:hAnsi="Times New Roman" w:cs="Times New Roman"/>
        </w:rPr>
        <w:t>If the carrying value of an asset exceeds its recoverable amount, the Company recognizes the impairment losses by reducing the carrying value of the asset to its recoverable amount and recording the devaluation in statement of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158A2B63" w14:textId="5BD3F1B3" w:rsidR="00F43C89" w:rsidRPr="003E4E6D" w:rsidRDefault="00F43C89" w:rsidP="00232A54">
      <w:pPr>
        <w:tabs>
          <w:tab w:val="clear" w:pos="227"/>
          <w:tab w:val="clear" w:pos="454"/>
          <w:tab w:val="left" w:pos="540"/>
        </w:tabs>
        <w:jc w:val="both"/>
        <w:rPr>
          <w:rFonts w:ascii="Times New Roman" w:hAnsi="Times New Roman" w:cs="Times New Roman"/>
        </w:rPr>
      </w:pPr>
    </w:p>
    <w:p w14:paraId="424E9374" w14:textId="77777777" w:rsidR="009C65DD" w:rsidRPr="003E4E6D" w:rsidRDefault="009C65DD" w:rsidP="00232A54">
      <w:pPr>
        <w:pStyle w:val="BodyText"/>
        <w:tabs>
          <w:tab w:val="clear" w:pos="227"/>
          <w:tab w:val="clear" w:pos="454"/>
          <w:tab w:val="left" w:pos="540"/>
        </w:tabs>
        <w:spacing w:after="0"/>
        <w:jc w:val="both"/>
        <w:rPr>
          <w:rFonts w:ascii="Times New Roman" w:hAnsi="Times New Roman" w:cs="Times New Roman"/>
          <w:b/>
          <w:bCs/>
        </w:rPr>
      </w:pPr>
      <w:r w:rsidRPr="003E4E6D">
        <w:rPr>
          <w:rFonts w:ascii="Times New Roman" w:hAnsi="Times New Roman" w:cs="Times New Roman"/>
          <w:b/>
          <w:bCs/>
        </w:rPr>
        <w:t>Interest-bearing liabilities</w:t>
      </w:r>
    </w:p>
    <w:p w14:paraId="5B7B9318" w14:textId="77777777" w:rsidR="009C65DD" w:rsidRPr="003E4E6D" w:rsidRDefault="009C65DD" w:rsidP="00232A54">
      <w:pPr>
        <w:rPr>
          <w:rFonts w:cs="Cordia New"/>
          <w:bCs/>
        </w:rPr>
      </w:pPr>
    </w:p>
    <w:p w14:paraId="2EC6E446" w14:textId="207521F5" w:rsidR="009C65DD" w:rsidRPr="003E4E6D" w:rsidRDefault="009C65DD" w:rsidP="00232A54">
      <w:pPr>
        <w:ind w:right="29"/>
        <w:jc w:val="thaiDistribute"/>
        <w:rPr>
          <w:rFonts w:ascii="Times New Roman" w:hAnsi="Times New Roman" w:cs="Times New Roman"/>
        </w:rPr>
      </w:pPr>
      <w:r w:rsidRPr="003E4E6D">
        <w:rPr>
          <w:rFonts w:ascii="Times New Roman" w:hAnsi="Times New Roman" w:cs="Times New Roman"/>
        </w:rPr>
        <w:t xml:space="preserve">Interest-bearing liabilities are recognized at fair value net of transaction costs and classified as </w:t>
      </w:r>
      <w:r w:rsidR="00DB6B08" w:rsidRPr="003E4E6D">
        <w:rPr>
          <w:rFonts w:ascii="Times New Roman" w:hAnsi="Times New Roman" w:cs="Times New Roman"/>
        </w:rPr>
        <w:t xml:space="preserve">financial </w:t>
      </w:r>
      <w:r w:rsidRPr="003E4E6D">
        <w:rPr>
          <w:rFonts w:ascii="Times New Roman" w:hAnsi="Times New Roman" w:cs="Times New Roman"/>
        </w:rPr>
        <w:t xml:space="preserve">liabilities to be subsequently measured at amortized cost using the </w:t>
      </w:r>
      <w:r w:rsidR="00DB6B08" w:rsidRPr="003E4E6D">
        <w:rPr>
          <w:rFonts w:ascii="Times New Roman" w:hAnsi="Times New Roman" w:cs="Times New Roman"/>
        </w:rPr>
        <w:t>effective interest rate (“</w:t>
      </w:r>
      <w:r w:rsidRPr="003E4E6D">
        <w:rPr>
          <w:rFonts w:ascii="Times New Roman" w:hAnsi="Times New Roman" w:cs="Times New Roman"/>
        </w:rPr>
        <w:t>EIR</w:t>
      </w:r>
      <w:r w:rsidR="00DB6B08" w:rsidRPr="003E4E6D">
        <w:rPr>
          <w:rFonts w:ascii="Times New Roman" w:hAnsi="Times New Roman" w:cs="Times New Roman"/>
        </w:rPr>
        <w:t>”)</w:t>
      </w:r>
      <w:r w:rsidRPr="003E4E6D">
        <w:rPr>
          <w:rFonts w:ascii="Times New Roman" w:hAnsi="Times New Roman" w:cs="Times New Roman"/>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CEC5A3C" w14:textId="77777777" w:rsidR="009C65DD" w:rsidRPr="003E4E6D" w:rsidRDefault="009C65DD" w:rsidP="00232A54">
      <w:pPr>
        <w:tabs>
          <w:tab w:val="clear" w:pos="227"/>
          <w:tab w:val="clear" w:pos="454"/>
          <w:tab w:val="left" w:pos="540"/>
        </w:tabs>
        <w:jc w:val="both"/>
        <w:rPr>
          <w:rFonts w:ascii="Times New Roman" w:hAnsi="Times New Roman" w:cs="Times New Roman"/>
        </w:rPr>
      </w:pPr>
    </w:p>
    <w:p w14:paraId="73A61675"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rPr>
      </w:pPr>
      <w:r w:rsidRPr="003E4E6D">
        <w:rPr>
          <w:rFonts w:ascii="Times New Roman" w:hAnsi="Times New Roman" w:cs="Times New Roman"/>
          <w:b/>
        </w:rPr>
        <w:t>Provision</w:t>
      </w:r>
    </w:p>
    <w:p w14:paraId="45B88CDA"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540054E5"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14:paraId="2BC5BCE5" w14:textId="48A46768" w:rsidR="009C65DD" w:rsidRPr="003E4E6D"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5BEC5FA7"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3E4E6D">
        <w:rPr>
          <w:rFonts w:ascii="Times New Roman" w:hAnsi="Times New Roman" w:cs="Times New Roman"/>
          <w:b/>
        </w:rPr>
        <w:t>Provision for Employee Retirement Benefit</w:t>
      </w:r>
    </w:p>
    <w:p w14:paraId="161E67EE" w14:textId="77777777"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2D9F2BEB" w14:textId="115037C1" w:rsidR="00F43C89" w:rsidRPr="003E4E6D" w:rsidRDefault="00F43C89"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 xml:space="preserve">The Company’s employee retirement benefit obligation is calculated by estimating the amount of future benefit that employees have earned in return for their service in the current and prior periods 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w:t>
      </w:r>
      <w:r w:rsidR="00864BDA" w:rsidRPr="00E236BD">
        <w:rPr>
          <w:rFonts w:ascii="Times New Roman" w:hAnsi="Times New Roman" w:cs="Times New Roman"/>
        </w:rPr>
        <w:t xml:space="preserve">Past service costs and gains or losses on the curtailment are recognized immediately in profit or loss. </w:t>
      </w:r>
      <w:r w:rsidRPr="003E4E6D">
        <w:rPr>
          <w:rFonts w:ascii="Times New Roman" w:hAnsi="Times New Roman" w:cs="Times New Roman"/>
        </w:rPr>
        <w:t>Gains or losses on the curtailment and settlement of pension benefits are recognized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14:paraId="1E020015" w14:textId="77777777" w:rsidR="002448FA" w:rsidRPr="003E4E6D" w:rsidRDefault="002448FA" w:rsidP="00232A54">
      <w:pPr>
        <w:jc w:val="thaiDistribute"/>
        <w:rPr>
          <w:rFonts w:ascii="Times New Roman" w:hAnsi="Times New Roman" w:cs="Times New Roman"/>
          <w:b/>
          <w:bCs/>
        </w:rPr>
      </w:pPr>
    </w:p>
    <w:p w14:paraId="73AD554A" w14:textId="27CA7BF4" w:rsidR="00F43C89" w:rsidRPr="003E4E6D" w:rsidRDefault="00F43C89" w:rsidP="00232A54">
      <w:pPr>
        <w:jc w:val="thaiDistribute"/>
        <w:rPr>
          <w:rFonts w:ascii="Times New Roman" w:hAnsi="Times New Roman" w:cs="Times New Roman"/>
        </w:rPr>
      </w:pPr>
      <w:r w:rsidRPr="003E4E6D">
        <w:rPr>
          <w:rFonts w:ascii="Times New Roman" w:hAnsi="Times New Roman" w:cs="Times New Roman"/>
          <w:b/>
          <w:bCs/>
        </w:rPr>
        <w:t>Use of Judgements and Estimates</w:t>
      </w:r>
    </w:p>
    <w:p w14:paraId="5BADF9F5" w14:textId="77777777" w:rsidR="00F43C89" w:rsidRPr="003E4E6D" w:rsidRDefault="00F43C89" w:rsidP="00232A54">
      <w:pPr>
        <w:ind w:right="29"/>
        <w:jc w:val="both"/>
        <w:rPr>
          <w:rFonts w:ascii="Times New Roman" w:hAnsi="Times New Roman" w:cs="Times New Roman"/>
          <w:b/>
        </w:rPr>
      </w:pPr>
    </w:p>
    <w:p w14:paraId="3C5B126E" w14:textId="63056E45" w:rsidR="00F43C89" w:rsidRPr="003E4E6D" w:rsidRDefault="00F43C89" w:rsidP="00232A54">
      <w:pPr>
        <w:ind w:right="29"/>
        <w:jc w:val="both"/>
        <w:rPr>
          <w:rFonts w:ascii="Times New Roman" w:hAnsi="Times New Roman" w:cs="Times New Roman"/>
        </w:rPr>
      </w:pPr>
      <w:r w:rsidRPr="003E4E6D">
        <w:rPr>
          <w:rFonts w:ascii="Times New Roman" w:hAnsi="Times New Roman" w:cs="Times New Roman"/>
        </w:rPr>
        <w:t>In order to prepare financial statements in conformity with Thai Financial Reporting Standards,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0CDEEB6B" w14:textId="77777777" w:rsidR="00F43C89" w:rsidRPr="003E4E6D" w:rsidRDefault="00F43C89" w:rsidP="00232A54">
      <w:pPr>
        <w:ind w:right="29"/>
        <w:jc w:val="both"/>
        <w:rPr>
          <w:rFonts w:ascii="Times New Roman" w:hAnsi="Times New Roman" w:cs="Times New Roman"/>
        </w:rPr>
      </w:pPr>
    </w:p>
    <w:p w14:paraId="5EFA1919" w14:textId="77777777" w:rsidR="00F43C89" w:rsidRPr="003E4E6D" w:rsidRDefault="00F43C89" w:rsidP="00232A54">
      <w:pPr>
        <w:jc w:val="both"/>
        <w:rPr>
          <w:rFonts w:ascii="Times New Roman" w:hAnsi="Times New Roman" w:cs="Times New Roman"/>
        </w:rPr>
      </w:pPr>
      <w:r w:rsidRPr="003E4E6D">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57BAC513" w14:textId="77777777" w:rsidR="002E0C2E" w:rsidRPr="003E4E6D" w:rsidRDefault="002E0C2E" w:rsidP="00232A54">
      <w:pPr>
        <w:jc w:val="both"/>
        <w:rPr>
          <w:rFonts w:ascii="Times New Roman" w:hAnsi="Times New Roman" w:cstheme="minorBidi"/>
        </w:rPr>
      </w:pPr>
    </w:p>
    <w:p w14:paraId="2935CA4C" w14:textId="19B534E4" w:rsidR="0054175F" w:rsidRPr="003E4E6D" w:rsidRDefault="0054175F" w:rsidP="00232A54">
      <w:pPr>
        <w:jc w:val="both"/>
        <w:rPr>
          <w:rFonts w:ascii="Times New Roman" w:hAnsi="Times New Roman" w:cs="Times New Roman"/>
          <w:i/>
          <w:iCs/>
        </w:rPr>
      </w:pPr>
      <w:r w:rsidRPr="003E4E6D">
        <w:rPr>
          <w:rFonts w:ascii="Times New Roman" w:hAnsi="Times New Roman" w:cs="Times New Roman"/>
          <w:i/>
          <w:iCs/>
        </w:rPr>
        <w:t>Judgements</w:t>
      </w:r>
    </w:p>
    <w:p w14:paraId="0F9E9A82" w14:textId="77777777" w:rsidR="0054175F" w:rsidRPr="003E4E6D" w:rsidRDefault="0054175F" w:rsidP="00232A54">
      <w:pPr>
        <w:jc w:val="both"/>
        <w:rPr>
          <w:rFonts w:ascii="Times New Roman" w:hAnsi="Times New Roman" w:cs="Times New Roman"/>
        </w:rPr>
      </w:pPr>
    </w:p>
    <w:p w14:paraId="529A18FC" w14:textId="77777777" w:rsidR="0054175F" w:rsidRPr="003E4E6D" w:rsidRDefault="0054175F" w:rsidP="00232A54">
      <w:pPr>
        <w:jc w:val="both"/>
        <w:rPr>
          <w:rFonts w:ascii="Times New Roman" w:hAnsi="Times New Roman" w:cs="Times New Roman"/>
        </w:rPr>
      </w:pPr>
      <w:r w:rsidRPr="003E4E6D">
        <w:rPr>
          <w:rFonts w:ascii="Times New Roman" w:hAnsi="Times New Roman" w:cs="Times New Roman"/>
        </w:rPr>
        <w:t>Information about judgements made in applying accounting policies that have the most significant effects on the amounts recognized in the financial statements is lease classification.</w:t>
      </w:r>
    </w:p>
    <w:p w14:paraId="7CBD5861" w14:textId="77777777" w:rsidR="0054175F" w:rsidRPr="003E4E6D" w:rsidRDefault="0054175F" w:rsidP="00232A54">
      <w:pPr>
        <w:tabs>
          <w:tab w:val="clear" w:pos="454"/>
          <w:tab w:val="left" w:pos="630"/>
        </w:tabs>
        <w:jc w:val="both"/>
        <w:rPr>
          <w:rFonts w:ascii="Times New Roman" w:hAnsi="Times New Roman" w:cs="Times New Roman"/>
        </w:rPr>
      </w:pPr>
    </w:p>
    <w:p w14:paraId="2CC833E7" w14:textId="77777777" w:rsidR="00847E6E" w:rsidRPr="003E4E6D" w:rsidRDefault="00847E6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r w:rsidRPr="003E4E6D">
        <w:rPr>
          <w:rFonts w:ascii="Times New Roman" w:hAnsi="Times New Roman" w:cs="Times New Roman"/>
          <w:i/>
          <w:iCs/>
        </w:rPr>
        <w:br w:type="page"/>
      </w:r>
    </w:p>
    <w:p w14:paraId="06F48378" w14:textId="46C91F72" w:rsidR="0054175F" w:rsidRPr="003E4E6D" w:rsidRDefault="0054175F" w:rsidP="00232A54">
      <w:pPr>
        <w:jc w:val="both"/>
        <w:rPr>
          <w:rFonts w:ascii="Times New Roman" w:hAnsi="Times New Roman" w:cs="Times New Roman"/>
          <w:i/>
          <w:iCs/>
        </w:rPr>
      </w:pPr>
      <w:r w:rsidRPr="003E4E6D">
        <w:rPr>
          <w:rFonts w:ascii="Times New Roman" w:hAnsi="Times New Roman" w:cs="Times New Roman"/>
          <w:i/>
          <w:iCs/>
        </w:rPr>
        <w:lastRenderedPageBreak/>
        <w:t>Assumptions and estimation uncertainties</w:t>
      </w:r>
    </w:p>
    <w:p w14:paraId="6D643A61" w14:textId="77777777" w:rsidR="0054175F" w:rsidRPr="003E4E6D" w:rsidRDefault="0054175F" w:rsidP="00232A54">
      <w:pPr>
        <w:tabs>
          <w:tab w:val="clear" w:pos="454"/>
          <w:tab w:val="left" w:pos="630"/>
        </w:tabs>
        <w:jc w:val="both"/>
        <w:rPr>
          <w:rFonts w:ascii="Times New Roman" w:hAnsi="Times New Roman" w:cs="Times New Roman"/>
        </w:rPr>
      </w:pPr>
    </w:p>
    <w:p w14:paraId="39208663" w14:textId="77777777" w:rsidR="0054175F" w:rsidRPr="003E4E6D" w:rsidRDefault="0054175F" w:rsidP="00232A54">
      <w:pPr>
        <w:tabs>
          <w:tab w:val="clear" w:pos="454"/>
          <w:tab w:val="left" w:pos="630"/>
        </w:tabs>
        <w:jc w:val="both"/>
        <w:rPr>
          <w:rFonts w:ascii="Times New Roman" w:hAnsi="Times New Roman" w:cs="Times New Roman"/>
        </w:rPr>
      </w:pPr>
      <w:r w:rsidRPr="003E4E6D">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14:paraId="2FD05437" w14:textId="77777777" w:rsidR="0054175F" w:rsidRPr="003E4E6D" w:rsidRDefault="0054175F"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Current and deferred taxation</w:t>
      </w:r>
    </w:p>
    <w:p w14:paraId="663B8A0F" w14:textId="77777777" w:rsidR="0054175F" w:rsidRPr="003E4E6D" w:rsidRDefault="0054175F"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Utilization of tax losses</w:t>
      </w:r>
    </w:p>
    <w:p w14:paraId="152C579D" w14:textId="77777777" w:rsidR="0054175F" w:rsidRPr="003E4E6D" w:rsidRDefault="0054175F"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Key assumptions used in discounted cash flow projections</w:t>
      </w:r>
    </w:p>
    <w:p w14:paraId="6129E6AB" w14:textId="77777777" w:rsidR="0054175F" w:rsidRPr="003E4E6D" w:rsidRDefault="0054175F"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Measurement of provision for employee retirement benefit</w:t>
      </w:r>
    </w:p>
    <w:p w14:paraId="1F8316A6" w14:textId="56B25EDB" w:rsidR="0054175F" w:rsidRPr="003E4E6D" w:rsidRDefault="0054175F"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Provisions and contingencies</w:t>
      </w:r>
    </w:p>
    <w:p w14:paraId="13EDCBB5" w14:textId="162D14BE" w:rsidR="0019534A" w:rsidRPr="003E4E6D" w:rsidRDefault="0019534A"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Valuation of financial instruments</w:t>
      </w:r>
    </w:p>
    <w:p w14:paraId="6BA89D59" w14:textId="2CEDE680" w:rsidR="0036088B" w:rsidRPr="003E4E6D" w:rsidRDefault="0036088B" w:rsidP="00232A54">
      <w:pPr>
        <w:pStyle w:val="ListParagraph"/>
        <w:numPr>
          <w:ilvl w:val="0"/>
          <w:numId w:val="17"/>
        </w:numPr>
        <w:tabs>
          <w:tab w:val="clear" w:pos="454"/>
          <w:tab w:val="left" w:pos="630"/>
        </w:tabs>
        <w:jc w:val="both"/>
        <w:rPr>
          <w:rFonts w:ascii="Times New Roman" w:hAnsi="Times New Roman" w:cs="Times New Roman"/>
          <w:szCs w:val="18"/>
        </w:rPr>
      </w:pPr>
      <w:r w:rsidRPr="003E4E6D">
        <w:rPr>
          <w:rFonts w:ascii="Times New Roman" w:hAnsi="Times New Roman" w:cs="Times New Roman"/>
          <w:szCs w:val="18"/>
        </w:rPr>
        <w:t>Determination of impairment of assets</w:t>
      </w:r>
    </w:p>
    <w:p w14:paraId="0308A0B2"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p>
    <w:p w14:paraId="7023FB26" w14:textId="798B313F"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rPr>
      </w:pPr>
      <w:r w:rsidRPr="003E4E6D">
        <w:rPr>
          <w:rFonts w:ascii="Times New Roman" w:hAnsi="Times New Roman" w:cs="Times New Roman"/>
          <w:b/>
        </w:rPr>
        <w:t>Revenue Recognition</w:t>
      </w:r>
    </w:p>
    <w:p w14:paraId="2F66C3F0"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4778DA8"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To determine whether to recognize revenue, the Company follows a 5-step process:</w:t>
      </w:r>
    </w:p>
    <w:p w14:paraId="498213BD"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1E3C0BDC" w14:textId="77777777" w:rsidR="0054175F" w:rsidRPr="003E4E6D" w:rsidRDefault="0054175F" w:rsidP="00232A5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3E4E6D">
        <w:rPr>
          <w:rFonts w:ascii="Times New Roman" w:hAnsi="Times New Roman" w:cs="Times New Roman"/>
          <w:szCs w:val="18"/>
        </w:rPr>
        <w:t>Identifying the contract with a customer</w:t>
      </w:r>
    </w:p>
    <w:p w14:paraId="009FB45E" w14:textId="77777777" w:rsidR="0054175F" w:rsidRPr="003E4E6D" w:rsidRDefault="0054175F" w:rsidP="00232A5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3E4E6D">
        <w:rPr>
          <w:rFonts w:ascii="Times New Roman" w:hAnsi="Times New Roman" w:cs="Times New Roman"/>
          <w:szCs w:val="18"/>
        </w:rPr>
        <w:t>Identifying the performance obligations</w:t>
      </w:r>
    </w:p>
    <w:p w14:paraId="09D72B88" w14:textId="77777777" w:rsidR="0054175F" w:rsidRPr="003E4E6D" w:rsidRDefault="0054175F" w:rsidP="00232A5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3E4E6D">
        <w:rPr>
          <w:rFonts w:ascii="Times New Roman" w:hAnsi="Times New Roman" w:cs="Times New Roman"/>
          <w:szCs w:val="18"/>
        </w:rPr>
        <w:t>Determining the transaction price</w:t>
      </w:r>
    </w:p>
    <w:p w14:paraId="1EADA86C" w14:textId="77777777" w:rsidR="0054175F" w:rsidRPr="003E4E6D" w:rsidRDefault="0054175F" w:rsidP="00232A5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3E4E6D">
        <w:rPr>
          <w:rFonts w:ascii="Times New Roman" w:hAnsi="Times New Roman" w:cs="Times New Roman"/>
          <w:szCs w:val="18"/>
        </w:rPr>
        <w:t>Allocating the transaction price to the performance obligations</w:t>
      </w:r>
    </w:p>
    <w:p w14:paraId="0722F611" w14:textId="77777777" w:rsidR="0054175F" w:rsidRPr="003E4E6D" w:rsidRDefault="0054175F" w:rsidP="00232A5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contextualSpacing/>
        <w:jc w:val="both"/>
        <w:rPr>
          <w:rFonts w:ascii="Times New Roman" w:hAnsi="Times New Roman" w:cs="Times New Roman"/>
          <w:szCs w:val="18"/>
        </w:rPr>
      </w:pPr>
      <w:r w:rsidRPr="003E4E6D">
        <w:rPr>
          <w:rFonts w:ascii="Times New Roman" w:hAnsi="Times New Roman" w:cs="Times New Roman"/>
          <w:szCs w:val="18"/>
        </w:rPr>
        <w:t>Recognizing revenue when/as performance obligations are satisfied.</w:t>
      </w:r>
    </w:p>
    <w:p w14:paraId="63469632"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25FCDE36"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Revenue is recognized either at a point in time or over time, when (or as) the Company satisfies performance obligations by transferring the promised goods or services to its customers.</w:t>
      </w:r>
    </w:p>
    <w:p w14:paraId="70E577E9"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rPr>
      </w:pPr>
    </w:p>
    <w:p w14:paraId="2E360BA0"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6A68B4D7" w14:textId="04FB668F" w:rsidR="009C65DD" w:rsidRPr="003E4E6D" w:rsidRDefault="009C65DD"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DEE9364"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rPr>
      </w:pPr>
      <w:r w:rsidRPr="003E4E6D">
        <w:rPr>
          <w:rFonts w:ascii="Times New Roman" w:hAnsi="Times New Roman" w:cs="Times New Roman"/>
          <w:i/>
          <w:iCs/>
        </w:rPr>
        <w:t>Sale of goods and services</w:t>
      </w:r>
    </w:p>
    <w:p w14:paraId="549943C3"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6C960EA"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Revenue</w:t>
      </w:r>
      <w:r w:rsidRPr="003E4E6D">
        <w:rPr>
          <w:rFonts w:ascii="Times New Roman" w:hAnsi="Times New Roman" w:cs="Times New Roman"/>
          <w:cs/>
        </w:rPr>
        <w:t xml:space="preserve"> </w:t>
      </w:r>
      <w:r w:rsidRPr="003E4E6D">
        <w:rPr>
          <w:rFonts w:ascii="Times New Roman" w:hAnsi="Times New Roman" w:cs="Times New Roman"/>
        </w:rPr>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697B904"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45A19749" w14:textId="0FF461EF"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bookmarkStart w:id="2" w:name="_Hlk18670952"/>
      <w:r w:rsidRPr="003E4E6D">
        <w:rPr>
          <w:rFonts w:ascii="Times New Roman" w:hAnsi="Times New Roman" w:cs="Times New Roman"/>
        </w:rPr>
        <w:t>Revenue for rendering of services is recognized over time as the services are provided</w:t>
      </w:r>
      <w:r w:rsidR="00541F78" w:rsidRPr="003E4E6D">
        <w:rPr>
          <w:rFonts w:ascii="Times New Roman" w:hAnsi="Times New Roman" w:cs="Times New Roman"/>
        </w:rPr>
        <w:t xml:space="preserve"> referred to the stage of completion</w:t>
      </w:r>
      <w:r w:rsidRPr="003E4E6D">
        <w:rPr>
          <w:rFonts w:ascii="Times New Roman" w:hAnsi="Times New Roman" w:cs="Times New Roman"/>
        </w:rPr>
        <w:t xml:space="preserve">. The stage of completion is assessed based on actual cost to budget cost (input method). </w:t>
      </w:r>
      <w:bookmarkStart w:id="3" w:name="_Hlk20762613"/>
      <w:bookmarkEnd w:id="2"/>
      <w:r w:rsidRPr="003E4E6D">
        <w:rPr>
          <w:rFonts w:ascii="Times New Roman" w:hAnsi="Times New Roman" w:cs="Times New Roman"/>
        </w:rPr>
        <w:t>The related costs are recognized in profit or loss when they are incurred.</w:t>
      </w:r>
    </w:p>
    <w:bookmarkEnd w:id="3"/>
    <w:p w14:paraId="63359446"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19862995"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For bundled packages, the Company accounts for individual products and services separately if they are distinct</w:t>
      </w:r>
      <w:r w:rsidRPr="003E4E6D">
        <w:rPr>
          <w:rFonts w:ascii="Times New Roman" w:hAnsi="Times New Roman" w:cs="Times New Roman"/>
          <w:rtl/>
          <w:cs/>
        </w:rPr>
        <w:t xml:space="preserve"> </w:t>
      </w:r>
      <w:r w:rsidRPr="003E4E6D">
        <w:rPr>
          <w:rFonts w:ascii="Times New Roman" w:hAnsi="Times New Roman" w:cs="Times New Roman"/>
        </w:rPr>
        <w:t>(</w:t>
      </w:r>
      <w:proofErr w:type="gramStart"/>
      <w:r w:rsidRPr="003E4E6D">
        <w:rPr>
          <w:rFonts w:ascii="Times New Roman" w:hAnsi="Times New Roman" w:cs="Times New Roman"/>
        </w:rPr>
        <w:t>i.e.</w:t>
      </w:r>
      <w:proofErr w:type="gramEnd"/>
      <w:r w:rsidRPr="003E4E6D">
        <w:rPr>
          <w:rFonts w:ascii="Times New Roman" w:hAnsi="Times New Roman" w:cs="Times New Roman"/>
        </w:rPr>
        <w:t xml:space="preserve"> if a product or service is separately identifiable from other items and a customer can benefit from it) or the multiple services are rendered in different reporting periods. The consideration</w:t>
      </w:r>
      <w:r w:rsidRPr="003E4E6D">
        <w:rPr>
          <w:rFonts w:ascii="Times New Roman" w:hAnsi="Times New Roman" w:cs="Times New Roman"/>
          <w:rtl/>
          <w:cs/>
        </w:rPr>
        <w:t xml:space="preserve"> </w:t>
      </w:r>
      <w:r w:rsidRPr="003E4E6D">
        <w:rPr>
          <w:rFonts w:ascii="Times New Roman" w:hAnsi="Times New Roman" w:cs="Times New Roman"/>
        </w:rPr>
        <w:t>received is allocated based on their relative stand-alone selling prices which are determined based on the price list at which the Company sells the products and services in separate transactions.</w:t>
      </w:r>
    </w:p>
    <w:p w14:paraId="4AF5FF09"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5A45E82A" w14:textId="77777777" w:rsidR="0054175F" w:rsidRPr="003E4E6D" w:rsidRDefault="0054175F" w:rsidP="00232A54">
      <w:pPr>
        <w:ind w:right="29"/>
        <w:jc w:val="both"/>
        <w:rPr>
          <w:rFonts w:ascii="Times New Roman" w:hAnsi="Times New Roman" w:cs="Times New Roman"/>
          <w:i/>
          <w:iCs/>
        </w:rPr>
      </w:pPr>
      <w:r w:rsidRPr="003E4E6D">
        <w:rPr>
          <w:rFonts w:ascii="Times New Roman" w:hAnsi="Times New Roman" w:cs="Times New Roman"/>
          <w:i/>
          <w:iCs/>
        </w:rPr>
        <w:t>Interest income</w:t>
      </w:r>
    </w:p>
    <w:p w14:paraId="46E882AD"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60EA0482" w14:textId="77777777" w:rsidR="0054175F" w:rsidRPr="003E4E6D" w:rsidRDefault="0054175F" w:rsidP="00232A54">
      <w:pPr>
        <w:ind w:right="29"/>
        <w:jc w:val="both"/>
        <w:rPr>
          <w:rFonts w:ascii="Times New Roman" w:hAnsi="Times New Roman" w:cs="Times New Roman"/>
        </w:rPr>
      </w:pPr>
      <w:r w:rsidRPr="003E4E6D">
        <w:rPr>
          <w:rFonts w:ascii="Times New Roman" w:hAnsi="Times New Roman" w:cs="Times New Roman"/>
        </w:rPr>
        <w:t>Interest income is recognized on a time proportion basis that reflects the effective yield on the asset.</w:t>
      </w:r>
    </w:p>
    <w:p w14:paraId="0CBBCB04"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1B681F7D"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rPr>
      </w:pPr>
      <w:r w:rsidRPr="003E4E6D">
        <w:rPr>
          <w:rFonts w:ascii="Times New Roman" w:hAnsi="Times New Roman" w:cs="Times New Roman"/>
          <w:i/>
          <w:iCs/>
        </w:rPr>
        <w:t>Other income</w:t>
      </w:r>
    </w:p>
    <w:p w14:paraId="048CB962"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25B09635"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Other income is recognized as income on an accrual basis.</w:t>
      </w:r>
    </w:p>
    <w:p w14:paraId="03043DC9" w14:textId="77777777" w:rsidR="002E0C2E" w:rsidRPr="003E4E6D" w:rsidRDefault="002E0C2E"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rPr>
      </w:pPr>
    </w:p>
    <w:p w14:paraId="24659219" w14:textId="77777777" w:rsidR="00232A54" w:rsidRPr="003E4E6D"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r w:rsidRPr="003E4E6D">
        <w:rPr>
          <w:rFonts w:ascii="Times New Roman" w:hAnsi="Times New Roman" w:cs="Times New Roman"/>
          <w:b/>
          <w:bCs/>
        </w:rPr>
        <w:br w:type="page"/>
      </w:r>
    </w:p>
    <w:p w14:paraId="63CE614F" w14:textId="59EE41F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lastRenderedPageBreak/>
        <w:t>Repair and Maintenance</w:t>
      </w:r>
    </w:p>
    <w:p w14:paraId="7F77FEEC" w14:textId="77777777"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97B91CE" w14:textId="67A29C1A"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r w:rsidRPr="003E4E6D">
        <w:rPr>
          <w:rFonts w:ascii="Times New Roman" w:hAnsi="Times New Roman" w:cs="Times New Roman"/>
        </w:rPr>
        <w:t>Expenditures on repair and maintenance are charged to expense at the expenditures are incurred. Expenditures of a capital nature are added to the related plant and equipment.</w:t>
      </w:r>
    </w:p>
    <w:p w14:paraId="644B752C" w14:textId="77777777" w:rsidR="00232A54" w:rsidRPr="003E4E6D" w:rsidRDefault="00232A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rPr>
      </w:pPr>
    </w:p>
    <w:p w14:paraId="15B41BC4" w14:textId="77777777" w:rsidR="00847E6E" w:rsidRPr="003E4E6D" w:rsidRDefault="00847E6E" w:rsidP="00232A54">
      <w:pPr>
        <w:ind w:right="29"/>
        <w:jc w:val="both"/>
        <w:rPr>
          <w:rFonts w:ascii="Times New Roman" w:hAnsi="Times New Roman" w:cs="Times New Roman"/>
          <w:b/>
        </w:rPr>
      </w:pPr>
      <w:bookmarkStart w:id="4" w:name="_Toc48736029"/>
      <w:r w:rsidRPr="003E4E6D">
        <w:rPr>
          <w:rFonts w:ascii="Times New Roman" w:hAnsi="Times New Roman" w:cs="Times New Roman"/>
          <w:b/>
        </w:rPr>
        <w:t>Leases - Since January 1, 2020</w:t>
      </w:r>
    </w:p>
    <w:p w14:paraId="3999FB01" w14:textId="77777777" w:rsidR="00847E6E" w:rsidRPr="003E4E6D" w:rsidRDefault="00847E6E" w:rsidP="00232A54">
      <w:pPr>
        <w:ind w:right="29"/>
        <w:jc w:val="both"/>
        <w:rPr>
          <w:rFonts w:ascii="Times New Roman" w:hAnsi="Times New Roman" w:cs="Times New Roman"/>
          <w:bCs/>
        </w:rPr>
      </w:pPr>
    </w:p>
    <w:p w14:paraId="633F362B" w14:textId="77777777" w:rsidR="00847E6E" w:rsidRPr="003E4E6D" w:rsidRDefault="00847E6E" w:rsidP="00232A54">
      <w:pPr>
        <w:ind w:right="29"/>
        <w:jc w:val="both"/>
        <w:rPr>
          <w:rFonts w:ascii="Times New Roman" w:hAnsi="Times New Roman" w:cs="Times New Roman"/>
          <w:bCs/>
        </w:rPr>
      </w:pPr>
      <w:r w:rsidRPr="003E4E6D">
        <w:rPr>
          <w:rFonts w:ascii="Times New Roman" w:hAnsi="Times New Roman" w:cs="Times New Roman"/>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0B0E038A" w14:textId="77777777" w:rsidR="00847E6E" w:rsidRPr="003E4E6D" w:rsidRDefault="00847E6E" w:rsidP="00232A54">
      <w:pPr>
        <w:ind w:right="29"/>
        <w:jc w:val="both"/>
        <w:rPr>
          <w:rFonts w:ascii="Times New Roman" w:hAnsi="Times New Roman" w:cs="Times New Roman"/>
          <w:bCs/>
        </w:rPr>
      </w:pPr>
    </w:p>
    <w:p w14:paraId="33AA7889" w14:textId="77777777" w:rsidR="00847E6E" w:rsidRPr="003E4E6D" w:rsidRDefault="00847E6E" w:rsidP="00232A54">
      <w:pPr>
        <w:ind w:right="29"/>
        <w:jc w:val="both"/>
        <w:rPr>
          <w:rFonts w:ascii="Times New Roman" w:hAnsi="Times New Roman" w:cs="Times New Roman"/>
          <w:bCs/>
        </w:rPr>
      </w:pPr>
      <w:r w:rsidRPr="003E4E6D">
        <w:rPr>
          <w:rFonts w:ascii="Times New Roman" w:hAnsi="Times New Roman" w:cs="Times New Roman"/>
          <w:bCs/>
        </w:rPr>
        <w:t xml:space="preserve">The Company (as a lessee) assesses the lease term for the non-cancellable period as stipulated in lease contract or the remaining period of active leases at the date of initial application (January 1, 2020) together with any period covered by an option to extend the lease if it is reasonably certain to be exercised or any periods covered by an option to terminate the lease if it is reasonably certain not to be exercised. </w:t>
      </w:r>
    </w:p>
    <w:p w14:paraId="2DDEEA79" w14:textId="77777777" w:rsidR="00847E6E" w:rsidRPr="003E4E6D" w:rsidRDefault="00847E6E" w:rsidP="00232A54">
      <w:pPr>
        <w:ind w:right="29"/>
        <w:jc w:val="both"/>
        <w:rPr>
          <w:rFonts w:ascii="Times New Roman" w:hAnsi="Times New Roman" w:cs="Times New Roman"/>
          <w:bCs/>
        </w:rPr>
      </w:pPr>
    </w:p>
    <w:p w14:paraId="5BD60177" w14:textId="77777777" w:rsidR="00847E6E" w:rsidRPr="003E4E6D" w:rsidRDefault="00847E6E" w:rsidP="00232A54">
      <w:pPr>
        <w:ind w:right="29"/>
        <w:jc w:val="both"/>
        <w:rPr>
          <w:rFonts w:ascii="Times New Roman" w:hAnsi="Times New Roman" w:cs="Times New Roman"/>
          <w:bCs/>
        </w:rPr>
      </w:pPr>
      <w:r w:rsidRPr="003E4E6D">
        <w:rPr>
          <w:rFonts w:ascii="Times New Roman" w:hAnsi="Times New Roman" w:cs="Times New Roman"/>
        </w:rPr>
        <w:t>Leases are recognized as assets (right-of-use assets) and liabilities for all leases with a term of more than 12 months, unless the underlying asset is low value.</w:t>
      </w:r>
    </w:p>
    <w:p w14:paraId="3C032672" w14:textId="77777777" w:rsidR="00847E6E" w:rsidRPr="003E4E6D" w:rsidRDefault="00847E6E" w:rsidP="00232A54">
      <w:pPr>
        <w:ind w:right="29"/>
        <w:jc w:val="both"/>
        <w:rPr>
          <w:rFonts w:ascii="Times New Roman" w:hAnsi="Times New Roman" w:cs="Times New Roman"/>
          <w:bCs/>
        </w:rPr>
      </w:pPr>
    </w:p>
    <w:p w14:paraId="5FE6B2B0" w14:textId="77777777" w:rsidR="00847E6E" w:rsidRPr="003E4E6D" w:rsidRDefault="00847E6E" w:rsidP="00232A54">
      <w:pPr>
        <w:ind w:right="29"/>
        <w:jc w:val="both"/>
        <w:rPr>
          <w:rFonts w:ascii="Times New Roman" w:hAnsi="Times New Roman" w:cs="Times New Roman"/>
          <w:b/>
        </w:rPr>
      </w:pPr>
      <w:r w:rsidRPr="003E4E6D">
        <w:rPr>
          <w:rFonts w:ascii="Times New Roman" w:hAnsi="Times New Roman" w:cs="Times New Roman"/>
          <w:bCs/>
        </w:rPr>
        <w:t>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profit or loss on a straight-line basis over the lease term.</w:t>
      </w:r>
    </w:p>
    <w:p w14:paraId="3061EA85" w14:textId="77777777" w:rsidR="00847E6E" w:rsidRPr="003E4E6D" w:rsidRDefault="00847E6E" w:rsidP="00232A54">
      <w:pPr>
        <w:tabs>
          <w:tab w:val="left" w:pos="540"/>
        </w:tabs>
        <w:jc w:val="both"/>
        <w:rPr>
          <w:rFonts w:ascii="Times New Roman" w:hAnsi="Times New Roman" w:cs="Times New Roman"/>
        </w:rPr>
      </w:pPr>
    </w:p>
    <w:p w14:paraId="376ECF54" w14:textId="77777777" w:rsidR="00847E6E" w:rsidRPr="003E4E6D" w:rsidRDefault="00847E6E" w:rsidP="00232A54">
      <w:pPr>
        <w:ind w:right="29"/>
        <w:jc w:val="both"/>
        <w:rPr>
          <w:rFonts w:ascii="Times New Roman" w:hAnsi="Times New Roman" w:cs="Times New Roman"/>
          <w:bCs/>
          <w:i/>
          <w:iCs/>
        </w:rPr>
      </w:pPr>
      <w:r w:rsidRPr="003E4E6D">
        <w:rPr>
          <w:rFonts w:ascii="Times New Roman" w:hAnsi="Times New Roman" w:cs="Times New Roman"/>
          <w:bCs/>
          <w:i/>
          <w:iCs/>
        </w:rPr>
        <w:t>Lease Liabilities</w:t>
      </w:r>
    </w:p>
    <w:p w14:paraId="31148948" w14:textId="77777777" w:rsidR="00847E6E" w:rsidRPr="003E4E6D" w:rsidRDefault="00847E6E" w:rsidP="00232A54">
      <w:pPr>
        <w:ind w:right="29"/>
        <w:jc w:val="both"/>
        <w:rPr>
          <w:rFonts w:ascii="Times New Roman" w:hAnsi="Times New Roman" w:cs="Times New Roman"/>
          <w:b/>
        </w:rPr>
      </w:pPr>
    </w:p>
    <w:p w14:paraId="7BE358BC" w14:textId="77777777" w:rsidR="00847E6E" w:rsidRPr="003E4E6D" w:rsidRDefault="00847E6E" w:rsidP="00232A54">
      <w:pPr>
        <w:ind w:right="29"/>
        <w:jc w:val="both"/>
        <w:rPr>
          <w:rFonts w:ascii="Times New Roman" w:hAnsi="Times New Roman" w:cs="Times New Roman"/>
          <w:bCs/>
        </w:rPr>
      </w:pPr>
      <w:r w:rsidRPr="003E4E6D">
        <w:rPr>
          <w:rFonts w:ascii="Times New Roman" w:hAnsi="Times New Roman" w:cs="Times New Roman"/>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5BD00C5F" w14:textId="77777777" w:rsidR="00847E6E" w:rsidRPr="003E4E6D" w:rsidRDefault="00847E6E" w:rsidP="00232A54">
      <w:pPr>
        <w:ind w:right="29"/>
        <w:jc w:val="both"/>
        <w:rPr>
          <w:rFonts w:ascii="Times New Roman" w:hAnsi="Times New Roman" w:cs="Times New Roman"/>
          <w:bCs/>
        </w:rPr>
      </w:pPr>
    </w:p>
    <w:p w14:paraId="57777DE3" w14:textId="77777777" w:rsidR="00847E6E" w:rsidRPr="003E4E6D" w:rsidRDefault="00847E6E" w:rsidP="00232A54">
      <w:pPr>
        <w:ind w:right="29"/>
        <w:jc w:val="both"/>
        <w:rPr>
          <w:rFonts w:ascii="Times New Roman" w:hAnsi="Times New Roman" w:cs="Times New Roman"/>
          <w:bCs/>
        </w:rPr>
      </w:pPr>
      <w:r w:rsidRPr="003E4E6D">
        <w:rPr>
          <w:rFonts w:ascii="Times New Roman" w:hAnsi="Times New Roman" w:cs="Times New Roman"/>
          <w:bCs/>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3E4E6D">
        <w:rPr>
          <w:rFonts w:ascii="Times New Roman" w:hAnsi="Times New Roman" w:cs="Times New Roman"/>
          <w:bCs/>
        </w:rPr>
        <w:t>are</w:t>
      </w:r>
      <w:proofErr w:type="gramEnd"/>
      <w:r w:rsidRPr="003E4E6D">
        <w:rPr>
          <w:rFonts w:ascii="Times New Roman" w:hAnsi="Times New Roman" w:cs="Times New Roman"/>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1E256474" w14:textId="77777777" w:rsidR="00847E6E" w:rsidRPr="003E4E6D" w:rsidRDefault="00847E6E" w:rsidP="00232A54">
      <w:pPr>
        <w:tabs>
          <w:tab w:val="left" w:pos="540"/>
        </w:tabs>
        <w:jc w:val="both"/>
        <w:rPr>
          <w:rFonts w:ascii="Times New Roman" w:hAnsi="Times New Roman" w:cs="Times New Roman"/>
          <w:b/>
        </w:rPr>
      </w:pPr>
    </w:p>
    <w:p w14:paraId="1B8B7AB4" w14:textId="77777777" w:rsidR="00847E6E" w:rsidRPr="003E4E6D" w:rsidRDefault="00847E6E" w:rsidP="00232A54">
      <w:pPr>
        <w:ind w:right="29"/>
        <w:jc w:val="both"/>
        <w:rPr>
          <w:rFonts w:ascii="Times New Roman" w:hAnsi="Times New Roman" w:cs="Times New Roman"/>
          <w:b/>
        </w:rPr>
      </w:pPr>
      <w:r w:rsidRPr="003E4E6D">
        <w:rPr>
          <w:rFonts w:ascii="Times New Roman" w:hAnsi="Times New Roman" w:cs="Times New Roman"/>
          <w:b/>
        </w:rPr>
        <w:t>Leases - Before January 1, 2020</w:t>
      </w:r>
    </w:p>
    <w:p w14:paraId="50EF0695" w14:textId="77777777" w:rsidR="00847E6E" w:rsidRPr="003E4E6D" w:rsidRDefault="00847E6E" w:rsidP="00232A54">
      <w:pPr>
        <w:tabs>
          <w:tab w:val="left" w:pos="540"/>
        </w:tabs>
        <w:jc w:val="both"/>
        <w:rPr>
          <w:rFonts w:ascii="Times New Roman" w:hAnsi="Times New Roman" w:cs="Times New Roman"/>
          <w:b/>
        </w:rPr>
      </w:pPr>
    </w:p>
    <w:p w14:paraId="7CDC6EFF" w14:textId="77777777" w:rsidR="00847E6E" w:rsidRPr="003E4E6D" w:rsidRDefault="00847E6E" w:rsidP="00232A54">
      <w:pPr>
        <w:tabs>
          <w:tab w:val="left" w:pos="540"/>
        </w:tabs>
        <w:jc w:val="both"/>
        <w:rPr>
          <w:rFonts w:ascii="Times New Roman" w:hAnsi="Times New Roman" w:cs="Times New Roman"/>
          <w:bCs/>
          <w:i/>
          <w:iCs/>
        </w:rPr>
      </w:pPr>
      <w:r w:rsidRPr="003E4E6D">
        <w:rPr>
          <w:rFonts w:ascii="Times New Roman" w:hAnsi="Times New Roman" w:cs="Times New Roman"/>
          <w:bCs/>
          <w:i/>
          <w:iCs/>
        </w:rPr>
        <w:t>Finance Lease</w:t>
      </w:r>
    </w:p>
    <w:p w14:paraId="2F9B29EB" w14:textId="77777777" w:rsidR="00847E6E" w:rsidRPr="003E4E6D" w:rsidRDefault="00847E6E" w:rsidP="00232A54">
      <w:pPr>
        <w:jc w:val="both"/>
        <w:rPr>
          <w:rFonts w:ascii="Times New Roman" w:hAnsi="Times New Roman" w:cs="Times New Roman"/>
        </w:rPr>
      </w:pPr>
    </w:p>
    <w:p w14:paraId="6EA3EAD2" w14:textId="67354557" w:rsidR="00847E6E" w:rsidRPr="003E4E6D" w:rsidRDefault="00847E6E" w:rsidP="00232A54">
      <w:pPr>
        <w:jc w:val="both"/>
        <w:rPr>
          <w:rFonts w:ascii="Times New Roman" w:hAnsi="Times New Roman" w:cs="Times New Roman"/>
        </w:rPr>
      </w:pPr>
      <w:r w:rsidRPr="003E4E6D">
        <w:rPr>
          <w:rFonts w:ascii="Times New Roman" w:hAnsi="Times New Roman" w:cs="Times New Roman"/>
        </w:rPr>
        <w:t>Leases in terms of which the Company substantially assumes all the risk and rewards of ownership are classified as finance leases.  Assets acquired by way of finance leases are capitalized at the lower of its fair value and the present value of the minimum lease payments at the inception of the lease, less accumulated depreciation and impairment losses</w:t>
      </w:r>
      <w:r w:rsidR="00AB3591">
        <w:rPr>
          <w:rFonts w:ascii="Times New Roman" w:hAnsi="Times New Roman" w:cs="Times New Roman"/>
        </w:rPr>
        <w:t xml:space="preserve"> (if any)</w:t>
      </w:r>
      <w:r w:rsidRPr="003E4E6D">
        <w:rPr>
          <w:rFonts w:ascii="Times New Roman" w:hAnsi="Times New Roman" w:cs="Times New Roman"/>
        </w:rPr>
        <w:t xml:space="preserve">. Lease payments are apportioned between the finance charges and reduction of the lease liability so as to achieve a constant rate of interest on the remaining balance of the liability.  Finance charges are charged directly to profit or loss. </w:t>
      </w:r>
    </w:p>
    <w:p w14:paraId="21745AF3" w14:textId="77777777" w:rsidR="00847E6E" w:rsidRPr="003E4E6D" w:rsidRDefault="00847E6E" w:rsidP="00232A54">
      <w:pPr>
        <w:rPr>
          <w:rFonts w:ascii="Times New Roman" w:hAnsi="Times New Roman" w:cs="Times New Roman"/>
          <w:b/>
        </w:rPr>
      </w:pPr>
    </w:p>
    <w:p w14:paraId="07D1DC0C" w14:textId="77777777" w:rsidR="00847E6E" w:rsidRPr="003E4E6D" w:rsidRDefault="00847E6E" w:rsidP="00232A54">
      <w:pPr>
        <w:keepNext/>
        <w:tabs>
          <w:tab w:val="left" w:pos="540"/>
        </w:tabs>
        <w:rPr>
          <w:rFonts w:ascii="Times New Roman" w:hAnsi="Times New Roman" w:cs="Times New Roman"/>
          <w:bCs/>
          <w:i/>
          <w:iCs/>
        </w:rPr>
      </w:pPr>
      <w:r w:rsidRPr="003E4E6D">
        <w:rPr>
          <w:rFonts w:ascii="Times New Roman" w:hAnsi="Times New Roman" w:cs="Times New Roman"/>
          <w:bCs/>
          <w:i/>
          <w:iCs/>
        </w:rPr>
        <w:t>Operating Lease</w:t>
      </w:r>
    </w:p>
    <w:p w14:paraId="18F35B94" w14:textId="77777777" w:rsidR="00847E6E" w:rsidRPr="003E4E6D" w:rsidRDefault="00847E6E" w:rsidP="00232A54">
      <w:pPr>
        <w:tabs>
          <w:tab w:val="left" w:pos="540"/>
        </w:tabs>
        <w:jc w:val="both"/>
        <w:rPr>
          <w:rFonts w:ascii="Times New Roman" w:hAnsi="Times New Roman" w:cs="Times New Roman"/>
        </w:rPr>
      </w:pPr>
    </w:p>
    <w:p w14:paraId="4B0CFE7A" w14:textId="77777777" w:rsidR="00847E6E" w:rsidRPr="003E4E6D" w:rsidRDefault="00847E6E" w:rsidP="00232A54">
      <w:pPr>
        <w:tabs>
          <w:tab w:val="left" w:pos="540"/>
        </w:tabs>
        <w:jc w:val="both"/>
        <w:rPr>
          <w:rFonts w:ascii="Times New Roman" w:hAnsi="Times New Roman" w:cs="Times New Roman"/>
        </w:rPr>
      </w:pPr>
      <w:r w:rsidRPr="003E4E6D">
        <w:rPr>
          <w:rFonts w:ascii="Times New Roman" w:hAnsi="Times New Roman" w:cs="Times New Roman"/>
        </w:rPr>
        <w:t xml:space="preserve">Leases of assets under which all the risks and rewards of ownership are effectively retained by the lessor are classified as operating leases. Lease payments under an operating lease are recognized as an expense in profit or loss on a straight-line basis over the lease term. </w:t>
      </w:r>
    </w:p>
    <w:p w14:paraId="50F52DF7" w14:textId="77777777" w:rsidR="00847E6E" w:rsidRPr="003E4E6D" w:rsidRDefault="00847E6E" w:rsidP="00232A54">
      <w:pPr>
        <w:ind w:right="29"/>
        <w:jc w:val="both"/>
        <w:rPr>
          <w:rFonts w:ascii="Times New Roman" w:hAnsi="Times New Roman" w:cs="Times New Roman"/>
          <w:b/>
        </w:rPr>
      </w:pPr>
    </w:p>
    <w:bookmarkEnd w:id="4"/>
    <w:p w14:paraId="06D9F4F9" w14:textId="77777777" w:rsidR="00056B54" w:rsidRPr="003E4E6D" w:rsidRDefault="00056B54"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r w:rsidRPr="003E4E6D">
        <w:rPr>
          <w:rFonts w:ascii="Times New Roman" w:hAnsi="Times New Roman" w:cs="Times New Roman"/>
          <w:b/>
        </w:rPr>
        <w:br w:type="page"/>
      </w:r>
    </w:p>
    <w:p w14:paraId="3E2E6D2E" w14:textId="7105CEC3" w:rsidR="0054175F" w:rsidRPr="003E4E6D" w:rsidRDefault="0054175F" w:rsidP="00232A54">
      <w:pPr>
        <w:ind w:right="29"/>
        <w:jc w:val="both"/>
        <w:rPr>
          <w:rFonts w:ascii="Times New Roman" w:hAnsi="Times New Roman" w:cs="Times New Roman"/>
          <w:b/>
        </w:rPr>
      </w:pPr>
      <w:r w:rsidRPr="003E4E6D">
        <w:rPr>
          <w:rFonts w:ascii="Times New Roman" w:hAnsi="Times New Roman" w:cs="Times New Roman"/>
          <w:b/>
        </w:rPr>
        <w:lastRenderedPageBreak/>
        <w:t>Finance Costs</w:t>
      </w:r>
    </w:p>
    <w:p w14:paraId="161F5096" w14:textId="77777777" w:rsidR="0054175F" w:rsidRPr="003E4E6D" w:rsidRDefault="0054175F" w:rsidP="00232A54">
      <w:pPr>
        <w:ind w:right="29"/>
        <w:jc w:val="both"/>
        <w:rPr>
          <w:rFonts w:ascii="Times New Roman" w:hAnsi="Times New Roman" w:cs="Times New Roman"/>
          <w:b/>
        </w:rPr>
      </w:pPr>
    </w:p>
    <w:p w14:paraId="4A6350ED" w14:textId="0F6E840A" w:rsidR="0054175F" w:rsidRPr="003E4E6D" w:rsidRDefault="0054175F" w:rsidP="00232A54">
      <w:pPr>
        <w:jc w:val="both"/>
        <w:rPr>
          <w:rFonts w:ascii="Times New Roman" w:hAnsi="Times New Roman" w:cs="Times New Roman"/>
        </w:rPr>
      </w:pPr>
      <w:r w:rsidRPr="003E4E6D">
        <w:rPr>
          <w:rFonts w:ascii="Times New Roman" w:hAnsi="Times New Roman" w:cs="Times New Roman"/>
        </w:rPr>
        <w:t xml:space="preserve">Interest expense and similar costs are charged to </w:t>
      </w:r>
      <w:r w:rsidR="00232A54" w:rsidRPr="003E4E6D">
        <w:rPr>
          <w:rFonts w:ascii="Times New Roman" w:hAnsi="Times New Roman" w:cs="Times New Roman"/>
        </w:rPr>
        <w:t>profit or loss</w:t>
      </w:r>
      <w:r w:rsidRPr="003E4E6D">
        <w:rPr>
          <w:rFonts w:ascii="Times New Roman" w:hAnsi="Times New Roman" w:cs="Times New Roman"/>
        </w:rPr>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finance lease payments is recognized in </w:t>
      </w:r>
      <w:r w:rsidR="00847E6E" w:rsidRPr="003E4E6D">
        <w:rPr>
          <w:rFonts w:ascii="Times New Roman" w:hAnsi="Times New Roman" w:cs="Times New Roman"/>
        </w:rPr>
        <w:t>profit or loss</w:t>
      </w:r>
      <w:r w:rsidRPr="003E4E6D">
        <w:rPr>
          <w:rFonts w:ascii="Times New Roman" w:hAnsi="Times New Roman" w:cs="Times New Roman"/>
        </w:rPr>
        <w:t xml:space="preserve"> using the effective interest rate method.</w:t>
      </w:r>
    </w:p>
    <w:p w14:paraId="1566557D" w14:textId="11EA5EBA" w:rsidR="00847E6E" w:rsidRPr="003E4E6D" w:rsidRDefault="00847E6E" w:rsidP="00232A54">
      <w:pPr>
        <w:ind w:right="29"/>
        <w:jc w:val="both"/>
        <w:rPr>
          <w:rFonts w:ascii="Times New Roman" w:hAnsi="Times New Roman" w:cs="Times New Roman"/>
          <w:b/>
        </w:rPr>
      </w:pPr>
    </w:p>
    <w:p w14:paraId="379AC375" w14:textId="77777777" w:rsidR="00847E6E" w:rsidRPr="003E4E6D" w:rsidRDefault="00847E6E" w:rsidP="00232A54">
      <w:pPr>
        <w:ind w:right="29"/>
        <w:jc w:val="both"/>
        <w:rPr>
          <w:rFonts w:ascii="Times New Roman" w:hAnsi="Times New Roman" w:cs="Times New Roman"/>
          <w:b/>
        </w:rPr>
      </w:pPr>
      <w:r w:rsidRPr="003E4E6D">
        <w:rPr>
          <w:rFonts w:ascii="Times New Roman" w:hAnsi="Times New Roman" w:cs="Times New Roman"/>
          <w:b/>
        </w:rPr>
        <w:t>Foreign Currency Transactions</w:t>
      </w:r>
    </w:p>
    <w:p w14:paraId="7B6F86DF" w14:textId="77777777" w:rsidR="00847E6E" w:rsidRPr="003E4E6D" w:rsidRDefault="00847E6E" w:rsidP="00232A54">
      <w:pPr>
        <w:ind w:right="29"/>
        <w:jc w:val="both"/>
        <w:rPr>
          <w:rFonts w:ascii="Times New Roman" w:hAnsi="Times New Roman" w:cs="Times New Roman"/>
          <w:b/>
        </w:rPr>
      </w:pPr>
    </w:p>
    <w:p w14:paraId="513D8686" w14:textId="520F4326" w:rsidR="0054175F" w:rsidRPr="003E4E6D" w:rsidRDefault="0054175F" w:rsidP="00232A54">
      <w:pPr>
        <w:tabs>
          <w:tab w:val="left" w:pos="540"/>
        </w:tabs>
        <w:jc w:val="both"/>
        <w:rPr>
          <w:rFonts w:ascii="Times New Roman" w:hAnsi="Times New Roman" w:cs="Times New Roman"/>
        </w:rPr>
      </w:pPr>
      <w:r w:rsidRPr="003E4E6D">
        <w:rPr>
          <w:rFonts w:ascii="Times New Roman" w:hAnsi="Times New Roman" w:cs="Times New Roman"/>
        </w:rPr>
        <w:t xml:space="preserve">Foreign currency transactions throughout the year are recorded in the accounts at the rates prevailing at the dates of transactions.  Monetary assets and liabilities denominated in foreign currencies at </w:t>
      </w:r>
      <w:r w:rsidR="001857F1" w:rsidRPr="001857F1">
        <w:rPr>
          <w:rFonts w:ascii="Times New Roman" w:hAnsi="Times New Roman" w:cs="Times New Roman"/>
        </w:rPr>
        <w:t xml:space="preserve">the statement of financial position date </w:t>
      </w:r>
      <w:r w:rsidRPr="003E4E6D">
        <w:rPr>
          <w:rFonts w:ascii="Times New Roman" w:hAnsi="Times New Roman" w:cs="Times New Roman"/>
        </w:rPr>
        <w:t xml:space="preserve">are translated into Baht at the prevailing rates at that date. Gains or losses from translations are credited or charged to </w:t>
      </w:r>
      <w:r w:rsidR="00847E6E" w:rsidRPr="003E4E6D">
        <w:rPr>
          <w:rFonts w:ascii="Times New Roman" w:hAnsi="Times New Roman" w:cs="Times New Roman"/>
        </w:rPr>
        <w:t>profit or loss</w:t>
      </w:r>
      <w:r w:rsidRPr="003E4E6D">
        <w:rPr>
          <w:rFonts w:ascii="Times New Roman" w:hAnsi="Times New Roman" w:cs="Times New Roman"/>
        </w:rPr>
        <w:t xml:space="preserve">. </w:t>
      </w:r>
    </w:p>
    <w:p w14:paraId="405E92EE" w14:textId="77777777" w:rsidR="0054175F" w:rsidRPr="003E4E6D" w:rsidRDefault="0054175F" w:rsidP="00232A54">
      <w:pPr>
        <w:ind w:right="29"/>
        <w:jc w:val="both"/>
        <w:rPr>
          <w:rFonts w:ascii="Times New Roman" w:hAnsi="Times New Roman" w:cs="Times New Roman"/>
          <w:b/>
        </w:rPr>
      </w:pPr>
    </w:p>
    <w:p w14:paraId="07377C8C" w14:textId="77777777" w:rsidR="0054175F" w:rsidRPr="003E4E6D" w:rsidRDefault="0054175F" w:rsidP="00232A54">
      <w:pPr>
        <w:ind w:right="29"/>
        <w:jc w:val="both"/>
        <w:rPr>
          <w:rFonts w:ascii="Times New Roman" w:hAnsi="Times New Roman" w:cs="Times New Roman"/>
          <w:b/>
        </w:rPr>
      </w:pPr>
      <w:r w:rsidRPr="003E4E6D">
        <w:rPr>
          <w:rFonts w:ascii="Times New Roman" w:hAnsi="Times New Roman" w:cs="Times New Roman"/>
          <w:b/>
        </w:rPr>
        <w:t>Income Tax</w:t>
      </w:r>
    </w:p>
    <w:p w14:paraId="76B1B04B" w14:textId="77777777" w:rsidR="0054175F" w:rsidRPr="003E4E6D" w:rsidRDefault="0054175F" w:rsidP="00232A54">
      <w:pPr>
        <w:ind w:right="29"/>
        <w:jc w:val="both"/>
        <w:rPr>
          <w:rFonts w:ascii="Times New Roman" w:hAnsi="Times New Roman" w:cs="Times New Roman"/>
          <w:b/>
        </w:rPr>
      </w:pPr>
    </w:p>
    <w:p w14:paraId="19C5183F" w14:textId="62644181" w:rsidR="0054175F" w:rsidRPr="003E4E6D" w:rsidRDefault="0054175F" w:rsidP="00232A54">
      <w:pPr>
        <w:tabs>
          <w:tab w:val="left" w:pos="540"/>
        </w:tabs>
        <w:jc w:val="both"/>
        <w:rPr>
          <w:rFonts w:ascii="Times New Roman" w:hAnsi="Times New Roman" w:cs="Times New Roman"/>
        </w:rPr>
      </w:pPr>
      <w:r w:rsidRPr="003E4E6D">
        <w:rPr>
          <w:rFonts w:ascii="Times New Roman" w:hAnsi="Times New Roman" w:cs="Times New Roman"/>
        </w:rPr>
        <w:t xml:space="preserve">The income tax charge is based on profit for the year and considers deferred taxation. Deferred income taxes reflect the net tax effects of temporary differences between the tax basis of an asset or liability and </w:t>
      </w:r>
      <w:proofErr w:type="gramStart"/>
      <w:r w:rsidRPr="003E4E6D">
        <w:rPr>
          <w:rFonts w:ascii="Times New Roman" w:hAnsi="Times New Roman" w:cs="Times New Roman"/>
        </w:rPr>
        <w:t>its</w:t>
      </w:r>
      <w:proofErr w:type="gramEnd"/>
      <w:r w:rsidRPr="003E4E6D">
        <w:rPr>
          <w:rFonts w:ascii="Times New Roman" w:hAnsi="Times New Roman" w:cs="Times New Roman"/>
        </w:rPr>
        <w:t xml:space="preserve">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7853BB" w:rsidRPr="003E4E6D">
        <w:rPr>
          <w:rFonts w:ascii="Times New Roman" w:hAnsi="Times New Roman" w:cs="Times New Roman"/>
        </w:rPr>
        <w:t>s</w:t>
      </w:r>
      <w:r w:rsidRPr="003E4E6D">
        <w:rPr>
          <w:rFonts w:ascii="Times New Roman" w:hAnsi="Times New Roman" w:cs="Times New Roman"/>
        </w:rPr>
        <w:t>, at the statement of financial position date, to recover or settle the carrying amount of their assets and liabilities.</w:t>
      </w:r>
    </w:p>
    <w:p w14:paraId="1754B57D" w14:textId="27C33BF3" w:rsidR="008E7692" w:rsidRPr="003E4E6D" w:rsidRDefault="008E7692" w:rsidP="00232A54">
      <w:pPr>
        <w:tabs>
          <w:tab w:val="left" w:pos="540"/>
        </w:tabs>
        <w:jc w:val="both"/>
        <w:rPr>
          <w:rFonts w:ascii="Times New Roman" w:hAnsi="Times New Roman" w:cs="Times New Roman"/>
        </w:rPr>
      </w:pPr>
    </w:p>
    <w:p w14:paraId="6429141B" w14:textId="77777777" w:rsidR="0054175F" w:rsidRPr="003E4E6D" w:rsidRDefault="0054175F" w:rsidP="00232A54">
      <w:pPr>
        <w:jc w:val="both"/>
        <w:rPr>
          <w:rFonts w:ascii="Times New Roman" w:hAnsi="Times New Roman" w:cs="Times New Roman"/>
        </w:rPr>
      </w:pPr>
      <w:r w:rsidRPr="003E4E6D">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6F54D77" w14:textId="77777777" w:rsidR="0054175F" w:rsidRPr="003E4E6D" w:rsidRDefault="0054175F" w:rsidP="00232A54">
      <w:pPr>
        <w:jc w:val="both"/>
        <w:rPr>
          <w:rFonts w:ascii="Times New Roman" w:hAnsi="Times New Roman" w:cs="Times New Roman"/>
        </w:rPr>
      </w:pPr>
    </w:p>
    <w:p w14:paraId="5BA99928" w14:textId="77777777" w:rsidR="0054175F" w:rsidRPr="003E4E6D" w:rsidRDefault="0054175F" w:rsidP="00232A54">
      <w:pPr>
        <w:tabs>
          <w:tab w:val="left" w:pos="540"/>
        </w:tabs>
        <w:jc w:val="both"/>
        <w:rPr>
          <w:rFonts w:ascii="Times New Roman" w:hAnsi="Times New Roman" w:cs="Times New Roman"/>
        </w:rPr>
      </w:pPr>
      <w:r w:rsidRPr="003E4E6D">
        <w:rPr>
          <w:rFonts w:ascii="Times New Roman" w:hAnsi="Times New Roman" w:cs="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57F725D4" w14:textId="77777777" w:rsidR="002E0C2E" w:rsidRPr="003E4E6D" w:rsidRDefault="002E0C2E" w:rsidP="00232A54">
      <w:pPr>
        <w:ind w:right="29"/>
        <w:jc w:val="both"/>
        <w:rPr>
          <w:rFonts w:ascii="Times New Roman" w:hAnsi="Times New Roman" w:cs="Times New Roman"/>
          <w:b/>
        </w:rPr>
      </w:pPr>
    </w:p>
    <w:p w14:paraId="15D07CC4" w14:textId="4AAC8856" w:rsidR="0054175F" w:rsidRPr="003E4E6D" w:rsidRDefault="0054175F" w:rsidP="00232A54">
      <w:pPr>
        <w:ind w:right="29"/>
        <w:jc w:val="both"/>
        <w:rPr>
          <w:rFonts w:ascii="Times New Roman" w:hAnsi="Times New Roman" w:cs="Times New Roman"/>
          <w:b/>
        </w:rPr>
      </w:pPr>
      <w:r w:rsidRPr="003E4E6D">
        <w:rPr>
          <w:rFonts w:ascii="Times New Roman" w:hAnsi="Times New Roman" w:cs="Times New Roman"/>
          <w:b/>
        </w:rPr>
        <w:t xml:space="preserve">Basic Earnings per Share </w:t>
      </w:r>
    </w:p>
    <w:p w14:paraId="7A4F3B99" w14:textId="77777777" w:rsidR="0054175F" w:rsidRPr="003E4E6D" w:rsidRDefault="0054175F" w:rsidP="00232A54">
      <w:pPr>
        <w:ind w:right="29"/>
        <w:jc w:val="both"/>
        <w:rPr>
          <w:rFonts w:ascii="Times New Roman" w:hAnsi="Times New Roman" w:cs="Times New Roman"/>
          <w:b/>
        </w:rPr>
      </w:pPr>
    </w:p>
    <w:p w14:paraId="4CAE58F6" w14:textId="00A98B7D" w:rsidR="0054175F" w:rsidRPr="003E4E6D" w:rsidRDefault="0054175F" w:rsidP="00232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Basic earnings per share is determined by dividing the profit for the year by the weighted average number of shares outstanding during the year.</w:t>
      </w:r>
    </w:p>
    <w:p w14:paraId="0358F682" w14:textId="06F58045" w:rsidR="00056B54" w:rsidRPr="003E4E6D" w:rsidRDefault="00056B54" w:rsidP="00232A54">
      <w:pPr>
        <w:ind w:right="29"/>
        <w:jc w:val="both"/>
        <w:rPr>
          <w:rFonts w:ascii="Times New Roman" w:hAnsi="Times New Roman" w:cs="Times New Roman"/>
          <w:b/>
        </w:rPr>
      </w:pPr>
    </w:p>
    <w:p w14:paraId="13DD4E84" w14:textId="77777777" w:rsidR="00056B54" w:rsidRPr="003E4E6D" w:rsidRDefault="00056B54" w:rsidP="00232A54">
      <w:pPr>
        <w:ind w:right="29"/>
        <w:jc w:val="both"/>
        <w:rPr>
          <w:rFonts w:ascii="Times New Roman" w:hAnsi="Times New Roman" w:cs="Times New Roman"/>
          <w:b/>
        </w:rPr>
      </w:pPr>
      <w:r w:rsidRPr="003E4E6D">
        <w:rPr>
          <w:rFonts w:ascii="Times New Roman" w:hAnsi="Times New Roman" w:cs="Times New Roman"/>
          <w:b/>
        </w:rPr>
        <w:t>Segment Reporting</w:t>
      </w:r>
    </w:p>
    <w:p w14:paraId="2C19DF0C" w14:textId="77777777" w:rsidR="00056B54" w:rsidRPr="003E4E6D" w:rsidRDefault="00056B54" w:rsidP="00232A54">
      <w:pPr>
        <w:ind w:right="29"/>
        <w:jc w:val="both"/>
        <w:rPr>
          <w:rFonts w:ascii="Times New Roman" w:hAnsi="Times New Roman" w:cs="Times New Roman"/>
        </w:rPr>
      </w:pPr>
    </w:p>
    <w:p w14:paraId="778EAB20" w14:textId="0492761E" w:rsidR="00056B54" w:rsidRPr="003E4E6D" w:rsidRDefault="00056B54" w:rsidP="00232A54">
      <w:pPr>
        <w:tabs>
          <w:tab w:val="left" w:pos="1080"/>
        </w:tabs>
        <w:jc w:val="thaiDistribute"/>
        <w:rPr>
          <w:rFonts w:ascii="Times New Roman" w:hAnsi="Times New Roman" w:cs="Times New Roman"/>
        </w:rPr>
      </w:pPr>
      <w:r w:rsidRPr="003E4E6D">
        <w:rPr>
          <w:rFonts w:ascii="Times New Roman" w:hAnsi="Times New Roman" w:cs="Times New Roman"/>
        </w:rPr>
        <w:t>Segment results that are reported to the Company’s CEO (the chief operating decision maker) include items directly attributable to a segment as well as those</w:t>
      </w:r>
      <w:r w:rsidR="007853BB" w:rsidRPr="003E4E6D">
        <w:rPr>
          <w:rFonts w:ascii="Times New Roman" w:hAnsi="Times New Roman" w:cs="Times New Roman"/>
        </w:rPr>
        <w:t xml:space="preserve"> </w:t>
      </w:r>
      <w:r w:rsidRPr="003E4E6D">
        <w:rPr>
          <w:rFonts w:ascii="Times New Roman" w:hAnsi="Times New Roman" w:cs="Times New Roman"/>
        </w:rPr>
        <w:t>can be allocated on a reasonable basis.</w:t>
      </w:r>
    </w:p>
    <w:p w14:paraId="13468808" w14:textId="77777777" w:rsidR="00056B54" w:rsidRPr="003E4E6D" w:rsidRDefault="00056B54"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79D810B4" w14:textId="77777777" w:rsidR="00056B54" w:rsidRPr="003E4E6D" w:rsidRDefault="0005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E4E6D">
        <w:rPr>
          <w:rFonts w:ascii="Times New Roman" w:hAnsi="Times New Roman" w:cs="Times New Roman"/>
          <w:b/>
          <w:bCs/>
        </w:rPr>
        <w:br w:type="page"/>
      </w:r>
    </w:p>
    <w:p w14:paraId="2A76776E" w14:textId="4D20AEA0" w:rsidR="00056B54" w:rsidRPr="003E4E6D" w:rsidRDefault="00056B54" w:rsidP="00056B54">
      <w:pPr>
        <w:ind w:right="-25"/>
        <w:jc w:val="both"/>
        <w:rPr>
          <w:rFonts w:ascii="Times New Roman" w:hAnsi="Times New Roman" w:cs="Times New Roman"/>
          <w:b/>
          <w:bCs/>
        </w:rPr>
      </w:pPr>
      <w:r w:rsidRPr="003E4E6D">
        <w:rPr>
          <w:rFonts w:ascii="Times New Roman" w:hAnsi="Times New Roman" w:cs="Times New Roman"/>
          <w:b/>
          <w:bCs/>
        </w:rPr>
        <w:lastRenderedPageBreak/>
        <w:t xml:space="preserve">Financial Instruments  </w:t>
      </w:r>
    </w:p>
    <w:p w14:paraId="1DD08650" w14:textId="77777777" w:rsidR="00056B54" w:rsidRPr="003E4E6D" w:rsidRDefault="00056B54" w:rsidP="00056B54">
      <w:pPr>
        <w:ind w:right="-25"/>
        <w:jc w:val="both"/>
        <w:rPr>
          <w:rFonts w:ascii="Times New Roman" w:hAnsi="Times New Roman" w:cs="Times New Roman"/>
          <w:i/>
          <w:iCs/>
          <w:u w:val="single"/>
        </w:rPr>
      </w:pPr>
    </w:p>
    <w:p w14:paraId="63BD6C40" w14:textId="77777777"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 xml:space="preserve">Since January 1, 2020, 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4EEAE23" w14:textId="77777777" w:rsidR="00056B54" w:rsidRPr="003E4E6D" w:rsidRDefault="00056B54" w:rsidP="00056B54">
      <w:pPr>
        <w:ind w:right="-25"/>
        <w:jc w:val="both"/>
        <w:rPr>
          <w:rFonts w:ascii="Times New Roman" w:hAnsi="Times New Roman" w:cs="Times New Roman"/>
        </w:rPr>
      </w:pPr>
    </w:p>
    <w:p w14:paraId="039B5B39" w14:textId="77777777" w:rsidR="00056B54" w:rsidRPr="003E4E6D" w:rsidRDefault="00056B54" w:rsidP="00056B5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3E4E6D">
        <w:rPr>
          <w:rFonts w:ascii="Times New Roman" w:hAnsi="Times New Roman" w:cs="Times New Roman"/>
          <w:b/>
          <w:bCs/>
          <w:i/>
          <w:iCs/>
          <w:szCs w:val="18"/>
        </w:rPr>
        <w:t>Classification and measurement of financial assets</w:t>
      </w:r>
    </w:p>
    <w:p w14:paraId="7A073966" w14:textId="77777777" w:rsidR="00056B54" w:rsidRPr="003E4E6D" w:rsidRDefault="00056B54" w:rsidP="00056B54">
      <w:pPr>
        <w:ind w:right="-25"/>
        <w:jc w:val="both"/>
        <w:rPr>
          <w:rFonts w:ascii="Times New Roman" w:hAnsi="Times New Roman" w:cs="Times New Roman"/>
          <w:b/>
          <w:bCs/>
          <w:i/>
          <w:iCs/>
        </w:rPr>
      </w:pPr>
    </w:p>
    <w:p w14:paraId="0231F7E4" w14:textId="32E45A31"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 xml:space="preserve">Financial assets are classified, at initial recognition, as </w:t>
      </w:r>
      <w:r w:rsidR="007853BB" w:rsidRPr="003E4E6D">
        <w:rPr>
          <w:rFonts w:ascii="Times New Roman" w:hAnsi="Times New Roman" w:cs="Times New Roman"/>
        </w:rPr>
        <w:t xml:space="preserve">financial assets </w:t>
      </w:r>
      <w:r w:rsidRPr="003E4E6D">
        <w:rPr>
          <w:rFonts w:ascii="Times New Roman" w:hAnsi="Times New Roman" w:cs="Times New Roman"/>
        </w:rPr>
        <w:t>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E4E6D">
        <w:rPr>
          <w:rFonts w:ascii="Times New Roman" w:hAnsi="Times New Roman" w:cs="Times New Roman"/>
          <w:cs/>
        </w:rPr>
        <w:t xml:space="preserve"> </w:t>
      </w:r>
    </w:p>
    <w:p w14:paraId="51FFA6CA" w14:textId="77777777" w:rsidR="00056B54" w:rsidRPr="003E4E6D" w:rsidRDefault="00056B54" w:rsidP="00056B54">
      <w:pPr>
        <w:ind w:right="-25"/>
        <w:jc w:val="both"/>
        <w:rPr>
          <w:rFonts w:ascii="Times New Roman" w:hAnsi="Times New Roman" w:cs="Times New Roman"/>
        </w:rPr>
      </w:pPr>
    </w:p>
    <w:p w14:paraId="57AE7FBB" w14:textId="77777777" w:rsidR="00056B54" w:rsidRPr="003E4E6D" w:rsidRDefault="00056B54" w:rsidP="00056B54">
      <w:pPr>
        <w:ind w:right="-25"/>
        <w:jc w:val="both"/>
        <w:rPr>
          <w:rFonts w:ascii="Times New Roman" w:hAnsi="Times New Roman" w:cs="Times New Roman"/>
          <w:i/>
          <w:iCs/>
        </w:rPr>
      </w:pPr>
      <w:r w:rsidRPr="003E4E6D">
        <w:rPr>
          <w:rFonts w:ascii="Times New Roman" w:hAnsi="Times New Roman" w:cs="Times New Roman"/>
          <w:i/>
          <w:iCs/>
        </w:rPr>
        <w:t xml:space="preserve">Financial assets at amortized cost </w:t>
      </w:r>
    </w:p>
    <w:p w14:paraId="5C670C70" w14:textId="77777777" w:rsidR="00056B54" w:rsidRPr="003E4E6D" w:rsidRDefault="00056B54" w:rsidP="00056B54">
      <w:pPr>
        <w:ind w:right="-25"/>
        <w:jc w:val="both"/>
        <w:rPr>
          <w:rFonts w:ascii="Times New Roman" w:hAnsi="Times New Roman" w:cs="Times New Roman"/>
          <w:i/>
          <w:iCs/>
        </w:rPr>
      </w:pPr>
    </w:p>
    <w:p w14:paraId="785506EA" w14:textId="77777777"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F7443A" w14:textId="77777777" w:rsidR="00056B54" w:rsidRPr="003E4E6D" w:rsidRDefault="00056B54" w:rsidP="00056B54">
      <w:pPr>
        <w:ind w:right="-25"/>
        <w:jc w:val="both"/>
        <w:rPr>
          <w:rFonts w:ascii="Times New Roman" w:hAnsi="Times New Roman" w:cs="Times New Roman"/>
        </w:rPr>
      </w:pPr>
    </w:p>
    <w:p w14:paraId="590163C6" w14:textId="15A15B31"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Financial assets at amortized cost are subsequently measured using the effective interest rate (“EIR”) method and are subject to impairment</w:t>
      </w:r>
      <w:r w:rsidR="007853BB" w:rsidRPr="003E4E6D">
        <w:rPr>
          <w:rFonts w:ascii="Times New Roman" w:hAnsi="Times New Roman" w:cs="Times New Roman"/>
        </w:rPr>
        <w:t xml:space="preserve"> assessment</w:t>
      </w:r>
      <w:r w:rsidRPr="003E4E6D">
        <w:rPr>
          <w:rFonts w:ascii="Times New Roman" w:hAnsi="Times New Roman" w:cs="Times New Roman"/>
        </w:rPr>
        <w:t>. Gains and losses are recognized in profit or loss when the asset is derecognized, modified or impaired.</w:t>
      </w:r>
    </w:p>
    <w:p w14:paraId="20B7B0B0" w14:textId="77777777" w:rsidR="007853BB" w:rsidRPr="003E4E6D" w:rsidRDefault="007853BB" w:rsidP="00056B54">
      <w:pPr>
        <w:ind w:right="-25"/>
        <w:jc w:val="both"/>
        <w:rPr>
          <w:rFonts w:ascii="Times New Roman" w:hAnsi="Times New Roman" w:cs="Times New Roman"/>
          <w:i/>
          <w:iCs/>
        </w:rPr>
      </w:pPr>
    </w:p>
    <w:p w14:paraId="0F6E58E5" w14:textId="7D64D7CC" w:rsidR="00056B54" w:rsidRPr="003E4E6D" w:rsidRDefault="00056B54" w:rsidP="00056B54">
      <w:pPr>
        <w:ind w:right="-25"/>
        <w:jc w:val="both"/>
        <w:rPr>
          <w:rFonts w:ascii="Times New Roman" w:hAnsi="Times New Roman" w:cs="Times New Roman"/>
          <w:i/>
          <w:iCs/>
        </w:rPr>
      </w:pPr>
      <w:r w:rsidRPr="003E4E6D">
        <w:rPr>
          <w:rFonts w:ascii="Times New Roman" w:hAnsi="Times New Roman" w:cs="Times New Roman"/>
          <w:i/>
          <w:iCs/>
        </w:rPr>
        <w:t xml:space="preserve">Financial assets designated at FVOCI (equity instruments) </w:t>
      </w:r>
    </w:p>
    <w:p w14:paraId="17550BCE" w14:textId="77777777" w:rsidR="00056B54" w:rsidRPr="003E4E6D" w:rsidRDefault="00056B54" w:rsidP="00056B54">
      <w:pPr>
        <w:ind w:right="-25"/>
        <w:jc w:val="both"/>
        <w:rPr>
          <w:rFonts w:ascii="Times New Roman" w:hAnsi="Times New Roman" w:cs="Times New Roman"/>
          <w:i/>
          <w:iCs/>
        </w:rPr>
      </w:pPr>
    </w:p>
    <w:p w14:paraId="34B2A3AC" w14:textId="514D3C61"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Upon initial recognition, the Company can elect to irrevocably classify its equity</w:t>
      </w:r>
      <w:r w:rsidR="001857F1">
        <w:rPr>
          <w:rFonts w:ascii="Times New Roman" w:hAnsi="Times New Roman" w:cs="Times New Roman"/>
        </w:rPr>
        <w:t xml:space="preserve"> investments</w:t>
      </w:r>
      <w:r w:rsidRPr="003E4E6D">
        <w:rPr>
          <w:rFonts w:ascii="Times New Roman" w:hAnsi="Times New Roman" w:cs="Times New Roman"/>
          <w:cs/>
        </w:rPr>
        <w:t xml:space="preserve"> </w:t>
      </w:r>
      <w:r w:rsidRPr="003E4E6D">
        <w:rPr>
          <w:rFonts w:ascii="Times New Roman" w:hAnsi="Times New Roman" w:cs="Times New Roman"/>
        </w:rPr>
        <w:t>which are not held for trading as equity instruments designated at FVOCI. The classification is determined on an instrument-by-instrument basis. Gains and losses</w:t>
      </w:r>
      <w:r w:rsidRPr="003E4E6D">
        <w:rPr>
          <w:rFonts w:ascii="Times New Roman" w:hAnsi="Times New Roman" w:cs="Times New Roman"/>
          <w:cs/>
        </w:rPr>
        <w:t xml:space="preserve"> </w:t>
      </w:r>
      <w:r w:rsidRPr="003E4E6D">
        <w:rPr>
          <w:rFonts w:ascii="Times New Roman" w:hAnsi="Times New Roman" w:cs="Times New Roman"/>
        </w:rPr>
        <w:t>recognized in other comprehensive income on these financial assets are never</w:t>
      </w:r>
      <w:r w:rsidR="007853BB" w:rsidRPr="003E4E6D">
        <w:rPr>
          <w:rFonts w:ascii="Times New Roman" w:hAnsi="Times New Roman" w:cs="Times New Roman"/>
        </w:rPr>
        <w:t xml:space="preserve"> subsequently</w:t>
      </w:r>
      <w:r w:rsidRPr="003E4E6D">
        <w:rPr>
          <w:rFonts w:ascii="Times New Roman" w:hAnsi="Times New Roman" w:cs="Times New Roman"/>
        </w:rPr>
        <w:t xml:space="preserve"> recycled to profit or loss. </w:t>
      </w:r>
    </w:p>
    <w:p w14:paraId="443DBC0D" w14:textId="77777777" w:rsidR="00056B54" w:rsidRPr="003E4E6D" w:rsidRDefault="00056B54" w:rsidP="00056B54">
      <w:pPr>
        <w:ind w:right="-25"/>
        <w:jc w:val="both"/>
        <w:rPr>
          <w:rFonts w:ascii="Times New Roman" w:hAnsi="Times New Roman" w:cs="Times New Roman"/>
        </w:rPr>
      </w:pPr>
    </w:p>
    <w:p w14:paraId="0F640BE7" w14:textId="59C9A80B"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 xml:space="preserve">Dividends </w:t>
      </w:r>
      <w:r w:rsidR="007853BB" w:rsidRPr="003E4E6D">
        <w:rPr>
          <w:rFonts w:ascii="Times New Roman" w:hAnsi="Times New Roman" w:cs="Times New Roman"/>
        </w:rPr>
        <w:t xml:space="preserve">on these instruments </w:t>
      </w:r>
      <w:r w:rsidRPr="003E4E6D">
        <w:rPr>
          <w:rFonts w:ascii="Times New Roman" w:hAnsi="Times New Roman" w:cs="Times New Roman"/>
        </w:rPr>
        <w:t xml:space="preserve">are recognized as other income in profit or loss, except when the dividends clearly represent a recovery of part of the cost of the financial asset, in which case, the gains are recognized in other comprehensive income. </w:t>
      </w:r>
    </w:p>
    <w:p w14:paraId="0C2953D8" w14:textId="77777777" w:rsidR="00056B54" w:rsidRPr="003E4E6D" w:rsidRDefault="00056B54" w:rsidP="00056B54">
      <w:pPr>
        <w:ind w:right="-25"/>
        <w:jc w:val="both"/>
        <w:rPr>
          <w:rFonts w:ascii="Times New Roman" w:hAnsi="Times New Roman" w:cs="Times New Roman"/>
        </w:rPr>
      </w:pPr>
    </w:p>
    <w:p w14:paraId="28823E6A" w14:textId="33DD7846"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Equity in</w:t>
      </w:r>
      <w:r w:rsidR="007853BB" w:rsidRPr="003E4E6D">
        <w:rPr>
          <w:rFonts w:ascii="Times New Roman" w:hAnsi="Times New Roman" w:cs="Times New Roman"/>
        </w:rPr>
        <w:t>vest</w:t>
      </w:r>
      <w:r w:rsidRPr="003E4E6D">
        <w:rPr>
          <w:rFonts w:ascii="Times New Roman" w:hAnsi="Times New Roman" w:cs="Times New Roman"/>
        </w:rPr>
        <w:t>ments designated at FVOCI are not subject to impairment assessment.</w:t>
      </w:r>
    </w:p>
    <w:p w14:paraId="27A14426" w14:textId="77777777" w:rsidR="00056B54" w:rsidRPr="003E4E6D" w:rsidRDefault="00056B54" w:rsidP="00056B54">
      <w:pPr>
        <w:ind w:right="-25"/>
        <w:jc w:val="both"/>
        <w:rPr>
          <w:rFonts w:ascii="Times New Roman" w:hAnsi="Times New Roman" w:cs="Times New Roman"/>
        </w:rPr>
      </w:pPr>
    </w:p>
    <w:p w14:paraId="70C01EE6" w14:textId="77777777" w:rsidR="00056B54" w:rsidRPr="003E4E6D" w:rsidRDefault="00056B54" w:rsidP="00056B54">
      <w:pPr>
        <w:ind w:right="-25"/>
        <w:jc w:val="both"/>
        <w:rPr>
          <w:rFonts w:ascii="Times New Roman" w:hAnsi="Times New Roman" w:cs="Times New Roman"/>
          <w:i/>
          <w:iCs/>
        </w:rPr>
      </w:pPr>
      <w:r w:rsidRPr="003E4E6D">
        <w:rPr>
          <w:rFonts w:ascii="Times New Roman" w:hAnsi="Times New Roman" w:cs="Times New Roman"/>
          <w:i/>
          <w:iCs/>
        </w:rPr>
        <w:t>Financial assets at FVTPL</w:t>
      </w:r>
    </w:p>
    <w:p w14:paraId="156E4722" w14:textId="77777777" w:rsidR="00056B54" w:rsidRPr="003E4E6D" w:rsidRDefault="00056B54" w:rsidP="00056B54">
      <w:pPr>
        <w:ind w:right="-25"/>
        <w:jc w:val="both"/>
        <w:rPr>
          <w:rFonts w:ascii="Times New Roman" w:hAnsi="Times New Roman" w:cs="Times New Roman"/>
          <w:i/>
          <w:iCs/>
        </w:rPr>
      </w:pPr>
    </w:p>
    <w:p w14:paraId="42AB9448" w14:textId="77777777"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Financial assets measured at FVTPL are carried in the statement of financial position at fair value with net changes in fair value recognized in profit or loss.</w:t>
      </w:r>
    </w:p>
    <w:p w14:paraId="4B645916" w14:textId="77777777" w:rsidR="00056B54" w:rsidRPr="003E4E6D" w:rsidRDefault="00056B54" w:rsidP="00056B54">
      <w:pPr>
        <w:ind w:right="-25"/>
        <w:jc w:val="both"/>
        <w:rPr>
          <w:rFonts w:ascii="Times New Roman" w:hAnsi="Times New Roman" w:cs="Times New Roman"/>
        </w:rPr>
      </w:pPr>
    </w:p>
    <w:p w14:paraId="63BA6D0B" w14:textId="77777777"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These financial assets</w:t>
      </w:r>
      <w:r w:rsidRPr="003E4E6D">
        <w:rPr>
          <w:rFonts w:ascii="Times New Roman" w:hAnsi="Times New Roman" w:cs="Times New Roman"/>
          <w:cs/>
        </w:rPr>
        <w:t xml:space="preserve"> </w:t>
      </w:r>
      <w:r w:rsidRPr="003E4E6D">
        <w:rPr>
          <w:rFonts w:ascii="Times New Roman" w:hAnsi="Times New Roman" w:cs="Times New Roman"/>
        </w:rPr>
        <w:t>include derivatives, security investments held for trading, equity investments which the Company has not irrevocably elected to classify at FVOCI and financial assets with cash flows that are not solely payments of principal and interest.</w:t>
      </w:r>
    </w:p>
    <w:p w14:paraId="01F626DA" w14:textId="77777777" w:rsidR="00056B54" w:rsidRPr="003E4E6D" w:rsidRDefault="00056B54" w:rsidP="00056B54">
      <w:pPr>
        <w:ind w:right="-25"/>
        <w:jc w:val="both"/>
        <w:rPr>
          <w:rFonts w:ascii="Times New Roman" w:hAnsi="Times New Roman" w:cs="Times New Roman"/>
          <w:cs/>
        </w:rPr>
      </w:pPr>
    </w:p>
    <w:p w14:paraId="5B3D233B" w14:textId="77777777"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 xml:space="preserve">Dividends on market securities are recognized as other income in profit or loss. </w:t>
      </w:r>
    </w:p>
    <w:p w14:paraId="537D6474" w14:textId="77777777" w:rsidR="00056B54" w:rsidRPr="003E4E6D" w:rsidRDefault="00056B54" w:rsidP="00056B54">
      <w:pPr>
        <w:ind w:right="-25"/>
        <w:jc w:val="both"/>
        <w:rPr>
          <w:rFonts w:ascii="Times New Roman" w:hAnsi="Times New Roman" w:cs="Times New Roman"/>
        </w:rPr>
      </w:pPr>
    </w:p>
    <w:p w14:paraId="0C8394B4" w14:textId="77777777" w:rsidR="00056B54" w:rsidRPr="003E4E6D" w:rsidRDefault="00056B54" w:rsidP="00056B5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3E4E6D">
        <w:rPr>
          <w:rFonts w:ascii="Times New Roman" w:hAnsi="Times New Roman" w:cs="Times New Roman"/>
          <w:b/>
          <w:bCs/>
          <w:i/>
          <w:iCs/>
          <w:szCs w:val="18"/>
        </w:rPr>
        <w:t>Classification and measurement of financial liabilities</w:t>
      </w:r>
    </w:p>
    <w:p w14:paraId="2EEC79B6" w14:textId="77777777" w:rsidR="00056B54" w:rsidRPr="003E4E6D" w:rsidRDefault="00056B54" w:rsidP="00056B54">
      <w:pPr>
        <w:ind w:right="-25"/>
        <w:jc w:val="both"/>
        <w:rPr>
          <w:rFonts w:ascii="Times New Roman" w:hAnsi="Times New Roman" w:cs="Times New Roman"/>
        </w:rPr>
      </w:pPr>
    </w:p>
    <w:p w14:paraId="4105F70F" w14:textId="525BDC89" w:rsidR="00056B54" w:rsidRPr="003E4E6D" w:rsidRDefault="00056B54" w:rsidP="00056B54">
      <w:pPr>
        <w:ind w:right="-25"/>
        <w:jc w:val="both"/>
        <w:rPr>
          <w:rFonts w:ascii="Times New Roman" w:hAnsi="Times New Roman" w:cs="Times New Roman"/>
        </w:rPr>
      </w:pPr>
      <w:r w:rsidRPr="003E4E6D">
        <w:rPr>
          <w:rFonts w:ascii="Times New Roman" w:hAnsi="Times New Roman" w:cs="Times New Roman"/>
        </w:rPr>
        <w:t>Except for derivative liabilities, at initial recognition</w:t>
      </w:r>
      <w:r w:rsidR="007853BB" w:rsidRPr="003E4E6D">
        <w:rPr>
          <w:rFonts w:ascii="Times New Roman" w:hAnsi="Times New Roman" w:cs="Times New Roman"/>
        </w:rPr>
        <w:t>,</w:t>
      </w:r>
      <w:r w:rsidRPr="003E4E6D">
        <w:rPr>
          <w:rFonts w:ascii="Times New Roman" w:hAnsi="Times New Roman" w:cs="Times New Roman"/>
        </w:rPr>
        <w:t xml:space="preserve"> the Company’s financial liabilities are recognized at fair value net of</w:t>
      </w:r>
      <w:r w:rsidRPr="003E4E6D">
        <w:rPr>
          <w:rFonts w:ascii="Times New Roman" w:hAnsi="Times New Roman" w:cs="Times New Roman"/>
          <w:cs/>
        </w:rPr>
        <w:t xml:space="preserve"> </w:t>
      </w:r>
      <w:r w:rsidRPr="003E4E6D">
        <w:rPr>
          <w:rFonts w:ascii="Times New Roman" w:hAnsi="Times New Roman" w:cs="Times New Roman"/>
        </w:rPr>
        <w:t>transaction costs and classified</w:t>
      </w:r>
      <w:r w:rsidRPr="003E4E6D">
        <w:rPr>
          <w:rFonts w:ascii="Times New Roman" w:hAnsi="Times New Roman" w:cs="Times New Roman"/>
          <w:cs/>
        </w:rPr>
        <w:t xml:space="preserve"> </w:t>
      </w:r>
      <w:r w:rsidRPr="003E4E6D">
        <w:rPr>
          <w:rFonts w:ascii="Times New Roman" w:hAnsi="Times New Roman" w:cs="Times New Roman"/>
        </w:rPr>
        <w:t>as financial liabilities to be subsequently measured at amortized cost using the EIR method.</w:t>
      </w:r>
      <w:r w:rsidRPr="003E4E6D">
        <w:rPr>
          <w:rFonts w:ascii="Times New Roman" w:hAnsi="Times New Roman" w:cs="Times New Roman"/>
          <w:cs/>
        </w:rPr>
        <w:t xml:space="preserve"> </w:t>
      </w:r>
      <w:r w:rsidRPr="003E4E6D">
        <w:rPr>
          <w:rFonts w:ascii="Times New Roman" w:hAnsi="Times New Roman" w:cs="Times New Roman"/>
        </w:rPr>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3E4E6D">
        <w:rPr>
          <w:rFonts w:ascii="Times New Roman" w:hAnsi="Times New Roman" w:cs="Times New Roman"/>
          <w:cs/>
        </w:rPr>
        <w:t xml:space="preserve"> </w:t>
      </w:r>
      <w:r w:rsidRPr="003E4E6D">
        <w:rPr>
          <w:rFonts w:ascii="Times New Roman" w:hAnsi="Times New Roman" w:cs="Times New Roman"/>
        </w:rPr>
        <w:t>in profit or loss</w:t>
      </w:r>
      <w:r w:rsidRPr="003E4E6D">
        <w:rPr>
          <w:rFonts w:ascii="Times New Roman" w:hAnsi="Times New Roman" w:cs="Times New Roman"/>
          <w:cs/>
        </w:rPr>
        <w:t>.</w:t>
      </w:r>
      <w:r w:rsidRPr="003E4E6D">
        <w:rPr>
          <w:rFonts w:ascii="Times New Roman" w:hAnsi="Times New Roman" w:cs="Times New Roman"/>
        </w:rPr>
        <w:t xml:space="preserve"> </w:t>
      </w:r>
    </w:p>
    <w:p w14:paraId="1CE3E047" w14:textId="77777777" w:rsidR="00056B54" w:rsidRPr="003E4E6D" w:rsidRDefault="00056B54" w:rsidP="00056B54">
      <w:pPr>
        <w:ind w:right="-25"/>
        <w:jc w:val="both"/>
        <w:rPr>
          <w:rFonts w:ascii="Times New Roman" w:hAnsi="Times New Roman" w:cs="Times New Roman"/>
        </w:rPr>
      </w:pPr>
    </w:p>
    <w:p w14:paraId="4C14B14C" w14:textId="77777777" w:rsidR="00056B54" w:rsidRPr="003E4E6D" w:rsidRDefault="00056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3E4E6D">
        <w:rPr>
          <w:rFonts w:ascii="Times New Roman" w:hAnsi="Times New Roman" w:cs="Times New Roman"/>
          <w:b/>
          <w:bCs/>
          <w:i/>
          <w:iCs/>
        </w:rPr>
        <w:br w:type="page"/>
      </w:r>
    </w:p>
    <w:p w14:paraId="79A90B7A" w14:textId="29A22290" w:rsidR="00056B54" w:rsidRPr="003E4E6D" w:rsidRDefault="00056B54" w:rsidP="00056B5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3E4E6D">
        <w:rPr>
          <w:rFonts w:ascii="Times New Roman" w:hAnsi="Times New Roman" w:cs="Times New Roman"/>
          <w:b/>
          <w:bCs/>
          <w:i/>
          <w:iCs/>
          <w:szCs w:val="18"/>
        </w:rPr>
        <w:lastRenderedPageBreak/>
        <w:t>Derecognition of financial instruments</w:t>
      </w:r>
    </w:p>
    <w:p w14:paraId="652A5190" w14:textId="77777777" w:rsidR="00056B54" w:rsidRPr="003E4E6D" w:rsidRDefault="00056B54" w:rsidP="00056B54">
      <w:pPr>
        <w:pStyle w:val="ListParagraph"/>
        <w:ind w:left="360" w:right="-25"/>
        <w:jc w:val="both"/>
        <w:rPr>
          <w:rFonts w:ascii="Times New Roman" w:hAnsi="Times New Roman" w:cs="Times New Roman"/>
          <w:b/>
          <w:bCs/>
          <w:i/>
          <w:iCs/>
          <w:szCs w:val="18"/>
        </w:rPr>
      </w:pPr>
    </w:p>
    <w:p w14:paraId="2387E019" w14:textId="77777777" w:rsidR="00056B54" w:rsidRPr="003E4E6D" w:rsidRDefault="00056B54" w:rsidP="00056B54">
      <w:pPr>
        <w:ind w:right="-25"/>
        <w:jc w:val="both"/>
        <w:rPr>
          <w:rFonts w:ascii="Times New Roman" w:hAnsi="Times New Roman" w:cs="Times New Roman"/>
        </w:rPr>
      </w:pPr>
      <w:r w:rsidRPr="003E4E6D">
        <w:rPr>
          <w:rFonts w:ascii="Times New Roman" w:eastAsia="Arial" w:hAnsi="Times New Roman" w:cs="Times New Roman"/>
        </w:rPr>
        <w:t xml:space="preserve">A financial asset is primarily derecognized when the rights to receive cash flows from the asset have expired or have been </w:t>
      </w:r>
      <w:r w:rsidRPr="003E4E6D">
        <w:rPr>
          <w:rFonts w:ascii="Times New Roman" w:hAnsi="Times New Roman" w:cs="Times New Roman"/>
        </w:rPr>
        <w:t>transferred and either the Company has transferred substantially all the risks and rewards of the asset, or the Company has neither transferred nor retained substantially all the risks and rewards of the asset but has transferred control of the asset.</w:t>
      </w:r>
    </w:p>
    <w:p w14:paraId="2EACF04E" w14:textId="77777777" w:rsidR="00056B54" w:rsidRPr="003E4E6D" w:rsidRDefault="00056B54" w:rsidP="00056B54">
      <w:pPr>
        <w:ind w:right="-25"/>
        <w:jc w:val="both"/>
        <w:rPr>
          <w:rFonts w:ascii="Times New Roman" w:hAnsi="Times New Roman" w:cs="Times New Roman"/>
        </w:rPr>
      </w:pPr>
    </w:p>
    <w:p w14:paraId="3B8BB647" w14:textId="7BE45CAC" w:rsidR="00056B54" w:rsidRPr="003E4E6D" w:rsidRDefault="00056B54" w:rsidP="00056B54">
      <w:pPr>
        <w:ind w:right="-25"/>
        <w:jc w:val="both"/>
        <w:rPr>
          <w:rFonts w:ascii="Times New Roman" w:eastAsia="Arial" w:hAnsi="Times New Roman" w:cs="Times New Roman"/>
        </w:rPr>
      </w:pPr>
      <w:r w:rsidRPr="003E4E6D">
        <w:rPr>
          <w:rFonts w:ascii="Times New Roman" w:hAnsi="Times New Roman" w:cs="Times New Roman"/>
        </w:rPr>
        <w:t>A financial liability is derecognized when the obligation under the liability is discharged or cancelled or expire</w:t>
      </w:r>
      <w:r w:rsidR="00984ACD" w:rsidRPr="003E4E6D">
        <w:rPr>
          <w:rFonts w:ascii="Times New Roman" w:hAnsi="Times New Roman" w:cs="Times New Roman"/>
        </w:rPr>
        <w:t>d</w:t>
      </w:r>
      <w:r w:rsidRPr="003E4E6D">
        <w:rPr>
          <w:rFonts w:ascii="Times New Roman" w:hAnsi="Times New Roman" w:cs="Times New Roman"/>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3E4E6D">
        <w:rPr>
          <w:rFonts w:ascii="Times New Roman" w:eastAsia="Arial" w:hAnsi="Times New Roman" w:cs="Times New Roman"/>
        </w:rPr>
        <w:t xml:space="preserve"> loss.</w:t>
      </w:r>
    </w:p>
    <w:p w14:paraId="79DCA8BE" w14:textId="77777777" w:rsidR="00056B54" w:rsidRPr="003E4E6D" w:rsidRDefault="00056B54" w:rsidP="00056B54">
      <w:pPr>
        <w:ind w:right="-25"/>
        <w:jc w:val="both"/>
        <w:rPr>
          <w:rFonts w:ascii="Times New Roman" w:eastAsia="Arial Unicode MS" w:hAnsi="Times New Roman" w:cs="Times New Roman"/>
        </w:rPr>
      </w:pPr>
    </w:p>
    <w:p w14:paraId="214270E5" w14:textId="77777777" w:rsidR="00056B54" w:rsidRPr="003E4E6D" w:rsidRDefault="00056B54" w:rsidP="00056B5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hAnsi="Times New Roman" w:cs="Times New Roman"/>
          <w:b/>
          <w:bCs/>
          <w:i/>
          <w:iCs/>
          <w:szCs w:val="18"/>
        </w:rPr>
      </w:pPr>
      <w:r w:rsidRPr="003E4E6D">
        <w:rPr>
          <w:rFonts w:ascii="Times New Roman" w:hAnsi="Times New Roman" w:cs="Times New Roman"/>
          <w:b/>
          <w:bCs/>
          <w:i/>
          <w:iCs/>
          <w:szCs w:val="18"/>
        </w:rPr>
        <w:t>Impairment of financial assets</w:t>
      </w:r>
    </w:p>
    <w:p w14:paraId="0CF1BC03" w14:textId="77777777" w:rsidR="00056B54" w:rsidRPr="003E4E6D" w:rsidRDefault="00056B54" w:rsidP="00056B54">
      <w:pPr>
        <w:pStyle w:val="ListParagraph"/>
        <w:ind w:left="360" w:right="-25"/>
        <w:jc w:val="both"/>
        <w:rPr>
          <w:rFonts w:ascii="Times New Roman" w:hAnsi="Times New Roman" w:cs="Times New Roman"/>
          <w:b/>
          <w:bCs/>
          <w:i/>
          <w:iCs/>
          <w:szCs w:val="18"/>
          <w:cs/>
        </w:rPr>
      </w:pPr>
    </w:p>
    <w:p w14:paraId="30C6891F" w14:textId="77777777" w:rsidR="00056B54" w:rsidRPr="003E4E6D" w:rsidRDefault="00056B54" w:rsidP="00056B54">
      <w:pPr>
        <w:ind w:right="-25"/>
        <w:jc w:val="both"/>
        <w:rPr>
          <w:rFonts w:ascii="Times New Roman" w:eastAsia="Arial Unicode MS" w:hAnsi="Times New Roman" w:cs="Times New Roman"/>
          <w:cs/>
        </w:rPr>
      </w:pPr>
      <w:r w:rsidRPr="003E4E6D">
        <w:rPr>
          <w:rFonts w:ascii="Times New Roman" w:eastAsia="Arial" w:hAnsi="Times New Roman" w:cs="Times New Roman"/>
        </w:rPr>
        <w:t>The Company recognizes an allowance for expected credit losses (“ECL”) for all debt</w:t>
      </w:r>
      <w:r w:rsidRPr="003E4E6D">
        <w:rPr>
          <w:rFonts w:ascii="Times New Roman" w:eastAsia="Arial" w:hAnsi="Times New Roman" w:cs="Times New Roman"/>
          <w:cs/>
        </w:rPr>
        <w:t xml:space="preserve"> </w:t>
      </w:r>
      <w:r w:rsidRPr="003E4E6D">
        <w:rPr>
          <w:rFonts w:ascii="Times New Roman" w:eastAsia="Arial" w:hAnsi="Times New Roman" w:cs="Times New Roman"/>
        </w:rPr>
        <w:t xml:space="preserve">instruments not held at FVTPL. ECL is based on the difference </w:t>
      </w:r>
      <w:r w:rsidRPr="003E4E6D">
        <w:rPr>
          <w:rFonts w:ascii="Times New Roman" w:hAnsi="Times New Roman" w:cs="Times New Roman"/>
        </w:rPr>
        <w:t>between</w:t>
      </w:r>
      <w:r w:rsidRPr="003E4E6D">
        <w:rPr>
          <w:rFonts w:ascii="Times New Roman" w:eastAsia="Arial" w:hAnsi="Times New Roman" w:cs="Times New Roman"/>
        </w:rPr>
        <w:t xml:space="preserve"> the contractual cash flows due in accordance with the contract and all the cash flows that the Company expects to receive, discounted at an approximation of the original effective interest rate. </w:t>
      </w:r>
    </w:p>
    <w:p w14:paraId="4B872F6C" w14:textId="77777777" w:rsidR="00056B54" w:rsidRPr="003E4E6D" w:rsidRDefault="00056B54" w:rsidP="00056B54">
      <w:pPr>
        <w:ind w:right="-25"/>
        <w:jc w:val="both"/>
        <w:rPr>
          <w:rFonts w:ascii="Times New Roman" w:eastAsia="Arial" w:hAnsi="Times New Roman" w:cs="Times New Roman"/>
        </w:rPr>
      </w:pPr>
    </w:p>
    <w:p w14:paraId="1C330ED0" w14:textId="77777777" w:rsidR="00056B54" w:rsidRPr="003E4E6D" w:rsidRDefault="00056B54" w:rsidP="00056B54">
      <w:pPr>
        <w:ind w:right="-25"/>
        <w:jc w:val="both"/>
        <w:rPr>
          <w:rFonts w:ascii="Times New Roman" w:eastAsia="Arial" w:hAnsi="Times New Roman" w:cs="Times New Roman"/>
        </w:rPr>
      </w:pPr>
      <w:r w:rsidRPr="003E4E6D">
        <w:rPr>
          <w:rFonts w:ascii="Times New Roman" w:eastAsia="Arial" w:hAnsi="Times New Roman" w:cs="Times New Roman"/>
        </w:rPr>
        <w:t>For credit exposures for which there has not been a significant increase in credit risk since initial recognition, ECL is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DCC0D76" w14:textId="77777777" w:rsidR="00056B54" w:rsidRPr="003E4E6D" w:rsidRDefault="00056B54" w:rsidP="00056B54">
      <w:pPr>
        <w:ind w:right="-25"/>
        <w:jc w:val="both"/>
        <w:rPr>
          <w:rFonts w:ascii="Times New Roman" w:eastAsia="Arial" w:hAnsi="Times New Roman" w:cs="Times New Roman"/>
        </w:rPr>
      </w:pPr>
    </w:p>
    <w:p w14:paraId="482D6825" w14:textId="0E4F5D92" w:rsidR="00056B54" w:rsidRPr="003E4E6D" w:rsidRDefault="00056B54" w:rsidP="00056B54">
      <w:pPr>
        <w:ind w:right="-25"/>
        <w:jc w:val="both"/>
        <w:rPr>
          <w:rFonts w:ascii="Times New Roman" w:eastAsia="Arial" w:hAnsi="Times New Roman" w:cs="Times New Roman"/>
        </w:rPr>
      </w:pPr>
      <w:r w:rsidRPr="003E4E6D">
        <w:rPr>
          <w:rFonts w:ascii="Times New Roman" w:eastAsia="Arial" w:hAnsi="Times New Roman" w:cs="Times New Roman"/>
        </w:rPr>
        <w:t xml:space="preserve">For trade </w:t>
      </w:r>
      <w:r w:rsidR="007853BB" w:rsidRPr="003E4E6D">
        <w:rPr>
          <w:rFonts w:ascii="Times New Roman" w:eastAsia="Arial" w:hAnsi="Times New Roman" w:cs="Times New Roman"/>
        </w:rPr>
        <w:t xml:space="preserve">account </w:t>
      </w:r>
      <w:r w:rsidRPr="003E4E6D">
        <w:rPr>
          <w:rFonts w:ascii="Times New Roman" w:eastAsia="Arial" w:hAnsi="Times New Roman" w:cs="Times New Roman"/>
        </w:rPr>
        <w:t>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11012C16" w14:textId="77777777" w:rsidR="00056B54" w:rsidRPr="003E4E6D" w:rsidRDefault="00056B54" w:rsidP="00056B54">
      <w:pPr>
        <w:ind w:right="-25"/>
        <w:jc w:val="both"/>
        <w:rPr>
          <w:rFonts w:ascii="Times New Roman" w:eastAsia="Arial" w:hAnsi="Times New Roman" w:cs="Times New Roman"/>
        </w:rPr>
      </w:pPr>
    </w:p>
    <w:p w14:paraId="7504F6E5" w14:textId="77777777" w:rsidR="00056B54" w:rsidRPr="003E4E6D" w:rsidRDefault="00056B54" w:rsidP="00056B54">
      <w:pPr>
        <w:ind w:right="-25"/>
        <w:jc w:val="both"/>
        <w:rPr>
          <w:rFonts w:ascii="Times New Roman" w:eastAsia="Arial" w:hAnsi="Times New Roman" w:cs="Times New Roman"/>
        </w:rPr>
      </w:pPr>
      <w:r w:rsidRPr="003E4E6D">
        <w:rPr>
          <w:rFonts w:ascii="Times New Roman" w:eastAsia="Arial" w:hAnsi="Times New Roman" w:cs="Times New Roman"/>
        </w:rPr>
        <w:t>A financial asset is written-off when there is no reasonable expectation of recovering the contractual cash flows.</w:t>
      </w:r>
    </w:p>
    <w:p w14:paraId="5A80A427" w14:textId="77777777" w:rsidR="00056B54" w:rsidRPr="003E4E6D" w:rsidRDefault="00056B54" w:rsidP="00056B54">
      <w:pPr>
        <w:ind w:right="-25"/>
        <w:jc w:val="both"/>
        <w:rPr>
          <w:rFonts w:ascii="Times New Roman" w:eastAsia="Arial" w:hAnsi="Times New Roman" w:cs="Times New Roman"/>
        </w:rPr>
      </w:pPr>
    </w:p>
    <w:p w14:paraId="14265AD7" w14:textId="77777777" w:rsidR="00056B54" w:rsidRPr="003E4E6D" w:rsidRDefault="00056B54" w:rsidP="00056B5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contextualSpacing/>
        <w:jc w:val="both"/>
        <w:rPr>
          <w:rFonts w:ascii="Times New Roman" w:eastAsia="Arial" w:hAnsi="Times New Roman" w:cs="Times New Roman"/>
          <w:b/>
          <w:bCs/>
          <w:i/>
          <w:iCs/>
          <w:szCs w:val="18"/>
        </w:rPr>
      </w:pPr>
      <w:r w:rsidRPr="003E4E6D">
        <w:rPr>
          <w:rFonts w:ascii="Times New Roman" w:eastAsia="Arial" w:hAnsi="Times New Roman" w:cs="Times New Roman"/>
          <w:b/>
          <w:bCs/>
          <w:i/>
          <w:iCs/>
          <w:szCs w:val="18"/>
        </w:rPr>
        <w:t xml:space="preserve">Offsetting </w:t>
      </w:r>
      <w:r w:rsidRPr="003E4E6D">
        <w:rPr>
          <w:rFonts w:ascii="Times New Roman" w:hAnsi="Times New Roman" w:cs="Times New Roman"/>
          <w:b/>
          <w:bCs/>
          <w:i/>
          <w:iCs/>
          <w:szCs w:val="18"/>
        </w:rPr>
        <w:t>of</w:t>
      </w:r>
      <w:r w:rsidRPr="003E4E6D">
        <w:rPr>
          <w:rFonts w:ascii="Times New Roman" w:eastAsia="Arial" w:hAnsi="Times New Roman" w:cs="Times New Roman"/>
          <w:b/>
          <w:bCs/>
          <w:i/>
          <w:iCs/>
          <w:szCs w:val="18"/>
        </w:rPr>
        <w:t xml:space="preserve"> financial instruments </w:t>
      </w:r>
    </w:p>
    <w:p w14:paraId="1E77A873" w14:textId="77777777" w:rsidR="00056B54" w:rsidRPr="003E4E6D" w:rsidRDefault="00056B54" w:rsidP="00056B54">
      <w:pPr>
        <w:ind w:right="-25"/>
        <w:jc w:val="both"/>
        <w:rPr>
          <w:rFonts w:ascii="Times New Roman" w:eastAsia="Arial" w:hAnsi="Times New Roman" w:cs="Times New Roman"/>
        </w:rPr>
      </w:pPr>
    </w:p>
    <w:p w14:paraId="6F85FC0C" w14:textId="77777777" w:rsidR="00056B54" w:rsidRPr="003E4E6D" w:rsidRDefault="00056B54" w:rsidP="00056B54">
      <w:pPr>
        <w:ind w:right="-25"/>
        <w:jc w:val="both"/>
        <w:rPr>
          <w:rFonts w:ascii="Times New Roman" w:eastAsia="Arial" w:hAnsi="Times New Roman" w:cs="Times New Roman"/>
        </w:rPr>
      </w:pPr>
      <w:r w:rsidRPr="003E4E6D">
        <w:rPr>
          <w:rFonts w:ascii="Times New Roman" w:eastAsia="Arial" w:hAnsi="Times New Roman" w:cs="Times New Roman"/>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02234203" w14:textId="77777777" w:rsidR="00056B54" w:rsidRPr="003E4E6D" w:rsidRDefault="00056B54" w:rsidP="00056B54">
      <w:pPr>
        <w:ind w:right="-25"/>
        <w:jc w:val="both"/>
        <w:rPr>
          <w:rFonts w:ascii="Times New Roman" w:eastAsia="Arial" w:hAnsi="Times New Roman" w:cs="Times New Roman"/>
        </w:rPr>
      </w:pPr>
    </w:p>
    <w:p w14:paraId="1DA82510" w14:textId="77777777" w:rsidR="00056B54" w:rsidRPr="003E4E6D" w:rsidRDefault="00056B54" w:rsidP="00056B54">
      <w:pPr>
        <w:tabs>
          <w:tab w:val="left" w:pos="540"/>
        </w:tabs>
        <w:ind w:left="540" w:right="-21" w:hanging="540"/>
        <w:jc w:val="both"/>
        <w:rPr>
          <w:rFonts w:ascii="Times New Roman" w:hAnsi="Times New Roman" w:cs="Times New Roman"/>
          <w:b/>
          <w:bCs/>
        </w:rPr>
      </w:pPr>
      <w:r w:rsidRPr="003E4E6D">
        <w:rPr>
          <w:rFonts w:ascii="Times New Roman" w:hAnsi="Times New Roman" w:cs="Times New Roman"/>
          <w:b/>
          <w:bCs/>
        </w:rPr>
        <w:t xml:space="preserve">Fair Value Measurement </w:t>
      </w:r>
    </w:p>
    <w:p w14:paraId="56A2A497" w14:textId="77777777" w:rsidR="00056B54" w:rsidRPr="003E4E6D" w:rsidRDefault="00056B54" w:rsidP="00056B54">
      <w:pPr>
        <w:tabs>
          <w:tab w:val="left" w:pos="540"/>
        </w:tabs>
        <w:ind w:right="404"/>
        <w:jc w:val="both"/>
        <w:rPr>
          <w:rFonts w:ascii="Times New Roman" w:hAnsi="Times New Roman" w:cs="Times New Roman"/>
          <w:b/>
          <w:bCs/>
        </w:rPr>
      </w:pPr>
    </w:p>
    <w:p w14:paraId="3891142A" w14:textId="77777777" w:rsidR="00056B54" w:rsidRPr="003E4E6D" w:rsidRDefault="00056B54" w:rsidP="00056B54">
      <w:pPr>
        <w:jc w:val="thaiDistribute"/>
        <w:rPr>
          <w:rFonts w:ascii="Times New Roman" w:hAnsi="Times New Roman" w:cs="Times New Roman"/>
        </w:rPr>
      </w:pPr>
      <w:r w:rsidRPr="003E4E6D">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30BF6AE5" w14:textId="77777777" w:rsidR="00056B54" w:rsidRPr="003E4E6D" w:rsidRDefault="00056B54" w:rsidP="00056B54">
      <w:pPr>
        <w:jc w:val="thaiDistribute"/>
        <w:rPr>
          <w:rFonts w:ascii="Times New Roman" w:hAnsi="Times New Roman" w:cs="Times New Roman"/>
        </w:rPr>
      </w:pPr>
    </w:p>
    <w:p w14:paraId="3A74B2A7" w14:textId="77777777" w:rsidR="00056B54" w:rsidRPr="003E4E6D" w:rsidRDefault="00056B54" w:rsidP="00056B54">
      <w:pPr>
        <w:jc w:val="thaiDistribute"/>
        <w:rPr>
          <w:rFonts w:ascii="Times New Roman" w:hAnsi="Times New Roman" w:cs="Times New Roman"/>
        </w:rPr>
      </w:pPr>
      <w:r w:rsidRPr="003E4E6D">
        <w:rPr>
          <w:rFonts w:ascii="Times New Roman" w:hAnsi="Times New Roman" w:cs="Times New Roman"/>
        </w:rPr>
        <w:t>The different levels have been defined as follows:</w:t>
      </w:r>
    </w:p>
    <w:p w14:paraId="29F673E1" w14:textId="77777777" w:rsidR="00056B54" w:rsidRPr="003E4E6D" w:rsidRDefault="00056B54" w:rsidP="00056B54">
      <w:pPr>
        <w:tabs>
          <w:tab w:val="left" w:pos="720"/>
          <w:tab w:val="left" w:pos="990"/>
        </w:tabs>
        <w:spacing w:before="120"/>
        <w:jc w:val="thaiDistribute"/>
        <w:rPr>
          <w:rFonts w:ascii="Times New Roman" w:hAnsi="Times New Roman" w:cs="Times New Roman"/>
        </w:rPr>
      </w:pPr>
      <w:r w:rsidRPr="003E4E6D">
        <w:rPr>
          <w:rFonts w:ascii="Times New Roman" w:hAnsi="Times New Roman" w:cs="Times New Roman"/>
        </w:rPr>
        <w:t>Level</w:t>
      </w:r>
      <w:r w:rsidRPr="003E4E6D">
        <w:rPr>
          <w:rFonts w:ascii="Times New Roman" w:hAnsi="Times New Roman" w:cs="Times New Roman"/>
          <w:cs/>
        </w:rPr>
        <w:t xml:space="preserve"> </w:t>
      </w:r>
      <w:r w:rsidRPr="003E4E6D">
        <w:rPr>
          <w:rFonts w:ascii="Times New Roman" w:hAnsi="Times New Roman" w:cs="Times New Roman"/>
        </w:rPr>
        <w:t>1</w:t>
      </w:r>
      <w:r w:rsidRPr="003E4E6D">
        <w:rPr>
          <w:rFonts w:ascii="Times New Roman" w:hAnsi="Times New Roman" w:cs="Times New Roman"/>
          <w:cs/>
        </w:rPr>
        <w:tab/>
      </w:r>
      <w:r w:rsidRPr="003E4E6D">
        <w:rPr>
          <w:rFonts w:ascii="Times New Roman" w:hAnsi="Times New Roman" w:cs="Times New Roman"/>
        </w:rPr>
        <w:t>-</w:t>
      </w:r>
      <w:r w:rsidRPr="003E4E6D">
        <w:rPr>
          <w:rFonts w:ascii="Times New Roman" w:hAnsi="Times New Roman" w:cs="Times New Roman"/>
        </w:rPr>
        <w:tab/>
        <w:t xml:space="preserve">Use of quoted market prices in an observable active market for such assets or liabilities </w:t>
      </w:r>
    </w:p>
    <w:p w14:paraId="6EC855F4" w14:textId="77777777" w:rsidR="00056B54" w:rsidRPr="003E4E6D" w:rsidRDefault="00056B54" w:rsidP="00056B54">
      <w:pPr>
        <w:tabs>
          <w:tab w:val="left" w:pos="720"/>
          <w:tab w:val="left" w:pos="990"/>
        </w:tabs>
        <w:spacing w:before="120"/>
        <w:jc w:val="thaiDistribute"/>
        <w:rPr>
          <w:rFonts w:ascii="Times New Roman" w:hAnsi="Times New Roman" w:cs="Times New Roman"/>
        </w:rPr>
      </w:pPr>
      <w:r w:rsidRPr="003E4E6D">
        <w:rPr>
          <w:rFonts w:ascii="Times New Roman" w:hAnsi="Times New Roman" w:cs="Times New Roman"/>
        </w:rPr>
        <w:t>Level</w:t>
      </w:r>
      <w:r w:rsidRPr="003E4E6D">
        <w:rPr>
          <w:rFonts w:ascii="Times New Roman" w:hAnsi="Times New Roman" w:cs="Times New Roman"/>
          <w:cs/>
        </w:rPr>
        <w:t xml:space="preserve"> </w:t>
      </w:r>
      <w:r w:rsidRPr="003E4E6D">
        <w:rPr>
          <w:rFonts w:ascii="Times New Roman" w:hAnsi="Times New Roman" w:cs="Times New Roman"/>
        </w:rPr>
        <w:t>2</w:t>
      </w:r>
      <w:r w:rsidRPr="003E4E6D">
        <w:rPr>
          <w:rFonts w:ascii="Times New Roman" w:hAnsi="Times New Roman" w:cs="Times New Roman"/>
        </w:rPr>
        <w:tab/>
        <w:t>-</w:t>
      </w:r>
      <w:r w:rsidRPr="003E4E6D">
        <w:rPr>
          <w:rFonts w:ascii="Times New Roman" w:hAnsi="Times New Roman" w:cs="Times New Roman"/>
        </w:rPr>
        <w:tab/>
        <w:t>Use of other observable inputs for such assets or liabilities, whether directly or indirectly</w:t>
      </w:r>
    </w:p>
    <w:p w14:paraId="00ACF17B" w14:textId="77777777" w:rsidR="007853BB" w:rsidRPr="003E4E6D" w:rsidRDefault="00056B54" w:rsidP="007853BB">
      <w:pPr>
        <w:tabs>
          <w:tab w:val="left" w:pos="720"/>
          <w:tab w:val="left" w:pos="990"/>
          <w:tab w:val="left" w:pos="1080"/>
          <w:tab w:val="left" w:pos="1170"/>
        </w:tabs>
        <w:spacing w:before="120"/>
        <w:ind w:left="990" w:hanging="990"/>
        <w:jc w:val="thaiDistribute"/>
        <w:rPr>
          <w:rFonts w:ascii="Times New Roman" w:hAnsi="Times New Roman" w:cs="Times New Roman"/>
        </w:rPr>
      </w:pPr>
      <w:r w:rsidRPr="003E4E6D">
        <w:rPr>
          <w:rFonts w:ascii="Times New Roman" w:hAnsi="Times New Roman" w:cs="Times New Roman"/>
        </w:rPr>
        <w:t>Level 3</w:t>
      </w:r>
      <w:r w:rsidRPr="003E4E6D">
        <w:rPr>
          <w:rFonts w:ascii="Times New Roman" w:hAnsi="Times New Roman" w:cs="Times New Roman"/>
        </w:rPr>
        <w:tab/>
        <w:t>-</w:t>
      </w:r>
      <w:r w:rsidRPr="003E4E6D">
        <w:rPr>
          <w:rFonts w:ascii="Times New Roman" w:hAnsi="Times New Roman" w:cs="Times New Roman"/>
        </w:rPr>
        <w:tab/>
        <w:t>Use of unobservable inputs for such assets or liabilities, such as uses prices and other relevant information generated by</w:t>
      </w:r>
      <w:r w:rsidR="007853BB" w:rsidRPr="003E4E6D">
        <w:rPr>
          <w:rFonts w:ascii="Times New Roman" w:hAnsi="Times New Roman" w:cs="Times New Roman"/>
        </w:rPr>
        <w:t xml:space="preserve"> </w:t>
      </w:r>
    </w:p>
    <w:p w14:paraId="16965BF7" w14:textId="48D79572" w:rsidR="00056B54" w:rsidRPr="003E4E6D" w:rsidRDefault="00056B54" w:rsidP="007853BB">
      <w:pPr>
        <w:tabs>
          <w:tab w:val="left" w:pos="720"/>
          <w:tab w:val="left" w:pos="990"/>
          <w:tab w:val="left" w:pos="1080"/>
          <w:tab w:val="left" w:pos="1170"/>
        </w:tabs>
        <w:ind w:left="907"/>
        <w:jc w:val="thaiDistribute"/>
        <w:rPr>
          <w:rFonts w:ascii="Times New Roman" w:hAnsi="Times New Roman" w:cs="Times New Roman"/>
        </w:rPr>
      </w:pPr>
      <w:r w:rsidRPr="003E4E6D">
        <w:rPr>
          <w:rFonts w:ascii="Times New Roman" w:hAnsi="Times New Roman" w:cs="Times New Roman"/>
        </w:rPr>
        <w:t xml:space="preserve">market transactions involving identical or comparable (similar) assets, liabilities, or a group of assets and </w:t>
      </w:r>
      <w:proofErr w:type="gramStart"/>
      <w:r w:rsidR="007853BB" w:rsidRPr="003E4E6D">
        <w:rPr>
          <w:rFonts w:ascii="Times New Roman" w:hAnsi="Times New Roman" w:cs="Times New Roman"/>
        </w:rPr>
        <w:t xml:space="preserve">liabilities,   </w:t>
      </w:r>
      <w:proofErr w:type="gramEnd"/>
      <w:r w:rsidR="007853BB" w:rsidRPr="003E4E6D">
        <w:rPr>
          <w:rFonts w:ascii="Times New Roman" w:hAnsi="Times New Roman" w:cs="Times New Roman"/>
        </w:rPr>
        <w:t xml:space="preserve">         </w:t>
      </w:r>
      <w:r w:rsidRPr="003E4E6D">
        <w:rPr>
          <w:rFonts w:ascii="Times New Roman" w:hAnsi="Times New Roman" w:cs="Times New Roman"/>
        </w:rPr>
        <w:t>or estimates of future cash flows.</w:t>
      </w:r>
    </w:p>
    <w:p w14:paraId="2152E2FB" w14:textId="77777777" w:rsidR="00056B54" w:rsidRPr="003E4E6D" w:rsidRDefault="00056B54" w:rsidP="00056B54">
      <w:pPr>
        <w:tabs>
          <w:tab w:val="left" w:pos="1080"/>
        </w:tabs>
        <w:jc w:val="thaiDistribute"/>
      </w:pPr>
    </w:p>
    <w:p w14:paraId="33E7D17A" w14:textId="74702735" w:rsidR="002E0C2E" w:rsidRPr="003E4E6D" w:rsidRDefault="00766A79" w:rsidP="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sidRPr="003E4E6D">
        <w:rPr>
          <w:rFonts w:ascii="Times New Roman" w:hAnsi="Times New Roman" w:cstheme="minorBidi"/>
        </w:rPr>
        <w:br w:type="page"/>
      </w:r>
    </w:p>
    <w:p w14:paraId="2475F802" w14:textId="5BDE7778" w:rsidR="00990EFB" w:rsidRPr="003E4E6D" w:rsidRDefault="00CC5C0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lastRenderedPageBreak/>
        <w:t>4</w:t>
      </w:r>
      <w:r w:rsidR="00990EFB" w:rsidRPr="003E4E6D">
        <w:rPr>
          <w:rFonts w:ascii="Times New Roman" w:hAnsi="Times New Roman" w:cs="Times New Roman"/>
          <w:b/>
          <w:bCs/>
        </w:rPr>
        <w:t>.</w:t>
      </w:r>
      <w:r w:rsidR="00990EFB" w:rsidRPr="003E4E6D">
        <w:rPr>
          <w:rFonts w:ascii="Times New Roman" w:hAnsi="Times New Roman" w:cs="Times New Roman"/>
          <w:b/>
          <w:bCs/>
        </w:rPr>
        <w:tab/>
        <w:t xml:space="preserve">TRANSACTIONS WITH RELATED </w:t>
      </w:r>
      <w:r w:rsidR="00447D7B" w:rsidRPr="003E4E6D">
        <w:rPr>
          <w:rFonts w:ascii="Times New Roman" w:hAnsi="Times New Roman" w:cs="Times New Roman"/>
          <w:b/>
          <w:bCs/>
        </w:rPr>
        <w:t>PARTIES</w:t>
      </w:r>
    </w:p>
    <w:p w14:paraId="5CB82DDB" w14:textId="6F490D32" w:rsidR="00990EFB" w:rsidRPr="003E4E6D" w:rsidRDefault="00990EFB"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7E997E71" w14:textId="77777777" w:rsidR="004F7283" w:rsidRPr="003E4E6D" w:rsidRDefault="004F7283" w:rsidP="004F7283">
      <w:pPr>
        <w:jc w:val="both"/>
        <w:rPr>
          <w:rFonts w:ascii="Times New Roman" w:hAnsi="Times New Roman" w:cs="Times New Roman"/>
        </w:rPr>
      </w:pPr>
      <w:r w:rsidRPr="003E4E6D">
        <w:rPr>
          <w:rFonts w:ascii="Times New Roman" w:hAnsi="Times New Roman" w:cs="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3E4E6D">
        <w:rPr>
          <w:rFonts w:ascii="Times New Roman" w:hAnsi="Times New Roman" w:cs="Times New Roman"/>
          <w:cs/>
        </w:rPr>
        <w:t xml:space="preserve"> </w:t>
      </w:r>
      <w:r w:rsidRPr="003E4E6D">
        <w:rPr>
          <w:rFonts w:ascii="Times New Roman" w:hAnsi="Times New Roman" w:cs="Times New Roman"/>
        </w:rPr>
        <w:t>Connected persons or related parties may be individuals or other entities.</w:t>
      </w:r>
    </w:p>
    <w:p w14:paraId="6433853F" w14:textId="77777777" w:rsidR="00B86E87" w:rsidRPr="003E4E6D" w:rsidRDefault="00B86E87" w:rsidP="00B86E87">
      <w:pPr>
        <w:tabs>
          <w:tab w:val="left" w:pos="540"/>
        </w:tabs>
        <w:jc w:val="both"/>
        <w:rPr>
          <w:rFonts w:ascii="Times New Roman" w:hAnsi="Times New Roman" w:cs="Times New Roman"/>
        </w:rPr>
      </w:pPr>
    </w:p>
    <w:p w14:paraId="3B43253C" w14:textId="7BC8DF82" w:rsidR="00B86E87" w:rsidRPr="003E4E6D" w:rsidRDefault="00B86E87" w:rsidP="00B86E87">
      <w:pPr>
        <w:tabs>
          <w:tab w:val="left" w:pos="540"/>
        </w:tabs>
        <w:jc w:val="both"/>
        <w:rPr>
          <w:rFonts w:ascii="Times New Roman" w:hAnsi="Times New Roman" w:cs="Times New Roman"/>
        </w:rPr>
      </w:pPr>
      <w:r w:rsidRPr="003E4E6D">
        <w:rPr>
          <w:rFonts w:ascii="Times New Roman" w:hAnsi="Times New Roman" w:cs="Times New Roman"/>
        </w:rPr>
        <w:t>Relationships with related parties were as follows</w:t>
      </w:r>
      <w:r w:rsidRPr="003E4E6D">
        <w:rPr>
          <w:rFonts w:ascii="Times New Roman" w:hAnsi="Times New Roman" w:cs="Times New Roman"/>
          <w:cs/>
        </w:rPr>
        <w:t>:</w:t>
      </w:r>
    </w:p>
    <w:p w14:paraId="5378E95E" w14:textId="77777777" w:rsidR="00FE3A20" w:rsidRPr="003E4E6D" w:rsidRDefault="00FE3A20" w:rsidP="00B86E87">
      <w:pPr>
        <w:tabs>
          <w:tab w:val="left" w:pos="540"/>
        </w:tabs>
        <w:jc w:val="both"/>
        <w:rPr>
          <w:rFonts w:ascii="Times New Roman" w:hAnsi="Times New Roman" w:cs="Times New Roman"/>
        </w:rPr>
      </w:pPr>
    </w:p>
    <w:tbl>
      <w:tblPr>
        <w:tblW w:w="9842" w:type="dxa"/>
        <w:tblInd w:w="-32" w:type="dxa"/>
        <w:tblLayout w:type="fixed"/>
        <w:tblCellMar>
          <w:left w:w="58" w:type="dxa"/>
          <w:right w:w="58" w:type="dxa"/>
        </w:tblCellMar>
        <w:tblLook w:val="0000" w:firstRow="0" w:lastRow="0" w:firstColumn="0" w:lastColumn="0" w:noHBand="0" w:noVBand="0"/>
      </w:tblPr>
      <w:tblGrid>
        <w:gridCol w:w="2912"/>
        <w:gridCol w:w="180"/>
        <w:gridCol w:w="1260"/>
        <w:gridCol w:w="180"/>
        <w:gridCol w:w="2790"/>
        <w:gridCol w:w="136"/>
        <w:gridCol w:w="2384"/>
      </w:tblGrid>
      <w:tr w:rsidR="00FE3A20" w:rsidRPr="003E4E6D" w14:paraId="1C7DB7E1" w14:textId="77777777" w:rsidTr="0081336C">
        <w:trPr>
          <w:cantSplit/>
          <w:trHeight w:val="245"/>
          <w:tblHeader/>
        </w:trPr>
        <w:tc>
          <w:tcPr>
            <w:tcW w:w="2912" w:type="dxa"/>
          </w:tcPr>
          <w:p w14:paraId="1BD63824" w14:textId="77777777" w:rsidR="00FE3A20" w:rsidRPr="003E4E6D" w:rsidRDefault="00FE3A20" w:rsidP="0081336C">
            <w:pPr>
              <w:tabs>
                <w:tab w:val="left" w:pos="540"/>
              </w:tabs>
              <w:ind w:left="72" w:right="-43"/>
              <w:rPr>
                <w:rFonts w:ascii="Times New Roman" w:hAnsi="Times New Roman" w:cs="Times New Roman"/>
                <w:b/>
                <w:bCs/>
              </w:rPr>
            </w:pPr>
          </w:p>
        </w:tc>
        <w:tc>
          <w:tcPr>
            <w:tcW w:w="180" w:type="dxa"/>
          </w:tcPr>
          <w:p w14:paraId="0434792D" w14:textId="77777777" w:rsidR="00FE3A20" w:rsidRPr="003E4E6D" w:rsidRDefault="00FE3A20" w:rsidP="0081336C">
            <w:pPr>
              <w:pStyle w:val="Footer"/>
              <w:ind w:left="-126" w:right="-43" w:firstLine="63"/>
              <w:jc w:val="center"/>
              <w:rPr>
                <w:rFonts w:ascii="Times New Roman" w:hAnsi="Times New Roman" w:cs="Times New Roman"/>
                <w:b/>
                <w:bCs/>
              </w:rPr>
            </w:pPr>
          </w:p>
        </w:tc>
        <w:tc>
          <w:tcPr>
            <w:tcW w:w="1260" w:type="dxa"/>
          </w:tcPr>
          <w:p w14:paraId="6C195A62" w14:textId="77777777" w:rsidR="00FE3A20" w:rsidRPr="003E4E6D" w:rsidRDefault="00FE3A20" w:rsidP="0081336C">
            <w:pPr>
              <w:pStyle w:val="Footer"/>
              <w:ind w:left="-126" w:right="-43" w:firstLine="63"/>
              <w:jc w:val="center"/>
              <w:rPr>
                <w:rFonts w:ascii="Times New Roman" w:hAnsi="Times New Roman" w:cs="Times New Roman"/>
                <w:b/>
                <w:bCs/>
              </w:rPr>
            </w:pPr>
            <w:r w:rsidRPr="003E4E6D">
              <w:rPr>
                <w:rFonts w:ascii="Times New Roman" w:hAnsi="Times New Roman" w:cs="Times New Roman"/>
                <w:b/>
                <w:bCs/>
              </w:rPr>
              <w:t>Country of</w:t>
            </w:r>
          </w:p>
        </w:tc>
        <w:tc>
          <w:tcPr>
            <w:tcW w:w="180" w:type="dxa"/>
          </w:tcPr>
          <w:p w14:paraId="23AD53CB" w14:textId="77777777" w:rsidR="00FE3A20" w:rsidRPr="003E4E6D" w:rsidRDefault="00FE3A20" w:rsidP="0081336C">
            <w:pPr>
              <w:pStyle w:val="Footer"/>
              <w:tabs>
                <w:tab w:val="left" w:pos="540"/>
              </w:tabs>
              <w:ind w:right="-43"/>
              <w:rPr>
                <w:rFonts w:ascii="Times New Roman" w:hAnsi="Times New Roman" w:cs="Times New Roman"/>
                <w:b/>
                <w:bCs/>
              </w:rPr>
            </w:pPr>
          </w:p>
        </w:tc>
        <w:tc>
          <w:tcPr>
            <w:tcW w:w="2790" w:type="dxa"/>
          </w:tcPr>
          <w:p w14:paraId="4B7465B1" w14:textId="77777777" w:rsidR="00FE3A20" w:rsidRPr="003E4E6D" w:rsidRDefault="00FE3A20" w:rsidP="0081336C">
            <w:pPr>
              <w:pStyle w:val="Footer"/>
              <w:tabs>
                <w:tab w:val="left" w:pos="540"/>
              </w:tabs>
              <w:ind w:right="-43"/>
              <w:rPr>
                <w:rFonts w:ascii="Times New Roman" w:hAnsi="Times New Roman" w:cs="Times New Roman"/>
                <w:b/>
                <w:bCs/>
              </w:rPr>
            </w:pPr>
          </w:p>
        </w:tc>
        <w:tc>
          <w:tcPr>
            <w:tcW w:w="136" w:type="dxa"/>
          </w:tcPr>
          <w:p w14:paraId="4B6E1410" w14:textId="77777777" w:rsidR="00FE3A20" w:rsidRPr="003E4E6D" w:rsidRDefault="00FE3A20" w:rsidP="0081336C">
            <w:pPr>
              <w:tabs>
                <w:tab w:val="left" w:pos="540"/>
              </w:tabs>
              <w:ind w:left="34" w:right="-43"/>
              <w:rPr>
                <w:rFonts w:ascii="Times New Roman" w:hAnsi="Times New Roman" w:cs="Times New Roman"/>
                <w:b/>
                <w:bCs/>
              </w:rPr>
            </w:pPr>
          </w:p>
        </w:tc>
        <w:tc>
          <w:tcPr>
            <w:tcW w:w="2384" w:type="dxa"/>
          </w:tcPr>
          <w:p w14:paraId="59047EB4" w14:textId="77777777" w:rsidR="00FE3A20" w:rsidRPr="003E4E6D" w:rsidRDefault="00FE3A20" w:rsidP="0081336C">
            <w:pPr>
              <w:tabs>
                <w:tab w:val="left" w:pos="540"/>
              </w:tabs>
              <w:ind w:left="34" w:right="-43"/>
              <w:rPr>
                <w:rFonts w:ascii="Times New Roman" w:hAnsi="Times New Roman" w:cs="Times New Roman"/>
                <w:b/>
                <w:bCs/>
              </w:rPr>
            </w:pPr>
          </w:p>
        </w:tc>
      </w:tr>
      <w:tr w:rsidR="00FE3A20" w:rsidRPr="003E4E6D" w14:paraId="29400DD8" w14:textId="77777777" w:rsidTr="0081336C">
        <w:trPr>
          <w:cantSplit/>
          <w:trHeight w:val="245"/>
          <w:tblHeader/>
        </w:trPr>
        <w:tc>
          <w:tcPr>
            <w:tcW w:w="2912" w:type="dxa"/>
          </w:tcPr>
          <w:p w14:paraId="1E03E937" w14:textId="77777777" w:rsidR="00FE3A20" w:rsidRPr="003E4E6D" w:rsidRDefault="00FE3A20" w:rsidP="0081336C">
            <w:pPr>
              <w:tabs>
                <w:tab w:val="left" w:pos="540"/>
              </w:tabs>
              <w:ind w:left="72" w:right="-43"/>
              <w:rPr>
                <w:rFonts w:ascii="Times New Roman" w:hAnsi="Times New Roman" w:cs="Times New Roman"/>
                <w:b/>
                <w:bCs/>
              </w:rPr>
            </w:pPr>
          </w:p>
        </w:tc>
        <w:tc>
          <w:tcPr>
            <w:tcW w:w="180" w:type="dxa"/>
          </w:tcPr>
          <w:p w14:paraId="1716987B" w14:textId="77777777" w:rsidR="00FE3A20" w:rsidRPr="003E4E6D" w:rsidRDefault="00FE3A20" w:rsidP="0081336C">
            <w:pPr>
              <w:pStyle w:val="Footer"/>
              <w:ind w:left="-126" w:right="-43" w:firstLine="63"/>
              <w:jc w:val="center"/>
              <w:rPr>
                <w:rFonts w:ascii="Times New Roman" w:hAnsi="Times New Roman" w:cs="Times New Roman"/>
                <w:b/>
                <w:bCs/>
              </w:rPr>
            </w:pPr>
          </w:p>
        </w:tc>
        <w:tc>
          <w:tcPr>
            <w:tcW w:w="1260" w:type="dxa"/>
          </w:tcPr>
          <w:p w14:paraId="58E474AF" w14:textId="77777777" w:rsidR="00FE3A20" w:rsidRPr="003E4E6D" w:rsidRDefault="00FE3A20" w:rsidP="0081336C">
            <w:pPr>
              <w:pStyle w:val="Footer"/>
              <w:ind w:left="-126" w:right="-43" w:firstLine="63"/>
              <w:jc w:val="center"/>
              <w:rPr>
                <w:rFonts w:ascii="Times New Roman" w:hAnsi="Times New Roman" w:cs="Times New Roman"/>
                <w:b/>
                <w:bCs/>
              </w:rPr>
            </w:pPr>
            <w:r w:rsidRPr="003E4E6D">
              <w:rPr>
                <w:rFonts w:ascii="Times New Roman" w:hAnsi="Times New Roman" w:cs="Times New Roman"/>
                <w:b/>
                <w:bCs/>
              </w:rPr>
              <w:t>incorporation/</w:t>
            </w:r>
          </w:p>
        </w:tc>
        <w:tc>
          <w:tcPr>
            <w:tcW w:w="180" w:type="dxa"/>
          </w:tcPr>
          <w:p w14:paraId="4F5D3AC9" w14:textId="77777777" w:rsidR="00FE3A20" w:rsidRPr="003E4E6D" w:rsidRDefault="00FE3A20" w:rsidP="0081336C">
            <w:pPr>
              <w:pStyle w:val="Footer"/>
              <w:tabs>
                <w:tab w:val="left" w:pos="540"/>
              </w:tabs>
              <w:ind w:right="-43"/>
              <w:jc w:val="center"/>
              <w:rPr>
                <w:rFonts w:ascii="Times New Roman" w:hAnsi="Times New Roman" w:cs="Times New Roman"/>
                <w:b/>
                <w:bCs/>
              </w:rPr>
            </w:pPr>
          </w:p>
        </w:tc>
        <w:tc>
          <w:tcPr>
            <w:tcW w:w="2790" w:type="dxa"/>
          </w:tcPr>
          <w:p w14:paraId="46A5095C" w14:textId="77777777" w:rsidR="00FE3A20" w:rsidRPr="003E4E6D" w:rsidRDefault="00FE3A20" w:rsidP="0081336C">
            <w:pPr>
              <w:pStyle w:val="Footer"/>
              <w:tabs>
                <w:tab w:val="left" w:pos="540"/>
              </w:tabs>
              <w:ind w:right="-43"/>
              <w:jc w:val="center"/>
              <w:rPr>
                <w:rFonts w:ascii="Times New Roman" w:hAnsi="Times New Roman" w:cs="Times New Roman"/>
                <w:b/>
                <w:bCs/>
              </w:rPr>
            </w:pPr>
          </w:p>
        </w:tc>
        <w:tc>
          <w:tcPr>
            <w:tcW w:w="136" w:type="dxa"/>
          </w:tcPr>
          <w:p w14:paraId="4464EE2E" w14:textId="77777777" w:rsidR="00FE3A20" w:rsidRPr="003E4E6D" w:rsidRDefault="00FE3A20" w:rsidP="0081336C">
            <w:pPr>
              <w:tabs>
                <w:tab w:val="left" w:pos="540"/>
              </w:tabs>
              <w:ind w:left="34" w:right="-43"/>
              <w:jc w:val="center"/>
              <w:rPr>
                <w:rFonts w:ascii="Times New Roman" w:hAnsi="Times New Roman" w:cs="Times New Roman"/>
                <w:b/>
                <w:bCs/>
              </w:rPr>
            </w:pPr>
          </w:p>
        </w:tc>
        <w:tc>
          <w:tcPr>
            <w:tcW w:w="2384" w:type="dxa"/>
          </w:tcPr>
          <w:p w14:paraId="6F1239CB" w14:textId="77777777" w:rsidR="00FE3A20" w:rsidRPr="003E4E6D" w:rsidRDefault="00FE3A20" w:rsidP="0081336C">
            <w:pPr>
              <w:tabs>
                <w:tab w:val="left" w:pos="540"/>
              </w:tabs>
              <w:ind w:left="34" w:right="-43"/>
              <w:jc w:val="center"/>
              <w:rPr>
                <w:rFonts w:ascii="Times New Roman" w:hAnsi="Times New Roman" w:cs="Times New Roman"/>
                <w:b/>
                <w:bCs/>
              </w:rPr>
            </w:pPr>
          </w:p>
        </w:tc>
      </w:tr>
      <w:tr w:rsidR="00FE3A20" w:rsidRPr="003E4E6D" w14:paraId="0033E83A" w14:textId="77777777" w:rsidTr="0081336C">
        <w:trPr>
          <w:cantSplit/>
          <w:trHeight w:val="245"/>
          <w:tblHeader/>
        </w:trPr>
        <w:tc>
          <w:tcPr>
            <w:tcW w:w="2912" w:type="dxa"/>
            <w:tcBorders>
              <w:bottom w:val="single" w:sz="4" w:space="0" w:color="auto"/>
            </w:tcBorders>
          </w:tcPr>
          <w:p w14:paraId="195FDCEE" w14:textId="77777777" w:rsidR="00FE3A20" w:rsidRPr="003E4E6D" w:rsidRDefault="00FE3A20" w:rsidP="0081336C">
            <w:pPr>
              <w:tabs>
                <w:tab w:val="left" w:pos="540"/>
              </w:tabs>
              <w:ind w:left="72" w:right="-43"/>
              <w:jc w:val="center"/>
              <w:rPr>
                <w:rFonts w:ascii="Times New Roman" w:hAnsi="Times New Roman" w:cs="Times New Roman"/>
                <w:b/>
                <w:bCs/>
              </w:rPr>
            </w:pPr>
            <w:r w:rsidRPr="003E4E6D">
              <w:rPr>
                <w:rFonts w:ascii="Times New Roman" w:hAnsi="Times New Roman" w:cs="Times New Roman"/>
                <w:b/>
                <w:bCs/>
              </w:rPr>
              <w:t>Name of entities/Persons</w:t>
            </w:r>
          </w:p>
        </w:tc>
        <w:tc>
          <w:tcPr>
            <w:tcW w:w="180" w:type="dxa"/>
          </w:tcPr>
          <w:p w14:paraId="0DAB588D" w14:textId="77777777" w:rsidR="00FE3A20" w:rsidRPr="003E4E6D" w:rsidRDefault="00FE3A20" w:rsidP="0081336C">
            <w:pPr>
              <w:pStyle w:val="Footer"/>
              <w:ind w:left="-126" w:right="-43" w:firstLine="63"/>
              <w:jc w:val="center"/>
              <w:rPr>
                <w:rFonts w:ascii="Times New Roman" w:hAnsi="Times New Roman" w:cs="Times New Roman"/>
                <w:b/>
                <w:bCs/>
              </w:rPr>
            </w:pPr>
          </w:p>
        </w:tc>
        <w:tc>
          <w:tcPr>
            <w:tcW w:w="1260" w:type="dxa"/>
            <w:tcBorders>
              <w:bottom w:val="single" w:sz="4" w:space="0" w:color="auto"/>
            </w:tcBorders>
          </w:tcPr>
          <w:p w14:paraId="0170D4A5" w14:textId="77777777" w:rsidR="00FE3A20" w:rsidRPr="003E4E6D" w:rsidRDefault="00FE3A20" w:rsidP="0081336C">
            <w:pPr>
              <w:pStyle w:val="Footer"/>
              <w:ind w:left="-126" w:right="-43" w:firstLine="63"/>
              <w:jc w:val="center"/>
              <w:rPr>
                <w:rFonts w:ascii="Times New Roman" w:hAnsi="Times New Roman" w:cs="Times New Roman"/>
                <w:b/>
                <w:bCs/>
              </w:rPr>
            </w:pPr>
            <w:r w:rsidRPr="003E4E6D">
              <w:rPr>
                <w:rFonts w:ascii="Times New Roman" w:hAnsi="Times New Roman" w:cs="Times New Roman"/>
                <w:b/>
                <w:bCs/>
              </w:rPr>
              <w:t>Nationality</w:t>
            </w:r>
          </w:p>
        </w:tc>
        <w:tc>
          <w:tcPr>
            <w:tcW w:w="180" w:type="dxa"/>
          </w:tcPr>
          <w:p w14:paraId="609A72FD" w14:textId="77777777" w:rsidR="00FE3A20" w:rsidRPr="003E4E6D" w:rsidRDefault="00FE3A20" w:rsidP="0081336C">
            <w:pPr>
              <w:pStyle w:val="Footer"/>
              <w:tabs>
                <w:tab w:val="left" w:pos="540"/>
              </w:tabs>
              <w:ind w:right="-43"/>
              <w:jc w:val="center"/>
              <w:rPr>
                <w:rFonts w:ascii="Times New Roman" w:hAnsi="Times New Roman" w:cs="Times New Roman"/>
                <w:b/>
                <w:bCs/>
              </w:rPr>
            </w:pPr>
          </w:p>
        </w:tc>
        <w:tc>
          <w:tcPr>
            <w:tcW w:w="2790" w:type="dxa"/>
            <w:tcBorders>
              <w:bottom w:val="single" w:sz="4" w:space="0" w:color="auto"/>
            </w:tcBorders>
          </w:tcPr>
          <w:p w14:paraId="203A44D5" w14:textId="77777777" w:rsidR="00FE3A20" w:rsidRPr="003E4E6D" w:rsidRDefault="00FE3A20" w:rsidP="0081336C">
            <w:pPr>
              <w:pStyle w:val="Footer"/>
              <w:tabs>
                <w:tab w:val="left" w:pos="540"/>
              </w:tabs>
              <w:ind w:right="-43"/>
              <w:jc w:val="center"/>
              <w:rPr>
                <w:rFonts w:ascii="Times New Roman" w:hAnsi="Times New Roman" w:cs="Times New Roman"/>
                <w:b/>
                <w:bCs/>
              </w:rPr>
            </w:pPr>
            <w:r w:rsidRPr="003E4E6D">
              <w:rPr>
                <w:rFonts w:ascii="Times New Roman" w:hAnsi="Times New Roman" w:cs="Times New Roman"/>
                <w:b/>
                <w:bCs/>
              </w:rPr>
              <w:t>Type of business</w:t>
            </w:r>
          </w:p>
        </w:tc>
        <w:tc>
          <w:tcPr>
            <w:tcW w:w="136" w:type="dxa"/>
          </w:tcPr>
          <w:p w14:paraId="766F540D" w14:textId="77777777" w:rsidR="00FE3A20" w:rsidRPr="003E4E6D" w:rsidRDefault="00FE3A20" w:rsidP="0081336C">
            <w:pPr>
              <w:tabs>
                <w:tab w:val="left" w:pos="540"/>
              </w:tabs>
              <w:ind w:left="34" w:right="-43"/>
              <w:jc w:val="center"/>
              <w:rPr>
                <w:rFonts w:ascii="Times New Roman" w:hAnsi="Times New Roman" w:cs="Times New Roman"/>
                <w:b/>
                <w:bCs/>
              </w:rPr>
            </w:pPr>
          </w:p>
        </w:tc>
        <w:tc>
          <w:tcPr>
            <w:tcW w:w="2384" w:type="dxa"/>
            <w:tcBorders>
              <w:bottom w:val="single" w:sz="4" w:space="0" w:color="auto"/>
            </w:tcBorders>
          </w:tcPr>
          <w:p w14:paraId="27F86B2A" w14:textId="77777777" w:rsidR="00FE3A20" w:rsidRPr="003E4E6D" w:rsidRDefault="00FE3A20" w:rsidP="0081336C">
            <w:pPr>
              <w:tabs>
                <w:tab w:val="left" w:pos="540"/>
              </w:tabs>
              <w:ind w:left="34" w:right="-43"/>
              <w:jc w:val="center"/>
              <w:rPr>
                <w:rFonts w:ascii="Times New Roman" w:hAnsi="Times New Roman" w:cs="Times New Roman"/>
                <w:b/>
                <w:bCs/>
              </w:rPr>
            </w:pPr>
            <w:r w:rsidRPr="003E4E6D">
              <w:rPr>
                <w:rFonts w:ascii="Times New Roman" w:hAnsi="Times New Roman" w:cs="Times New Roman"/>
                <w:b/>
                <w:bCs/>
              </w:rPr>
              <w:t>Nature of relationships</w:t>
            </w:r>
          </w:p>
        </w:tc>
      </w:tr>
      <w:tr w:rsidR="00FE3A20" w:rsidRPr="003E4E6D" w14:paraId="4D537D9B" w14:textId="77777777" w:rsidTr="00F43C89">
        <w:trPr>
          <w:cantSplit/>
          <w:trHeight w:val="125"/>
          <w:tblHeader/>
        </w:trPr>
        <w:tc>
          <w:tcPr>
            <w:tcW w:w="2912" w:type="dxa"/>
          </w:tcPr>
          <w:p w14:paraId="6260B4DC" w14:textId="77777777" w:rsidR="00FE3A20" w:rsidRPr="003E4E6D" w:rsidRDefault="00FE3A20" w:rsidP="00F43C89">
            <w:pPr>
              <w:tabs>
                <w:tab w:val="left" w:pos="540"/>
              </w:tabs>
              <w:spacing w:line="240" w:lineRule="auto"/>
              <w:ind w:left="72" w:right="-43"/>
              <w:jc w:val="center"/>
              <w:rPr>
                <w:rFonts w:ascii="Times New Roman" w:hAnsi="Times New Roman" w:cs="Times New Roman"/>
                <w:sz w:val="12"/>
                <w:szCs w:val="12"/>
              </w:rPr>
            </w:pPr>
          </w:p>
        </w:tc>
        <w:tc>
          <w:tcPr>
            <w:tcW w:w="180" w:type="dxa"/>
          </w:tcPr>
          <w:p w14:paraId="33075A2E" w14:textId="77777777" w:rsidR="00FE3A20" w:rsidRPr="003E4E6D" w:rsidRDefault="00FE3A20" w:rsidP="00F43C89">
            <w:pPr>
              <w:pStyle w:val="Footer"/>
              <w:spacing w:line="240" w:lineRule="auto"/>
              <w:ind w:left="-126" w:right="-43" w:firstLine="63"/>
              <w:jc w:val="center"/>
              <w:rPr>
                <w:rFonts w:ascii="Times New Roman" w:hAnsi="Times New Roman" w:cs="Times New Roman"/>
                <w:sz w:val="12"/>
                <w:szCs w:val="12"/>
              </w:rPr>
            </w:pPr>
          </w:p>
        </w:tc>
        <w:tc>
          <w:tcPr>
            <w:tcW w:w="1260" w:type="dxa"/>
          </w:tcPr>
          <w:p w14:paraId="3C1B5B0C" w14:textId="77777777" w:rsidR="00FE3A20" w:rsidRPr="003E4E6D" w:rsidRDefault="00FE3A20" w:rsidP="00F43C89">
            <w:pPr>
              <w:pStyle w:val="Footer"/>
              <w:spacing w:line="240" w:lineRule="auto"/>
              <w:ind w:left="-126" w:right="-43" w:firstLine="63"/>
              <w:jc w:val="center"/>
              <w:rPr>
                <w:rFonts w:ascii="Times New Roman" w:hAnsi="Times New Roman" w:cs="Times New Roman"/>
                <w:sz w:val="12"/>
                <w:szCs w:val="12"/>
              </w:rPr>
            </w:pPr>
          </w:p>
        </w:tc>
        <w:tc>
          <w:tcPr>
            <w:tcW w:w="180" w:type="dxa"/>
          </w:tcPr>
          <w:p w14:paraId="0080A804" w14:textId="77777777" w:rsidR="00FE3A20" w:rsidRPr="003E4E6D" w:rsidRDefault="00FE3A20" w:rsidP="00F43C89">
            <w:pPr>
              <w:pStyle w:val="Footer"/>
              <w:tabs>
                <w:tab w:val="left" w:pos="540"/>
              </w:tabs>
              <w:spacing w:line="240" w:lineRule="auto"/>
              <w:ind w:right="-43"/>
              <w:jc w:val="center"/>
              <w:rPr>
                <w:rFonts w:ascii="Times New Roman" w:hAnsi="Times New Roman" w:cs="Times New Roman"/>
                <w:sz w:val="12"/>
                <w:szCs w:val="12"/>
              </w:rPr>
            </w:pPr>
          </w:p>
        </w:tc>
        <w:tc>
          <w:tcPr>
            <w:tcW w:w="2790" w:type="dxa"/>
          </w:tcPr>
          <w:p w14:paraId="62BA4DF5" w14:textId="77777777" w:rsidR="00FE3A20" w:rsidRPr="003E4E6D" w:rsidRDefault="00FE3A20" w:rsidP="00F43C89">
            <w:pPr>
              <w:pStyle w:val="Footer"/>
              <w:tabs>
                <w:tab w:val="left" w:pos="540"/>
              </w:tabs>
              <w:spacing w:line="240" w:lineRule="auto"/>
              <w:ind w:right="-43"/>
              <w:jc w:val="center"/>
              <w:rPr>
                <w:rFonts w:ascii="Times New Roman" w:hAnsi="Times New Roman" w:cs="Times New Roman"/>
                <w:sz w:val="12"/>
                <w:szCs w:val="12"/>
              </w:rPr>
            </w:pPr>
          </w:p>
        </w:tc>
        <w:tc>
          <w:tcPr>
            <w:tcW w:w="136" w:type="dxa"/>
          </w:tcPr>
          <w:p w14:paraId="204DAC2A" w14:textId="77777777" w:rsidR="00FE3A20" w:rsidRPr="003E4E6D" w:rsidRDefault="00FE3A20" w:rsidP="00F43C89">
            <w:pPr>
              <w:tabs>
                <w:tab w:val="left" w:pos="540"/>
              </w:tabs>
              <w:spacing w:line="240" w:lineRule="auto"/>
              <w:ind w:left="34" w:right="-43"/>
              <w:jc w:val="center"/>
              <w:rPr>
                <w:rFonts w:ascii="Times New Roman" w:hAnsi="Times New Roman" w:cs="Times New Roman"/>
                <w:sz w:val="12"/>
                <w:szCs w:val="12"/>
              </w:rPr>
            </w:pPr>
          </w:p>
        </w:tc>
        <w:tc>
          <w:tcPr>
            <w:tcW w:w="2384" w:type="dxa"/>
          </w:tcPr>
          <w:p w14:paraId="5ED2855F" w14:textId="77777777" w:rsidR="00FE3A20" w:rsidRPr="003E4E6D" w:rsidRDefault="00FE3A20" w:rsidP="00F43C89">
            <w:pPr>
              <w:tabs>
                <w:tab w:val="left" w:pos="540"/>
              </w:tabs>
              <w:spacing w:line="240" w:lineRule="auto"/>
              <w:ind w:left="34" w:right="-43"/>
              <w:jc w:val="center"/>
              <w:rPr>
                <w:rFonts w:ascii="Times New Roman" w:hAnsi="Times New Roman" w:cs="Times New Roman"/>
                <w:sz w:val="12"/>
                <w:szCs w:val="12"/>
              </w:rPr>
            </w:pPr>
          </w:p>
        </w:tc>
      </w:tr>
      <w:tr w:rsidR="00FE3A20" w:rsidRPr="003E4E6D" w14:paraId="0D64255A" w14:textId="77777777" w:rsidTr="0081336C">
        <w:trPr>
          <w:cantSplit/>
          <w:trHeight w:val="245"/>
          <w:tblHeader/>
        </w:trPr>
        <w:tc>
          <w:tcPr>
            <w:tcW w:w="2912" w:type="dxa"/>
          </w:tcPr>
          <w:p w14:paraId="170672F6" w14:textId="77777777" w:rsidR="00FE3A20" w:rsidRPr="003E4E6D" w:rsidRDefault="00FE3A20" w:rsidP="00813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3E4E6D">
              <w:rPr>
                <w:rFonts w:ascii="Times New Roman" w:hAnsi="Times New Roman" w:cs="Times New Roman"/>
              </w:rPr>
              <w:t>Chonburi Concrete Product Public</w:t>
            </w:r>
            <w:r w:rsidRPr="003E4E6D">
              <w:rPr>
                <w:rFonts w:ascii="Times New Roman" w:hAnsi="Times New Roman" w:cs="Times New Roman"/>
                <w:cs/>
              </w:rPr>
              <w:t xml:space="preserve"> </w:t>
            </w:r>
            <w:r w:rsidRPr="003E4E6D">
              <w:rPr>
                <w:rFonts w:ascii="Times New Roman" w:hAnsi="Times New Roman" w:cs="Times New Roman"/>
              </w:rPr>
              <w:t>Company Limited</w:t>
            </w:r>
          </w:p>
        </w:tc>
        <w:tc>
          <w:tcPr>
            <w:tcW w:w="180" w:type="dxa"/>
          </w:tcPr>
          <w:p w14:paraId="6D74FE10" w14:textId="77777777" w:rsidR="00FE3A20" w:rsidRPr="003E4E6D" w:rsidRDefault="00FE3A20" w:rsidP="0081336C">
            <w:pPr>
              <w:pStyle w:val="Footer"/>
              <w:ind w:left="-126" w:right="-43" w:firstLine="63"/>
              <w:jc w:val="center"/>
              <w:rPr>
                <w:rFonts w:ascii="Times New Roman" w:hAnsi="Times New Roman" w:cs="Times New Roman"/>
              </w:rPr>
            </w:pPr>
          </w:p>
        </w:tc>
        <w:tc>
          <w:tcPr>
            <w:tcW w:w="1260" w:type="dxa"/>
          </w:tcPr>
          <w:p w14:paraId="3C439C95" w14:textId="77777777" w:rsidR="00FE3A20" w:rsidRPr="003E4E6D" w:rsidRDefault="00FE3A20" w:rsidP="0081336C">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08DAC1D8" w14:textId="77777777" w:rsidR="00FE3A20" w:rsidRPr="003E4E6D" w:rsidRDefault="00FE3A20" w:rsidP="0081336C">
            <w:pPr>
              <w:pStyle w:val="Footer"/>
              <w:tabs>
                <w:tab w:val="left" w:pos="540"/>
              </w:tabs>
              <w:ind w:right="-43"/>
              <w:jc w:val="center"/>
              <w:rPr>
                <w:rFonts w:ascii="Times New Roman" w:hAnsi="Times New Roman" w:cs="Times New Roman"/>
              </w:rPr>
            </w:pPr>
          </w:p>
        </w:tc>
        <w:tc>
          <w:tcPr>
            <w:tcW w:w="2790" w:type="dxa"/>
          </w:tcPr>
          <w:p w14:paraId="4B4B3A68" w14:textId="77777777" w:rsidR="00FE3A20" w:rsidRPr="003E4E6D" w:rsidRDefault="00FE3A20" w:rsidP="0081336C">
            <w:pPr>
              <w:tabs>
                <w:tab w:val="clear" w:pos="1871"/>
              </w:tabs>
              <w:ind w:left="32"/>
              <w:rPr>
                <w:rFonts w:ascii="Times New Roman" w:hAnsi="Times New Roman" w:cs="Times New Roman"/>
              </w:rPr>
            </w:pPr>
            <w:r w:rsidRPr="003E4E6D">
              <w:rPr>
                <w:rFonts w:ascii="Times New Roman" w:hAnsi="Times New Roman" w:cs="Times New Roman"/>
              </w:rPr>
              <w:t>Manufacturing and distribution of concrete products and ready mixed concrete</w:t>
            </w:r>
          </w:p>
        </w:tc>
        <w:tc>
          <w:tcPr>
            <w:tcW w:w="136" w:type="dxa"/>
          </w:tcPr>
          <w:p w14:paraId="200C97CD" w14:textId="77777777" w:rsidR="00FE3A20" w:rsidRPr="003E4E6D" w:rsidRDefault="00FE3A20" w:rsidP="0081336C">
            <w:pPr>
              <w:tabs>
                <w:tab w:val="left" w:pos="540"/>
              </w:tabs>
              <w:ind w:left="32" w:right="-43"/>
              <w:rPr>
                <w:rFonts w:ascii="Times New Roman" w:hAnsi="Times New Roman" w:cs="Times New Roman"/>
              </w:rPr>
            </w:pPr>
          </w:p>
        </w:tc>
        <w:tc>
          <w:tcPr>
            <w:tcW w:w="2384" w:type="dxa"/>
          </w:tcPr>
          <w:p w14:paraId="1E285C28" w14:textId="77777777" w:rsidR="00FE3A20" w:rsidRPr="003E4E6D" w:rsidRDefault="00FE3A20" w:rsidP="0081336C">
            <w:pPr>
              <w:tabs>
                <w:tab w:val="clear" w:pos="1871"/>
              </w:tabs>
              <w:ind w:left="32" w:right="-108"/>
              <w:rPr>
                <w:rFonts w:ascii="Times New Roman" w:hAnsi="Times New Roman" w:cs="Times New Roman"/>
              </w:rPr>
            </w:pPr>
            <w:r w:rsidRPr="003E4E6D">
              <w:rPr>
                <w:rFonts w:ascii="Times New Roman" w:hAnsi="Times New Roman" w:cs="Times New Roman"/>
              </w:rPr>
              <w:t>Shares held by related persons</w:t>
            </w:r>
          </w:p>
        </w:tc>
      </w:tr>
      <w:tr w:rsidR="00156A09" w:rsidRPr="003E4E6D" w14:paraId="295F5ADD" w14:textId="77777777" w:rsidTr="00156A09">
        <w:trPr>
          <w:cantSplit/>
          <w:trHeight w:val="81"/>
          <w:tblHeader/>
        </w:trPr>
        <w:tc>
          <w:tcPr>
            <w:tcW w:w="2912" w:type="dxa"/>
          </w:tcPr>
          <w:p w14:paraId="320D3E4B" w14:textId="77777777" w:rsidR="00156A09" w:rsidRPr="003E4E6D" w:rsidRDefault="00156A09" w:rsidP="00156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spacing w:line="240" w:lineRule="auto"/>
              <w:ind w:right="-108"/>
              <w:rPr>
                <w:rFonts w:ascii="Times New Roman" w:hAnsi="Times New Roman" w:cs="Times New Roman"/>
                <w:sz w:val="6"/>
                <w:szCs w:val="6"/>
              </w:rPr>
            </w:pPr>
          </w:p>
        </w:tc>
        <w:tc>
          <w:tcPr>
            <w:tcW w:w="180" w:type="dxa"/>
          </w:tcPr>
          <w:p w14:paraId="411B8B54" w14:textId="77777777" w:rsidR="00156A09" w:rsidRPr="003E4E6D" w:rsidRDefault="00156A09" w:rsidP="00156A09">
            <w:pPr>
              <w:pStyle w:val="Footer"/>
              <w:spacing w:line="240" w:lineRule="auto"/>
              <w:ind w:left="-126" w:right="-43" w:firstLine="63"/>
              <w:jc w:val="center"/>
              <w:rPr>
                <w:rFonts w:ascii="Times New Roman" w:hAnsi="Times New Roman" w:cs="Times New Roman"/>
                <w:sz w:val="6"/>
                <w:szCs w:val="6"/>
              </w:rPr>
            </w:pPr>
          </w:p>
        </w:tc>
        <w:tc>
          <w:tcPr>
            <w:tcW w:w="1260" w:type="dxa"/>
          </w:tcPr>
          <w:p w14:paraId="58BCE550" w14:textId="77777777" w:rsidR="00156A09" w:rsidRPr="003E4E6D" w:rsidRDefault="00156A09" w:rsidP="00156A09">
            <w:pPr>
              <w:tabs>
                <w:tab w:val="clear" w:pos="1871"/>
              </w:tabs>
              <w:spacing w:line="240" w:lineRule="auto"/>
              <w:ind w:left="-107" w:right="-108"/>
              <w:jc w:val="center"/>
              <w:rPr>
                <w:rFonts w:ascii="Times New Roman" w:hAnsi="Times New Roman" w:cs="Times New Roman"/>
                <w:sz w:val="6"/>
                <w:szCs w:val="6"/>
              </w:rPr>
            </w:pPr>
          </w:p>
        </w:tc>
        <w:tc>
          <w:tcPr>
            <w:tcW w:w="180" w:type="dxa"/>
          </w:tcPr>
          <w:p w14:paraId="61B6190F" w14:textId="77777777" w:rsidR="00156A09" w:rsidRPr="003E4E6D" w:rsidRDefault="00156A09" w:rsidP="00156A09">
            <w:pPr>
              <w:pStyle w:val="Footer"/>
              <w:tabs>
                <w:tab w:val="left" w:pos="540"/>
              </w:tabs>
              <w:spacing w:line="240" w:lineRule="auto"/>
              <w:ind w:right="-43"/>
              <w:jc w:val="center"/>
              <w:rPr>
                <w:rFonts w:ascii="Times New Roman" w:hAnsi="Times New Roman" w:cs="Times New Roman"/>
                <w:sz w:val="6"/>
                <w:szCs w:val="6"/>
              </w:rPr>
            </w:pPr>
          </w:p>
        </w:tc>
        <w:tc>
          <w:tcPr>
            <w:tcW w:w="2790" w:type="dxa"/>
          </w:tcPr>
          <w:p w14:paraId="21EC3CFA" w14:textId="77777777" w:rsidR="00156A09" w:rsidRPr="003E4E6D" w:rsidRDefault="00156A09" w:rsidP="00156A09">
            <w:pPr>
              <w:tabs>
                <w:tab w:val="clear" w:pos="1871"/>
              </w:tabs>
              <w:spacing w:line="240" w:lineRule="auto"/>
              <w:ind w:left="32"/>
              <w:rPr>
                <w:rFonts w:ascii="Times New Roman" w:hAnsi="Times New Roman" w:cs="Times New Roman"/>
                <w:sz w:val="6"/>
                <w:szCs w:val="6"/>
              </w:rPr>
            </w:pPr>
          </w:p>
        </w:tc>
        <w:tc>
          <w:tcPr>
            <w:tcW w:w="136" w:type="dxa"/>
          </w:tcPr>
          <w:p w14:paraId="7EEC0534" w14:textId="77777777" w:rsidR="00156A09" w:rsidRPr="003E4E6D" w:rsidRDefault="00156A09" w:rsidP="00156A09">
            <w:pPr>
              <w:tabs>
                <w:tab w:val="left" w:pos="540"/>
              </w:tabs>
              <w:spacing w:line="240" w:lineRule="auto"/>
              <w:ind w:left="32" w:right="-43"/>
              <w:rPr>
                <w:rFonts w:ascii="Times New Roman" w:hAnsi="Times New Roman" w:cs="Times New Roman"/>
                <w:sz w:val="6"/>
                <w:szCs w:val="6"/>
              </w:rPr>
            </w:pPr>
          </w:p>
        </w:tc>
        <w:tc>
          <w:tcPr>
            <w:tcW w:w="2384" w:type="dxa"/>
          </w:tcPr>
          <w:p w14:paraId="3F90998C" w14:textId="77777777" w:rsidR="00156A09" w:rsidRPr="003E4E6D" w:rsidRDefault="00156A09" w:rsidP="00156A09">
            <w:pPr>
              <w:tabs>
                <w:tab w:val="clear" w:pos="1871"/>
              </w:tabs>
              <w:spacing w:line="240" w:lineRule="auto"/>
              <w:ind w:left="32" w:right="-108"/>
              <w:rPr>
                <w:rFonts w:ascii="Times New Roman" w:hAnsi="Times New Roman" w:cs="Times New Roman"/>
                <w:sz w:val="6"/>
                <w:szCs w:val="6"/>
              </w:rPr>
            </w:pPr>
          </w:p>
        </w:tc>
      </w:tr>
      <w:tr w:rsidR="00FE3A20" w:rsidRPr="003E4E6D" w14:paraId="53954BDE" w14:textId="77777777" w:rsidTr="0081336C">
        <w:trPr>
          <w:cantSplit/>
          <w:trHeight w:val="245"/>
          <w:tblHeader/>
        </w:trPr>
        <w:tc>
          <w:tcPr>
            <w:tcW w:w="2912" w:type="dxa"/>
          </w:tcPr>
          <w:p w14:paraId="55F9B7B9" w14:textId="77777777" w:rsidR="00FE3A20" w:rsidRPr="003E4E6D" w:rsidRDefault="00FE3A20" w:rsidP="0081336C">
            <w:pPr>
              <w:rPr>
                <w:rFonts w:ascii="Times New Roman" w:hAnsi="Times New Roman" w:cs="Times New Roman"/>
                <w:lang w:val="en-GB"/>
              </w:rPr>
            </w:pPr>
            <w:r w:rsidRPr="003E4E6D">
              <w:rPr>
                <w:rFonts w:ascii="Times New Roman" w:hAnsi="Times New Roman" w:cs="Times New Roman"/>
                <w:lang w:val="en-GB"/>
              </w:rPr>
              <w:t>Chonburi</w:t>
            </w:r>
            <w:r w:rsidRPr="003E4E6D">
              <w:rPr>
                <w:rFonts w:ascii="Times New Roman" w:hAnsi="Times New Roman" w:cs="Times New Roman"/>
                <w:cs/>
                <w:lang w:val="en-GB"/>
              </w:rPr>
              <w:t xml:space="preserve"> </w:t>
            </w:r>
            <w:proofErr w:type="spellStart"/>
            <w:r w:rsidRPr="003E4E6D">
              <w:rPr>
                <w:rFonts w:ascii="Times New Roman" w:hAnsi="Times New Roman" w:cs="Times New Roman"/>
                <w:lang w:val="en-GB"/>
              </w:rPr>
              <w:t>Kanyong</w:t>
            </w:r>
            <w:proofErr w:type="spellEnd"/>
            <w:r w:rsidRPr="003E4E6D">
              <w:rPr>
                <w:rFonts w:ascii="Times New Roman" w:hAnsi="Times New Roman" w:cs="Times New Roman"/>
                <w:lang w:val="en-GB"/>
              </w:rPr>
              <w:t xml:space="preserve"> Co., Ltd.</w:t>
            </w:r>
          </w:p>
        </w:tc>
        <w:tc>
          <w:tcPr>
            <w:tcW w:w="180" w:type="dxa"/>
          </w:tcPr>
          <w:p w14:paraId="680A1FBA" w14:textId="77777777" w:rsidR="00FE3A20" w:rsidRPr="003E4E6D" w:rsidRDefault="00FE3A20" w:rsidP="0081336C">
            <w:pPr>
              <w:pStyle w:val="Footer"/>
              <w:ind w:left="-126" w:right="-43" w:firstLine="63"/>
              <w:jc w:val="center"/>
              <w:rPr>
                <w:rFonts w:ascii="Times New Roman" w:hAnsi="Times New Roman" w:cs="Times New Roman"/>
              </w:rPr>
            </w:pPr>
          </w:p>
        </w:tc>
        <w:tc>
          <w:tcPr>
            <w:tcW w:w="1260" w:type="dxa"/>
          </w:tcPr>
          <w:p w14:paraId="67701582" w14:textId="77777777" w:rsidR="00FE3A20" w:rsidRPr="003E4E6D" w:rsidRDefault="00FE3A20" w:rsidP="0081336C">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51F60E7E" w14:textId="77777777" w:rsidR="00FE3A20" w:rsidRPr="003E4E6D" w:rsidRDefault="00FE3A20" w:rsidP="0081336C">
            <w:pPr>
              <w:pStyle w:val="Footer"/>
              <w:tabs>
                <w:tab w:val="left" w:pos="540"/>
              </w:tabs>
              <w:ind w:right="-43"/>
              <w:jc w:val="center"/>
              <w:rPr>
                <w:rFonts w:ascii="Times New Roman" w:hAnsi="Times New Roman" w:cs="Times New Roman"/>
              </w:rPr>
            </w:pPr>
          </w:p>
        </w:tc>
        <w:tc>
          <w:tcPr>
            <w:tcW w:w="2790" w:type="dxa"/>
          </w:tcPr>
          <w:p w14:paraId="6796D1AF" w14:textId="77777777" w:rsidR="00FE3A20" w:rsidRPr="003E4E6D" w:rsidRDefault="00FE3A20" w:rsidP="0081336C">
            <w:pPr>
              <w:tabs>
                <w:tab w:val="clear" w:pos="1871"/>
              </w:tabs>
              <w:ind w:left="32"/>
              <w:rPr>
                <w:rFonts w:ascii="Times New Roman" w:hAnsi="Times New Roman" w:cs="Times New Roman"/>
              </w:rPr>
            </w:pPr>
            <w:r w:rsidRPr="003E4E6D">
              <w:rPr>
                <w:rFonts w:ascii="Times New Roman" w:hAnsi="Times New Roman" w:cs="Times New Roman"/>
              </w:rPr>
              <w:t>Retail construction materials and modern home decoration equipment</w:t>
            </w:r>
          </w:p>
        </w:tc>
        <w:tc>
          <w:tcPr>
            <w:tcW w:w="136" w:type="dxa"/>
          </w:tcPr>
          <w:p w14:paraId="1FF72594" w14:textId="77777777" w:rsidR="00FE3A20" w:rsidRPr="003E4E6D" w:rsidRDefault="00FE3A20" w:rsidP="0081336C">
            <w:pPr>
              <w:tabs>
                <w:tab w:val="left" w:pos="540"/>
              </w:tabs>
              <w:ind w:left="32" w:right="-43"/>
              <w:rPr>
                <w:rFonts w:ascii="Times New Roman" w:hAnsi="Times New Roman" w:cs="Times New Roman"/>
              </w:rPr>
            </w:pPr>
          </w:p>
        </w:tc>
        <w:tc>
          <w:tcPr>
            <w:tcW w:w="2384" w:type="dxa"/>
          </w:tcPr>
          <w:p w14:paraId="600E3ED6" w14:textId="77777777" w:rsidR="00FE3A20" w:rsidRPr="003E4E6D" w:rsidRDefault="00FE3A20" w:rsidP="0081336C">
            <w:pPr>
              <w:tabs>
                <w:tab w:val="clear" w:pos="1871"/>
              </w:tabs>
              <w:ind w:left="32" w:right="-108"/>
              <w:rPr>
                <w:rFonts w:ascii="Times New Roman" w:hAnsi="Times New Roman" w:cs="Times New Roman"/>
              </w:rPr>
            </w:pPr>
            <w:r w:rsidRPr="003E4E6D">
              <w:rPr>
                <w:rFonts w:ascii="Times New Roman" w:hAnsi="Times New Roman" w:cs="Times New Roman"/>
              </w:rPr>
              <w:t>Shares held by related persons</w:t>
            </w:r>
          </w:p>
          <w:p w14:paraId="67697408" w14:textId="77777777" w:rsidR="009A24DF" w:rsidRPr="003E4E6D" w:rsidRDefault="009A24DF" w:rsidP="0081336C">
            <w:pPr>
              <w:tabs>
                <w:tab w:val="clear" w:pos="1871"/>
              </w:tabs>
              <w:ind w:left="32" w:right="-108"/>
              <w:rPr>
                <w:rFonts w:ascii="Times New Roman" w:hAnsi="Times New Roman" w:cs="Times New Roman"/>
              </w:rPr>
            </w:pPr>
          </w:p>
        </w:tc>
      </w:tr>
      <w:tr w:rsidR="00156A09" w:rsidRPr="003E4E6D" w14:paraId="7B3ECCD9" w14:textId="77777777" w:rsidTr="00780376">
        <w:trPr>
          <w:cantSplit/>
          <w:trHeight w:val="81"/>
          <w:tblHeader/>
        </w:trPr>
        <w:tc>
          <w:tcPr>
            <w:tcW w:w="2912" w:type="dxa"/>
          </w:tcPr>
          <w:p w14:paraId="292459D2" w14:textId="77777777" w:rsidR="00156A09" w:rsidRPr="003E4E6D" w:rsidRDefault="00156A09" w:rsidP="0078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spacing w:line="240" w:lineRule="auto"/>
              <w:ind w:right="-108"/>
              <w:rPr>
                <w:rFonts w:ascii="Times New Roman" w:hAnsi="Times New Roman" w:cs="Times New Roman"/>
                <w:sz w:val="6"/>
                <w:szCs w:val="6"/>
              </w:rPr>
            </w:pPr>
          </w:p>
        </w:tc>
        <w:tc>
          <w:tcPr>
            <w:tcW w:w="180" w:type="dxa"/>
          </w:tcPr>
          <w:p w14:paraId="7296A122" w14:textId="77777777" w:rsidR="00156A09" w:rsidRPr="003E4E6D" w:rsidRDefault="00156A09" w:rsidP="00780376">
            <w:pPr>
              <w:pStyle w:val="Footer"/>
              <w:spacing w:line="240" w:lineRule="auto"/>
              <w:ind w:left="-126" w:right="-43" w:firstLine="63"/>
              <w:jc w:val="center"/>
              <w:rPr>
                <w:rFonts w:ascii="Times New Roman" w:hAnsi="Times New Roman" w:cs="Times New Roman"/>
                <w:sz w:val="6"/>
                <w:szCs w:val="6"/>
              </w:rPr>
            </w:pPr>
          </w:p>
        </w:tc>
        <w:tc>
          <w:tcPr>
            <w:tcW w:w="1260" w:type="dxa"/>
          </w:tcPr>
          <w:p w14:paraId="17B07902" w14:textId="77777777" w:rsidR="00156A09" w:rsidRPr="003E4E6D" w:rsidRDefault="00156A09" w:rsidP="00780376">
            <w:pPr>
              <w:tabs>
                <w:tab w:val="clear" w:pos="1871"/>
              </w:tabs>
              <w:spacing w:line="240" w:lineRule="auto"/>
              <w:ind w:left="-107" w:right="-108"/>
              <w:jc w:val="center"/>
              <w:rPr>
                <w:rFonts w:ascii="Times New Roman" w:hAnsi="Times New Roman" w:cs="Times New Roman"/>
                <w:sz w:val="6"/>
                <w:szCs w:val="6"/>
              </w:rPr>
            </w:pPr>
          </w:p>
        </w:tc>
        <w:tc>
          <w:tcPr>
            <w:tcW w:w="180" w:type="dxa"/>
          </w:tcPr>
          <w:p w14:paraId="681F0BAE" w14:textId="77777777" w:rsidR="00156A09" w:rsidRPr="003E4E6D" w:rsidRDefault="00156A09" w:rsidP="00780376">
            <w:pPr>
              <w:pStyle w:val="Footer"/>
              <w:tabs>
                <w:tab w:val="left" w:pos="540"/>
              </w:tabs>
              <w:spacing w:line="240" w:lineRule="auto"/>
              <w:ind w:right="-43"/>
              <w:jc w:val="center"/>
              <w:rPr>
                <w:rFonts w:ascii="Times New Roman" w:hAnsi="Times New Roman" w:cs="Times New Roman"/>
                <w:sz w:val="6"/>
                <w:szCs w:val="6"/>
              </w:rPr>
            </w:pPr>
          </w:p>
        </w:tc>
        <w:tc>
          <w:tcPr>
            <w:tcW w:w="2790" w:type="dxa"/>
          </w:tcPr>
          <w:p w14:paraId="0A0FF6C5" w14:textId="77777777" w:rsidR="00156A09" w:rsidRPr="003E4E6D" w:rsidRDefault="00156A09" w:rsidP="00780376">
            <w:pPr>
              <w:tabs>
                <w:tab w:val="clear" w:pos="1871"/>
              </w:tabs>
              <w:spacing w:line="240" w:lineRule="auto"/>
              <w:ind w:left="32"/>
              <w:rPr>
                <w:rFonts w:ascii="Times New Roman" w:hAnsi="Times New Roman" w:cs="Times New Roman"/>
                <w:sz w:val="6"/>
                <w:szCs w:val="6"/>
              </w:rPr>
            </w:pPr>
          </w:p>
        </w:tc>
        <w:tc>
          <w:tcPr>
            <w:tcW w:w="136" w:type="dxa"/>
          </w:tcPr>
          <w:p w14:paraId="217A8DE7" w14:textId="77777777" w:rsidR="00156A09" w:rsidRPr="003E4E6D" w:rsidRDefault="00156A09" w:rsidP="00780376">
            <w:pPr>
              <w:tabs>
                <w:tab w:val="left" w:pos="540"/>
              </w:tabs>
              <w:spacing w:line="240" w:lineRule="auto"/>
              <w:ind w:left="32" w:right="-43"/>
              <w:rPr>
                <w:rFonts w:ascii="Times New Roman" w:hAnsi="Times New Roman" w:cs="Times New Roman"/>
                <w:sz w:val="6"/>
                <w:szCs w:val="6"/>
              </w:rPr>
            </w:pPr>
          </w:p>
        </w:tc>
        <w:tc>
          <w:tcPr>
            <w:tcW w:w="2384" w:type="dxa"/>
          </w:tcPr>
          <w:p w14:paraId="75A2A271" w14:textId="77777777" w:rsidR="00156A09" w:rsidRPr="003E4E6D" w:rsidRDefault="00156A09" w:rsidP="00780376">
            <w:pPr>
              <w:tabs>
                <w:tab w:val="clear" w:pos="1871"/>
              </w:tabs>
              <w:spacing w:line="240" w:lineRule="auto"/>
              <w:ind w:left="32" w:right="-108"/>
              <w:rPr>
                <w:rFonts w:ascii="Times New Roman" w:hAnsi="Times New Roman" w:cs="Times New Roman"/>
                <w:sz w:val="6"/>
                <w:szCs w:val="6"/>
              </w:rPr>
            </w:pPr>
          </w:p>
        </w:tc>
      </w:tr>
      <w:tr w:rsidR="00FE3A20" w:rsidRPr="003E4E6D" w14:paraId="66C3875B" w14:textId="77777777" w:rsidTr="0081336C">
        <w:trPr>
          <w:cantSplit/>
          <w:trHeight w:val="245"/>
          <w:tblHeader/>
        </w:trPr>
        <w:tc>
          <w:tcPr>
            <w:tcW w:w="2912" w:type="dxa"/>
          </w:tcPr>
          <w:p w14:paraId="218C723F" w14:textId="77777777" w:rsidR="00FE3A20" w:rsidRPr="003E4E6D" w:rsidRDefault="00FE3A20" w:rsidP="0081336C">
            <w:pPr>
              <w:rPr>
                <w:rFonts w:ascii="Times New Roman" w:hAnsi="Times New Roman" w:cs="Times New Roman"/>
                <w:lang w:val="en-GB"/>
              </w:rPr>
            </w:pPr>
            <w:r w:rsidRPr="003E4E6D">
              <w:rPr>
                <w:rFonts w:ascii="Times New Roman" w:hAnsi="Times New Roman" w:cs="Times New Roman"/>
                <w:lang w:val="en-GB"/>
              </w:rPr>
              <w:t>Chonburi Inter Co., Ltd.</w:t>
            </w:r>
          </w:p>
        </w:tc>
        <w:tc>
          <w:tcPr>
            <w:tcW w:w="180" w:type="dxa"/>
          </w:tcPr>
          <w:p w14:paraId="24079243" w14:textId="77777777" w:rsidR="00FE3A20" w:rsidRPr="003E4E6D" w:rsidRDefault="00FE3A20" w:rsidP="0081336C">
            <w:pPr>
              <w:pStyle w:val="Footer"/>
              <w:ind w:left="-126" w:right="-43" w:firstLine="63"/>
              <w:jc w:val="center"/>
              <w:rPr>
                <w:rFonts w:ascii="Times New Roman" w:hAnsi="Times New Roman" w:cs="Times New Roman"/>
              </w:rPr>
            </w:pPr>
          </w:p>
        </w:tc>
        <w:tc>
          <w:tcPr>
            <w:tcW w:w="1260" w:type="dxa"/>
          </w:tcPr>
          <w:p w14:paraId="5182D0BB" w14:textId="77777777" w:rsidR="00FE3A20" w:rsidRPr="003E4E6D" w:rsidRDefault="00FE3A20" w:rsidP="0081336C">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228E7F36" w14:textId="77777777" w:rsidR="00FE3A20" w:rsidRPr="003E4E6D" w:rsidRDefault="00FE3A20" w:rsidP="0081336C">
            <w:pPr>
              <w:pStyle w:val="Footer"/>
              <w:tabs>
                <w:tab w:val="left" w:pos="540"/>
              </w:tabs>
              <w:ind w:right="-43"/>
              <w:jc w:val="center"/>
              <w:rPr>
                <w:rFonts w:ascii="Times New Roman" w:hAnsi="Times New Roman" w:cs="Times New Roman"/>
              </w:rPr>
            </w:pPr>
          </w:p>
        </w:tc>
        <w:tc>
          <w:tcPr>
            <w:tcW w:w="2790" w:type="dxa"/>
          </w:tcPr>
          <w:p w14:paraId="4FB2F5F6" w14:textId="77777777" w:rsidR="00FE3A20" w:rsidRPr="003E4E6D" w:rsidRDefault="00FE3A20" w:rsidP="0081336C">
            <w:pPr>
              <w:tabs>
                <w:tab w:val="clear" w:pos="1871"/>
              </w:tabs>
              <w:ind w:left="32"/>
              <w:rPr>
                <w:rFonts w:ascii="Times New Roman" w:hAnsi="Times New Roman" w:cs="Times New Roman"/>
              </w:rPr>
            </w:pPr>
            <w:r w:rsidRPr="003E4E6D">
              <w:rPr>
                <w:rFonts w:ascii="Times New Roman" w:hAnsi="Times New Roman" w:cs="Times New Roman"/>
              </w:rPr>
              <w:t>Hotel business</w:t>
            </w:r>
          </w:p>
        </w:tc>
        <w:tc>
          <w:tcPr>
            <w:tcW w:w="136" w:type="dxa"/>
          </w:tcPr>
          <w:p w14:paraId="1F92B2D0" w14:textId="77777777" w:rsidR="00FE3A20" w:rsidRPr="003E4E6D" w:rsidRDefault="00FE3A20" w:rsidP="0081336C">
            <w:pPr>
              <w:tabs>
                <w:tab w:val="left" w:pos="540"/>
              </w:tabs>
              <w:ind w:left="32" w:right="-43"/>
              <w:rPr>
                <w:rFonts w:ascii="Times New Roman" w:hAnsi="Times New Roman" w:cs="Times New Roman"/>
              </w:rPr>
            </w:pPr>
          </w:p>
        </w:tc>
        <w:tc>
          <w:tcPr>
            <w:tcW w:w="2384" w:type="dxa"/>
          </w:tcPr>
          <w:p w14:paraId="56D80C76" w14:textId="77777777" w:rsidR="00FE3A20" w:rsidRPr="003E4E6D" w:rsidRDefault="00FE3A20" w:rsidP="0081336C">
            <w:pPr>
              <w:tabs>
                <w:tab w:val="clear" w:pos="1871"/>
              </w:tabs>
              <w:ind w:left="32" w:right="-108"/>
              <w:rPr>
                <w:rFonts w:ascii="Times New Roman" w:hAnsi="Times New Roman" w:cs="Times New Roman"/>
              </w:rPr>
            </w:pPr>
            <w:r w:rsidRPr="003E4E6D">
              <w:rPr>
                <w:rFonts w:ascii="Times New Roman" w:hAnsi="Times New Roman" w:cs="Times New Roman"/>
              </w:rPr>
              <w:t>Shares held by related persons</w:t>
            </w:r>
          </w:p>
          <w:p w14:paraId="59E2A43C" w14:textId="636A356C" w:rsidR="009A24DF" w:rsidRPr="003E4E6D" w:rsidRDefault="009A24DF" w:rsidP="009A24DF">
            <w:pPr>
              <w:tabs>
                <w:tab w:val="clear" w:pos="1871"/>
              </w:tabs>
              <w:ind w:left="32" w:right="-108"/>
              <w:rPr>
                <w:rFonts w:ascii="Times New Roman" w:hAnsi="Times New Roman" w:cs="Times New Roman"/>
              </w:rPr>
            </w:pPr>
            <w:r w:rsidRPr="003E4E6D">
              <w:rPr>
                <w:rFonts w:ascii="Times New Roman" w:hAnsi="Times New Roman" w:cs="Times New Roman"/>
              </w:rPr>
              <w:t>(Registered the dissolution of the company on October 21, 2020)</w:t>
            </w:r>
          </w:p>
        </w:tc>
      </w:tr>
      <w:tr w:rsidR="00156A09" w:rsidRPr="003E4E6D" w14:paraId="188191A0" w14:textId="77777777" w:rsidTr="00780376">
        <w:trPr>
          <w:cantSplit/>
          <w:trHeight w:val="81"/>
          <w:tblHeader/>
        </w:trPr>
        <w:tc>
          <w:tcPr>
            <w:tcW w:w="2912" w:type="dxa"/>
          </w:tcPr>
          <w:p w14:paraId="33458E27" w14:textId="77777777" w:rsidR="00156A09" w:rsidRPr="003E4E6D" w:rsidRDefault="00156A09" w:rsidP="00780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spacing w:line="240" w:lineRule="auto"/>
              <w:ind w:right="-108"/>
              <w:rPr>
                <w:rFonts w:ascii="Times New Roman" w:hAnsi="Times New Roman" w:cs="Times New Roman"/>
                <w:sz w:val="6"/>
                <w:szCs w:val="6"/>
              </w:rPr>
            </w:pPr>
          </w:p>
        </w:tc>
        <w:tc>
          <w:tcPr>
            <w:tcW w:w="180" w:type="dxa"/>
          </w:tcPr>
          <w:p w14:paraId="0E6B489C" w14:textId="77777777" w:rsidR="00156A09" w:rsidRPr="003E4E6D" w:rsidRDefault="00156A09" w:rsidP="00780376">
            <w:pPr>
              <w:pStyle w:val="Footer"/>
              <w:spacing w:line="240" w:lineRule="auto"/>
              <w:ind w:left="-126" w:right="-43" w:firstLine="63"/>
              <w:jc w:val="center"/>
              <w:rPr>
                <w:rFonts w:ascii="Times New Roman" w:hAnsi="Times New Roman" w:cs="Times New Roman"/>
                <w:sz w:val="6"/>
                <w:szCs w:val="6"/>
              </w:rPr>
            </w:pPr>
          </w:p>
        </w:tc>
        <w:tc>
          <w:tcPr>
            <w:tcW w:w="1260" w:type="dxa"/>
          </w:tcPr>
          <w:p w14:paraId="44CD455D" w14:textId="77777777" w:rsidR="00156A09" w:rsidRPr="003E4E6D" w:rsidRDefault="00156A09" w:rsidP="00780376">
            <w:pPr>
              <w:tabs>
                <w:tab w:val="clear" w:pos="1871"/>
              </w:tabs>
              <w:spacing w:line="240" w:lineRule="auto"/>
              <w:ind w:left="-107" w:right="-108"/>
              <w:jc w:val="center"/>
              <w:rPr>
                <w:rFonts w:ascii="Times New Roman" w:hAnsi="Times New Roman" w:cs="Times New Roman"/>
                <w:sz w:val="6"/>
                <w:szCs w:val="6"/>
              </w:rPr>
            </w:pPr>
          </w:p>
        </w:tc>
        <w:tc>
          <w:tcPr>
            <w:tcW w:w="180" w:type="dxa"/>
          </w:tcPr>
          <w:p w14:paraId="11EADF93" w14:textId="77777777" w:rsidR="00156A09" w:rsidRPr="003E4E6D" w:rsidRDefault="00156A09" w:rsidP="00780376">
            <w:pPr>
              <w:pStyle w:val="Footer"/>
              <w:tabs>
                <w:tab w:val="left" w:pos="540"/>
              </w:tabs>
              <w:spacing w:line="240" w:lineRule="auto"/>
              <w:ind w:right="-43"/>
              <w:jc w:val="center"/>
              <w:rPr>
                <w:rFonts w:ascii="Times New Roman" w:hAnsi="Times New Roman" w:cs="Times New Roman"/>
                <w:sz w:val="6"/>
                <w:szCs w:val="6"/>
              </w:rPr>
            </w:pPr>
          </w:p>
        </w:tc>
        <w:tc>
          <w:tcPr>
            <w:tcW w:w="2790" w:type="dxa"/>
          </w:tcPr>
          <w:p w14:paraId="7A8FB542" w14:textId="77777777" w:rsidR="00156A09" w:rsidRPr="003E4E6D" w:rsidRDefault="00156A09" w:rsidP="00780376">
            <w:pPr>
              <w:tabs>
                <w:tab w:val="clear" w:pos="1871"/>
              </w:tabs>
              <w:spacing w:line="240" w:lineRule="auto"/>
              <w:ind w:left="32"/>
              <w:rPr>
                <w:rFonts w:ascii="Times New Roman" w:hAnsi="Times New Roman" w:cs="Times New Roman"/>
                <w:sz w:val="6"/>
                <w:szCs w:val="6"/>
              </w:rPr>
            </w:pPr>
          </w:p>
        </w:tc>
        <w:tc>
          <w:tcPr>
            <w:tcW w:w="136" w:type="dxa"/>
          </w:tcPr>
          <w:p w14:paraId="7629A148" w14:textId="77777777" w:rsidR="00156A09" w:rsidRPr="003E4E6D" w:rsidRDefault="00156A09" w:rsidP="00780376">
            <w:pPr>
              <w:tabs>
                <w:tab w:val="left" w:pos="540"/>
              </w:tabs>
              <w:spacing w:line="240" w:lineRule="auto"/>
              <w:ind w:left="32" w:right="-43"/>
              <w:rPr>
                <w:rFonts w:ascii="Times New Roman" w:hAnsi="Times New Roman" w:cs="Times New Roman"/>
                <w:sz w:val="6"/>
                <w:szCs w:val="6"/>
              </w:rPr>
            </w:pPr>
          </w:p>
        </w:tc>
        <w:tc>
          <w:tcPr>
            <w:tcW w:w="2384" w:type="dxa"/>
          </w:tcPr>
          <w:p w14:paraId="361D2E2F" w14:textId="77777777" w:rsidR="00156A09" w:rsidRPr="003E4E6D" w:rsidRDefault="00156A09" w:rsidP="00780376">
            <w:pPr>
              <w:tabs>
                <w:tab w:val="clear" w:pos="1871"/>
              </w:tabs>
              <w:spacing w:line="240" w:lineRule="auto"/>
              <w:ind w:left="32" w:right="-108"/>
              <w:rPr>
                <w:rFonts w:ascii="Times New Roman" w:hAnsi="Times New Roman" w:cs="Times New Roman"/>
                <w:sz w:val="6"/>
                <w:szCs w:val="6"/>
              </w:rPr>
            </w:pPr>
          </w:p>
        </w:tc>
      </w:tr>
      <w:tr w:rsidR="00BB09FE" w:rsidRPr="003E4E6D" w14:paraId="0CE0982C" w14:textId="77777777" w:rsidTr="00C47AFB">
        <w:trPr>
          <w:cantSplit/>
          <w:trHeight w:val="171"/>
          <w:tblHeader/>
        </w:trPr>
        <w:tc>
          <w:tcPr>
            <w:tcW w:w="2912" w:type="dxa"/>
          </w:tcPr>
          <w:p w14:paraId="66CD68ED" w14:textId="582FB205" w:rsidR="00BB09FE" w:rsidRPr="003E4E6D" w:rsidRDefault="00BB09FE" w:rsidP="00BB09FE">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Chakrit Theepakornsukkasame</w:t>
            </w:r>
          </w:p>
        </w:tc>
        <w:tc>
          <w:tcPr>
            <w:tcW w:w="180" w:type="dxa"/>
          </w:tcPr>
          <w:p w14:paraId="713F46FA" w14:textId="77777777" w:rsidR="00BB09FE" w:rsidRPr="003E4E6D" w:rsidRDefault="00BB09FE" w:rsidP="00BB09FE">
            <w:pPr>
              <w:pStyle w:val="Footer"/>
              <w:ind w:left="-126" w:right="-43" w:firstLine="63"/>
              <w:jc w:val="center"/>
              <w:rPr>
                <w:rFonts w:ascii="Times New Roman" w:hAnsi="Times New Roman" w:cs="Times New Roman"/>
              </w:rPr>
            </w:pPr>
          </w:p>
        </w:tc>
        <w:tc>
          <w:tcPr>
            <w:tcW w:w="1260" w:type="dxa"/>
          </w:tcPr>
          <w:p w14:paraId="2392E0D4" w14:textId="443339A1" w:rsidR="00BB09FE" w:rsidRPr="003E4E6D" w:rsidRDefault="00BB09FE" w:rsidP="00BB09FE">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54C7F02B" w14:textId="77777777" w:rsidR="00BB09FE" w:rsidRPr="003E4E6D" w:rsidRDefault="00BB09FE" w:rsidP="00BB09FE">
            <w:pPr>
              <w:pStyle w:val="Footer"/>
              <w:tabs>
                <w:tab w:val="left" w:pos="540"/>
              </w:tabs>
              <w:ind w:right="-43"/>
              <w:jc w:val="center"/>
              <w:rPr>
                <w:rFonts w:ascii="Times New Roman" w:hAnsi="Times New Roman" w:cs="Times New Roman"/>
              </w:rPr>
            </w:pPr>
          </w:p>
        </w:tc>
        <w:tc>
          <w:tcPr>
            <w:tcW w:w="2790" w:type="dxa"/>
          </w:tcPr>
          <w:p w14:paraId="15558295" w14:textId="78F1234E" w:rsidR="00BB09FE" w:rsidRPr="003E4E6D" w:rsidRDefault="00BB09FE" w:rsidP="00BB09FE">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0C7F4342" w14:textId="77777777" w:rsidR="00BB09FE" w:rsidRPr="003E4E6D" w:rsidRDefault="00BB09FE" w:rsidP="00BB09FE">
            <w:pPr>
              <w:tabs>
                <w:tab w:val="left" w:pos="540"/>
              </w:tabs>
              <w:ind w:left="32" w:right="-43"/>
              <w:rPr>
                <w:rFonts w:ascii="Times New Roman" w:hAnsi="Times New Roman" w:cs="Times New Roman"/>
              </w:rPr>
            </w:pPr>
          </w:p>
        </w:tc>
        <w:tc>
          <w:tcPr>
            <w:tcW w:w="2384" w:type="dxa"/>
          </w:tcPr>
          <w:p w14:paraId="0943E624" w14:textId="348ED908" w:rsidR="00BB09FE" w:rsidRPr="003E4E6D" w:rsidRDefault="00BB09FE" w:rsidP="00BB09FE">
            <w:pPr>
              <w:tabs>
                <w:tab w:val="clear" w:pos="1871"/>
              </w:tabs>
              <w:ind w:left="32" w:right="-108"/>
              <w:rPr>
                <w:rFonts w:ascii="Times New Roman" w:hAnsi="Times New Roman" w:cs="Times New Roman"/>
              </w:rPr>
            </w:pPr>
            <w:r w:rsidRPr="003E4E6D">
              <w:rPr>
                <w:rFonts w:ascii="Times New Roman" w:hAnsi="Times New Roman" w:cs="Times New Roman"/>
              </w:rPr>
              <w:t>Shareholder</w:t>
            </w:r>
            <w:r w:rsidRPr="003E4E6D">
              <w:rPr>
                <w:rFonts w:ascii="Times New Roman" w:hAnsi="Times New Roman"/>
                <w:szCs w:val="22"/>
              </w:rPr>
              <w:t xml:space="preserve"> and d</w:t>
            </w:r>
            <w:r w:rsidRPr="003E4E6D">
              <w:rPr>
                <w:rFonts w:ascii="Times New Roman" w:hAnsi="Times New Roman" w:cs="Times New Roman"/>
              </w:rPr>
              <w:t>irector</w:t>
            </w:r>
          </w:p>
        </w:tc>
      </w:tr>
      <w:tr w:rsidR="00BB09FE" w:rsidRPr="003E4E6D" w14:paraId="68205BCB" w14:textId="77777777" w:rsidTr="00A11D02">
        <w:trPr>
          <w:cantSplit/>
          <w:trHeight w:val="245"/>
          <w:tblHeader/>
        </w:trPr>
        <w:tc>
          <w:tcPr>
            <w:tcW w:w="2912" w:type="dxa"/>
          </w:tcPr>
          <w:p w14:paraId="45B8139D" w14:textId="38CD59D6" w:rsidR="00BB09FE" w:rsidRPr="003E4E6D" w:rsidRDefault="00BB09FE" w:rsidP="00BB09FE">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Tzu Yuan Wang</w:t>
            </w:r>
          </w:p>
        </w:tc>
        <w:tc>
          <w:tcPr>
            <w:tcW w:w="180" w:type="dxa"/>
          </w:tcPr>
          <w:p w14:paraId="41D54EFE" w14:textId="77777777" w:rsidR="00BB09FE" w:rsidRPr="003E4E6D" w:rsidRDefault="00BB09FE" w:rsidP="00BB09FE">
            <w:pPr>
              <w:pStyle w:val="Footer"/>
              <w:ind w:left="-126" w:right="-43" w:firstLine="63"/>
              <w:jc w:val="center"/>
              <w:rPr>
                <w:rFonts w:ascii="Times New Roman" w:hAnsi="Times New Roman" w:cs="Times New Roman"/>
              </w:rPr>
            </w:pPr>
          </w:p>
        </w:tc>
        <w:tc>
          <w:tcPr>
            <w:tcW w:w="1260" w:type="dxa"/>
          </w:tcPr>
          <w:p w14:paraId="2F4441C3" w14:textId="5924B8DC" w:rsidR="00BB09FE" w:rsidRPr="003E4E6D" w:rsidRDefault="00BB09FE" w:rsidP="00BB09FE">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689BA75C" w14:textId="77777777" w:rsidR="00BB09FE" w:rsidRPr="003E4E6D" w:rsidRDefault="00BB09FE" w:rsidP="00BB09FE">
            <w:pPr>
              <w:pStyle w:val="Footer"/>
              <w:tabs>
                <w:tab w:val="left" w:pos="540"/>
              </w:tabs>
              <w:ind w:right="-43"/>
              <w:jc w:val="center"/>
              <w:rPr>
                <w:rFonts w:ascii="Times New Roman" w:hAnsi="Times New Roman" w:cs="Times New Roman"/>
              </w:rPr>
            </w:pPr>
          </w:p>
        </w:tc>
        <w:tc>
          <w:tcPr>
            <w:tcW w:w="2790" w:type="dxa"/>
          </w:tcPr>
          <w:p w14:paraId="3670663D" w14:textId="6EBB2989" w:rsidR="00BB09FE" w:rsidRPr="003E4E6D" w:rsidRDefault="00BB09FE" w:rsidP="00BB09FE">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110F08A1" w14:textId="77777777" w:rsidR="00BB09FE" w:rsidRPr="003E4E6D" w:rsidRDefault="00BB09FE" w:rsidP="00BB09FE">
            <w:pPr>
              <w:tabs>
                <w:tab w:val="left" w:pos="540"/>
              </w:tabs>
              <w:ind w:left="32" w:right="-43"/>
              <w:rPr>
                <w:rFonts w:ascii="Times New Roman" w:hAnsi="Times New Roman" w:cs="Times New Roman"/>
              </w:rPr>
            </w:pPr>
          </w:p>
        </w:tc>
        <w:tc>
          <w:tcPr>
            <w:tcW w:w="2384" w:type="dxa"/>
          </w:tcPr>
          <w:p w14:paraId="08CAD37F" w14:textId="0B703EDA" w:rsidR="00BB09FE" w:rsidRPr="003E4E6D" w:rsidRDefault="0027242A" w:rsidP="00D60D92">
            <w:pPr>
              <w:tabs>
                <w:tab w:val="clear" w:pos="1871"/>
              </w:tabs>
              <w:ind w:left="32" w:right="-108"/>
              <w:rPr>
                <w:rFonts w:ascii="Times New Roman" w:hAnsi="Times New Roman" w:cs="Times New Roman"/>
              </w:rPr>
            </w:pPr>
            <w:r w:rsidRPr="003E4E6D">
              <w:rPr>
                <w:rFonts w:ascii="Times New Roman" w:hAnsi="Times New Roman" w:cs="Times New Roman"/>
              </w:rPr>
              <w:t>Shareholder</w:t>
            </w:r>
            <w:r w:rsidRPr="003E4E6D">
              <w:rPr>
                <w:rFonts w:ascii="Times New Roman" w:hAnsi="Times New Roman"/>
                <w:szCs w:val="22"/>
              </w:rPr>
              <w:t xml:space="preserve"> and </w:t>
            </w:r>
            <w:r w:rsidR="00D60D92" w:rsidRPr="003E4E6D">
              <w:rPr>
                <w:rFonts w:ascii="Times New Roman" w:hAnsi="Times New Roman" w:cs="Times New Roman"/>
              </w:rPr>
              <w:t>d</w:t>
            </w:r>
            <w:r w:rsidRPr="003E4E6D">
              <w:rPr>
                <w:rFonts w:ascii="Times New Roman" w:hAnsi="Times New Roman" w:cs="Times New Roman"/>
              </w:rPr>
              <w:t>irector (Shareholder since September</w:t>
            </w:r>
            <w:r w:rsidR="00D60D92" w:rsidRPr="003E4E6D">
              <w:rPr>
                <w:rFonts w:ascii="Times New Roman" w:hAnsi="Times New Roman" w:cs="Times New Roman"/>
              </w:rPr>
              <w:t xml:space="preserve"> 25,</w:t>
            </w:r>
            <w:r w:rsidRPr="003E4E6D">
              <w:rPr>
                <w:rFonts w:ascii="Times New Roman" w:hAnsi="Times New Roman" w:cs="Times New Roman"/>
              </w:rPr>
              <w:t xml:space="preserve"> 2020)</w:t>
            </w:r>
          </w:p>
        </w:tc>
      </w:tr>
      <w:tr w:rsidR="00A11D02" w:rsidRPr="003E4E6D" w14:paraId="3E0F192D" w14:textId="77777777" w:rsidTr="00A11D02">
        <w:trPr>
          <w:cantSplit/>
          <w:trHeight w:val="245"/>
          <w:tblHeader/>
        </w:trPr>
        <w:tc>
          <w:tcPr>
            <w:tcW w:w="2912" w:type="dxa"/>
          </w:tcPr>
          <w:p w14:paraId="56DD035C" w14:textId="38FC2F6C"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Chaiyut</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Srivikorn</w:t>
            </w:r>
            <w:proofErr w:type="spellEnd"/>
          </w:p>
        </w:tc>
        <w:tc>
          <w:tcPr>
            <w:tcW w:w="180" w:type="dxa"/>
          </w:tcPr>
          <w:p w14:paraId="77D6B46A"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02D4381A" w14:textId="547184DF"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2278FF02"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16DBC719" w14:textId="262F37CB"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0871CC9F"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10C3AEA1" w14:textId="3024D12E" w:rsidR="00A11D02" w:rsidRPr="003E4E6D" w:rsidRDefault="00C47AFB" w:rsidP="00A11D02">
            <w:pPr>
              <w:tabs>
                <w:tab w:val="clear" w:pos="1871"/>
              </w:tabs>
              <w:ind w:left="32" w:right="-108"/>
              <w:rPr>
                <w:rFonts w:ascii="Times New Roman" w:hAnsi="Times New Roman" w:cs="Times New Roman"/>
              </w:rPr>
            </w:pPr>
            <w:r w:rsidRPr="003E4E6D">
              <w:rPr>
                <w:rFonts w:ascii="Times New Roman" w:hAnsi="Times New Roman" w:cs="Times New Roman"/>
              </w:rPr>
              <w:t>Shareholder</w:t>
            </w:r>
            <w:r w:rsidRPr="003E4E6D">
              <w:rPr>
                <w:rFonts w:ascii="Times New Roman" w:hAnsi="Times New Roman"/>
                <w:szCs w:val="22"/>
              </w:rPr>
              <w:t xml:space="preserve"> and d</w:t>
            </w:r>
            <w:r w:rsidRPr="003E4E6D">
              <w:rPr>
                <w:rFonts w:ascii="Times New Roman" w:hAnsi="Times New Roman" w:cs="Times New Roman"/>
              </w:rPr>
              <w:t>irector</w:t>
            </w:r>
          </w:p>
        </w:tc>
      </w:tr>
      <w:tr w:rsidR="00A11D02" w:rsidRPr="003E4E6D" w14:paraId="5814138B" w14:textId="77777777" w:rsidTr="00A11D02">
        <w:trPr>
          <w:cantSplit/>
          <w:trHeight w:val="245"/>
          <w:tblHeader/>
        </w:trPr>
        <w:tc>
          <w:tcPr>
            <w:tcW w:w="2912" w:type="dxa"/>
          </w:tcPr>
          <w:p w14:paraId="5E36D032" w14:textId="3DB4236B"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M.</w:t>
            </w:r>
            <w:proofErr w:type="gramStart"/>
            <w:r w:rsidRPr="003E4E6D">
              <w:rPr>
                <w:rFonts w:ascii="Times New Roman" w:hAnsi="Times New Roman" w:cs="Times New Roman"/>
                <w:lang w:val="en-GB"/>
              </w:rPr>
              <w:t>L.Walliwan</w:t>
            </w:r>
            <w:proofErr w:type="spellEnd"/>
            <w:proofErr w:type="gram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Varavarn</w:t>
            </w:r>
            <w:proofErr w:type="spellEnd"/>
          </w:p>
        </w:tc>
        <w:tc>
          <w:tcPr>
            <w:tcW w:w="180" w:type="dxa"/>
          </w:tcPr>
          <w:p w14:paraId="77DDF018"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1850B212" w14:textId="737D3446"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6ACC1F00"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33CE2143" w14:textId="44313E66"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05DECE4D"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4F9D13F9" w14:textId="4A77A93B" w:rsidR="00A11D02" w:rsidRPr="003E4E6D" w:rsidRDefault="00A11D02" w:rsidP="00C47AFB">
            <w:pPr>
              <w:tabs>
                <w:tab w:val="clear" w:pos="1871"/>
              </w:tabs>
              <w:ind w:left="32" w:right="-108"/>
              <w:rPr>
                <w:rFonts w:ascii="Times New Roman" w:hAnsi="Times New Roman" w:cs="Times New Roman"/>
              </w:rPr>
            </w:pPr>
            <w:r w:rsidRPr="003E4E6D">
              <w:rPr>
                <w:rFonts w:ascii="Times New Roman" w:hAnsi="Times New Roman" w:cs="Times New Roman"/>
              </w:rPr>
              <w:t>Shareholder</w:t>
            </w:r>
          </w:p>
        </w:tc>
      </w:tr>
      <w:tr w:rsidR="00A11D02" w:rsidRPr="003E4E6D" w14:paraId="385B448C" w14:textId="77777777" w:rsidTr="00A11D02">
        <w:trPr>
          <w:cantSplit/>
          <w:trHeight w:val="245"/>
          <w:tblHeader/>
        </w:trPr>
        <w:tc>
          <w:tcPr>
            <w:tcW w:w="2912" w:type="dxa"/>
          </w:tcPr>
          <w:p w14:paraId="2F70C061" w14:textId="22C9DFCF"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Nipon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Leelasithorn</w:t>
            </w:r>
            <w:proofErr w:type="spellEnd"/>
          </w:p>
        </w:tc>
        <w:tc>
          <w:tcPr>
            <w:tcW w:w="180" w:type="dxa"/>
          </w:tcPr>
          <w:p w14:paraId="13910B7A"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3E7210AD" w14:textId="57749B07"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38F69005"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65FFDB1E" w14:textId="49AC61CF"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2385FCCB"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663FCAFD" w14:textId="29080024" w:rsidR="00A11D02" w:rsidRPr="003E4E6D" w:rsidRDefault="00A11D02" w:rsidP="00A11D02">
            <w:pPr>
              <w:tabs>
                <w:tab w:val="clear" w:pos="1871"/>
              </w:tabs>
              <w:ind w:left="32" w:right="-108"/>
              <w:rPr>
                <w:rFonts w:ascii="Times New Roman" w:hAnsi="Times New Roman" w:cs="Times New Roman"/>
              </w:rPr>
            </w:pPr>
            <w:r w:rsidRPr="003E4E6D">
              <w:rPr>
                <w:rFonts w:ascii="Times New Roman" w:hAnsi="Times New Roman" w:cs="Times New Roman"/>
              </w:rPr>
              <w:t>Shareholder</w:t>
            </w:r>
          </w:p>
        </w:tc>
      </w:tr>
      <w:tr w:rsidR="00A11D02" w:rsidRPr="003E4E6D" w14:paraId="0562554A" w14:textId="77777777" w:rsidTr="00A11D02">
        <w:trPr>
          <w:cantSplit/>
          <w:trHeight w:val="245"/>
          <w:tblHeader/>
        </w:trPr>
        <w:tc>
          <w:tcPr>
            <w:tcW w:w="2912" w:type="dxa"/>
          </w:tcPr>
          <w:p w14:paraId="5EC1FC7F" w14:textId="359BE017"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Preecha</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Leelasithorn</w:t>
            </w:r>
            <w:proofErr w:type="spellEnd"/>
          </w:p>
        </w:tc>
        <w:tc>
          <w:tcPr>
            <w:tcW w:w="180" w:type="dxa"/>
          </w:tcPr>
          <w:p w14:paraId="5300759E"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53AD144D" w14:textId="6933F523"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31F0A903"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7890A629" w14:textId="7ABF5E43"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60437D6F"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183005FC" w14:textId="62E7759B" w:rsidR="00A11D02" w:rsidRPr="003E4E6D" w:rsidRDefault="00C47AFB" w:rsidP="00C47AFB">
            <w:pPr>
              <w:tabs>
                <w:tab w:val="clear" w:pos="1871"/>
              </w:tabs>
              <w:ind w:left="32" w:right="-108"/>
              <w:rPr>
                <w:rFonts w:ascii="Times New Roman" w:hAnsi="Times New Roman" w:cs="Times New Roman"/>
              </w:rPr>
            </w:pPr>
            <w:r w:rsidRPr="003E4E6D">
              <w:rPr>
                <w:rFonts w:ascii="Times New Roman" w:hAnsi="Times New Roman" w:cs="Times New Roman"/>
              </w:rPr>
              <w:t>Shareholder</w:t>
            </w:r>
            <w:r w:rsidRPr="003E4E6D">
              <w:rPr>
                <w:rFonts w:ascii="Times New Roman" w:hAnsi="Times New Roman"/>
                <w:szCs w:val="22"/>
              </w:rPr>
              <w:t xml:space="preserve"> and d</w:t>
            </w:r>
            <w:r w:rsidRPr="003E4E6D">
              <w:rPr>
                <w:rFonts w:ascii="Times New Roman" w:hAnsi="Times New Roman" w:cs="Times New Roman"/>
              </w:rPr>
              <w:t xml:space="preserve">irector </w:t>
            </w:r>
          </w:p>
        </w:tc>
      </w:tr>
      <w:tr w:rsidR="00A11D02" w:rsidRPr="003E4E6D" w14:paraId="3DCDA93B" w14:textId="77777777" w:rsidTr="00A11D02">
        <w:trPr>
          <w:cantSplit/>
          <w:trHeight w:val="245"/>
          <w:tblHeader/>
        </w:trPr>
        <w:tc>
          <w:tcPr>
            <w:tcW w:w="2912" w:type="dxa"/>
          </w:tcPr>
          <w:p w14:paraId="441C7128" w14:textId="37F0AEAB"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Chanant</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Charnchainarong</w:t>
            </w:r>
            <w:proofErr w:type="spellEnd"/>
          </w:p>
        </w:tc>
        <w:tc>
          <w:tcPr>
            <w:tcW w:w="180" w:type="dxa"/>
          </w:tcPr>
          <w:p w14:paraId="122DEAB1"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06915601" w14:textId="63CE2D47"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109D25B4"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77BC2CD9" w14:textId="29D98847"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09118575"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0039A077" w14:textId="42F6A9F1" w:rsidR="00A11D02" w:rsidRPr="003E4E6D" w:rsidRDefault="00A11D02" w:rsidP="00A11D02">
            <w:pPr>
              <w:tabs>
                <w:tab w:val="clear" w:pos="1871"/>
              </w:tabs>
              <w:ind w:left="32" w:right="-108"/>
              <w:rPr>
                <w:rFonts w:ascii="Times New Roman" w:hAnsi="Times New Roman" w:cs="Times New Roman"/>
              </w:rPr>
            </w:pPr>
            <w:r w:rsidRPr="003E4E6D">
              <w:rPr>
                <w:rFonts w:ascii="Times New Roman" w:hAnsi="Times New Roman" w:cs="Times New Roman"/>
              </w:rPr>
              <w:t>Shareholder</w:t>
            </w:r>
          </w:p>
        </w:tc>
      </w:tr>
      <w:tr w:rsidR="00A11D02" w:rsidRPr="003E4E6D" w14:paraId="7CCDCF2A" w14:textId="77777777" w:rsidTr="00A11D02">
        <w:trPr>
          <w:cantSplit/>
          <w:trHeight w:val="245"/>
          <w:tblHeader/>
        </w:trPr>
        <w:tc>
          <w:tcPr>
            <w:tcW w:w="2912" w:type="dxa"/>
          </w:tcPr>
          <w:p w14:paraId="3913C8C9" w14:textId="2769A792" w:rsidR="00A11D02" w:rsidRPr="003E4E6D" w:rsidRDefault="00A11D02" w:rsidP="00A11D02">
            <w:pPr>
              <w:rPr>
                <w:rFonts w:ascii="Times New Roman" w:hAnsi="Times New Roman" w:cs="Times New Roman"/>
                <w:lang w:val="en-GB"/>
              </w:rPr>
            </w:pPr>
            <w:proofErr w:type="spellStart"/>
            <w:r w:rsidRPr="003E4E6D">
              <w:rPr>
                <w:rFonts w:ascii="Times New Roman" w:hAnsi="Times New Roman" w:cs="Times New Roman"/>
                <w:lang w:val="en-GB"/>
              </w:rPr>
              <w:t>Khun</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Duangjai</w:t>
            </w:r>
            <w:proofErr w:type="spellEnd"/>
            <w:r w:rsidRPr="003E4E6D">
              <w:rPr>
                <w:rFonts w:ascii="Times New Roman" w:hAnsi="Times New Roman" w:cs="Times New Roman"/>
                <w:lang w:val="en-GB"/>
              </w:rPr>
              <w:t xml:space="preserve"> </w:t>
            </w:r>
            <w:proofErr w:type="spellStart"/>
            <w:r w:rsidRPr="003E4E6D">
              <w:rPr>
                <w:rFonts w:ascii="Times New Roman" w:hAnsi="Times New Roman" w:cs="Times New Roman"/>
                <w:lang w:val="en-GB"/>
              </w:rPr>
              <w:t>Lorlertwit</w:t>
            </w:r>
            <w:proofErr w:type="spellEnd"/>
          </w:p>
        </w:tc>
        <w:tc>
          <w:tcPr>
            <w:tcW w:w="180" w:type="dxa"/>
          </w:tcPr>
          <w:p w14:paraId="470AA175" w14:textId="77777777" w:rsidR="00A11D02" w:rsidRPr="003E4E6D" w:rsidRDefault="00A11D02" w:rsidP="00A11D02">
            <w:pPr>
              <w:pStyle w:val="Footer"/>
              <w:ind w:left="-126" w:right="-43" w:firstLine="63"/>
              <w:jc w:val="center"/>
              <w:rPr>
                <w:rFonts w:ascii="Times New Roman" w:hAnsi="Times New Roman" w:cs="Times New Roman"/>
              </w:rPr>
            </w:pPr>
          </w:p>
        </w:tc>
        <w:tc>
          <w:tcPr>
            <w:tcW w:w="1260" w:type="dxa"/>
          </w:tcPr>
          <w:p w14:paraId="7DE0E88E" w14:textId="19C28F15" w:rsidR="00A11D02" w:rsidRPr="003E4E6D" w:rsidRDefault="00A11D02" w:rsidP="00A11D02">
            <w:pPr>
              <w:tabs>
                <w:tab w:val="clear" w:pos="1871"/>
              </w:tabs>
              <w:ind w:left="-107" w:right="-108"/>
              <w:jc w:val="center"/>
              <w:rPr>
                <w:rFonts w:ascii="Times New Roman" w:hAnsi="Times New Roman" w:cs="Times New Roman"/>
              </w:rPr>
            </w:pPr>
            <w:r w:rsidRPr="003E4E6D">
              <w:rPr>
                <w:rFonts w:ascii="Times New Roman" w:hAnsi="Times New Roman" w:cs="Times New Roman"/>
              </w:rPr>
              <w:t>Thai</w:t>
            </w:r>
          </w:p>
        </w:tc>
        <w:tc>
          <w:tcPr>
            <w:tcW w:w="180" w:type="dxa"/>
          </w:tcPr>
          <w:p w14:paraId="384694BC" w14:textId="77777777" w:rsidR="00A11D02" w:rsidRPr="003E4E6D" w:rsidRDefault="00A11D02" w:rsidP="00A11D02">
            <w:pPr>
              <w:pStyle w:val="Footer"/>
              <w:tabs>
                <w:tab w:val="left" w:pos="540"/>
              </w:tabs>
              <w:ind w:right="-43"/>
              <w:jc w:val="center"/>
              <w:rPr>
                <w:rFonts w:ascii="Times New Roman" w:hAnsi="Times New Roman" w:cs="Times New Roman"/>
              </w:rPr>
            </w:pPr>
          </w:p>
        </w:tc>
        <w:tc>
          <w:tcPr>
            <w:tcW w:w="2790" w:type="dxa"/>
          </w:tcPr>
          <w:p w14:paraId="06C4C199" w14:textId="59F4061A" w:rsidR="00A11D02" w:rsidRPr="003E4E6D" w:rsidRDefault="00A11D02" w:rsidP="00A11D02">
            <w:pPr>
              <w:pStyle w:val="Footer"/>
              <w:tabs>
                <w:tab w:val="left" w:pos="540"/>
              </w:tabs>
              <w:ind w:left="32"/>
              <w:jc w:val="center"/>
              <w:rPr>
                <w:rFonts w:ascii="Times New Roman" w:hAnsi="Times New Roman" w:cs="Times New Roman"/>
              </w:rPr>
            </w:pPr>
            <w:r w:rsidRPr="003E4E6D">
              <w:rPr>
                <w:rFonts w:ascii="Times New Roman" w:hAnsi="Times New Roman" w:cs="Times New Roman"/>
              </w:rPr>
              <w:t>-</w:t>
            </w:r>
          </w:p>
        </w:tc>
        <w:tc>
          <w:tcPr>
            <w:tcW w:w="136" w:type="dxa"/>
          </w:tcPr>
          <w:p w14:paraId="4543C121" w14:textId="77777777" w:rsidR="00A11D02" w:rsidRPr="003E4E6D" w:rsidRDefault="00A11D02" w:rsidP="00A11D02">
            <w:pPr>
              <w:tabs>
                <w:tab w:val="left" w:pos="540"/>
              </w:tabs>
              <w:ind w:left="32" w:right="-43"/>
              <w:rPr>
                <w:rFonts w:ascii="Times New Roman" w:hAnsi="Times New Roman" w:cs="Times New Roman"/>
              </w:rPr>
            </w:pPr>
          </w:p>
        </w:tc>
        <w:tc>
          <w:tcPr>
            <w:tcW w:w="2384" w:type="dxa"/>
          </w:tcPr>
          <w:p w14:paraId="5354F1D1" w14:textId="398EADB2" w:rsidR="00A11D02" w:rsidRPr="003E4E6D" w:rsidRDefault="00A11D02" w:rsidP="00BB09FE">
            <w:pPr>
              <w:tabs>
                <w:tab w:val="clear" w:pos="1871"/>
              </w:tabs>
              <w:ind w:left="32" w:right="-108"/>
              <w:rPr>
                <w:rFonts w:ascii="Times New Roman" w:hAnsi="Times New Roman" w:cs="Times New Roman"/>
              </w:rPr>
            </w:pPr>
            <w:r w:rsidRPr="003E4E6D">
              <w:rPr>
                <w:rFonts w:ascii="Times New Roman" w:hAnsi="Times New Roman" w:cs="Times New Roman"/>
              </w:rPr>
              <w:t>Director</w:t>
            </w:r>
            <w:r w:rsidR="00C47AFB" w:rsidRPr="003E4E6D">
              <w:rPr>
                <w:rFonts w:ascii="Times New Roman" w:hAnsi="Times New Roman" w:cs="Times New Roman"/>
              </w:rPr>
              <w:t xml:space="preserve"> and resigned </w:t>
            </w:r>
            <w:r w:rsidR="00BB09FE" w:rsidRPr="003E4E6D">
              <w:rPr>
                <w:rFonts w:ascii="Times New Roman" w:hAnsi="Times New Roman" w:cs="Times New Roman"/>
              </w:rPr>
              <w:t xml:space="preserve">since </w:t>
            </w:r>
            <w:r w:rsidR="00BB09FE" w:rsidRPr="003E4E6D">
              <w:rPr>
                <w:rFonts w:ascii="Times New Roman" w:hAnsi="Times New Roman" w:cs="Times New Roman"/>
              </w:rPr>
              <w:br/>
            </w:r>
            <w:r w:rsidR="004B651E" w:rsidRPr="003E4E6D">
              <w:rPr>
                <w:rFonts w:ascii="Times New Roman" w:hAnsi="Times New Roman" w:cstheme="minorBidi"/>
              </w:rPr>
              <w:t>third</w:t>
            </w:r>
            <w:r w:rsidR="00BB09FE" w:rsidRPr="003E4E6D">
              <w:rPr>
                <w:rFonts w:ascii="Times New Roman" w:hAnsi="Times New Roman" w:cs="Times New Roman"/>
              </w:rPr>
              <w:t xml:space="preserve"> quarter of 2019</w:t>
            </w:r>
            <w:r w:rsidR="00C47AFB" w:rsidRPr="003E4E6D">
              <w:rPr>
                <w:rFonts w:ascii="Times New Roman" w:hAnsi="Times New Roman" w:cs="Times New Roman"/>
              </w:rPr>
              <w:t xml:space="preserve"> </w:t>
            </w:r>
          </w:p>
        </w:tc>
      </w:tr>
    </w:tbl>
    <w:p w14:paraId="1C877C1B" w14:textId="77777777" w:rsidR="00990EFB" w:rsidRPr="003E4E6D" w:rsidRDefault="00990EFB" w:rsidP="00C25B4C">
      <w:pPr>
        <w:jc w:val="both"/>
        <w:rPr>
          <w:rFonts w:ascii="Times New Roman" w:hAnsi="Times New Roman" w:cs="Times New Roman"/>
        </w:rPr>
      </w:pPr>
    </w:p>
    <w:p w14:paraId="14B0DF38" w14:textId="77777777" w:rsidR="00444D6D" w:rsidRPr="003E4E6D" w:rsidRDefault="00444D6D" w:rsidP="00444D6D">
      <w:pPr>
        <w:tabs>
          <w:tab w:val="left" w:pos="540"/>
        </w:tabs>
        <w:jc w:val="both"/>
        <w:rPr>
          <w:rFonts w:ascii="Times New Roman" w:hAnsi="Times New Roman" w:cs="Times New Roman"/>
        </w:rPr>
      </w:pPr>
      <w:r w:rsidRPr="003E4E6D">
        <w:rPr>
          <w:rFonts w:ascii="Times New Roman" w:hAnsi="Times New Roman" w:cs="Times New Roman"/>
        </w:rPr>
        <w:t>The pricing policies for transactions with related parties are explained further below:</w:t>
      </w:r>
    </w:p>
    <w:p w14:paraId="60701ECA" w14:textId="77777777" w:rsidR="00444D6D" w:rsidRPr="003E4E6D" w:rsidRDefault="00444D6D" w:rsidP="00444D6D">
      <w:pPr>
        <w:tabs>
          <w:tab w:val="left" w:pos="540"/>
        </w:tabs>
        <w:jc w:val="both"/>
        <w:rPr>
          <w:rFonts w:ascii="Times New Roman" w:hAnsi="Times New Roman" w:cs="Times New Roman"/>
          <w:sz w:val="20"/>
          <w:szCs w:val="20"/>
        </w:rPr>
      </w:pPr>
    </w:p>
    <w:tbl>
      <w:tblPr>
        <w:tblW w:w="9848" w:type="dxa"/>
        <w:tblInd w:w="-90" w:type="dxa"/>
        <w:tblCellMar>
          <w:left w:w="0" w:type="dxa"/>
          <w:right w:w="0" w:type="dxa"/>
        </w:tblCellMar>
        <w:tblLook w:val="04A0" w:firstRow="1" w:lastRow="0" w:firstColumn="1" w:lastColumn="0" w:noHBand="0" w:noVBand="1"/>
      </w:tblPr>
      <w:tblGrid>
        <w:gridCol w:w="3960"/>
        <w:gridCol w:w="200"/>
        <w:gridCol w:w="5688"/>
      </w:tblGrid>
      <w:tr w:rsidR="00444D6D" w:rsidRPr="003E4E6D" w14:paraId="493148B3" w14:textId="77777777" w:rsidTr="00C47AFB">
        <w:trPr>
          <w:trHeight w:val="20"/>
          <w:tblHeader/>
        </w:trPr>
        <w:tc>
          <w:tcPr>
            <w:tcW w:w="3960" w:type="dxa"/>
            <w:tcBorders>
              <w:bottom w:val="single" w:sz="4" w:space="0" w:color="auto"/>
            </w:tcBorders>
            <w:tcMar>
              <w:top w:w="0" w:type="dxa"/>
              <w:left w:w="108" w:type="dxa"/>
              <w:bottom w:w="0" w:type="dxa"/>
              <w:right w:w="108" w:type="dxa"/>
            </w:tcMar>
            <w:hideMark/>
          </w:tcPr>
          <w:p w14:paraId="485A151B" w14:textId="77777777" w:rsidR="00444D6D" w:rsidRPr="003E4E6D" w:rsidRDefault="00444D6D" w:rsidP="003A5509">
            <w:pPr>
              <w:jc w:val="center"/>
              <w:rPr>
                <w:rFonts w:ascii="Times New Roman" w:eastAsia="Calibri" w:hAnsi="Times New Roman" w:cs="Times New Roman"/>
                <w:b/>
                <w:bCs/>
                <w:lang w:val="en-GB"/>
              </w:rPr>
            </w:pPr>
            <w:r w:rsidRPr="003E4E6D">
              <w:rPr>
                <w:rFonts w:ascii="Times New Roman" w:hAnsi="Times New Roman" w:cs="Times New Roman"/>
                <w:b/>
                <w:bCs/>
                <w:lang w:val="en-GB"/>
              </w:rPr>
              <w:t>Transactions</w:t>
            </w:r>
          </w:p>
        </w:tc>
        <w:tc>
          <w:tcPr>
            <w:tcW w:w="200" w:type="dxa"/>
          </w:tcPr>
          <w:p w14:paraId="42E891F6" w14:textId="77777777" w:rsidR="00444D6D" w:rsidRPr="003E4E6D" w:rsidRDefault="00444D6D" w:rsidP="003A5509">
            <w:pPr>
              <w:jc w:val="center"/>
              <w:rPr>
                <w:rFonts w:ascii="Times New Roman" w:hAnsi="Times New Roman" w:cs="Times New Roman"/>
                <w:b/>
                <w:bCs/>
                <w:lang w:val="en-GB"/>
              </w:rPr>
            </w:pPr>
          </w:p>
        </w:tc>
        <w:tc>
          <w:tcPr>
            <w:tcW w:w="5688" w:type="dxa"/>
            <w:tcBorders>
              <w:bottom w:val="single" w:sz="4" w:space="0" w:color="auto"/>
            </w:tcBorders>
            <w:tcMar>
              <w:top w:w="0" w:type="dxa"/>
              <w:left w:w="108" w:type="dxa"/>
              <w:bottom w:w="0" w:type="dxa"/>
              <w:right w:w="108" w:type="dxa"/>
            </w:tcMar>
            <w:hideMark/>
          </w:tcPr>
          <w:p w14:paraId="6F346C72" w14:textId="77777777" w:rsidR="00444D6D" w:rsidRPr="003E4E6D" w:rsidRDefault="00444D6D" w:rsidP="003A5509">
            <w:pPr>
              <w:jc w:val="center"/>
              <w:rPr>
                <w:rFonts w:ascii="Times New Roman" w:eastAsia="Calibri" w:hAnsi="Times New Roman" w:cs="Times New Roman"/>
                <w:b/>
                <w:bCs/>
                <w:lang w:val="en-GB"/>
              </w:rPr>
            </w:pPr>
            <w:r w:rsidRPr="003E4E6D">
              <w:rPr>
                <w:rFonts w:ascii="Times New Roman" w:hAnsi="Times New Roman" w:cs="Times New Roman"/>
                <w:b/>
                <w:bCs/>
                <w:lang w:val="en-GB"/>
              </w:rPr>
              <w:t>Pricing policies</w:t>
            </w:r>
          </w:p>
        </w:tc>
      </w:tr>
      <w:tr w:rsidR="00444D6D" w:rsidRPr="003E4E6D" w14:paraId="776A7CC8" w14:textId="77777777" w:rsidTr="00F43C89">
        <w:trPr>
          <w:trHeight w:val="70"/>
          <w:tblHeader/>
        </w:trPr>
        <w:tc>
          <w:tcPr>
            <w:tcW w:w="3960" w:type="dxa"/>
            <w:tcMar>
              <w:top w:w="0" w:type="dxa"/>
              <w:left w:w="108" w:type="dxa"/>
              <w:bottom w:w="0" w:type="dxa"/>
              <w:right w:w="108" w:type="dxa"/>
            </w:tcMar>
          </w:tcPr>
          <w:p w14:paraId="02BEDB77" w14:textId="77777777" w:rsidR="00444D6D" w:rsidRPr="003E4E6D" w:rsidRDefault="00444D6D" w:rsidP="00F43C89">
            <w:pPr>
              <w:spacing w:line="240" w:lineRule="auto"/>
              <w:jc w:val="center"/>
              <w:rPr>
                <w:rFonts w:ascii="Times New Roman" w:hAnsi="Times New Roman" w:cs="Times New Roman"/>
                <w:b/>
                <w:bCs/>
                <w:sz w:val="12"/>
                <w:szCs w:val="12"/>
                <w:lang w:val="en-GB"/>
              </w:rPr>
            </w:pPr>
          </w:p>
        </w:tc>
        <w:tc>
          <w:tcPr>
            <w:tcW w:w="200" w:type="dxa"/>
          </w:tcPr>
          <w:p w14:paraId="6EF60EF0" w14:textId="77777777" w:rsidR="00444D6D" w:rsidRPr="003E4E6D" w:rsidRDefault="00444D6D" w:rsidP="00F43C89">
            <w:pPr>
              <w:spacing w:line="240" w:lineRule="auto"/>
              <w:jc w:val="center"/>
              <w:rPr>
                <w:rFonts w:ascii="Times New Roman" w:hAnsi="Times New Roman" w:cs="Times New Roman"/>
                <w:b/>
                <w:bCs/>
                <w:sz w:val="12"/>
                <w:szCs w:val="12"/>
                <w:lang w:val="en-GB"/>
              </w:rPr>
            </w:pPr>
          </w:p>
        </w:tc>
        <w:tc>
          <w:tcPr>
            <w:tcW w:w="5688" w:type="dxa"/>
            <w:tcMar>
              <w:top w:w="0" w:type="dxa"/>
              <w:left w:w="108" w:type="dxa"/>
              <w:bottom w:w="0" w:type="dxa"/>
              <w:right w:w="108" w:type="dxa"/>
            </w:tcMar>
          </w:tcPr>
          <w:p w14:paraId="70A7FB8E" w14:textId="77777777" w:rsidR="00444D6D" w:rsidRPr="003E4E6D" w:rsidRDefault="00444D6D" w:rsidP="00F43C89">
            <w:pPr>
              <w:spacing w:line="240" w:lineRule="auto"/>
              <w:jc w:val="center"/>
              <w:rPr>
                <w:rFonts w:ascii="Times New Roman" w:hAnsi="Times New Roman" w:cs="Times New Roman"/>
                <w:b/>
                <w:bCs/>
                <w:sz w:val="12"/>
                <w:szCs w:val="12"/>
                <w:lang w:val="en-GB"/>
              </w:rPr>
            </w:pPr>
          </w:p>
        </w:tc>
      </w:tr>
      <w:tr w:rsidR="00901A2B" w:rsidRPr="003E4E6D" w14:paraId="01A0265F" w14:textId="77777777" w:rsidTr="00C47AFB">
        <w:trPr>
          <w:trHeight w:val="20"/>
        </w:trPr>
        <w:tc>
          <w:tcPr>
            <w:tcW w:w="3960" w:type="dxa"/>
            <w:tcMar>
              <w:top w:w="0" w:type="dxa"/>
              <w:left w:w="108" w:type="dxa"/>
              <w:bottom w:w="0" w:type="dxa"/>
              <w:right w:w="108" w:type="dxa"/>
            </w:tcMar>
          </w:tcPr>
          <w:p w14:paraId="4B565619" w14:textId="1DAC129F" w:rsidR="00901A2B" w:rsidRPr="003E4E6D" w:rsidRDefault="00901A2B" w:rsidP="00901A2B">
            <w:pPr>
              <w:rPr>
                <w:rFonts w:ascii="Times New Roman" w:hAnsi="Times New Roman" w:cs="Times New Roman"/>
                <w:lang w:val="en-GB"/>
              </w:rPr>
            </w:pPr>
            <w:r w:rsidRPr="003E4E6D">
              <w:rPr>
                <w:rFonts w:ascii="Times New Roman" w:hAnsi="Times New Roman" w:cs="Times New Roman"/>
                <w:lang w:val="en-GB"/>
              </w:rPr>
              <w:t>Purchase</w:t>
            </w:r>
            <w:r w:rsidR="00A855AD" w:rsidRPr="003E4E6D">
              <w:rPr>
                <w:rFonts w:ascii="Times New Roman" w:hAnsi="Times New Roman" w:cs="Times New Roman"/>
              </w:rPr>
              <w:t>s</w:t>
            </w:r>
            <w:r w:rsidRPr="003E4E6D">
              <w:rPr>
                <w:rFonts w:ascii="Times New Roman" w:hAnsi="Times New Roman" w:cs="Times New Roman"/>
                <w:lang w:val="en-GB"/>
              </w:rPr>
              <w:t xml:space="preserve"> of merchandises and raw materials</w:t>
            </w:r>
          </w:p>
        </w:tc>
        <w:tc>
          <w:tcPr>
            <w:tcW w:w="200" w:type="dxa"/>
          </w:tcPr>
          <w:p w14:paraId="4A31E89B" w14:textId="77777777" w:rsidR="00901A2B" w:rsidRPr="003E4E6D" w:rsidRDefault="00901A2B" w:rsidP="00901A2B">
            <w:pPr>
              <w:ind w:left="162"/>
              <w:rPr>
                <w:rFonts w:ascii="Times New Roman" w:hAnsi="Times New Roman" w:cs="Times New Roman"/>
                <w:lang w:val="en-GB"/>
              </w:rPr>
            </w:pPr>
          </w:p>
        </w:tc>
        <w:tc>
          <w:tcPr>
            <w:tcW w:w="5688" w:type="dxa"/>
            <w:tcMar>
              <w:top w:w="0" w:type="dxa"/>
              <w:left w:w="108" w:type="dxa"/>
              <w:bottom w:w="0" w:type="dxa"/>
              <w:right w:w="108" w:type="dxa"/>
            </w:tcMar>
            <w:hideMark/>
          </w:tcPr>
          <w:p w14:paraId="77B54EE2" w14:textId="63A999FB" w:rsidR="00901A2B" w:rsidRPr="003E4E6D" w:rsidRDefault="00901A2B" w:rsidP="00901A2B">
            <w:pPr>
              <w:ind w:left="162"/>
              <w:rPr>
                <w:rFonts w:ascii="Times New Roman" w:hAnsi="Times New Roman" w:cs="Times New Roman"/>
              </w:rPr>
            </w:pPr>
            <w:r w:rsidRPr="003E4E6D">
              <w:rPr>
                <w:rFonts w:ascii="Times New Roman" w:hAnsi="Times New Roman" w:cs="Times New Roman"/>
              </w:rPr>
              <w:t>Mutual negotiation</w:t>
            </w:r>
          </w:p>
        </w:tc>
      </w:tr>
      <w:tr w:rsidR="00901A2B" w:rsidRPr="003E4E6D" w14:paraId="6B096CAF" w14:textId="77777777" w:rsidTr="00C47AFB">
        <w:trPr>
          <w:trHeight w:val="20"/>
        </w:trPr>
        <w:tc>
          <w:tcPr>
            <w:tcW w:w="3960" w:type="dxa"/>
            <w:tcMar>
              <w:top w:w="0" w:type="dxa"/>
              <w:left w:w="108" w:type="dxa"/>
              <w:bottom w:w="0" w:type="dxa"/>
              <w:right w:w="108" w:type="dxa"/>
            </w:tcMar>
          </w:tcPr>
          <w:p w14:paraId="75D52055" w14:textId="040E85DC" w:rsidR="00901A2B" w:rsidRPr="003E4E6D" w:rsidRDefault="00901A2B" w:rsidP="00901A2B">
            <w:pPr>
              <w:rPr>
                <w:rFonts w:ascii="Times New Roman" w:hAnsi="Times New Roman" w:cs="Times New Roman"/>
                <w:lang w:val="en-GB"/>
              </w:rPr>
            </w:pPr>
            <w:r w:rsidRPr="003E4E6D">
              <w:rPr>
                <w:rFonts w:ascii="Times New Roman" w:hAnsi="Times New Roman" w:cs="Times New Roman"/>
                <w:lang w:val="en-GB"/>
              </w:rPr>
              <w:t xml:space="preserve">Other expenses </w:t>
            </w:r>
          </w:p>
        </w:tc>
        <w:tc>
          <w:tcPr>
            <w:tcW w:w="200" w:type="dxa"/>
          </w:tcPr>
          <w:p w14:paraId="0C465811" w14:textId="77777777" w:rsidR="00901A2B" w:rsidRPr="003E4E6D" w:rsidRDefault="00901A2B" w:rsidP="00901A2B">
            <w:pPr>
              <w:ind w:left="162"/>
              <w:rPr>
                <w:rFonts w:ascii="Times New Roman" w:hAnsi="Times New Roman" w:cs="Times New Roman"/>
                <w:lang w:val="en-GB"/>
              </w:rPr>
            </w:pPr>
          </w:p>
        </w:tc>
        <w:tc>
          <w:tcPr>
            <w:tcW w:w="5688" w:type="dxa"/>
            <w:tcMar>
              <w:top w:w="0" w:type="dxa"/>
              <w:left w:w="108" w:type="dxa"/>
              <w:bottom w:w="0" w:type="dxa"/>
              <w:right w:w="108" w:type="dxa"/>
            </w:tcMar>
          </w:tcPr>
          <w:p w14:paraId="01AD28F8" w14:textId="7EB42874" w:rsidR="00901A2B" w:rsidRPr="003E4E6D" w:rsidRDefault="00901A2B" w:rsidP="00901A2B">
            <w:pPr>
              <w:ind w:left="162"/>
              <w:rPr>
                <w:rFonts w:ascii="Times New Roman" w:hAnsi="Times New Roman" w:cs="Times New Roman"/>
                <w:lang w:val="en-GB"/>
              </w:rPr>
            </w:pPr>
            <w:r w:rsidRPr="003E4E6D">
              <w:rPr>
                <w:rFonts w:ascii="Times New Roman" w:hAnsi="Times New Roman" w:cs="Times New Roman"/>
              </w:rPr>
              <w:t>Mutual negotiation</w:t>
            </w:r>
          </w:p>
        </w:tc>
      </w:tr>
      <w:tr w:rsidR="00901A2B" w:rsidRPr="003E4E6D" w14:paraId="1E14E609" w14:textId="77777777" w:rsidTr="00C47AFB">
        <w:trPr>
          <w:trHeight w:val="20"/>
        </w:trPr>
        <w:tc>
          <w:tcPr>
            <w:tcW w:w="3960" w:type="dxa"/>
            <w:tcMar>
              <w:top w:w="0" w:type="dxa"/>
              <w:left w:w="108" w:type="dxa"/>
              <w:bottom w:w="0" w:type="dxa"/>
              <w:right w:w="108" w:type="dxa"/>
            </w:tcMar>
            <w:hideMark/>
          </w:tcPr>
          <w:p w14:paraId="77ECBE22" w14:textId="77777777" w:rsidR="00901A2B" w:rsidRPr="003E4E6D" w:rsidRDefault="00901A2B" w:rsidP="00901A2B">
            <w:pPr>
              <w:rPr>
                <w:rFonts w:ascii="Times New Roman" w:hAnsi="Times New Roman" w:cs="Times New Roman"/>
                <w:lang w:val="en-GB"/>
              </w:rPr>
            </w:pPr>
            <w:r w:rsidRPr="003E4E6D">
              <w:rPr>
                <w:rFonts w:ascii="Times New Roman" w:hAnsi="Times New Roman" w:cs="Times New Roman"/>
                <w:lang w:val="en-GB"/>
              </w:rPr>
              <w:t>Interest expense</w:t>
            </w:r>
          </w:p>
        </w:tc>
        <w:tc>
          <w:tcPr>
            <w:tcW w:w="200" w:type="dxa"/>
          </w:tcPr>
          <w:p w14:paraId="50472453" w14:textId="77777777" w:rsidR="00901A2B" w:rsidRPr="003E4E6D" w:rsidRDefault="00901A2B" w:rsidP="00901A2B">
            <w:pPr>
              <w:ind w:left="162"/>
              <w:rPr>
                <w:rFonts w:ascii="Times New Roman" w:hAnsi="Times New Roman" w:cs="Times New Roman"/>
                <w:lang w:val="en-GB"/>
              </w:rPr>
            </w:pPr>
          </w:p>
        </w:tc>
        <w:tc>
          <w:tcPr>
            <w:tcW w:w="5688" w:type="dxa"/>
            <w:tcMar>
              <w:top w:w="0" w:type="dxa"/>
              <w:left w:w="108" w:type="dxa"/>
              <w:bottom w:w="0" w:type="dxa"/>
              <w:right w:w="108" w:type="dxa"/>
            </w:tcMar>
          </w:tcPr>
          <w:p w14:paraId="544960D6" w14:textId="6851D392" w:rsidR="00901A2B" w:rsidRPr="003E4E6D" w:rsidRDefault="00901A2B" w:rsidP="00901A2B">
            <w:pPr>
              <w:ind w:left="162" w:right="-198"/>
              <w:rPr>
                <w:rFonts w:ascii="Times New Roman" w:hAnsi="Times New Roman" w:cs="Times New Roman"/>
                <w:lang w:val="en-GB"/>
              </w:rPr>
            </w:pPr>
            <w:r w:rsidRPr="003E4E6D">
              <w:rPr>
                <w:rFonts w:ascii="Times New Roman" w:hAnsi="Times New Roman" w:cs="Times New Roman"/>
              </w:rPr>
              <w:t xml:space="preserve">At fixed interest rate of </w:t>
            </w:r>
            <w:r w:rsidR="0087179B" w:rsidRPr="003E4E6D">
              <w:rPr>
                <w:rFonts w:ascii="Times New Roman" w:hAnsi="Times New Roman" w:cs="Times New Roman"/>
              </w:rPr>
              <w:t>5</w:t>
            </w:r>
            <w:r w:rsidRPr="003E4E6D">
              <w:rPr>
                <w:rFonts w:ascii="Times New Roman" w:hAnsi="Times New Roman" w:cs="Times New Roman"/>
              </w:rPr>
              <w:t>.25% per annum and MLR-3% per annum</w:t>
            </w:r>
          </w:p>
        </w:tc>
      </w:tr>
    </w:tbl>
    <w:p w14:paraId="4B1FD82C" w14:textId="5A605867" w:rsidR="004F7283" w:rsidRPr="003E4E6D" w:rsidRDefault="004F7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949F052" w14:textId="6DF371D7" w:rsidR="005F4BCE" w:rsidRPr="003E4E6D" w:rsidRDefault="005F4BCE"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Significant transactions with related </w:t>
      </w:r>
      <w:r w:rsidR="00447D7B" w:rsidRPr="003E4E6D">
        <w:rPr>
          <w:rFonts w:ascii="Times New Roman" w:hAnsi="Times New Roman" w:cs="Times New Roman"/>
        </w:rPr>
        <w:t>partie</w:t>
      </w:r>
      <w:r w:rsidRPr="003E4E6D">
        <w:rPr>
          <w:rFonts w:ascii="Times New Roman" w:hAnsi="Times New Roman" w:cs="Times New Roman"/>
        </w:rPr>
        <w:t>s for</w:t>
      </w:r>
      <w:r w:rsidR="009C03F7" w:rsidRPr="003E4E6D">
        <w:rPr>
          <w:rFonts w:ascii="Times New Roman" w:hAnsi="Times New Roman" w:cs="Times New Roman"/>
        </w:rPr>
        <w:t xml:space="preserve"> each of</w:t>
      </w:r>
      <w:r w:rsidRPr="003E4E6D">
        <w:rPr>
          <w:rFonts w:ascii="Times New Roman" w:hAnsi="Times New Roman" w:cs="Times New Roman"/>
        </w:rPr>
        <w:t xml:space="preserve"> the </w:t>
      </w:r>
      <w:r w:rsidR="003C15D7" w:rsidRPr="003E4E6D">
        <w:rPr>
          <w:rFonts w:ascii="Times New Roman" w:hAnsi="Times New Roman" w:cs="Times New Roman"/>
        </w:rPr>
        <w:t>year</w:t>
      </w:r>
      <w:r w:rsidR="00503409" w:rsidRPr="003E4E6D">
        <w:rPr>
          <w:rFonts w:ascii="Times New Roman" w:hAnsi="Times New Roman" w:cs="Times New Roman"/>
        </w:rPr>
        <w:t>s</w:t>
      </w:r>
      <w:r w:rsidR="003C15D7" w:rsidRPr="003E4E6D">
        <w:rPr>
          <w:rFonts w:ascii="Times New Roman" w:hAnsi="Times New Roman" w:cs="Times New Roman"/>
        </w:rPr>
        <w:t xml:space="preserve"> </w:t>
      </w:r>
      <w:r w:rsidRPr="003E4E6D">
        <w:rPr>
          <w:rFonts w:ascii="Times New Roman" w:hAnsi="Times New Roman" w:cs="Times New Roman"/>
        </w:rPr>
        <w:t>ended</w:t>
      </w:r>
      <w:r w:rsidR="005D167A" w:rsidRPr="003E4E6D">
        <w:rPr>
          <w:rFonts w:ascii="Times New Roman" w:hAnsi="Times New Roman" w:cs="Times New Roman"/>
        </w:rPr>
        <w:t xml:space="preserve"> </w:t>
      </w:r>
      <w:r w:rsidR="003C15D7" w:rsidRPr="003E4E6D">
        <w:rPr>
          <w:rFonts w:ascii="Times New Roman" w:hAnsi="Times New Roman" w:cs="Times New Roman"/>
        </w:rPr>
        <w:t xml:space="preserve">December </w:t>
      </w:r>
      <w:r w:rsidR="006F304C" w:rsidRPr="003E4E6D">
        <w:rPr>
          <w:rFonts w:ascii="Times New Roman" w:hAnsi="Times New Roman" w:cs="Times New Roman"/>
        </w:rPr>
        <w:t>3</w:t>
      </w:r>
      <w:r w:rsidR="003C15D7" w:rsidRPr="003E4E6D">
        <w:rPr>
          <w:rFonts w:ascii="Times New Roman" w:hAnsi="Times New Roman" w:cs="Times New Roman"/>
        </w:rPr>
        <w:t>1</w:t>
      </w:r>
      <w:r w:rsidR="00DC6130" w:rsidRPr="003E4E6D">
        <w:rPr>
          <w:rFonts w:ascii="Times New Roman" w:hAnsi="Times New Roman" w:cs="Times New Roman"/>
        </w:rPr>
        <w:t>, 20</w:t>
      </w:r>
      <w:r w:rsidR="008E7A4E" w:rsidRPr="003E4E6D">
        <w:rPr>
          <w:rFonts w:ascii="Times New Roman" w:hAnsi="Times New Roman" w:cs="Times New Roman"/>
        </w:rPr>
        <w:t>20 and 20</w:t>
      </w:r>
      <w:r w:rsidR="00DC6130" w:rsidRPr="003E4E6D">
        <w:rPr>
          <w:rFonts w:ascii="Times New Roman" w:hAnsi="Times New Roman" w:cs="Times New Roman"/>
        </w:rPr>
        <w:t xml:space="preserve">19 </w:t>
      </w:r>
      <w:r w:rsidRPr="003E4E6D">
        <w:rPr>
          <w:rFonts w:ascii="Times New Roman" w:hAnsi="Times New Roman" w:cs="Times New Roman"/>
        </w:rPr>
        <w:t>are as follows:</w:t>
      </w:r>
    </w:p>
    <w:p w14:paraId="017EEE33"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60"/>
        <w:gridCol w:w="270"/>
        <w:gridCol w:w="1170"/>
        <w:gridCol w:w="270"/>
        <w:gridCol w:w="1260"/>
        <w:gridCol w:w="270"/>
        <w:gridCol w:w="1260"/>
      </w:tblGrid>
      <w:tr w:rsidR="002407D4" w:rsidRPr="003E4E6D" w14:paraId="4DF2CE54" w14:textId="77777777" w:rsidTr="00726756">
        <w:tc>
          <w:tcPr>
            <w:tcW w:w="4050" w:type="dxa"/>
          </w:tcPr>
          <w:p w14:paraId="7D84DCFC" w14:textId="77777777" w:rsidR="002407D4" w:rsidRPr="003E4E6D" w:rsidRDefault="002407D4" w:rsidP="00C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Pr>
          <w:p w14:paraId="3EC286EA" w14:textId="52445A99" w:rsidR="002407D4" w:rsidRPr="003E4E6D" w:rsidRDefault="002407D4" w:rsidP="00C51693">
            <w:pPr>
              <w:pStyle w:val="BodyText3"/>
              <w:spacing w:line="240" w:lineRule="atLeast"/>
              <w:ind w:left="-18" w:right="-18"/>
              <w:jc w:val="center"/>
              <w:rPr>
                <w:rFonts w:cs="Times New Roman"/>
                <w:sz w:val="18"/>
                <w:szCs w:val="18"/>
              </w:rPr>
            </w:pPr>
          </w:p>
        </w:tc>
        <w:tc>
          <w:tcPr>
            <w:tcW w:w="270" w:type="dxa"/>
          </w:tcPr>
          <w:p w14:paraId="47BE9B8B" w14:textId="77777777" w:rsidR="002407D4" w:rsidRPr="003E4E6D" w:rsidRDefault="002407D4" w:rsidP="00C5169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6D1EB42B" w14:textId="30AF9004" w:rsidR="002407D4" w:rsidRPr="003E4E6D" w:rsidRDefault="002407D4" w:rsidP="00C51693">
            <w:pPr>
              <w:pStyle w:val="BodyText3"/>
              <w:spacing w:line="240" w:lineRule="atLeast"/>
              <w:ind w:left="-18" w:right="-18"/>
              <w:jc w:val="center"/>
              <w:rPr>
                <w:rFonts w:cs="Times New Roman"/>
                <w:sz w:val="18"/>
                <w:szCs w:val="18"/>
              </w:rPr>
            </w:pPr>
            <w:r w:rsidRPr="003E4E6D">
              <w:rPr>
                <w:rFonts w:cs="Times New Roman"/>
                <w:sz w:val="18"/>
                <w:szCs w:val="18"/>
              </w:rPr>
              <w:t>In Thousand Baht</w:t>
            </w:r>
          </w:p>
        </w:tc>
      </w:tr>
      <w:tr w:rsidR="001D385F" w:rsidRPr="003E4E6D" w14:paraId="68DBAB91" w14:textId="77777777" w:rsidTr="001D385F">
        <w:tc>
          <w:tcPr>
            <w:tcW w:w="4050" w:type="dxa"/>
          </w:tcPr>
          <w:p w14:paraId="6C2B94B9"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5EF564F9" w14:textId="54D1E45B" w:rsidR="001D385F" w:rsidRPr="003E4E6D" w:rsidRDefault="001D385F" w:rsidP="001D385F">
            <w:pPr>
              <w:pStyle w:val="BodyText3"/>
              <w:spacing w:line="240" w:lineRule="atLeast"/>
              <w:ind w:left="-18" w:right="-18"/>
              <w:jc w:val="center"/>
              <w:rPr>
                <w:rFonts w:cs="Times New Roman"/>
                <w:sz w:val="18"/>
                <w:szCs w:val="18"/>
              </w:rPr>
            </w:pPr>
          </w:p>
        </w:tc>
        <w:tc>
          <w:tcPr>
            <w:tcW w:w="270" w:type="dxa"/>
          </w:tcPr>
          <w:p w14:paraId="072F850B" w14:textId="77777777" w:rsidR="001D385F" w:rsidRPr="003E4E6D" w:rsidRDefault="001D385F" w:rsidP="001D385F">
            <w:pPr>
              <w:pStyle w:val="BodyText3"/>
              <w:spacing w:line="240" w:lineRule="atLeast"/>
              <w:ind w:left="-18" w:right="-18"/>
              <w:jc w:val="center"/>
              <w:rPr>
                <w:rFonts w:cs="Times New Roman"/>
                <w:sz w:val="18"/>
                <w:szCs w:val="18"/>
              </w:rPr>
            </w:pPr>
          </w:p>
        </w:tc>
        <w:tc>
          <w:tcPr>
            <w:tcW w:w="1170" w:type="dxa"/>
          </w:tcPr>
          <w:p w14:paraId="450FAFA4" w14:textId="53E6B59B" w:rsidR="001D385F" w:rsidRPr="003E4E6D" w:rsidRDefault="001D385F" w:rsidP="001D385F">
            <w:pPr>
              <w:pStyle w:val="BodyText3"/>
              <w:spacing w:line="240" w:lineRule="atLeast"/>
              <w:ind w:left="-18" w:right="-18"/>
              <w:jc w:val="center"/>
              <w:rPr>
                <w:rFonts w:cs="Times New Roman"/>
                <w:sz w:val="18"/>
                <w:szCs w:val="18"/>
              </w:rPr>
            </w:pPr>
          </w:p>
        </w:tc>
        <w:tc>
          <w:tcPr>
            <w:tcW w:w="270" w:type="dxa"/>
          </w:tcPr>
          <w:p w14:paraId="05D20CB6" w14:textId="77777777" w:rsidR="001D385F" w:rsidRPr="003E4E6D" w:rsidRDefault="001D385F" w:rsidP="001D385F">
            <w:pPr>
              <w:pStyle w:val="BodyText3"/>
              <w:spacing w:line="240" w:lineRule="atLeast"/>
              <w:ind w:left="-18" w:right="-18"/>
              <w:jc w:val="center"/>
              <w:rPr>
                <w:rFonts w:cs="Times New Roman"/>
                <w:sz w:val="18"/>
                <w:szCs w:val="18"/>
              </w:rPr>
            </w:pPr>
          </w:p>
        </w:tc>
        <w:tc>
          <w:tcPr>
            <w:tcW w:w="1260" w:type="dxa"/>
            <w:tcBorders>
              <w:top w:val="single" w:sz="4" w:space="0" w:color="auto"/>
              <w:left w:val="nil"/>
              <w:bottom w:val="single" w:sz="4" w:space="0" w:color="auto"/>
              <w:right w:val="nil"/>
            </w:tcBorders>
          </w:tcPr>
          <w:p w14:paraId="663E4555" w14:textId="5A3B84CE" w:rsidR="001D385F" w:rsidRPr="003E4E6D" w:rsidRDefault="001D385F" w:rsidP="001D385F">
            <w:pPr>
              <w:pStyle w:val="BodyText3"/>
              <w:spacing w:line="240" w:lineRule="atLeast"/>
              <w:ind w:left="-18" w:right="-18"/>
              <w:jc w:val="center"/>
              <w:rPr>
                <w:rFonts w:cs="Times New Roman"/>
                <w:sz w:val="18"/>
                <w:szCs w:val="18"/>
              </w:rPr>
            </w:pPr>
            <w:r w:rsidRPr="003E4E6D">
              <w:rPr>
                <w:rFonts w:cs="Times New Roman"/>
                <w:sz w:val="18"/>
                <w:szCs w:val="18"/>
              </w:rPr>
              <w:t>2020</w:t>
            </w:r>
          </w:p>
        </w:tc>
        <w:tc>
          <w:tcPr>
            <w:tcW w:w="270" w:type="dxa"/>
            <w:tcBorders>
              <w:top w:val="single" w:sz="4" w:space="0" w:color="auto"/>
            </w:tcBorders>
          </w:tcPr>
          <w:p w14:paraId="7DF6B5F3" w14:textId="77777777" w:rsidR="001D385F" w:rsidRPr="003E4E6D" w:rsidRDefault="001D385F" w:rsidP="001D385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CAF36F1" w14:textId="77777777" w:rsidR="001D385F" w:rsidRPr="003E4E6D" w:rsidRDefault="001D385F" w:rsidP="001D385F">
            <w:pPr>
              <w:pStyle w:val="BodyText3"/>
              <w:spacing w:line="240" w:lineRule="atLeast"/>
              <w:ind w:left="-18" w:right="-18"/>
              <w:jc w:val="center"/>
              <w:rPr>
                <w:rFonts w:cs="Times New Roman"/>
                <w:sz w:val="18"/>
                <w:szCs w:val="18"/>
              </w:rPr>
            </w:pPr>
            <w:r w:rsidRPr="003E4E6D">
              <w:rPr>
                <w:rFonts w:cs="Times New Roman"/>
                <w:sz w:val="18"/>
                <w:szCs w:val="18"/>
              </w:rPr>
              <w:t>2019</w:t>
            </w:r>
          </w:p>
        </w:tc>
      </w:tr>
      <w:tr w:rsidR="001D385F" w:rsidRPr="003E4E6D" w14:paraId="72EC424B" w14:textId="77777777" w:rsidTr="002407D4">
        <w:tc>
          <w:tcPr>
            <w:tcW w:w="4050" w:type="dxa"/>
          </w:tcPr>
          <w:p w14:paraId="4E51C8CB"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b/>
                <w:bCs/>
                <w:sz w:val="12"/>
                <w:szCs w:val="12"/>
              </w:rPr>
            </w:pPr>
          </w:p>
        </w:tc>
        <w:tc>
          <w:tcPr>
            <w:tcW w:w="1260" w:type="dxa"/>
          </w:tcPr>
          <w:p w14:paraId="3290FBE6"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270" w:type="dxa"/>
          </w:tcPr>
          <w:p w14:paraId="7F1C6C76"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170" w:type="dxa"/>
          </w:tcPr>
          <w:p w14:paraId="0079D6C5"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270" w:type="dxa"/>
          </w:tcPr>
          <w:p w14:paraId="5D30E642"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260" w:type="dxa"/>
          </w:tcPr>
          <w:p w14:paraId="37FE4FA4"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270" w:type="dxa"/>
          </w:tcPr>
          <w:p w14:paraId="32420778"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c>
          <w:tcPr>
            <w:tcW w:w="1260" w:type="dxa"/>
          </w:tcPr>
          <w:p w14:paraId="2A25459C"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2"/>
                <w:szCs w:val="12"/>
              </w:rPr>
            </w:pPr>
          </w:p>
        </w:tc>
      </w:tr>
      <w:tr w:rsidR="001D385F" w:rsidRPr="003E4E6D" w14:paraId="7EC64484" w14:textId="77777777" w:rsidTr="002407D4">
        <w:tc>
          <w:tcPr>
            <w:tcW w:w="4050" w:type="dxa"/>
          </w:tcPr>
          <w:p w14:paraId="6CB8222B" w14:textId="01165D23"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b/>
                <w:bCs/>
              </w:rPr>
              <w:t>Purchase of merchandise and raw materials</w:t>
            </w:r>
          </w:p>
        </w:tc>
        <w:tc>
          <w:tcPr>
            <w:tcW w:w="1260" w:type="dxa"/>
          </w:tcPr>
          <w:p w14:paraId="6F03AD40"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B1A6429"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E817919" w14:textId="2744CF24"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0F85D5"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68DF65F"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F318AFB"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AAD8B4F" w14:textId="01275C12"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D385F" w:rsidRPr="003E4E6D" w14:paraId="0CDEFFE9" w14:textId="77777777" w:rsidTr="002407D4">
        <w:tc>
          <w:tcPr>
            <w:tcW w:w="4050" w:type="dxa"/>
          </w:tcPr>
          <w:p w14:paraId="173F6E99" w14:textId="78188F5E"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ind w:right="-108"/>
              <w:rPr>
                <w:rFonts w:ascii="Times New Roman" w:hAnsi="Times New Roman" w:cs="Times New Roman"/>
              </w:rPr>
            </w:pPr>
            <w:r w:rsidRPr="003E4E6D">
              <w:rPr>
                <w:rFonts w:ascii="Times New Roman" w:hAnsi="Times New Roman" w:cs="Times New Roman"/>
              </w:rPr>
              <w:t>Chonburi Concrete Product Public</w:t>
            </w:r>
            <w:r w:rsidRPr="003E4E6D">
              <w:rPr>
                <w:rFonts w:ascii="Times New Roman" w:hAnsi="Times New Roman" w:cs="Times New Roman"/>
                <w:cs/>
              </w:rPr>
              <w:t xml:space="preserve"> </w:t>
            </w:r>
            <w:r w:rsidRPr="003E4E6D">
              <w:rPr>
                <w:rFonts w:ascii="Times New Roman" w:hAnsi="Times New Roman" w:cs="Times New Roman"/>
              </w:rPr>
              <w:t>Company Limited</w:t>
            </w:r>
          </w:p>
        </w:tc>
        <w:tc>
          <w:tcPr>
            <w:tcW w:w="1260" w:type="dxa"/>
          </w:tcPr>
          <w:p w14:paraId="778293C2" w14:textId="1021ED85"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76B71CF"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vAlign w:val="bottom"/>
          </w:tcPr>
          <w:p w14:paraId="1FFA079D" w14:textId="13326A3A"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602DDB6"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7007A7D" w14:textId="40F9874F"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3,367</w:t>
            </w:r>
          </w:p>
        </w:tc>
        <w:tc>
          <w:tcPr>
            <w:tcW w:w="270" w:type="dxa"/>
          </w:tcPr>
          <w:p w14:paraId="7867F269"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46CBA0A7" w14:textId="5AC66350"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9,717</w:t>
            </w:r>
          </w:p>
        </w:tc>
      </w:tr>
      <w:tr w:rsidR="001D385F" w:rsidRPr="003E4E6D" w14:paraId="1986606D" w14:textId="77777777" w:rsidTr="001D385F">
        <w:tc>
          <w:tcPr>
            <w:tcW w:w="4050" w:type="dxa"/>
          </w:tcPr>
          <w:p w14:paraId="620C4DEE" w14:textId="1389FC0E"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Chonburi</w:t>
            </w:r>
            <w:r w:rsidRPr="003E4E6D">
              <w:rPr>
                <w:rFonts w:ascii="Times New Roman" w:hAnsi="Times New Roman" w:cs="Times New Roman"/>
                <w:cs/>
              </w:rPr>
              <w:t xml:space="preserve"> </w:t>
            </w:r>
            <w:proofErr w:type="spellStart"/>
            <w:r w:rsidRPr="003E4E6D">
              <w:rPr>
                <w:rFonts w:ascii="Times New Roman" w:hAnsi="Times New Roman" w:cs="Times New Roman"/>
              </w:rPr>
              <w:t>Kanyong</w:t>
            </w:r>
            <w:proofErr w:type="spellEnd"/>
            <w:r w:rsidRPr="003E4E6D">
              <w:rPr>
                <w:rFonts w:ascii="Times New Roman" w:hAnsi="Times New Roman" w:cs="Times New Roman"/>
              </w:rPr>
              <w:t xml:space="preserve"> Co., Ltd.</w:t>
            </w:r>
          </w:p>
        </w:tc>
        <w:tc>
          <w:tcPr>
            <w:tcW w:w="1260" w:type="dxa"/>
          </w:tcPr>
          <w:p w14:paraId="0D169DD3" w14:textId="55B064A0"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B14C85"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27D14BE1" w14:textId="00A1AE82"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358CE1B"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nil"/>
              <w:left w:val="nil"/>
              <w:bottom w:val="single" w:sz="4" w:space="0" w:color="auto"/>
              <w:right w:val="nil"/>
            </w:tcBorders>
          </w:tcPr>
          <w:p w14:paraId="20E7B3B5" w14:textId="0FA4D34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4,443</w:t>
            </w:r>
          </w:p>
        </w:tc>
        <w:tc>
          <w:tcPr>
            <w:tcW w:w="270" w:type="dxa"/>
          </w:tcPr>
          <w:p w14:paraId="73E5EEAF"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0297CC" w14:textId="2E4DA0A2"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8,094</w:t>
            </w:r>
          </w:p>
        </w:tc>
      </w:tr>
      <w:tr w:rsidR="001D385F" w:rsidRPr="003E4E6D" w14:paraId="6658FA8A" w14:textId="77777777" w:rsidTr="001D385F">
        <w:tc>
          <w:tcPr>
            <w:tcW w:w="4050" w:type="dxa"/>
          </w:tcPr>
          <w:p w14:paraId="532DFDFA" w14:textId="5B9AC494"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3E4E6D">
              <w:rPr>
                <w:rFonts w:ascii="Times New Roman" w:hAnsi="Times New Roman" w:cs="Times New Roman"/>
              </w:rPr>
              <w:t>Total</w:t>
            </w:r>
          </w:p>
        </w:tc>
        <w:tc>
          <w:tcPr>
            <w:tcW w:w="1260" w:type="dxa"/>
            <w:vAlign w:val="center"/>
          </w:tcPr>
          <w:p w14:paraId="26754B7F" w14:textId="0FB223C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CDDFB49"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6AFE098A" w14:textId="6B113F31"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EC0F43C"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left w:val="nil"/>
              <w:bottom w:val="double" w:sz="4" w:space="0" w:color="auto"/>
              <w:right w:val="nil"/>
            </w:tcBorders>
            <w:vAlign w:val="center"/>
          </w:tcPr>
          <w:p w14:paraId="3B667A70" w14:textId="504A5C1D"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7,810</w:t>
            </w:r>
          </w:p>
        </w:tc>
        <w:tc>
          <w:tcPr>
            <w:tcW w:w="270" w:type="dxa"/>
          </w:tcPr>
          <w:p w14:paraId="6573EFF4"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2BC9589B" w14:textId="68DD617C"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17,811</w:t>
            </w:r>
          </w:p>
        </w:tc>
      </w:tr>
      <w:tr w:rsidR="00541C15" w:rsidRPr="003E4E6D" w14:paraId="2A569FD2" w14:textId="77777777" w:rsidTr="002407D4">
        <w:tc>
          <w:tcPr>
            <w:tcW w:w="4050" w:type="dxa"/>
          </w:tcPr>
          <w:p w14:paraId="7E905DDD" w14:textId="5B744D83"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260" w:type="dxa"/>
          </w:tcPr>
          <w:p w14:paraId="036DF068"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AC88D8"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150A8FC0" w14:textId="07F8D957" w:rsidR="00541C15" w:rsidRPr="003E4E6D" w:rsidRDefault="00541C15"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513984F4"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26AE5411"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8DBD856"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75070BA5" w14:textId="2208D379"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41C15" w:rsidRPr="003E4E6D" w14:paraId="25E4A101" w14:textId="77777777" w:rsidTr="002407D4">
        <w:tc>
          <w:tcPr>
            <w:tcW w:w="4050" w:type="dxa"/>
          </w:tcPr>
          <w:p w14:paraId="583DFDE6" w14:textId="677AA471"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b/>
                <w:bCs/>
              </w:rPr>
              <w:t>Other expenses</w:t>
            </w:r>
          </w:p>
        </w:tc>
        <w:tc>
          <w:tcPr>
            <w:tcW w:w="1260" w:type="dxa"/>
          </w:tcPr>
          <w:p w14:paraId="5D424CC0"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8746AD"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07AF4E64" w14:textId="15CB6B1A"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B5F0940"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7F2BB8F"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6123895" w14:textId="7777777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11B1F4" w14:textId="47A59D07" w:rsidR="00541C15" w:rsidRPr="003E4E6D" w:rsidRDefault="00541C15" w:rsidP="00541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453BB5" w:rsidRPr="003E4E6D" w14:paraId="4E580084" w14:textId="77777777" w:rsidTr="002407D4">
        <w:tc>
          <w:tcPr>
            <w:tcW w:w="4050" w:type="dxa"/>
          </w:tcPr>
          <w:p w14:paraId="5742FDF5" w14:textId="67035E16" w:rsidR="00453BB5" w:rsidRPr="003E4E6D" w:rsidRDefault="00453BB5" w:rsidP="0045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Chonburi Inter Co., Ltd.</w:t>
            </w:r>
          </w:p>
        </w:tc>
        <w:tc>
          <w:tcPr>
            <w:tcW w:w="1260" w:type="dxa"/>
          </w:tcPr>
          <w:p w14:paraId="401594D1" w14:textId="3FD2436D" w:rsidR="00453BB5" w:rsidRPr="003E4E6D" w:rsidRDefault="00453BB5" w:rsidP="00453BB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16FAF696" w14:textId="77777777" w:rsidR="00453BB5" w:rsidRPr="003E4E6D" w:rsidRDefault="00453BB5" w:rsidP="0045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170" w:type="dxa"/>
          </w:tcPr>
          <w:p w14:paraId="34D2981B" w14:textId="40134F34" w:rsidR="00453BB5" w:rsidRPr="003E4E6D" w:rsidRDefault="00453BB5" w:rsidP="009A2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heme="minorBidi"/>
                <w:cs/>
              </w:rPr>
            </w:pPr>
          </w:p>
        </w:tc>
        <w:tc>
          <w:tcPr>
            <w:tcW w:w="270" w:type="dxa"/>
          </w:tcPr>
          <w:p w14:paraId="0E2225D1" w14:textId="77777777" w:rsidR="00453BB5" w:rsidRPr="003E4E6D" w:rsidRDefault="00453BB5" w:rsidP="0045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F118CE1" w14:textId="79D49E6F" w:rsidR="00453BB5" w:rsidRPr="003E4E6D" w:rsidRDefault="00453BB5" w:rsidP="0045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21</w:t>
            </w:r>
          </w:p>
        </w:tc>
        <w:tc>
          <w:tcPr>
            <w:tcW w:w="270" w:type="dxa"/>
          </w:tcPr>
          <w:p w14:paraId="6F56784A" w14:textId="77777777" w:rsidR="00453BB5" w:rsidRPr="003E4E6D" w:rsidRDefault="00453BB5" w:rsidP="0045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6351A5F1" w14:textId="0BD2021A" w:rsidR="00453BB5" w:rsidRPr="003E4E6D" w:rsidRDefault="00F43C89" w:rsidP="00C47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103</w:t>
            </w:r>
          </w:p>
        </w:tc>
      </w:tr>
    </w:tbl>
    <w:p w14:paraId="3BE89EBE" w14:textId="52E74BCE" w:rsidR="00766A79" w:rsidRPr="003E4E6D" w:rsidRDefault="00766A79"/>
    <w:p w14:paraId="48CBF0F2" w14:textId="46B05540" w:rsidR="00FB03E4" w:rsidRPr="003E4E6D" w:rsidRDefault="00766A79" w:rsidP="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3E4E6D">
        <w:br w:type="page"/>
      </w: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170"/>
        <w:gridCol w:w="270"/>
        <w:gridCol w:w="1260"/>
        <w:gridCol w:w="270"/>
        <w:gridCol w:w="1260"/>
        <w:gridCol w:w="270"/>
        <w:gridCol w:w="1260"/>
      </w:tblGrid>
      <w:tr w:rsidR="00726756" w:rsidRPr="003E4E6D" w14:paraId="2FFDB781" w14:textId="77777777" w:rsidTr="00F43C89">
        <w:tc>
          <w:tcPr>
            <w:tcW w:w="4050" w:type="dxa"/>
          </w:tcPr>
          <w:p w14:paraId="18380B7B" w14:textId="77777777" w:rsidR="00726756" w:rsidRPr="003E4E6D" w:rsidRDefault="00726756" w:rsidP="0099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0" w:type="dxa"/>
            <w:gridSpan w:val="3"/>
          </w:tcPr>
          <w:p w14:paraId="6D9BAE04" w14:textId="4A3A9BA7" w:rsidR="00726756" w:rsidRPr="003E4E6D" w:rsidRDefault="00726756" w:rsidP="00995ACA">
            <w:pPr>
              <w:pStyle w:val="BodyText3"/>
              <w:spacing w:line="240" w:lineRule="atLeast"/>
              <w:ind w:left="-18" w:right="-18"/>
              <w:jc w:val="center"/>
              <w:rPr>
                <w:rFonts w:cs="Times New Roman"/>
                <w:sz w:val="18"/>
                <w:szCs w:val="18"/>
              </w:rPr>
            </w:pPr>
          </w:p>
        </w:tc>
        <w:tc>
          <w:tcPr>
            <w:tcW w:w="270" w:type="dxa"/>
          </w:tcPr>
          <w:p w14:paraId="086FC099" w14:textId="77777777" w:rsidR="00726756" w:rsidRPr="003E4E6D" w:rsidRDefault="00726756" w:rsidP="00995ACA">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391D316B" w14:textId="1B13308F" w:rsidR="00726756" w:rsidRPr="003E4E6D" w:rsidRDefault="00726756" w:rsidP="00995ACA">
            <w:pPr>
              <w:pStyle w:val="BodyText3"/>
              <w:spacing w:line="240" w:lineRule="atLeast"/>
              <w:ind w:left="-18" w:right="-18"/>
              <w:jc w:val="center"/>
              <w:rPr>
                <w:rFonts w:cs="Times New Roman"/>
                <w:sz w:val="18"/>
                <w:szCs w:val="18"/>
              </w:rPr>
            </w:pPr>
            <w:r w:rsidRPr="003E4E6D">
              <w:rPr>
                <w:rFonts w:cs="Times New Roman"/>
                <w:sz w:val="18"/>
                <w:szCs w:val="18"/>
              </w:rPr>
              <w:t>In Thousand Baht</w:t>
            </w:r>
          </w:p>
        </w:tc>
      </w:tr>
      <w:tr w:rsidR="00FB03E4" w:rsidRPr="003E4E6D" w14:paraId="1E11D5CE" w14:textId="77777777" w:rsidTr="00726756">
        <w:tc>
          <w:tcPr>
            <w:tcW w:w="4050" w:type="dxa"/>
          </w:tcPr>
          <w:p w14:paraId="638FE976" w14:textId="77777777" w:rsidR="00FB03E4" w:rsidRPr="003E4E6D" w:rsidRDefault="00FB03E4" w:rsidP="00995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170" w:type="dxa"/>
          </w:tcPr>
          <w:p w14:paraId="22FC4D54" w14:textId="490CAA92" w:rsidR="00FB03E4" w:rsidRPr="003E4E6D" w:rsidRDefault="00FB03E4" w:rsidP="00995ACA">
            <w:pPr>
              <w:pStyle w:val="BodyText3"/>
              <w:spacing w:line="240" w:lineRule="atLeast"/>
              <w:ind w:left="-18" w:right="-18"/>
              <w:jc w:val="center"/>
              <w:rPr>
                <w:rFonts w:cs="Times New Roman"/>
                <w:sz w:val="18"/>
                <w:szCs w:val="18"/>
              </w:rPr>
            </w:pPr>
          </w:p>
        </w:tc>
        <w:tc>
          <w:tcPr>
            <w:tcW w:w="270" w:type="dxa"/>
          </w:tcPr>
          <w:p w14:paraId="442F53DA" w14:textId="77777777" w:rsidR="00FB03E4" w:rsidRPr="003E4E6D" w:rsidRDefault="00FB03E4" w:rsidP="00995ACA">
            <w:pPr>
              <w:pStyle w:val="BodyText3"/>
              <w:spacing w:line="240" w:lineRule="atLeast"/>
              <w:ind w:left="-18" w:right="-18"/>
              <w:jc w:val="center"/>
              <w:rPr>
                <w:rFonts w:cs="Times New Roman"/>
                <w:sz w:val="18"/>
                <w:szCs w:val="18"/>
              </w:rPr>
            </w:pPr>
          </w:p>
        </w:tc>
        <w:tc>
          <w:tcPr>
            <w:tcW w:w="1260" w:type="dxa"/>
          </w:tcPr>
          <w:p w14:paraId="66B09ED8" w14:textId="4572329E" w:rsidR="00FB03E4" w:rsidRPr="003E4E6D" w:rsidRDefault="00FB03E4" w:rsidP="00995ACA">
            <w:pPr>
              <w:pStyle w:val="BodyText3"/>
              <w:spacing w:line="240" w:lineRule="atLeast"/>
              <w:ind w:left="-18" w:right="-18"/>
              <w:jc w:val="center"/>
              <w:rPr>
                <w:rFonts w:cs="Times New Roman"/>
                <w:sz w:val="18"/>
                <w:szCs w:val="18"/>
              </w:rPr>
            </w:pPr>
          </w:p>
        </w:tc>
        <w:tc>
          <w:tcPr>
            <w:tcW w:w="270" w:type="dxa"/>
          </w:tcPr>
          <w:p w14:paraId="20CABDB4" w14:textId="77777777" w:rsidR="00FB03E4" w:rsidRPr="003E4E6D" w:rsidRDefault="00FB03E4" w:rsidP="00995A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CDC7830" w14:textId="77777777" w:rsidR="00FB03E4" w:rsidRPr="003E4E6D" w:rsidRDefault="00FB03E4" w:rsidP="00995ACA">
            <w:pPr>
              <w:pStyle w:val="BodyText3"/>
              <w:spacing w:line="240" w:lineRule="atLeast"/>
              <w:ind w:left="-18" w:right="-18"/>
              <w:jc w:val="center"/>
              <w:rPr>
                <w:rFonts w:cs="Times New Roman"/>
                <w:sz w:val="18"/>
                <w:szCs w:val="18"/>
              </w:rPr>
            </w:pPr>
            <w:r w:rsidRPr="003E4E6D">
              <w:rPr>
                <w:rFonts w:cs="Times New Roman"/>
                <w:sz w:val="18"/>
                <w:szCs w:val="18"/>
              </w:rPr>
              <w:t>2020</w:t>
            </w:r>
          </w:p>
        </w:tc>
        <w:tc>
          <w:tcPr>
            <w:tcW w:w="270" w:type="dxa"/>
            <w:tcBorders>
              <w:top w:val="single" w:sz="4" w:space="0" w:color="auto"/>
            </w:tcBorders>
          </w:tcPr>
          <w:p w14:paraId="50FB7C17" w14:textId="77777777" w:rsidR="00FB03E4" w:rsidRPr="003E4E6D" w:rsidRDefault="00FB03E4" w:rsidP="00995ACA">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5AD4501A" w14:textId="77777777" w:rsidR="00FB03E4" w:rsidRPr="003E4E6D" w:rsidRDefault="00FB03E4" w:rsidP="00995ACA">
            <w:pPr>
              <w:pStyle w:val="BodyText3"/>
              <w:spacing w:line="240" w:lineRule="atLeast"/>
              <w:ind w:left="-18" w:right="-18"/>
              <w:jc w:val="center"/>
              <w:rPr>
                <w:rFonts w:cs="Times New Roman"/>
                <w:sz w:val="18"/>
                <w:szCs w:val="18"/>
              </w:rPr>
            </w:pPr>
            <w:r w:rsidRPr="003E4E6D">
              <w:rPr>
                <w:rFonts w:cs="Times New Roman"/>
                <w:sz w:val="18"/>
                <w:szCs w:val="18"/>
              </w:rPr>
              <w:t>2019</w:t>
            </w:r>
          </w:p>
        </w:tc>
      </w:tr>
      <w:tr w:rsidR="003B0120" w:rsidRPr="003E4E6D" w14:paraId="59C64B91" w14:textId="77777777" w:rsidTr="00D40263">
        <w:tc>
          <w:tcPr>
            <w:tcW w:w="4050" w:type="dxa"/>
          </w:tcPr>
          <w:p w14:paraId="528D48A4" w14:textId="188E292B"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b/>
                <w:bCs/>
              </w:rPr>
              <w:t>Interest expense</w:t>
            </w:r>
          </w:p>
        </w:tc>
        <w:tc>
          <w:tcPr>
            <w:tcW w:w="1170" w:type="dxa"/>
          </w:tcPr>
          <w:p w14:paraId="11289412"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C53DDF"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5E36ADB"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0871B0A"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253369"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03228C0"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F520CEB" w14:textId="77777777" w:rsidR="003B0120" w:rsidRPr="003E4E6D" w:rsidRDefault="003B0120" w:rsidP="003B0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563AC3" w:rsidRPr="003E4E6D" w14:paraId="1E38D3BB" w14:textId="77777777" w:rsidTr="00D40263">
        <w:tc>
          <w:tcPr>
            <w:tcW w:w="4050" w:type="dxa"/>
          </w:tcPr>
          <w:p w14:paraId="7D8288A2" w14:textId="20CE27C5"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Chakrit Theepakornsukkasame</w:t>
            </w:r>
          </w:p>
        </w:tc>
        <w:tc>
          <w:tcPr>
            <w:tcW w:w="1170" w:type="dxa"/>
          </w:tcPr>
          <w:p w14:paraId="13C09A9A" w14:textId="26ADEE80"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EF7C136"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BC2874" w14:textId="05F86E59"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A68E34E"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E4CFCB" w14:textId="1F32ACFE" w:rsidR="00563AC3" w:rsidRPr="003E4E6D" w:rsidRDefault="00041DBB"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1D385F" w:rsidRPr="003E4E6D">
              <w:rPr>
                <w:rFonts w:ascii="Times New Roman" w:hAnsi="Times New Roman" w:cs="Times New Roman"/>
              </w:rPr>
              <w:t>406</w:t>
            </w:r>
          </w:p>
        </w:tc>
        <w:tc>
          <w:tcPr>
            <w:tcW w:w="270" w:type="dxa"/>
          </w:tcPr>
          <w:p w14:paraId="0904A240"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1D11C56" w14:textId="67871488" w:rsidR="00563AC3" w:rsidRPr="003E4E6D" w:rsidRDefault="00F43C89"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2,502</w:t>
            </w:r>
          </w:p>
        </w:tc>
      </w:tr>
      <w:tr w:rsidR="004B651E" w:rsidRPr="003E4E6D" w14:paraId="2B4EEB4C" w14:textId="77777777" w:rsidTr="004B651E">
        <w:tc>
          <w:tcPr>
            <w:tcW w:w="4050" w:type="dxa"/>
          </w:tcPr>
          <w:p w14:paraId="637E04B1" w14:textId="1FD87F8B"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Tzu Yuan Wang</w:t>
            </w:r>
          </w:p>
        </w:tc>
        <w:tc>
          <w:tcPr>
            <w:tcW w:w="1170" w:type="dxa"/>
          </w:tcPr>
          <w:p w14:paraId="7486DE2D" w14:textId="0F35ACA9"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506696B"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2071E7E" w14:textId="79A377BE"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6297B8D"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759767" w14:textId="18B760E8" w:rsidR="004B651E" w:rsidRPr="003E4E6D" w:rsidRDefault="001D385F"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30</w:t>
            </w:r>
          </w:p>
        </w:tc>
        <w:tc>
          <w:tcPr>
            <w:tcW w:w="270" w:type="dxa"/>
          </w:tcPr>
          <w:p w14:paraId="6A3E39AF"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37E4BC" w14:textId="65D0F4CE"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F43C89" w:rsidRPr="003E4E6D">
              <w:rPr>
                <w:rFonts w:ascii="Times New Roman" w:hAnsi="Times New Roman" w:cs="Times New Roman"/>
              </w:rPr>
              <w:t>91</w:t>
            </w:r>
          </w:p>
        </w:tc>
      </w:tr>
      <w:tr w:rsidR="00B15691" w:rsidRPr="003E4E6D" w14:paraId="6AC93EC9" w14:textId="77777777" w:rsidTr="00D40263">
        <w:tc>
          <w:tcPr>
            <w:tcW w:w="4050" w:type="dxa"/>
          </w:tcPr>
          <w:p w14:paraId="0C1C1277" w14:textId="4FA1BC34"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Chaiyut</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Srivikorn</w:t>
            </w:r>
            <w:proofErr w:type="spellEnd"/>
          </w:p>
        </w:tc>
        <w:tc>
          <w:tcPr>
            <w:tcW w:w="1170" w:type="dxa"/>
          </w:tcPr>
          <w:p w14:paraId="2BFD0778" w14:textId="0491D934"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25144ED4"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720D264" w14:textId="192D93F5"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613402B8"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359361F" w14:textId="34E2F39C"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307DFE9B"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9D54C0" w14:textId="1CDCB0A6"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p>
        </w:tc>
      </w:tr>
      <w:tr w:rsidR="00B15691" w:rsidRPr="003E4E6D" w14:paraId="4C4C679B" w14:textId="77777777" w:rsidTr="00D40263">
        <w:tc>
          <w:tcPr>
            <w:tcW w:w="4050" w:type="dxa"/>
          </w:tcPr>
          <w:p w14:paraId="4F016227" w14:textId="3707C23B"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M.</w:t>
            </w:r>
            <w:proofErr w:type="gramStart"/>
            <w:r w:rsidRPr="003E4E6D">
              <w:rPr>
                <w:rFonts w:ascii="Times New Roman" w:hAnsi="Times New Roman" w:cs="Times New Roman"/>
              </w:rPr>
              <w:t>L.Walliwan</w:t>
            </w:r>
            <w:proofErr w:type="spellEnd"/>
            <w:proofErr w:type="gramEnd"/>
            <w:r w:rsidRPr="003E4E6D">
              <w:rPr>
                <w:rFonts w:ascii="Times New Roman" w:hAnsi="Times New Roman" w:cs="Times New Roman"/>
              </w:rPr>
              <w:t xml:space="preserve"> </w:t>
            </w:r>
            <w:proofErr w:type="spellStart"/>
            <w:r w:rsidRPr="003E4E6D">
              <w:rPr>
                <w:rFonts w:ascii="Times New Roman" w:hAnsi="Times New Roman" w:cs="Times New Roman"/>
              </w:rPr>
              <w:t>Varavarn</w:t>
            </w:r>
            <w:proofErr w:type="spellEnd"/>
          </w:p>
        </w:tc>
        <w:tc>
          <w:tcPr>
            <w:tcW w:w="1170" w:type="dxa"/>
          </w:tcPr>
          <w:p w14:paraId="031F5441" w14:textId="24137030"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63EFEC2C"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44346C" w14:textId="6A464008"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019BD4F3"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452D37" w14:textId="38BF6D4A"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42E48700"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41BDF25" w14:textId="7588626B"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p>
        </w:tc>
      </w:tr>
      <w:tr w:rsidR="00B15691" w:rsidRPr="003E4E6D" w14:paraId="6F576FD5" w14:textId="77777777" w:rsidTr="00D40263">
        <w:tc>
          <w:tcPr>
            <w:tcW w:w="4050" w:type="dxa"/>
          </w:tcPr>
          <w:p w14:paraId="1B9F5D6F" w14:textId="65FD236B"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Nipon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Leelasithorn</w:t>
            </w:r>
            <w:proofErr w:type="spellEnd"/>
          </w:p>
        </w:tc>
        <w:tc>
          <w:tcPr>
            <w:tcW w:w="1170" w:type="dxa"/>
          </w:tcPr>
          <w:p w14:paraId="4BD01A4E" w14:textId="263F7820"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098DF7E8"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6C4365" w14:textId="18C3AFE4"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22623171"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C0F74EC" w14:textId="327A5B4A"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68055667"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FD09100" w14:textId="566FEEF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p>
        </w:tc>
      </w:tr>
      <w:tr w:rsidR="00B15691" w:rsidRPr="003E4E6D" w14:paraId="2D0E4611" w14:textId="77777777" w:rsidTr="00D40263">
        <w:tc>
          <w:tcPr>
            <w:tcW w:w="4050" w:type="dxa"/>
          </w:tcPr>
          <w:p w14:paraId="7E3D6261" w14:textId="3B44C026"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Preecha</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Leelasithorn</w:t>
            </w:r>
            <w:proofErr w:type="spellEnd"/>
          </w:p>
        </w:tc>
        <w:tc>
          <w:tcPr>
            <w:tcW w:w="1170" w:type="dxa"/>
          </w:tcPr>
          <w:p w14:paraId="13F42DEF" w14:textId="7684BD2A"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1992E5B2"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3829629" w14:textId="6BF0233D"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33C77B16"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6C9CCD1" w14:textId="58C75B66"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06C32EE4"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8EAA6D1" w14:textId="79A24BCC"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p>
        </w:tc>
      </w:tr>
      <w:tr w:rsidR="00B15691" w:rsidRPr="003E4E6D" w14:paraId="1A9A911C" w14:textId="77777777" w:rsidTr="00D40263">
        <w:tc>
          <w:tcPr>
            <w:tcW w:w="4050" w:type="dxa"/>
          </w:tcPr>
          <w:p w14:paraId="1515323E" w14:textId="578C4A72"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Chanant</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Charnchainarong</w:t>
            </w:r>
            <w:proofErr w:type="spellEnd"/>
          </w:p>
        </w:tc>
        <w:tc>
          <w:tcPr>
            <w:tcW w:w="1170" w:type="dxa"/>
          </w:tcPr>
          <w:p w14:paraId="69353CC1" w14:textId="5CA2C008"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3A6895D9"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9498896" w14:textId="5D59E493"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7509CBC3"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3DAFFEA" w14:textId="6DC37AD6" w:rsidR="00B15691" w:rsidRPr="003E4E6D" w:rsidRDefault="00B15691" w:rsidP="00B156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53986216" w14:textId="77777777"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7F7DB08" w14:textId="378D256F" w:rsidR="00B15691" w:rsidRPr="003E4E6D" w:rsidRDefault="00B15691" w:rsidP="00B15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p>
        </w:tc>
      </w:tr>
      <w:tr w:rsidR="004B651E" w:rsidRPr="003E4E6D" w14:paraId="1A83AE45" w14:textId="77777777" w:rsidTr="00726756">
        <w:tc>
          <w:tcPr>
            <w:tcW w:w="4050" w:type="dxa"/>
          </w:tcPr>
          <w:p w14:paraId="6D0C034F" w14:textId="3C10CCAF"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Duangjai</w:t>
            </w:r>
            <w:proofErr w:type="spellEnd"/>
            <w:r w:rsidRPr="003E4E6D">
              <w:rPr>
                <w:rFonts w:ascii="Times New Roman" w:hAnsi="Times New Roman" w:cs="Times New Roman"/>
              </w:rPr>
              <w:t xml:space="preserve"> </w:t>
            </w:r>
            <w:proofErr w:type="spellStart"/>
            <w:r w:rsidRPr="003E4E6D">
              <w:rPr>
                <w:rFonts w:ascii="Times New Roman" w:hAnsi="Times New Roman" w:cs="Times New Roman"/>
              </w:rPr>
              <w:t>Lorlertwit</w:t>
            </w:r>
            <w:proofErr w:type="spellEnd"/>
          </w:p>
        </w:tc>
        <w:tc>
          <w:tcPr>
            <w:tcW w:w="1170" w:type="dxa"/>
          </w:tcPr>
          <w:p w14:paraId="00E7DC13" w14:textId="284130D0" w:rsidR="004B651E" w:rsidRPr="003E4E6D" w:rsidRDefault="004B651E" w:rsidP="004B65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59F26771"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775024" w14:textId="6AADCA92" w:rsidR="004B651E" w:rsidRPr="003E4E6D" w:rsidRDefault="004B651E" w:rsidP="004B65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p>
        </w:tc>
        <w:tc>
          <w:tcPr>
            <w:tcW w:w="270" w:type="dxa"/>
          </w:tcPr>
          <w:p w14:paraId="534A3E35"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2415BE1" w14:textId="17E6C399" w:rsidR="004B651E" w:rsidRPr="003E4E6D" w:rsidRDefault="004B651E" w:rsidP="004B65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5"/>
              <w:jc w:val="right"/>
              <w:rPr>
                <w:rFonts w:ascii="Times New Roman" w:hAnsi="Times New Roman" w:cs="Times New Roman"/>
              </w:rPr>
            </w:pPr>
            <w:r w:rsidRPr="003E4E6D">
              <w:rPr>
                <w:rFonts w:ascii="Times New Roman" w:hAnsi="Times New Roman" w:cs="Times New Roman"/>
              </w:rPr>
              <w:t xml:space="preserve">             -</w:t>
            </w:r>
          </w:p>
        </w:tc>
        <w:tc>
          <w:tcPr>
            <w:tcW w:w="270" w:type="dxa"/>
          </w:tcPr>
          <w:p w14:paraId="006EC4C6" w14:textId="77777777"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347F80F9" w14:textId="429652F5" w:rsidR="004B651E" w:rsidRPr="003E4E6D" w:rsidRDefault="004B651E" w:rsidP="004B6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p>
        </w:tc>
      </w:tr>
      <w:tr w:rsidR="00563AC3" w:rsidRPr="003E4E6D" w14:paraId="13C2C125" w14:textId="77777777" w:rsidTr="00726756">
        <w:tc>
          <w:tcPr>
            <w:tcW w:w="4050" w:type="dxa"/>
          </w:tcPr>
          <w:p w14:paraId="5ABE606A" w14:textId="2B8492C5"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Total</w:t>
            </w:r>
          </w:p>
        </w:tc>
        <w:tc>
          <w:tcPr>
            <w:tcW w:w="1170" w:type="dxa"/>
          </w:tcPr>
          <w:p w14:paraId="54859C1F" w14:textId="094F5D74"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C33465"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BDC614" w14:textId="67FA5302"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E64E0BB"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5F0E3C53" w14:textId="3F02CF47" w:rsidR="00563AC3" w:rsidRPr="003E4E6D" w:rsidRDefault="00041DBB"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1D385F" w:rsidRPr="003E4E6D">
              <w:rPr>
                <w:rFonts w:ascii="Times New Roman" w:hAnsi="Times New Roman" w:cs="Times New Roman"/>
              </w:rPr>
              <w:t>436</w:t>
            </w:r>
          </w:p>
        </w:tc>
        <w:tc>
          <w:tcPr>
            <w:tcW w:w="270" w:type="dxa"/>
          </w:tcPr>
          <w:p w14:paraId="402D268D"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F2CC65E" w14:textId="7A71A330"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F43C89" w:rsidRPr="003E4E6D">
              <w:rPr>
                <w:rFonts w:ascii="Times New Roman" w:hAnsi="Times New Roman" w:cs="Times New Roman"/>
              </w:rPr>
              <w:t>801</w:t>
            </w:r>
          </w:p>
        </w:tc>
      </w:tr>
      <w:tr w:rsidR="001E1BF3" w:rsidRPr="003E4E6D" w14:paraId="7FF54D52" w14:textId="77777777" w:rsidTr="00726756">
        <w:tc>
          <w:tcPr>
            <w:tcW w:w="4050" w:type="dxa"/>
          </w:tcPr>
          <w:p w14:paraId="21480F69"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1170" w:type="dxa"/>
          </w:tcPr>
          <w:p w14:paraId="6483ED55"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434CCF1"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A70514"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A7AADB3"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vAlign w:val="bottom"/>
          </w:tcPr>
          <w:p w14:paraId="7F669945"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E12E5D4"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double" w:sz="4" w:space="0" w:color="auto"/>
            </w:tcBorders>
          </w:tcPr>
          <w:p w14:paraId="5607AFEF"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1E1BF3" w:rsidRPr="003E4E6D" w14:paraId="4B6C950E" w14:textId="77777777" w:rsidTr="00D40263">
        <w:tc>
          <w:tcPr>
            <w:tcW w:w="4050" w:type="dxa"/>
            <w:vAlign w:val="center"/>
          </w:tcPr>
          <w:p w14:paraId="5BE7F9A7" w14:textId="1B64C1E1"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b/>
                <w:bCs/>
              </w:rPr>
              <w:t>Directors and management remuneration</w:t>
            </w:r>
          </w:p>
        </w:tc>
        <w:tc>
          <w:tcPr>
            <w:tcW w:w="1170" w:type="dxa"/>
          </w:tcPr>
          <w:p w14:paraId="6D615B46"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AF783F1"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48D839A"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3FE76A0"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24199D23"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5AE065C"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036A535" w14:textId="77777777" w:rsidR="001E1BF3" w:rsidRPr="003E4E6D" w:rsidRDefault="001E1BF3" w:rsidP="001E1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563AC3" w:rsidRPr="003E4E6D" w14:paraId="33A1B61F" w14:textId="77777777" w:rsidTr="00D40263">
        <w:tc>
          <w:tcPr>
            <w:tcW w:w="4050" w:type="dxa"/>
            <w:vAlign w:val="center"/>
          </w:tcPr>
          <w:p w14:paraId="277EDD2B" w14:textId="036E9555"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eastAsia="Cordia New" w:hAnsi="Times New Roman" w:cs="Times New Roman"/>
              </w:rPr>
              <w:t>-  Short-term benefits</w:t>
            </w:r>
          </w:p>
        </w:tc>
        <w:tc>
          <w:tcPr>
            <w:tcW w:w="1170" w:type="dxa"/>
          </w:tcPr>
          <w:p w14:paraId="48F77417" w14:textId="37DB318B"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2D7C68"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40A8AC1" w14:textId="44C0E9EE"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379FA50"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79848DA0" w14:textId="7C3EF669" w:rsidR="00563AC3" w:rsidRPr="003E4E6D" w:rsidRDefault="001D385F"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w:t>
            </w:r>
            <w:r w:rsidR="00563AC3" w:rsidRPr="003E4E6D">
              <w:rPr>
                <w:rFonts w:ascii="Times New Roman" w:hAnsi="Times New Roman" w:cs="Times New Roman"/>
              </w:rPr>
              <w:t>,</w:t>
            </w:r>
            <w:r w:rsidR="00041DBB" w:rsidRPr="003E4E6D">
              <w:rPr>
                <w:rFonts w:ascii="Times New Roman" w:hAnsi="Times New Roman" w:cs="Times New Roman"/>
              </w:rPr>
              <w:t>7</w:t>
            </w:r>
            <w:r w:rsidRPr="003E4E6D">
              <w:rPr>
                <w:rFonts w:ascii="Times New Roman" w:hAnsi="Times New Roman" w:cs="Times New Roman"/>
              </w:rPr>
              <w:t>11</w:t>
            </w:r>
          </w:p>
        </w:tc>
        <w:tc>
          <w:tcPr>
            <w:tcW w:w="270" w:type="dxa"/>
          </w:tcPr>
          <w:p w14:paraId="6D3A26A9"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vAlign w:val="bottom"/>
          </w:tcPr>
          <w:p w14:paraId="6AEA2531" w14:textId="258E50B1" w:rsidR="00563AC3" w:rsidRPr="003E4E6D" w:rsidRDefault="00F43C89"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heme="minorBidi"/>
                <w:lang w:val="en-GB"/>
              </w:rPr>
              <w:t>6</w:t>
            </w:r>
            <w:r w:rsidR="00563AC3" w:rsidRPr="003E4E6D">
              <w:rPr>
                <w:rFonts w:ascii="Times New Roman" w:hAnsi="Times New Roman" w:cstheme="minorBidi"/>
                <w:lang w:val="en-GB"/>
              </w:rPr>
              <w:t>,</w:t>
            </w:r>
            <w:r w:rsidRPr="003E4E6D">
              <w:rPr>
                <w:rFonts w:ascii="Times New Roman" w:hAnsi="Times New Roman" w:cstheme="minorBidi"/>
                <w:lang w:val="en-GB"/>
              </w:rPr>
              <w:t>849</w:t>
            </w:r>
          </w:p>
        </w:tc>
      </w:tr>
      <w:tr w:rsidR="00563AC3" w:rsidRPr="003E4E6D" w14:paraId="6542F21E" w14:textId="77777777" w:rsidTr="00726756">
        <w:tc>
          <w:tcPr>
            <w:tcW w:w="4050" w:type="dxa"/>
            <w:vAlign w:val="center"/>
          </w:tcPr>
          <w:p w14:paraId="2DF356B3" w14:textId="49FF96D6"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eastAsia="Cordia New" w:hAnsi="Times New Roman" w:cs="Times New Roman"/>
              </w:rPr>
            </w:pPr>
            <w:r w:rsidRPr="003E4E6D">
              <w:rPr>
                <w:rFonts w:ascii="Times New Roman" w:eastAsia="Cordia New" w:hAnsi="Times New Roman" w:cs="Times New Roman"/>
              </w:rPr>
              <w:t>-  Long-term benefits</w:t>
            </w:r>
          </w:p>
        </w:tc>
        <w:tc>
          <w:tcPr>
            <w:tcW w:w="1170" w:type="dxa"/>
          </w:tcPr>
          <w:p w14:paraId="6B51E65E" w14:textId="321A534E"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FFA015"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CAD09E3" w14:textId="6F08726B"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5613583"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vAlign w:val="bottom"/>
          </w:tcPr>
          <w:p w14:paraId="1D4EB996" w14:textId="576779C4" w:rsidR="00563AC3" w:rsidRPr="003E4E6D" w:rsidRDefault="00376B09"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253</w:t>
            </w:r>
          </w:p>
        </w:tc>
        <w:tc>
          <w:tcPr>
            <w:tcW w:w="270" w:type="dxa"/>
          </w:tcPr>
          <w:p w14:paraId="70325E8B"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5761FD65" w14:textId="133B9E1D"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F43C89" w:rsidRPr="003E4E6D">
              <w:rPr>
                <w:rFonts w:ascii="Times New Roman" w:hAnsi="Times New Roman" w:cs="Times New Roman"/>
              </w:rPr>
              <w:t>48</w:t>
            </w:r>
          </w:p>
        </w:tc>
      </w:tr>
      <w:tr w:rsidR="00563AC3" w:rsidRPr="003E4E6D" w14:paraId="3259D340" w14:textId="77777777" w:rsidTr="00726756">
        <w:tc>
          <w:tcPr>
            <w:tcW w:w="4050" w:type="dxa"/>
            <w:vAlign w:val="center"/>
          </w:tcPr>
          <w:p w14:paraId="1E8C94FF" w14:textId="38597DED"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eastAsia="Batang" w:hAnsi="Times New Roman" w:cs="Times New Roman"/>
              </w:rPr>
              <w:t>Total</w:t>
            </w:r>
          </w:p>
        </w:tc>
        <w:tc>
          <w:tcPr>
            <w:tcW w:w="1170" w:type="dxa"/>
          </w:tcPr>
          <w:p w14:paraId="123CB47C" w14:textId="491E6C05"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DE4B537"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A08D35A" w14:textId="36FAA87C"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FA0EB68"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vAlign w:val="bottom"/>
          </w:tcPr>
          <w:p w14:paraId="2B73A1BD" w14:textId="561A8EC6" w:rsidR="00563AC3" w:rsidRPr="003E4E6D" w:rsidRDefault="00376B09"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8,964</w:t>
            </w:r>
          </w:p>
        </w:tc>
        <w:tc>
          <w:tcPr>
            <w:tcW w:w="270" w:type="dxa"/>
          </w:tcPr>
          <w:p w14:paraId="0E10A8E7" w14:textId="77777777" w:rsidR="00563AC3" w:rsidRPr="003E4E6D" w:rsidRDefault="00563AC3"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02C6635" w14:textId="2F387EB5" w:rsidR="00563AC3" w:rsidRPr="003E4E6D" w:rsidRDefault="00F43C89" w:rsidP="00563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6,997</w:t>
            </w:r>
          </w:p>
        </w:tc>
      </w:tr>
    </w:tbl>
    <w:p w14:paraId="05C9792F" w14:textId="457D3AE2" w:rsidR="005D167A" w:rsidRPr="003E4E6D" w:rsidRDefault="005D167A" w:rsidP="005D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669C3247" w14:textId="16C3A946" w:rsidR="00990EFB" w:rsidRPr="003E4E6D" w:rsidRDefault="00990EFB" w:rsidP="00C25B4C">
      <w:pPr>
        <w:pStyle w:val="BodyText3"/>
        <w:spacing w:line="240" w:lineRule="atLeast"/>
        <w:jc w:val="thaiDistribute"/>
        <w:rPr>
          <w:rFonts w:cs="Times New Roman"/>
          <w:sz w:val="18"/>
          <w:szCs w:val="18"/>
        </w:rPr>
      </w:pPr>
      <w:r w:rsidRPr="003E4E6D">
        <w:rPr>
          <w:rFonts w:cs="Times New Roman"/>
          <w:sz w:val="18"/>
          <w:szCs w:val="18"/>
        </w:rPr>
        <w:t xml:space="preserve">As at </w:t>
      </w:r>
      <w:r w:rsidR="00726756" w:rsidRPr="003E4E6D">
        <w:rPr>
          <w:rFonts w:cs="Times New Roman"/>
          <w:sz w:val="18"/>
          <w:szCs w:val="18"/>
        </w:rPr>
        <w:t xml:space="preserve">December </w:t>
      </w:r>
      <w:r w:rsidR="006F304C" w:rsidRPr="003E4E6D">
        <w:rPr>
          <w:rFonts w:cs="Times New Roman"/>
          <w:sz w:val="18"/>
          <w:szCs w:val="18"/>
        </w:rPr>
        <w:t>3</w:t>
      </w:r>
      <w:r w:rsidR="00726756" w:rsidRPr="003E4E6D">
        <w:rPr>
          <w:rFonts w:cs="Times New Roman"/>
          <w:sz w:val="18"/>
          <w:szCs w:val="18"/>
        </w:rPr>
        <w:t>1</w:t>
      </w:r>
      <w:r w:rsidR="00776405" w:rsidRPr="003E4E6D">
        <w:rPr>
          <w:rFonts w:cs="Times New Roman"/>
          <w:sz w:val="18"/>
          <w:szCs w:val="18"/>
        </w:rPr>
        <w:t>, 2020</w:t>
      </w:r>
      <w:r w:rsidR="008D5772" w:rsidRPr="003E4E6D">
        <w:rPr>
          <w:rFonts w:cs="Times New Roman"/>
          <w:sz w:val="18"/>
          <w:szCs w:val="18"/>
        </w:rPr>
        <w:t xml:space="preserve"> and </w:t>
      </w:r>
      <w:r w:rsidR="00C25B4C" w:rsidRPr="003E4E6D">
        <w:rPr>
          <w:rFonts w:cs="Times New Roman"/>
          <w:sz w:val="18"/>
          <w:szCs w:val="18"/>
        </w:rPr>
        <w:t>201</w:t>
      </w:r>
      <w:r w:rsidR="00776405" w:rsidRPr="003E4E6D">
        <w:rPr>
          <w:rFonts w:cs="Times New Roman"/>
          <w:sz w:val="18"/>
          <w:szCs w:val="18"/>
        </w:rPr>
        <w:t>9</w:t>
      </w:r>
      <w:r w:rsidRPr="003E4E6D">
        <w:rPr>
          <w:rFonts w:cs="Times New Roman"/>
          <w:sz w:val="18"/>
          <w:szCs w:val="18"/>
        </w:rPr>
        <w:t>, the outstanding</w:t>
      </w:r>
      <w:r w:rsidR="00933B8E" w:rsidRPr="003E4E6D">
        <w:rPr>
          <w:rFonts w:cs="Times New Roman"/>
          <w:sz w:val="18"/>
          <w:szCs w:val="18"/>
        </w:rPr>
        <w:t xml:space="preserve"> balances with related p</w:t>
      </w:r>
      <w:r w:rsidR="00447D7B" w:rsidRPr="003E4E6D">
        <w:rPr>
          <w:rFonts w:cs="Times New Roman"/>
          <w:sz w:val="18"/>
          <w:szCs w:val="18"/>
        </w:rPr>
        <w:t xml:space="preserve">arties </w:t>
      </w:r>
      <w:r w:rsidRPr="003E4E6D">
        <w:rPr>
          <w:rFonts w:cs="Times New Roman"/>
          <w:sz w:val="18"/>
          <w:szCs w:val="18"/>
        </w:rPr>
        <w:t>are presented separately in the statements of financial position. The details are as follows:</w:t>
      </w:r>
    </w:p>
    <w:p w14:paraId="1141AA08" w14:textId="77777777" w:rsidR="0032361D" w:rsidRPr="003E4E6D" w:rsidRDefault="0032361D" w:rsidP="00C25B4C">
      <w:pPr>
        <w:pStyle w:val="BodyText3"/>
        <w:spacing w:line="240" w:lineRule="atLeast"/>
        <w:jc w:val="thaiDistribute"/>
        <w:rPr>
          <w:rFonts w:cs="Times New Roman"/>
          <w:sz w:val="18"/>
          <w:szCs w:val="18"/>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0"/>
        <w:gridCol w:w="1410"/>
        <w:gridCol w:w="269"/>
        <w:gridCol w:w="1406"/>
      </w:tblGrid>
      <w:tr w:rsidR="00EF36B6" w:rsidRPr="003E4E6D" w14:paraId="237C1841" w14:textId="77777777" w:rsidTr="00F45FD7">
        <w:trPr>
          <w:trHeight w:val="20"/>
        </w:trPr>
        <w:tc>
          <w:tcPr>
            <w:tcW w:w="6730" w:type="dxa"/>
          </w:tcPr>
          <w:p w14:paraId="1F24BF63" w14:textId="77777777" w:rsidR="00EF36B6" w:rsidRPr="003E4E6D" w:rsidRDefault="00EF36B6" w:rsidP="00C25B4C">
            <w:pPr>
              <w:pStyle w:val="BodyText3"/>
              <w:spacing w:line="240" w:lineRule="atLeast"/>
              <w:rPr>
                <w:rFonts w:cs="Times New Roman"/>
                <w:sz w:val="18"/>
                <w:szCs w:val="18"/>
              </w:rPr>
            </w:pPr>
          </w:p>
        </w:tc>
        <w:tc>
          <w:tcPr>
            <w:tcW w:w="3085" w:type="dxa"/>
            <w:gridSpan w:val="3"/>
            <w:tcBorders>
              <w:bottom w:val="single" w:sz="4" w:space="0" w:color="auto"/>
            </w:tcBorders>
          </w:tcPr>
          <w:p w14:paraId="5FCF0192" w14:textId="77777777" w:rsidR="00EF36B6" w:rsidRPr="003E4E6D" w:rsidRDefault="00EF36B6" w:rsidP="00EF36B6">
            <w:pPr>
              <w:pStyle w:val="BodyText3"/>
              <w:spacing w:line="240" w:lineRule="atLeast"/>
              <w:jc w:val="center"/>
              <w:rPr>
                <w:rFonts w:cs="Times New Roman"/>
                <w:sz w:val="18"/>
                <w:szCs w:val="18"/>
              </w:rPr>
            </w:pPr>
            <w:r w:rsidRPr="003E4E6D">
              <w:rPr>
                <w:rFonts w:cs="Times New Roman"/>
                <w:sz w:val="18"/>
                <w:szCs w:val="18"/>
              </w:rPr>
              <w:t>In Thousand Baht</w:t>
            </w:r>
          </w:p>
        </w:tc>
      </w:tr>
      <w:tr w:rsidR="008D5772" w:rsidRPr="003E4E6D" w14:paraId="076F3505" w14:textId="77777777" w:rsidTr="00F168C6">
        <w:trPr>
          <w:trHeight w:val="20"/>
        </w:trPr>
        <w:tc>
          <w:tcPr>
            <w:tcW w:w="6730" w:type="dxa"/>
          </w:tcPr>
          <w:p w14:paraId="2DFA08C2" w14:textId="77777777" w:rsidR="008D5772" w:rsidRPr="003E4E6D" w:rsidRDefault="008D5772" w:rsidP="008D5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0" w:type="dxa"/>
            <w:tcBorders>
              <w:bottom w:val="single" w:sz="4" w:space="0" w:color="auto"/>
            </w:tcBorders>
          </w:tcPr>
          <w:p w14:paraId="6C2EC122" w14:textId="2787099C" w:rsidR="008D5772" w:rsidRPr="003E4E6D" w:rsidRDefault="00776405" w:rsidP="008D5772">
            <w:pPr>
              <w:pStyle w:val="BodyText3"/>
              <w:spacing w:line="240" w:lineRule="atLeast"/>
              <w:jc w:val="center"/>
              <w:rPr>
                <w:rFonts w:cs="Times New Roman"/>
                <w:sz w:val="18"/>
                <w:szCs w:val="18"/>
              </w:rPr>
            </w:pPr>
            <w:r w:rsidRPr="003E4E6D">
              <w:rPr>
                <w:rFonts w:cs="Times New Roman"/>
                <w:sz w:val="18"/>
                <w:szCs w:val="18"/>
              </w:rPr>
              <w:t>2020</w:t>
            </w:r>
          </w:p>
        </w:tc>
        <w:tc>
          <w:tcPr>
            <w:tcW w:w="269" w:type="dxa"/>
          </w:tcPr>
          <w:p w14:paraId="58B41A34" w14:textId="77777777" w:rsidR="008D5772" w:rsidRPr="003E4E6D" w:rsidRDefault="008D5772" w:rsidP="008D5772">
            <w:pPr>
              <w:pStyle w:val="BodyText3"/>
              <w:spacing w:line="240" w:lineRule="atLeast"/>
              <w:rPr>
                <w:rFonts w:cs="Times New Roman"/>
                <w:sz w:val="18"/>
                <w:szCs w:val="18"/>
              </w:rPr>
            </w:pPr>
          </w:p>
        </w:tc>
        <w:tc>
          <w:tcPr>
            <w:tcW w:w="1406" w:type="dxa"/>
            <w:tcBorders>
              <w:bottom w:val="single" w:sz="4" w:space="0" w:color="auto"/>
            </w:tcBorders>
          </w:tcPr>
          <w:p w14:paraId="105E299D" w14:textId="6B41A962" w:rsidR="008D5772" w:rsidRPr="003E4E6D" w:rsidRDefault="008D5772" w:rsidP="00776405">
            <w:pPr>
              <w:pStyle w:val="BodyText3"/>
              <w:spacing w:line="240" w:lineRule="atLeast"/>
              <w:jc w:val="center"/>
              <w:rPr>
                <w:rFonts w:cs="Times New Roman"/>
                <w:sz w:val="18"/>
                <w:szCs w:val="18"/>
              </w:rPr>
            </w:pPr>
            <w:r w:rsidRPr="003E4E6D">
              <w:rPr>
                <w:rFonts w:cs="Times New Roman"/>
                <w:sz w:val="18"/>
                <w:szCs w:val="18"/>
              </w:rPr>
              <w:t>201</w:t>
            </w:r>
            <w:r w:rsidR="00776405" w:rsidRPr="003E4E6D">
              <w:rPr>
                <w:rFonts w:cs="Times New Roman"/>
                <w:sz w:val="18"/>
                <w:szCs w:val="18"/>
              </w:rPr>
              <w:t>9</w:t>
            </w:r>
          </w:p>
        </w:tc>
      </w:tr>
      <w:tr w:rsidR="00A54AA2" w:rsidRPr="003E4E6D" w14:paraId="300C2FB2" w14:textId="77777777" w:rsidTr="00F168C6">
        <w:trPr>
          <w:trHeight w:val="20"/>
        </w:trPr>
        <w:tc>
          <w:tcPr>
            <w:tcW w:w="6730" w:type="dxa"/>
          </w:tcPr>
          <w:p w14:paraId="7987D87D" w14:textId="77777777" w:rsidR="00A54AA2" w:rsidRPr="003E4E6D"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Trade account payables</w:t>
            </w:r>
          </w:p>
        </w:tc>
        <w:tc>
          <w:tcPr>
            <w:tcW w:w="1410" w:type="dxa"/>
          </w:tcPr>
          <w:p w14:paraId="6B893D47" w14:textId="77777777" w:rsidR="00A54AA2" w:rsidRPr="003E4E6D"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00AF07" w14:textId="77777777" w:rsidR="00A54AA2" w:rsidRPr="003E4E6D"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47581D" w14:textId="77777777" w:rsidR="00A54AA2" w:rsidRPr="003E4E6D" w:rsidRDefault="00A54AA2" w:rsidP="00A54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01EF" w:rsidRPr="003E4E6D" w14:paraId="095A3E3E" w14:textId="77777777" w:rsidTr="00402F5C">
        <w:trPr>
          <w:trHeight w:val="20"/>
        </w:trPr>
        <w:tc>
          <w:tcPr>
            <w:tcW w:w="6730" w:type="dxa"/>
            <w:vAlign w:val="bottom"/>
          </w:tcPr>
          <w:p w14:paraId="5E8E8D5D"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3E4E6D">
              <w:rPr>
                <w:rFonts w:ascii="Times New Roman" w:hAnsi="Times New Roman" w:cs="Times New Roman"/>
              </w:rPr>
              <w:t>Chonburi Concrete Product Public Company Limited</w:t>
            </w:r>
          </w:p>
        </w:tc>
        <w:tc>
          <w:tcPr>
            <w:tcW w:w="1410" w:type="dxa"/>
            <w:shd w:val="clear" w:color="auto" w:fill="auto"/>
          </w:tcPr>
          <w:p w14:paraId="1DD2107D" w14:textId="03289F8D" w:rsidR="00A901EF" w:rsidRPr="003E4E6D" w:rsidRDefault="00C51693"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041DBB" w:rsidRPr="003E4E6D">
              <w:rPr>
                <w:rFonts w:ascii="Times New Roman" w:hAnsi="Times New Roman" w:cs="Times New Roman"/>
              </w:rPr>
              <w:t>,</w:t>
            </w:r>
            <w:r w:rsidR="001D385F" w:rsidRPr="003E4E6D">
              <w:rPr>
                <w:rFonts w:ascii="Times New Roman" w:hAnsi="Times New Roman" w:cs="Times New Roman"/>
              </w:rPr>
              <w:t>761</w:t>
            </w:r>
          </w:p>
        </w:tc>
        <w:tc>
          <w:tcPr>
            <w:tcW w:w="269" w:type="dxa"/>
          </w:tcPr>
          <w:p w14:paraId="1ECF4DE0"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11EB4246" w14:textId="5051F4B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88</w:t>
            </w:r>
          </w:p>
        </w:tc>
      </w:tr>
      <w:tr w:rsidR="00A901EF" w:rsidRPr="003E4E6D" w14:paraId="461D3B64" w14:textId="77777777" w:rsidTr="00402F5C">
        <w:trPr>
          <w:trHeight w:val="20"/>
        </w:trPr>
        <w:tc>
          <w:tcPr>
            <w:tcW w:w="6730" w:type="dxa"/>
            <w:vAlign w:val="bottom"/>
          </w:tcPr>
          <w:p w14:paraId="66127696"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rPr>
              <w:t>Chonburi</w:t>
            </w:r>
            <w:r w:rsidRPr="003E4E6D">
              <w:rPr>
                <w:rFonts w:ascii="Times New Roman" w:hAnsi="Times New Roman" w:cs="Times New Roman"/>
                <w:cs/>
              </w:rPr>
              <w:t xml:space="preserve"> </w:t>
            </w:r>
            <w:proofErr w:type="spellStart"/>
            <w:r w:rsidRPr="003E4E6D">
              <w:rPr>
                <w:rFonts w:ascii="Times New Roman" w:hAnsi="Times New Roman" w:cs="Times New Roman"/>
              </w:rPr>
              <w:t>Kanyong</w:t>
            </w:r>
            <w:proofErr w:type="spellEnd"/>
            <w:r w:rsidRPr="003E4E6D">
              <w:rPr>
                <w:rFonts w:ascii="Times New Roman" w:hAnsi="Times New Roman" w:cs="Times New Roman"/>
              </w:rPr>
              <w:t xml:space="preserve"> Co., Ltd.</w:t>
            </w:r>
          </w:p>
        </w:tc>
        <w:tc>
          <w:tcPr>
            <w:tcW w:w="1410" w:type="dxa"/>
            <w:shd w:val="clear" w:color="auto" w:fill="auto"/>
          </w:tcPr>
          <w:p w14:paraId="6D5C3CD2" w14:textId="7EB9E994" w:rsidR="00A901EF" w:rsidRPr="003E4E6D" w:rsidRDefault="001D385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1,55</w:t>
            </w:r>
            <w:r w:rsidR="00A856C1" w:rsidRPr="003E4E6D">
              <w:rPr>
                <w:rFonts w:ascii="Times New Roman" w:hAnsi="Times New Roman" w:cs="Times New Roman"/>
              </w:rPr>
              <w:t>8</w:t>
            </w:r>
          </w:p>
        </w:tc>
        <w:tc>
          <w:tcPr>
            <w:tcW w:w="269" w:type="dxa"/>
          </w:tcPr>
          <w:p w14:paraId="06962673"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494DBB74" w14:textId="0FEEA539"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2</w:t>
            </w:r>
            <w:r w:rsidRPr="003E4E6D">
              <w:rPr>
                <w:rFonts w:ascii="Times New Roman" w:hAnsi="Times New Roman" w:cs="Times New Roman"/>
              </w:rPr>
              <w:t>,998</w:t>
            </w:r>
          </w:p>
        </w:tc>
      </w:tr>
      <w:tr w:rsidR="001D385F" w:rsidRPr="003E4E6D" w14:paraId="39902D37" w14:textId="77777777" w:rsidTr="001D385F">
        <w:trPr>
          <w:trHeight w:val="20"/>
        </w:trPr>
        <w:tc>
          <w:tcPr>
            <w:tcW w:w="6730" w:type="dxa"/>
            <w:vAlign w:val="bottom"/>
          </w:tcPr>
          <w:p w14:paraId="6CDA003B" w14:textId="468C5FB9"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Chonburi Inter Co., Ltd.</w:t>
            </w:r>
          </w:p>
        </w:tc>
        <w:tc>
          <w:tcPr>
            <w:tcW w:w="1410" w:type="dxa"/>
          </w:tcPr>
          <w:p w14:paraId="0247C32F" w14:textId="2C81234D"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16179D58" w14:textId="7777777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tcPr>
          <w:p w14:paraId="22FC0673" w14:textId="51453FF7" w:rsidR="001D385F" w:rsidRPr="003E4E6D" w:rsidRDefault="001D385F" w:rsidP="001D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37</w:t>
            </w:r>
          </w:p>
        </w:tc>
      </w:tr>
      <w:tr w:rsidR="00A901EF" w:rsidRPr="003E4E6D" w14:paraId="13024FE4" w14:textId="77777777" w:rsidTr="00402F5C">
        <w:trPr>
          <w:trHeight w:val="20"/>
        </w:trPr>
        <w:tc>
          <w:tcPr>
            <w:tcW w:w="6730" w:type="dxa"/>
            <w:vAlign w:val="bottom"/>
          </w:tcPr>
          <w:p w14:paraId="6A7C3488"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Total</w:t>
            </w:r>
          </w:p>
        </w:tc>
        <w:tc>
          <w:tcPr>
            <w:tcW w:w="1410" w:type="dxa"/>
            <w:tcBorders>
              <w:top w:val="single" w:sz="4" w:space="0" w:color="auto"/>
              <w:bottom w:val="double" w:sz="4" w:space="0" w:color="auto"/>
            </w:tcBorders>
            <w:shd w:val="clear" w:color="auto" w:fill="auto"/>
          </w:tcPr>
          <w:p w14:paraId="39F83101" w14:textId="56AE6B41" w:rsidR="00A901EF" w:rsidRPr="003E4E6D" w:rsidRDefault="00A856C1"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3,319</w:t>
            </w:r>
          </w:p>
        </w:tc>
        <w:tc>
          <w:tcPr>
            <w:tcW w:w="269" w:type="dxa"/>
          </w:tcPr>
          <w:p w14:paraId="017CC6EA"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tcPr>
          <w:p w14:paraId="2AE7A06D" w14:textId="55A9F349"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3,123</w:t>
            </w:r>
          </w:p>
        </w:tc>
      </w:tr>
      <w:tr w:rsidR="002E392E" w:rsidRPr="003E4E6D" w14:paraId="429689D4" w14:textId="77777777" w:rsidTr="00E40DC8">
        <w:trPr>
          <w:trHeight w:val="252"/>
        </w:trPr>
        <w:tc>
          <w:tcPr>
            <w:tcW w:w="6730" w:type="dxa"/>
          </w:tcPr>
          <w:p w14:paraId="59832E9F"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c>
        <w:tc>
          <w:tcPr>
            <w:tcW w:w="1410" w:type="dxa"/>
          </w:tcPr>
          <w:p w14:paraId="18A079DB"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6F9635"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56E24C50"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E392E" w:rsidRPr="003E4E6D" w14:paraId="7BB07820" w14:textId="77777777" w:rsidTr="00E40DC8">
        <w:trPr>
          <w:trHeight w:val="252"/>
        </w:trPr>
        <w:tc>
          <w:tcPr>
            <w:tcW w:w="6730" w:type="dxa"/>
          </w:tcPr>
          <w:p w14:paraId="68D739D0"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Advances received from directors</w:t>
            </w:r>
          </w:p>
        </w:tc>
        <w:tc>
          <w:tcPr>
            <w:tcW w:w="1410" w:type="dxa"/>
          </w:tcPr>
          <w:p w14:paraId="23D1DE12"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45411588"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6CE3D6B3"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01EF" w:rsidRPr="003E4E6D" w14:paraId="010E962E" w14:textId="77777777" w:rsidTr="00E40DC8">
        <w:trPr>
          <w:trHeight w:val="252"/>
        </w:trPr>
        <w:tc>
          <w:tcPr>
            <w:tcW w:w="6730" w:type="dxa"/>
          </w:tcPr>
          <w:p w14:paraId="3BFD616E"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Chakrit Theepakornsukkasame</w:t>
            </w:r>
          </w:p>
        </w:tc>
        <w:tc>
          <w:tcPr>
            <w:tcW w:w="1410" w:type="dxa"/>
          </w:tcPr>
          <w:p w14:paraId="028F91E8" w14:textId="5B698ED3"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58DD15B2"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Pr>
          <w:p w14:paraId="34963225" w14:textId="1160F041" w:rsidR="00A901EF" w:rsidRPr="003E4E6D" w:rsidRDefault="00740CBE"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w:t>
            </w:r>
          </w:p>
        </w:tc>
      </w:tr>
      <w:tr w:rsidR="00A901EF" w:rsidRPr="003E4E6D" w14:paraId="57F69455" w14:textId="77777777" w:rsidTr="00E40DC8">
        <w:trPr>
          <w:trHeight w:val="252"/>
        </w:trPr>
        <w:tc>
          <w:tcPr>
            <w:tcW w:w="6730" w:type="dxa"/>
            <w:vAlign w:val="bottom"/>
          </w:tcPr>
          <w:p w14:paraId="27A402EF"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Tzu Yuan Wang</w:t>
            </w:r>
          </w:p>
        </w:tc>
        <w:tc>
          <w:tcPr>
            <w:tcW w:w="1410" w:type="dxa"/>
            <w:tcBorders>
              <w:bottom w:val="single" w:sz="4" w:space="0" w:color="auto"/>
            </w:tcBorders>
          </w:tcPr>
          <w:p w14:paraId="5A114259" w14:textId="7B99195A"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632B2629"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bottom w:val="single" w:sz="4" w:space="0" w:color="auto"/>
            </w:tcBorders>
          </w:tcPr>
          <w:p w14:paraId="0963E28B" w14:textId="75AAAA14" w:rsidR="00A901EF" w:rsidRPr="003E4E6D" w:rsidRDefault="00740CBE"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143</w:t>
            </w:r>
          </w:p>
        </w:tc>
      </w:tr>
      <w:tr w:rsidR="00A901EF" w:rsidRPr="003E4E6D" w14:paraId="432D338D" w14:textId="77777777" w:rsidTr="00E40DC8">
        <w:trPr>
          <w:trHeight w:val="252"/>
        </w:trPr>
        <w:tc>
          <w:tcPr>
            <w:tcW w:w="6730" w:type="dxa"/>
            <w:vAlign w:val="bottom"/>
          </w:tcPr>
          <w:p w14:paraId="29A576AB"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Total</w:t>
            </w:r>
          </w:p>
        </w:tc>
        <w:tc>
          <w:tcPr>
            <w:tcW w:w="1410" w:type="dxa"/>
            <w:tcBorders>
              <w:top w:val="single" w:sz="4" w:space="0" w:color="auto"/>
              <w:bottom w:val="double" w:sz="4" w:space="0" w:color="auto"/>
            </w:tcBorders>
          </w:tcPr>
          <w:p w14:paraId="4BC64647" w14:textId="3B6E96B2"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1082E890"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6" w:type="dxa"/>
            <w:tcBorders>
              <w:top w:val="single" w:sz="4" w:space="0" w:color="auto"/>
              <w:bottom w:val="double" w:sz="4" w:space="0" w:color="auto"/>
            </w:tcBorders>
          </w:tcPr>
          <w:p w14:paraId="09209CD4" w14:textId="5BC8D7A8"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148</w:t>
            </w:r>
          </w:p>
        </w:tc>
      </w:tr>
    </w:tbl>
    <w:p w14:paraId="236F976C" w14:textId="75C36318" w:rsidR="00940638" w:rsidRPr="003E4E6D" w:rsidRDefault="00940638" w:rsidP="004F7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Style w:val="TableGrid"/>
        <w:tblW w:w="9815"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5"/>
        <w:gridCol w:w="1080"/>
        <w:gridCol w:w="270"/>
        <w:gridCol w:w="1080"/>
        <w:gridCol w:w="270"/>
        <w:gridCol w:w="1368"/>
        <w:gridCol w:w="253"/>
        <w:gridCol w:w="1449"/>
      </w:tblGrid>
      <w:tr w:rsidR="002E392E" w:rsidRPr="003E4E6D" w14:paraId="2738B328" w14:textId="77777777" w:rsidTr="00E40DC8">
        <w:trPr>
          <w:trHeight w:val="252"/>
        </w:trPr>
        <w:tc>
          <w:tcPr>
            <w:tcW w:w="4045" w:type="dxa"/>
          </w:tcPr>
          <w:p w14:paraId="7D565AD0"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cs/>
              </w:rPr>
            </w:pPr>
          </w:p>
        </w:tc>
        <w:tc>
          <w:tcPr>
            <w:tcW w:w="2430" w:type="dxa"/>
            <w:gridSpan w:val="3"/>
            <w:tcBorders>
              <w:bottom w:val="single" w:sz="4" w:space="0" w:color="auto"/>
            </w:tcBorders>
          </w:tcPr>
          <w:p w14:paraId="74E6E4BB"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jc w:val="center"/>
              <w:rPr>
                <w:rFonts w:ascii="Times New Roman" w:hAnsi="Times New Roman" w:cs="Times New Roman"/>
              </w:rPr>
            </w:pPr>
            <w:r w:rsidRPr="003E4E6D">
              <w:rPr>
                <w:rFonts w:ascii="Times New Roman" w:hAnsi="Times New Roman" w:cs="Times New Roman"/>
              </w:rPr>
              <w:t>Interest Rate (% p.a.)</w:t>
            </w:r>
          </w:p>
        </w:tc>
        <w:tc>
          <w:tcPr>
            <w:tcW w:w="270" w:type="dxa"/>
          </w:tcPr>
          <w:p w14:paraId="58E1CDD9"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3070" w:type="dxa"/>
            <w:gridSpan w:val="3"/>
            <w:tcBorders>
              <w:bottom w:val="single" w:sz="4" w:space="0" w:color="auto"/>
            </w:tcBorders>
          </w:tcPr>
          <w:p w14:paraId="69A2D7AB"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eastAsia="Batang" w:hAnsi="Times New Roman" w:cs="Times New Roman"/>
              </w:rPr>
              <w:t>In Thousand Baht</w:t>
            </w:r>
          </w:p>
        </w:tc>
      </w:tr>
      <w:tr w:rsidR="002E392E" w:rsidRPr="003E4E6D" w14:paraId="4C1D43B9" w14:textId="77777777" w:rsidTr="00E40DC8">
        <w:trPr>
          <w:trHeight w:val="252"/>
        </w:trPr>
        <w:tc>
          <w:tcPr>
            <w:tcW w:w="4045" w:type="dxa"/>
          </w:tcPr>
          <w:p w14:paraId="453DDEEC"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jc w:val="center"/>
              <w:rPr>
                <w:rFonts w:ascii="Times New Roman" w:hAnsi="Times New Roman" w:cs="Times New Roman"/>
                <w:cs/>
              </w:rPr>
            </w:pPr>
          </w:p>
        </w:tc>
        <w:tc>
          <w:tcPr>
            <w:tcW w:w="1080" w:type="dxa"/>
            <w:tcBorders>
              <w:top w:val="single" w:sz="4" w:space="0" w:color="auto"/>
              <w:bottom w:val="single" w:sz="4" w:space="0" w:color="auto"/>
            </w:tcBorders>
          </w:tcPr>
          <w:p w14:paraId="719DD1F5" w14:textId="22639821" w:rsidR="002E392E" w:rsidRPr="003E4E6D" w:rsidRDefault="002E392E" w:rsidP="007F0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2020</w:t>
            </w:r>
          </w:p>
        </w:tc>
        <w:tc>
          <w:tcPr>
            <w:tcW w:w="270" w:type="dxa"/>
            <w:tcBorders>
              <w:top w:val="single" w:sz="4" w:space="0" w:color="auto"/>
            </w:tcBorders>
          </w:tcPr>
          <w:p w14:paraId="4E8C961E"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080" w:type="dxa"/>
            <w:tcBorders>
              <w:top w:val="single" w:sz="4" w:space="0" w:color="auto"/>
              <w:bottom w:val="single" w:sz="4" w:space="0" w:color="auto"/>
            </w:tcBorders>
          </w:tcPr>
          <w:p w14:paraId="0267EF51" w14:textId="0CD36675" w:rsidR="002E392E" w:rsidRPr="003E4E6D" w:rsidRDefault="002E392E" w:rsidP="007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2019</w:t>
            </w:r>
          </w:p>
        </w:tc>
        <w:tc>
          <w:tcPr>
            <w:tcW w:w="270" w:type="dxa"/>
          </w:tcPr>
          <w:p w14:paraId="6854B7E9"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368" w:type="dxa"/>
            <w:tcBorders>
              <w:top w:val="single" w:sz="4" w:space="0" w:color="auto"/>
              <w:bottom w:val="single" w:sz="4" w:space="0" w:color="auto"/>
            </w:tcBorders>
          </w:tcPr>
          <w:p w14:paraId="15205C69" w14:textId="00BEFFD6" w:rsidR="002E392E" w:rsidRPr="003E4E6D" w:rsidRDefault="00020F0D" w:rsidP="0072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2020</w:t>
            </w:r>
          </w:p>
        </w:tc>
        <w:tc>
          <w:tcPr>
            <w:tcW w:w="253" w:type="dxa"/>
            <w:tcBorders>
              <w:top w:val="single" w:sz="4" w:space="0" w:color="auto"/>
            </w:tcBorders>
          </w:tcPr>
          <w:p w14:paraId="1585EECE"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449" w:type="dxa"/>
            <w:tcBorders>
              <w:top w:val="single" w:sz="4" w:space="0" w:color="auto"/>
              <w:bottom w:val="single" w:sz="4" w:space="0" w:color="auto"/>
            </w:tcBorders>
          </w:tcPr>
          <w:p w14:paraId="4E271353" w14:textId="3A4CDC2A"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2019</w:t>
            </w:r>
          </w:p>
        </w:tc>
      </w:tr>
      <w:tr w:rsidR="002E392E" w:rsidRPr="003E4E6D" w14:paraId="1985BF8E" w14:textId="77777777" w:rsidTr="00E40DC8">
        <w:trPr>
          <w:trHeight w:val="252"/>
        </w:trPr>
        <w:tc>
          <w:tcPr>
            <w:tcW w:w="4045" w:type="dxa"/>
          </w:tcPr>
          <w:p w14:paraId="19BBF19E" w14:textId="531C626F" w:rsidR="002E392E" w:rsidRPr="003E4E6D" w:rsidRDefault="003128D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Short-term b</w:t>
            </w:r>
            <w:r w:rsidR="002E392E" w:rsidRPr="003E4E6D">
              <w:rPr>
                <w:rFonts w:ascii="Times New Roman" w:hAnsi="Times New Roman" w:cs="Times New Roman"/>
                <w:b/>
                <w:bCs/>
              </w:rPr>
              <w:t>orrowings from related persons</w:t>
            </w:r>
          </w:p>
        </w:tc>
        <w:tc>
          <w:tcPr>
            <w:tcW w:w="1080" w:type="dxa"/>
          </w:tcPr>
          <w:p w14:paraId="5A30F2F8"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2E5F341"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AB1D250"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2DE2EC3"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60B4D7AA"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14C27305"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02C34DA1" w14:textId="77777777" w:rsidR="002E392E" w:rsidRPr="003E4E6D" w:rsidRDefault="002E392E"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01EF" w:rsidRPr="003E4E6D" w14:paraId="0E1F7794" w14:textId="77777777" w:rsidTr="00E40DC8">
        <w:trPr>
          <w:trHeight w:val="252"/>
        </w:trPr>
        <w:tc>
          <w:tcPr>
            <w:tcW w:w="4045" w:type="dxa"/>
          </w:tcPr>
          <w:p w14:paraId="3B12688E"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Chakrit Theepakornsukkasame</w:t>
            </w:r>
          </w:p>
        </w:tc>
        <w:tc>
          <w:tcPr>
            <w:tcW w:w="1080" w:type="dxa"/>
          </w:tcPr>
          <w:p w14:paraId="4C41E262" w14:textId="5DF0A70B"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2.</w:t>
            </w:r>
            <w:r w:rsidR="00512162" w:rsidRPr="003E4E6D">
              <w:rPr>
                <w:rFonts w:ascii="Times New Roman" w:hAnsi="Times New Roman" w:cs="Times New Roman"/>
              </w:rPr>
              <w:t>250</w:t>
            </w:r>
          </w:p>
        </w:tc>
        <w:tc>
          <w:tcPr>
            <w:tcW w:w="270" w:type="dxa"/>
          </w:tcPr>
          <w:p w14:paraId="1696986E"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A626ABC" w14:textId="1668F24A"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3.025</w:t>
            </w:r>
          </w:p>
        </w:tc>
        <w:tc>
          <w:tcPr>
            <w:tcW w:w="270" w:type="dxa"/>
          </w:tcPr>
          <w:p w14:paraId="1CA57FAC"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141FA701" w14:textId="766F689A"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52,737</w:t>
            </w:r>
          </w:p>
        </w:tc>
        <w:tc>
          <w:tcPr>
            <w:tcW w:w="253" w:type="dxa"/>
          </w:tcPr>
          <w:p w14:paraId="1D5689B6"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1BEDD560" w14:textId="189591E3"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71,737</w:t>
            </w:r>
          </w:p>
        </w:tc>
      </w:tr>
      <w:tr w:rsidR="00A901EF" w:rsidRPr="003E4E6D" w14:paraId="5F96C140" w14:textId="77777777" w:rsidTr="00E40DC8">
        <w:trPr>
          <w:trHeight w:val="252"/>
        </w:trPr>
        <w:tc>
          <w:tcPr>
            <w:tcW w:w="4045" w:type="dxa"/>
          </w:tcPr>
          <w:p w14:paraId="683B28FA"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Tzu Yuan Wang</w:t>
            </w:r>
          </w:p>
        </w:tc>
        <w:tc>
          <w:tcPr>
            <w:tcW w:w="1080" w:type="dxa"/>
          </w:tcPr>
          <w:p w14:paraId="409FF236" w14:textId="26DBFAE7"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2.250</w:t>
            </w:r>
          </w:p>
        </w:tc>
        <w:tc>
          <w:tcPr>
            <w:tcW w:w="270" w:type="dxa"/>
          </w:tcPr>
          <w:p w14:paraId="531BD0F7"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6D2C7B47" w14:textId="1AAE6BE6"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3.025</w:t>
            </w:r>
          </w:p>
        </w:tc>
        <w:tc>
          <w:tcPr>
            <w:tcW w:w="270" w:type="dxa"/>
          </w:tcPr>
          <w:p w14:paraId="5E82540B"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Pr>
          <w:p w14:paraId="48DF1093" w14:textId="53B6AB17"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1,220</w:t>
            </w:r>
          </w:p>
        </w:tc>
        <w:tc>
          <w:tcPr>
            <w:tcW w:w="253" w:type="dxa"/>
          </w:tcPr>
          <w:p w14:paraId="308BA46E"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782FDF4F" w14:textId="56EB53E3"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1,220</w:t>
            </w:r>
          </w:p>
        </w:tc>
      </w:tr>
      <w:tr w:rsidR="00A901EF" w:rsidRPr="003E4E6D" w14:paraId="4AE9DD4B" w14:textId="77777777" w:rsidTr="00E40DC8">
        <w:trPr>
          <w:trHeight w:val="252"/>
        </w:trPr>
        <w:tc>
          <w:tcPr>
            <w:tcW w:w="4045" w:type="dxa"/>
          </w:tcPr>
          <w:p w14:paraId="4F4D5BB4"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Total</w:t>
            </w:r>
          </w:p>
        </w:tc>
        <w:tc>
          <w:tcPr>
            <w:tcW w:w="1080" w:type="dxa"/>
          </w:tcPr>
          <w:p w14:paraId="65C3DE08"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629CA59"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0" w:type="dxa"/>
          </w:tcPr>
          <w:p w14:paraId="2C449253"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DAE3365"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68" w:type="dxa"/>
            <w:tcBorders>
              <w:top w:val="single" w:sz="4" w:space="0" w:color="auto"/>
              <w:bottom w:val="single" w:sz="4" w:space="0" w:color="auto"/>
            </w:tcBorders>
          </w:tcPr>
          <w:p w14:paraId="7EF6A133" w14:textId="1F81DCAE"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53,957</w:t>
            </w:r>
          </w:p>
        </w:tc>
        <w:tc>
          <w:tcPr>
            <w:tcW w:w="253" w:type="dxa"/>
          </w:tcPr>
          <w:p w14:paraId="569316DD"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63E10781" w14:textId="7FF3D6DD"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72</w:t>
            </w:r>
            <w:r w:rsidRPr="003E4E6D">
              <w:rPr>
                <w:rFonts w:ascii="Times New Roman" w:hAnsi="Times New Roman" w:cs="Times New Roman"/>
              </w:rPr>
              <w:t>,</w:t>
            </w:r>
            <w:r w:rsidRPr="003E4E6D">
              <w:rPr>
                <w:rFonts w:ascii="Times New Roman" w:hAnsi="Times New Roman" w:cs="Times New Roman"/>
                <w:cs/>
              </w:rPr>
              <w:t>957</w:t>
            </w:r>
          </w:p>
        </w:tc>
      </w:tr>
      <w:tr w:rsidR="002E392E" w:rsidRPr="003E4E6D" w14:paraId="1E333535" w14:textId="77777777" w:rsidTr="00E40DC8">
        <w:trPr>
          <w:trHeight w:val="252"/>
        </w:trPr>
        <w:tc>
          <w:tcPr>
            <w:tcW w:w="6745" w:type="dxa"/>
            <w:gridSpan w:val="5"/>
          </w:tcPr>
          <w:p w14:paraId="08DB62A3"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368" w:type="dxa"/>
            <w:tcBorders>
              <w:top w:val="single" w:sz="4" w:space="0" w:color="auto"/>
            </w:tcBorders>
          </w:tcPr>
          <w:p w14:paraId="6363B944"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03C74C6F"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tcBorders>
          </w:tcPr>
          <w:p w14:paraId="0FCBF2ED"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2E392E" w:rsidRPr="003E4E6D" w14:paraId="1CEC7796" w14:textId="77777777" w:rsidTr="00E40DC8">
        <w:trPr>
          <w:trHeight w:val="252"/>
        </w:trPr>
        <w:tc>
          <w:tcPr>
            <w:tcW w:w="6745" w:type="dxa"/>
            <w:gridSpan w:val="5"/>
          </w:tcPr>
          <w:p w14:paraId="2D8CF431"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Accrued interest</w:t>
            </w:r>
          </w:p>
        </w:tc>
        <w:tc>
          <w:tcPr>
            <w:tcW w:w="1368" w:type="dxa"/>
          </w:tcPr>
          <w:p w14:paraId="1380CFA6"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53" w:type="dxa"/>
          </w:tcPr>
          <w:p w14:paraId="4FAAD098"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67114762" w14:textId="77777777" w:rsidR="002E392E" w:rsidRPr="003E4E6D" w:rsidRDefault="002E392E"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1FD6" w:rsidRPr="003E4E6D" w14:paraId="6B4FB0BC" w14:textId="77777777" w:rsidTr="00E40DC8">
        <w:trPr>
          <w:trHeight w:val="252"/>
        </w:trPr>
        <w:tc>
          <w:tcPr>
            <w:tcW w:w="6745" w:type="dxa"/>
            <w:gridSpan w:val="5"/>
          </w:tcPr>
          <w:p w14:paraId="36B46812"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Chakrit Theepakornsukkasame</w:t>
            </w:r>
          </w:p>
        </w:tc>
        <w:tc>
          <w:tcPr>
            <w:tcW w:w="1368" w:type="dxa"/>
          </w:tcPr>
          <w:p w14:paraId="42094551" w14:textId="5BDD97D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9,651</w:t>
            </w:r>
          </w:p>
        </w:tc>
        <w:tc>
          <w:tcPr>
            <w:tcW w:w="253" w:type="dxa"/>
          </w:tcPr>
          <w:p w14:paraId="78B518E7"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56894602" w14:textId="77982D74"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E4E6D">
              <w:rPr>
                <w:rFonts w:ascii="Times New Roman" w:hAnsi="Times New Roman" w:cs="Times New Roman"/>
              </w:rPr>
              <w:t>9,255</w:t>
            </w:r>
          </w:p>
        </w:tc>
      </w:tr>
      <w:tr w:rsidR="00A901EF" w:rsidRPr="003E4E6D" w14:paraId="3DC52A3B" w14:textId="77777777" w:rsidTr="00E40DC8">
        <w:trPr>
          <w:trHeight w:val="252"/>
        </w:trPr>
        <w:tc>
          <w:tcPr>
            <w:tcW w:w="6745" w:type="dxa"/>
            <w:gridSpan w:val="5"/>
          </w:tcPr>
          <w:p w14:paraId="6B3C1FB8"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jc w:val="both"/>
              <w:rPr>
                <w:rFonts w:ascii="Times New Roman" w:hAnsi="Times New Roman" w:cs="Times New Roman"/>
              </w:rPr>
            </w:pPr>
            <w:r w:rsidRPr="003E4E6D">
              <w:rPr>
                <w:rFonts w:ascii="Times New Roman" w:hAnsi="Times New Roman" w:cs="Times New Roman"/>
              </w:rPr>
              <w:t xml:space="preserve">-  </w:t>
            </w:r>
            <w:proofErr w:type="spellStart"/>
            <w:r w:rsidRPr="003E4E6D">
              <w:rPr>
                <w:rFonts w:ascii="Times New Roman" w:hAnsi="Times New Roman" w:cs="Times New Roman"/>
              </w:rPr>
              <w:t>Khun</w:t>
            </w:r>
            <w:proofErr w:type="spellEnd"/>
            <w:r w:rsidRPr="003E4E6D">
              <w:rPr>
                <w:rFonts w:ascii="Times New Roman" w:hAnsi="Times New Roman" w:cs="Times New Roman"/>
              </w:rPr>
              <w:t xml:space="preserve"> Tzu Yuan Wang</w:t>
            </w:r>
          </w:p>
        </w:tc>
        <w:tc>
          <w:tcPr>
            <w:tcW w:w="1368" w:type="dxa"/>
          </w:tcPr>
          <w:p w14:paraId="7C99C6C2" w14:textId="0F9DB9CB"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w:t>
            </w:r>
            <w:r w:rsidR="00041DBB" w:rsidRPr="003E4E6D">
              <w:rPr>
                <w:rFonts w:ascii="Times New Roman" w:hAnsi="Times New Roman" w:cs="Times New Roman"/>
              </w:rPr>
              <w:t>8</w:t>
            </w:r>
            <w:r w:rsidR="00951FD6" w:rsidRPr="003E4E6D">
              <w:rPr>
                <w:rFonts w:ascii="Times New Roman" w:hAnsi="Times New Roman" w:cs="Times New Roman"/>
              </w:rPr>
              <w:t>8</w:t>
            </w:r>
          </w:p>
        </w:tc>
        <w:tc>
          <w:tcPr>
            <w:tcW w:w="253" w:type="dxa"/>
          </w:tcPr>
          <w:p w14:paraId="326AF67D"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Pr>
          <w:p w14:paraId="4C7EF68C" w14:textId="47E00DAF"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8</w:t>
            </w:r>
            <w:r w:rsidRPr="003E4E6D">
              <w:rPr>
                <w:rFonts w:ascii="Times New Roman" w:hAnsi="Times New Roman" w:cs="Times New Roman"/>
              </w:rPr>
              <w:t>60</w:t>
            </w:r>
          </w:p>
        </w:tc>
      </w:tr>
      <w:tr w:rsidR="00A901EF" w:rsidRPr="003E4E6D" w14:paraId="6B95DBF5" w14:textId="77777777" w:rsidTr="00E40DC8">
        <w:trPr>
          <w:trHeight w:val="252"/>
        </w:trPr>
        <w:tc>
          <w:tcPr>
            <w:tcW w:w="6745" w:type="dxa"/>
            <w:gridSpan w:val="5"/>
          </w:tcPr>
          <w:p w14:paraId="0C164AF7"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Total</w:t>
            </w:r>
          </w:p>
        </w:tc>
        <w:tc>
          <w:tcPr>
            <w:tcW w:w="1368" w:type="dxa"/>
            <w:tcBorders>
              <w:top w:val="single" w:sz="4" w:space="0" w:color="auto"/>
              <w:bottom w:val="single" w:sz="4" w:space="0" w:color="auto"/>
            </w:tcBorders>
          </w:tcPr>
          <w:p w14:paraId="4E46971C" w14:textId="6E165AB4"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951FD6" w:rsidRPr="003E4E6D">
              <w:rPr>
                <w:rFonts w:ascii="Times New Roman" w:hAnsi="Times New Roman" w:cs="Times New Roman"/>
              </w:rPr>
              <w:t>0,539</w:t>
            </w:r>
          </w:p>
        </w:tc>
        <w:tc>
          <w:tcPr>
            <w:tcW w:w="253" w:type="dxa"/>
          </w:tcPr>
          <w:p w14:paraId="051FDB8D"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single" w:sz="4" w:space="0" w:color="auto"/>
            </w:tcBorders>
          </w:tcPr>
          <w:p w14:paraId="3236638D" w14:textId="76627CA2"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10</w:t>
            </w:r>
            <w:r w:rsidRPr="003E4E6D">
              <w:rPr>
                <w:rFonts w:ascii="Times New Roman" w:hAnsi="Times New Roman" w:cs="Times New Roman"/>
              </w:rPr>
              <w:t>,</w:t>
            </w:r>
            <w:r w:rsidRPr="003E4E6D">
              <w:rPr>
                <w:rFonts w:ascii="Times New Roman" w:hAnsi="Times New Roman" w:cs="Times New Roman"/>
                <w:cs/>
              </w:rPr>
              <w:t>11</w:t>
            </w:r>
            <w:r w:rsidRPr="003E4E6D">
              <w:rPr>
                <w:rFonts w:ascii="Times New Roman" w:hAnsi="Times New Roman" w:cs="Times New Roman"/>
              </w:rPr>
              <w:t>5</w:t>
            </w:r>
          </w:p>
        </w:tc>
      </w:tr>
      <w:tr w:rsidR="00A901EF" w:rsidRPr="003E4E6D" w14:paraId="2F8C6E83" w14:textId="77777777" w:rsidTr="00E40DC8">
        <w:trPr>
          <w:trHeight w:val="252"/>
        </w:trPr>
        <w:tc>
          <w:tcPr>
            <w:tcW w:w="6745" w:type="dxa"/>
            <w:gridSpan w:val="5"/>
          </w:tcPr>
          <w:p w14:paraId="6F2427A2"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Grand Total</w:t>
            </w:r>
          </w:p>
        </w:tc>
        <w:tc>
          <w:tcPr>
            <w:tcW w:w="1368" w:type="dxa"/>
            <w:tcBorders>
              <w:top w:val="single" w:sz="4" w:space="0" w:color="auto"/>
              <w:bottom w:val="double" w:sz="4" w:space="0" w:color="auto"/>
            </w:tcBorders>
          </w:tcPr>
          <w:p w14:paraId="591165C4" w14:textId="1ABA5CB7" w:rsidR="00A901EF" w:rsidRPr="003E4E6D" w:rsidRDefault="00512162"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w:t>
            </w:r>
            <w:r w:rsidR="00951FD6" w:rsidRPr="003E4E6D">
              <w:rPr>
                <w:rFonts w:ascii="Times New Roman" w:hAnsi="Times New Roman" w:cs="Times New Roman"/>
              </w:rPr>
              <w:t>4,496</w:t>
            </w:r>
          </w:p>
        </w:tc>
        <w:tc>
          <w:tcPr>
            <w:tcW w:w="253" w:type="dxa"/>
          </w:tcPr>
          <w:p w14:paraId="0B79EA0C"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9" w:type="dxa"/>
            <w:tcBorders>
              <w:top w:val="single" w:sz="4" w:space="0" w:color="auto"/>
              <w:bottom w:val="double" w:sz="4" w:space="0" w:color="auto"/>
            </w:tcBorders>
          </w:tcPr>
          <w:p w14:paraId="5F1479AB" w14:textId="2E81608F"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83</w:t>
            </w:r>
            <w:r w:rsidRPr="003E4E6D">
              <w:rPr>
                <w:rFonts w:ascii="Times New Roman" w:hAnsi="Times New Roman" w:cs="Times New Roman"/>
              </w:rPr>
              <w:t>,</w:t>
            </w:r>
            <w:r w:rsidRPr="003E4E6D">
              <w:rPr>
                <w:rFonts w:ascii="Times New Roman" w:hAnsi="Times New Roman" w:cs="Times New Roman"/>
                <w:cs/>
              </w:rPr>
              <w:t>07</w:t>
            </w:r>
            <w:r w:rsidRPr="003E4E6D">
              <w:rPr>
                <w:rFonts w:ascii="Times New Roman" w:hAnsi="Times New Roman" w:cs="Times New Roman"/>
              </w:rPr>
              <w:t>2</w:t>
            </w:r>
          </w:p>
        </w:tc>
      </w:tr>
    </w:tbl>
    <w:p w14:paraId="397865D1" w14:textId="64C2CBF2" w:rsidR="00766A79" w:rsidRPr="003E4E6D" w:rsidRDefault="00766A79" w:rsidP="002E392E">
      <w:pPr>
        <w:rPr>
          <w:rFonts w:ascii="Times New Roman" w:hAnsi="Times New Roman" w:cs="Times New Roman"/>
        </w:rPr>
      </w:pPr>
    </w:p>
    <w:p w14:paraId="2016F721" w14:textId="77777777" w:rsidR="00766A79" w:rsidRPr="003E4E6D" w:rsidRDefault="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E4E6D">
        <w:rPr>
          <w:rFonts w:ascii="Times New Roman" w:hAnsi="Times New Roman" w:cs="Times New Roman"/>
        </w:rPr>
        <w:br w:type="page"/>
      </w:r>
    </w:p>
    <w:p w14:paraId="3AD8753E" w14:textId="4C5B7530" w:rsidR="005F2CD2" w:rsidRPr="003E4E6D"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r w:rsidRPr="003E4E6D">
        <w:rPr>
          <w:rFonts w:ascii="Times New Roman" w:hAnsi="Times New Roman" w:cs="Times New Roman"/>
        </w:rPr>
        <w:lastRenderedPageBreak/>
        <w:t xml:space="preserve">Movements of </w:t>
      </w:r>
      <w:r w:rsidR="00780376" w:rsidRPr="003E4E6D">
        <w:rPr>
          <w:rFonts w:ascii="Times New Roman" w:hAnsi="Times New Roman" w:cs="Times New Roman"/>
        </w:rPr>
        <w:t xml:space="preserve">short-term </w:t>
      </w:r>
      <w:r w:rsidRPr="003E4E6D">
        <w:rPr>
          <w:rFonts w:ascii="Times New Roman" w:hAnsi="Times New Roman" w:cs="Times New Roman"/>
        </w:rPr>
        <w:t>b</w:t>
      </w:r>
      <w:r w:rsidRPr="003E4E6D">
        <w:rPr>
          <w:rFonts w:ascii="Times New Roman" w:hAnsi="Times New Roman" w:cs="Times New Roman"/>
          <w:lang w:bidi="ar-SA"/>
        </w:rPr>
        <w:t xml:space="preserve">orrowings from related persons </w:t>
      </w:r>
      <w:r w:rsidRPr="003E4E6D">
        <w:rPr>
          <w:rFonts w:ascii="Times New Roman" w:hAnsi="Times New Roman" w:cs="Times New Roman"/>
        </w:rPr>
        <w:t xml:space="preserve">for </w:t>
      </w:r>
      <w:r w:rsidR="00503409" w:rsidRPr="003E4E6D">
        <w:rPr>
          <w:rFonts w:ascii="Times New Roman" w:hAnsi="Times New Roman" w:cs="Times New Roman"/>
        </w:rPr>
        <w:t xml:space="preserve">each of </w:t>
      </w:r>
      <w:r w:rsidRPr="003E4E6D">
        <w:rPr>
          <w:rFonts w:ascii="Times New Roman" w:hAnsi="Times New Roman" w:cs="Times New Roman"/>
        </w:rPr>
        <w:t xml:space="preserve">the years </w:t>
      </w:r>
      <w:r w:rsidRPr="003E4E6D">
        <w:rPr>
          <w:rFonts w:ascii="Times New Roman" w:hAnsi="Times New Roman" w:cs="Times New Roman"/>
          <w:lang w:bidi="ar-SA"/>
        </w:rPr>
        <w:t>ended December 31, 2020 and 2019 were as follows:</w:t>
      </w:r>
    </w:p>
    <w:p w14:paraId="1D169328" w14:textId="77777777" w:rsidR="005F2CD2" w:rsidRPr="003E4E6D"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8"/>
        <w:gridCol w:w="1423"/>
        <w:gridCol w:w="268"/>
        <w:gridCol w:w="1401"/>
      </w:tblGrid>
      <w:tr w:rsidR="005F2CD2" w:rsidRPr="003E4E6D" w14:paraId="1F05FD26" w14:textId="77777777" w:rsidTr="00DE5724">
        <w:tc>
          <w:tcPr>
            <w:tcW w:w="6718" w:type="dxa"/>
          </w:tcPr>
          <w:p w14:paraId="061831E3" w14:textId="77777777" w:rsidR="005F2CD2" w:rsidRPr="003E4E6D" w:rsidRDefault="005F2CD2" w:rsidP="00DE5724">
            <w:pPr>
              <w:pStyle w:val="BodyText3"/>
              <w:spacing w:line="240" w:lineRule="atLeast"/>
              <w:rPr>
                <w:rFonts w:cs="Times New Roman"/>
                <w:sz w:val="18"/>
                <w:szCs w:val="18"/>
              </w:rPr>
            </w:pPr>
          </w:p>
        </w:tc>
        <w:tc>
          <w:tcPr>
            <w:tcW w:w="3092" w:type="dxa"/>
            <w:gridSpan w:val="3"/>
            <w:tcBorders>
              <w:bottom w:val="single" w:sz="4" w:space="0" w:color="auto"/>
            </w:tcBorders>
          </w:tcPr>
          <w:p w14:paraId="693E8876" w14:textId="77777777" w:rsidR="005F2CD2" w:rsidRPr="003E4E6D" w:rsidRDefault="005F2CD2" w:rsidP="00DE5724">
            <w:pPr>
              <w:pStyle w:val="BodyText3"/>
              <w:spacing w:line="240" w:lineRule="atLeast"/>
              <w:jc w:val="center"/>
              <w:rPr>
                <w:rFonts w:cs="Times New Roman"/>
                <w:sz w:val="18"/>
                <w:szCs w:val="18"/>
              </w:rPr>
            </w:pPr>
            <w:r w:rsidRPr="003E4E6D">
              <w:rPr>
                <w:rFonts w:cs="Times New Roman"/>
                <w:sz w:val="18"/>
                <w:szCs w:val="18"/>
              </w:rPr>
              <w:t>In Thousand Baht</w:t>
            </w:r>
          </w:p>
        </w:tc>
      </w:tr>
      <w:tr w:rsidR="005F2CD2" w:rsidRPr="003E4E6D" w14:paraId="74F61B0A" w14:textId="77777777" w:rsidTr="00DE5724">
        <w:tc>
          <w:tcPr>
            <w:tcW w:w="6718" w:type="dxa"/>
          </w:tcPr>
          <w:p w14:paraId="43CD4BF5" w14:textId="77777777" w:rsidR="005F2CD2" w:rsidRPr="003E4E6D"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23" w:type="dxa"/>
            <w:tcBorders>
              <w:bottom w:val="single" w:sz="4" w:space="0" w:color="auto"/>
            </w:tcBorders>
          </w:tcPr>
          <w:p w14:paraId="35E7D5D7" w14:textId="40CD9E86" w:rsidR="005F2CD2" w:rsidRPr="003E4E6D" w:rsidRDefault="005F2CD2" w:rsidP="005F2CD2">
            <w:pPr>
              <w:pStyle w:val="BodyText3"/>
              <w:spacing w:line="240" w:lineRule="atLeast"/>
              <w:jc w:val="center"/>
              <w:rPr>
                <w:rFonts w:cs="Times New Roman"/>
                <w:sz w:val="18"/>
                <w:szCs w:val="18"/>
              </w:rPr>
            </w:pPr>
            <w:r w:rsidRPr="003E4E6D">
              <w:rPr>
                <w:rFonts w:cs="Times New Roman"/>
                <w:sz w:val="18"/>
                <w:szCs w:val="18"/>
              </w:rPr>
              <w:t>2020</w:t>
            </w:r>
          </w:p>
        </w:tc>
        <w:tc>
          <w:tcPr>
            <w:tcW w:w="268" w:type="dxa"/>
          </w:tcPr>
          <w:p w14:paraId="1A0358CC" w14:textId="77777777" w:rsidR="005F2CD2" w:rsidRPr="003E4E6D" w:rsidRDefault="005F2CD2" w:rsidP="005F2CD2">
            <w:pPr>
              <w:pStyle w:val="BodyText3"/>
              <w:spacing w:line="240" w:lineRule="atLeast"/>
              <w:rPr>
                <w:rFonts w:cs="Times New Roman"/>
                <w:sz w:val="18"/>
                <w:szCs w:val="18"/>
              </w:rPr>
            </w:pPr>
          </w:p>
        </w:tc>
        <w:tc>
          <w:tcPr>
            <w:tcW w:w="1401" w:type="dxa"/>
            <w:tcBorders>
              <w:bottom w:val="single" w:sz="4" w:space="0" w:color="auto"/>
            </w:tcBorders>
          </w:tcPr>
          <w:p w14:paraId="0D724CB9" w14:textId="25B5FC65" w:rsidR="005F2CD2" w:rsidRPr="003E4E6D" w:rsidRDefault="005F2CD2" w:rsidP="005F2CD2">
            <w:pPr>
              <w:pStyle w:val="BodyText3"/>
              <w:spacing w:line="240" w:lineRule="atLeast"/>
              <w:jc w:val="center"/>
              <w:rPr>
                <w:rFonts w:cs="Times New Roman"/>
                <w:sz w:val="18"/>
                <w:szCs w:val="18"/>
              </w:rPr>
            </w:pPr>
            <w:r w:rsidRPr="003E4E6D">
              <w:rPr>
                <w:rFonts w:cs="Times New Roman"/>
                <w:sz w:val="18"/>
                <w:szCs w:val="18"/>
              </w:rPr>
              <w:t>2019</w:t>
            </w:r>
          </w:p>
        </w:tc>
      </w:tr>
      <w:tr w:rsidR="005F2CD2" w:rsidRPr="003E4E6D" w14:paraId="769EDB4B" w14:textId="77777777" w:rsidTr="00DE5724">
        <w:tc>
          <w:tcPr>
            <w:tcW w:w="6718" w:type="dxa"/>
            <w:vAlign w:val="bottom"/>
          </w:tcPr>
          <w:p w14:paraId="20783390" w14:textId="3FDDD662" w:rsidR="005F2CD2" w:rsidRPr="003E4E6D" w:rsidRDefault="005F2CD2" w:rsidP="005F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423" w:type="dxa"/>
          </w:tcPr>
          <w:p w14:paraId="3E5EE890" w14:textId="77777777" w:rsidR="005F2CD2" w:rsidRPr="003E4E6D" w:rsidRDefault="005F2CD2" w:rsidP="005F2CD2">
            <w:pPr>
              <w:pStyle w:val="BodyText3"/>
              <w:spacing w:line="240" w:lineRule="atLeast"/>
              <w:rPr>
                <w:rFonts w:cs="Times New Roman"/>
                <w:sz w:val="18"/>
                <w:szCs w:val="18"/>
              </w:rPr>
            </w:pPr>
          </w:p>
        </w:tc>
        <w:tc>
          <w:tcPr>
            <w:tcW w:w="268" w:type="dxa"/>
          </w:tcPr>
          <w:p w14:paraId="5A0CC091" w14:textId="77777777" w:rsidR="005F2CD2" w:rsidRPr="003E4E6D" w:rsidRDefault="005F2CD2" w:rsidP="005F2CD2">
            <w:pPr>
              <w:pStyle w:val="BodyText3"/>
              <w:spacing w:line="240" w:lineRule="atLeast"/>
              <w:rPr>
                <w:rFonts w:cs="Times New Roman"/>
                <w:sz w:val="18"/>
                <w:szCs w:val="18"/>
              </w:rPr>
            </w:pPr>
          </w:p>
        </w:tc>
        <w:tc>
          <w:tcPr>
            <w:tcW w:w="1401" w:type="dxa"/>
          </w:tcPr>
          <w:p w14:paraId="364455DD" w14:textId="77777777" w:rsidR="005F2CD2" w:rsidRPr="003E4E6D" w:rsidRDefault="005F2CD2" w:rsidP="005F2CD2">
            <w:pPr>
              <w:pStyle w:val="BodyText3"/>
              <w:spacing w:line="240" w:lineRule="atLeast"/>
              <w:rPr>
                <w:rFonts w:cs="Times New Roman"/>
                <w:sz w:val="18"/>
                <w:szCs w:val="18"/>
              </w:rPr>
            </w:pPr>
          </w:p>
        </w:tc>
      </w:tr>
      <w:tr w:rsidR="00951FD6" w:rsidRPr="003E4E6D" w14:paraId="40805C1F" w14:textId="77777777" w:rsidTr="00DE5724">
        <w:tc>
          <w:tcPr>
            <w:tcW w:w="6718" w:type="dxa"/>
            <w:vAlign w:val="bottom"/>
          </w:tcPr>
          <w:p w14:paraId="474FCE8C"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s/>
              </w:rPr>
            </w:pPr>
            <w:r w:rsidRPr="003E4E6D">
              <w:rPr>
                <w:rFonts w:ascii="Times New Roman" w:hAnsi="Times New Roman" w:cs="Times New Roman"/>
              </w:rPr>
              <w:t>As at January 1</w:t>
            </w:r>
          </w:p>
        </w:tc>
        <w:tc>
          <w:tcPr>
            <w:tcW w:w="1423" w:type="dxa"/>
          </w:tcPr>
          <w:p w14:paraId="5BB3A5E7" w14:textId="44F82CC4"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72,957</w:t>
            </w:r>
          </w:p>
        </w:tc>
        <w:tc>
          <w:tcPr>
            <w:tcW w:w="268" w:type="dxa"/>
          </w:tcPr>
          <w:p w14:paraId="15F06EFB"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43DE416A" w14:textId="128C4A28"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100,849</w:t>
            </w:r>
          </w:p>
        </w:tc>
      </w:tr>
      <w:tr w:rsidR="00951FD6" w:rsidRPr="003E4E6D" w14:paraId="7C5B4890" w14:textId="77777777" w:rsidTr="00DE5724">
        <w:tc>
          <w:tcPr>
            <w:tcW w:w="6718" w:type="dxa"/>
            <w:vAlign w:val="bottom"/>
          </w:tcPr>
          <w:p w14:paraId="6230D7A6"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Decrease</w:t>
            </w:r>
          </w:p>
        </w:tc>
        <w:tc>
          <w:tcPr>
            <w:tcW w:w="1423" w:type="dxa"/>
          </w:tcPr>
          <w:p w14:paraId="06CDF6DE" w14:textId="48048590"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(19,000)</w:t>
            </w:r>
          </w:p>
        </w:tc>
        <w:tc>
          <w:tcPr>
            <w:tcW w:w="268" w:type="dxa"/>
          </w:tcPr>
          <w:p w14:paraId="268443EB"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Pr>
          <w:p w14:paraId="3B2E5AB9" w14:textId="364718F8"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(27,892)</w:t>
            </w:r>
          </w:p>
        </w:tc>
      </w:tr>
      <w:tr w:rsidR="00951FD6" w:rsidRPr="003E4E6D" w14:paraId="4CCA49EB" w14:textId="77777777" w:rsidTr="00DE5724">
        <w:tc>
          <w:tcPr>
            <w:tcW w:w="6718" w:type="dxa"/>
          </w:tcPr>
          <w:p w14:paraId="54FBC8F4"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
                <w:tab w:val="left" w:pos="300"/>
              </w:tabs>
              <w:rPr>
                <w:rFonts w:ascii="Times New Roman" w:hAnsi="Times New Roman" w:cs="Times New Roman"/>
                <w:b/>
                <w:bCs/>
              </w:rPr>
            </w:pPr>
            <w:r w:rsidRPr="003E4E6D">
              <w:rPr>
                <w:rFonts w:ascii="Times New Roman" w:hAnsi="Times New Roman" w:cs="Times New Roman"/>
                <w:b/>
                <w:bCs/>
              </w:rPr>
              <w:t>As at December 31</w:t>
            </w:r>
          </w:p>
        </w:tc>
        <w:tc>
          <w:tcPr>
            <w:tcW w:w="1423" w:type="dxa"/>
            <w:tcBorders>
              <w:top w:val="single" w:sz="4" w:space="0" w:color="auto"/>
              <w:bottom w:val="double" w:sz="4" w:space="0" w:color="auto"/>
            </w:tcBorders>
          </w:tcPr>
          <w:p w14:paraId="5A59103B" w14:textId="4039D565"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53,957</w:t>
            </w:r>
          </w:p>
        </w:tc>
        <w:tc>
          <w:tcPr>
            <w:tcW w:w="268" w:type="dxa"/>
          </w:tcPr>
          <w:p w14:paraId="25D08E3D"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1" w:type="dxa"/>
            <w:tcBorders>
              <w:top w:val="single" w:sz="4" w:space="0" w:color="auto"/>
              <w:bottom w:val="double" w:sz="4" w:space="0" w:color="auto"/>
            </w:tcBorders>
          </w:tcPr>
          <w:p w14:paraId="4CED75BA" w14:textId="67F3788D"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72,957</w:t>
            </w:r>
          </w:p>
        </w:tc>
      </w:tr>
    </w:tbl>
    <w:p w14:paraId="4596877C" w14:textId="77777777" w:rsidR="005F2CD2" w:rsidRPr="003E4E6D" w:rsidRDefault="005F2CD2" w:rsidP="002E3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lang w:bidi="ar-SA"/>
        </w:rPr>
      </w:pPr>
    </w:p>
    <w:p w14:paraId="2C7BC9D5" w14:textId="3BD84781" w:rsidR="00E579DF" w:rsidRPr="003E4E6D" w:rsidRDefault="002E392E" w:rsidP="003128DE">
      <w:pPr>
        <w:pStyle w:val="BodyText3"/>
        <w:spacing w:line="240" w:lineRule="atLeast"/>
        <w:jc w:val="thaiDistribute"/>
        <w:rPr>
          <w:rFonts w:cs="Times New Roman"/>
          <w:b/>
          <w:bCs/>
        </w:rPr>
      </w:pPr>
      <w:r w:rsidRPr="003E4E6D">
        <w:rPr>
          <w:rFonts w:cs="Times New Roman"/>
          <w:sz w:val="18"/>
          <w:szCs w:val="18"/>
        </w:rPr>
        <w:t xml:space="preserve">As at </w:t>
      </w:r>
      <w:r w:rsidR="00726756" w:rsidRPr="003E4E6D">
        <w:rPr>
          <w:rFonts w:cs="Times New Roman"/>
          <w:sz w:val="18"/>
          <w:szCs w:val="18"/>
        </w:rPr>
        <w:t xml:space="preserve">December </w:t>
      </w:r>
      <w:r w:rsidRPr="003E4E6D">
        <w:rPr>
          <w:rFonts w:cs="Times New Roman"/>
          <w:sz w:val="18"/>
          <w:szCs w:val="18"/>
        </w:rPr>
        <w:t>3</w:t>
      </w:r>
      <w:r w:rsidR="00726756" w:rsidRPr="003E4E6D">
        <w:rPr>
          <w:rFonts w:cs="Times New Roman"/>
          <w:sz w:val="18"/>
          <w:szCs w:val="18"/>
        </w:rPr>
        <w:t>1</w:t>
      </w:r>
      <w:r w:rsidRPr="003E4E6D">
        <w:rPr>
          <w:rFonts w:cs="Times New Roman"/>
          <w:sz w:val="18"/>
          <w:szCs w:val="18"/>
        </w:rPr>
        <w:t>, 2020 and</w:t>
      </w:r>
      <w:r w:rsidR="00726756" w:rsidRPr="003E4E6D">
        <w:rPr>
          <w:rFonts w:cs="Times New Roman"/>
          <w:sz w:val="18"/>
          <w:szCs w:val="18"/>
        </w:rPr>
        <w:t xml:space="preserve"> </w:t>
      </w:r>
      <w:r w:rsidRPr="003E4E6D">
        <w:rPr>
          <w:rFonts w:cs="Times New Roman"/>
          <w:sz w:val="18"/>
          <w:szCs w:val="18"/>
        </w:rPr>
        <w:t xml:space="preserve">2019, such </w:t>
      </w:r>
      <w:r w:rsidR="001E2E97" w:rsidRPr="003E4E6D">
        <w:rPr>
          <w:rFonts w:cs="Angsana New"/>
          <w:sz w:val="18"/>
          <w:szCs w:val="22"/>
        </w:rPr>
        <w:t xml:space="preserve">short-term </w:t>
      </w:r>
      <w:r w:rsidRPr="003E4E6D">
        <w:rPr>
          <w:rFonts w:cs="Times New Roman"/>
          <w:sz w:val="18"/>
          <w:szCs w:val="18"/>
        </w:rPr>
        <w:t xml:space="preserve">borrowings from related persons were unsecured borrowings and </w:t>
      </w:r>
      <w:r w:rsidR="003128DE" w:rsidRPr="003E4E6D">
        <w:rPr>
          <w:rFonts w:cs="Times New Roman"/>
          <w:sz w:val="18"/>
          <w:szCs w:val="18"/>
        </w:rPr>
        <w:t>will be repayable upon the lenders’ demand.</w:t>
      </w:r>
    </w:p>
    <w:p w14:paraId="6C823663" w14:textId="29B28698" w:rsidR="00940638" w:rsidRPr="003E4E6D" w:rsidRDefault="0094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3FAB8B0" w14:textId="51EC8F80" w:rsidR="00912B12" w:rsidRPr="003E4E6D" w:rsidRDefault="004F7283" w:rsidP="00C25B4C">
      <w:pPr>
        <w:pStyle w:val="TOC2"/>
        <w:tabs>
          <w:tab w:val="clear" w:pos="227"/>
          <w:tab w:val="clear" w:pos="454"/>
          <w:tab w:val="clear" w:pos="680"/>
          <w:tab w:val="clear" w:pos="907"/>
          <w:tab w:val="left" w:pos="540"/>
        </w:tabs>
        <w:spacing w:before="0"/>
        <w:jc w:val="both"/>
        <w:rPr>
          <w:rFonts w:ascii="Times New Roman" w:hAnsi="Times New Roman"/>
        </w:rPr>
      </w:pPr>
      <w:r w:rsidRPr="003E4E6D">
        <w:rPr>
          <w:rFonts w:ascii="Times New Roman" w:hAnsi="Times New Roman"/>
        </w:rPr>
        <w:t>5</w:t>
      </w:r>
      <w:r w:rsidR="00912B12" w:rsidRPr="003E4E6D">
        <w:rPr>
          <w:rFonts w:ascii="Times New Roman" w:hAnsi="Times New Roman"/>
        </w:rPr>
        <w:t>.</w:t>
      </w:r>
      <w:r w:rsidR="00912B12" w:rsidRPr="003E4E6D">
        <w:rPr>
          <w:rFonts w:ascii="Times New Roman" w:hAnsi="Times New Roman"/>
        </w:rPr>
        <w:tab/>
      </w:r>
      <w:r w:rsidR="00394990" w:rsidRPr="003E4E6D">
        <w:rPr>
          <w:rFonts w:ascii="Times New Roman" w:hAnsi="Times New Roman"/>
        </w:rPr>
        <w:t>TRADE ACCOUNT RECEIVABLES</w:t>
      </w:r>
      <w:r w:rsidR="007221EE" w:rsidRPr="003E4E6D">
        <w:rPr>
          <w:rFonts w:ascii="Times New Roman" w:hAnsi="Times New Roman"/>
        </w:rPr>
        <w:t xml:space="preserve"> - Net</w:t>
      </w:r>
    </w:p>
    <w:p w14:paraId="648BF647" w14:textId="77777777" w:rsidR="0084088E" w:rsidRPr="003E4E6D" w:rsidRDefault="0084088E" w:rsidP="00C25B4C">
      <w:pPr>
        <w:pStyle w:val="BodyText3"/>
        <w:spacing w:line="240" w:lineRule="atLeast"/>
        <w:jc w:val="both"/>
        <w:rPr>
          <w:rFonts w:cs="Times New Roman"/>
          <w:sz w:val="18"/>
          <w:szCs w:val="18"/>
        </w:rPr>
      </w:pPr>
    </w:p>
    <w:p w14:paraId="6873E06D" w14:textId="0A1717C4" w:rsidR="00912B12" w:rsidRPr="003E4E6D" w:rsidRDefault="00BC0CB0" w:rsidP="00C25B4C">
      <w:pPr>
        <w:pStyle w:val="BodyText3"/>
        <w:spacing w:line="240" w:lineRule="atLeast"/>
        <w:jc w:val="both"/>
        <w:rPr>
          <w:rFonts w:cs="Times New Roman"/>
          <w:sz w:val="18"/>
          <w:szCs w:val="18"/>
        </w:rPr>
      </w:pPr>
      <w:r w:rsidRPr="003E4E6D">
        <w:rPr>
          <w:rFonts w:cs="Times New Roman"/>
          <w:sz w:val="18"/>
          <w:szCs w:val="18"/>
        </w:rPr>
        <w:t>As at</w:t>
      </w:r>
      <w:r w:rsidR="00726756" w:rsidRPr="003E4E6D">
        <w:rPr>
          <w:rFonts w:cs="Times New Roman"/>
          <w:sz w:val="18"/>
          <w:szCs w:val="18"/>
        </w:rPr>
        <w:t xml:space="preserve"> December </w:t>
      </w:r>
      <w:r w:rsidR="006F304C" w:rsidRPr="003E4E6D">
        <w:rPr>
          <w:rFonts w:cs="Times New Roman"/>
          <w:sz w:val="18"/>
          <w:szCs w:val="18"/>
        </w:rPr>
        <w:t>3</w:t>
      </w:r>
      <w:r w:rsidR="00726756" w:rsidRPr="003E4E6D">
        <w:rPr>
          <w:rFonts w:cs="Times New Roman"/>
          <w:sz w:val="18"/>
          <w:szCs w:val="18"/>
        </w:rPr>
        <w:t>1</w:t>
      </w:r>
      <w:r w:rsidR="00F74237" w:rsidRPr="003E4E6D">
        <w:rPr>
          <w:rFonts w:cs="Times New Roman"/>
          <w:sz w:val="18"/>
          <w:szCs w:val="18"/>
        </w:rPr>
        <w:t>, 20</w:t>
      </w:r>
      <w:r w:rsidR="00E0381E" w:rsidRPr="003E4E6D">
        <w:rPr>
          <w:rFonts w:cs="Times New Roman"/>
          <w:sz w:val="18"/>
          <w:szCs w:val="18"/>
        </w:rPr>
        <w:t>20</w:t>
      </w:r>
      <w:r w:rsidR="00F74237" w:rsidRPr="003E4E6D">
        <w:rPr>
          <w:rFonts w:cs="Times New Roman"/>
          <w:sz w:val="18"/>
          <w:szCs w:val="18"/>
        </w:rPr>
        <w:t xml:space="preserve"> and </w:t>
      </w:r>
      <w:r w:rsidR="00C25B4C" w:rsidRPr="003E4E6D">
        <w:rPr>
          <w:rFonts w:cs="Times New Roman"/>
          <w:sz w:val="18"/>
          <w:szCs w:val="18"/>
        </w:rPr>
        <w:t>201</w:t>
      </w:r>
      <w:r w:rsidR="00E0381E" w:rsidRPr="003E4E6D">
        <w:rPr>
          <w:rFonts w:cs="Times New Roman"/>
          <w:sz w:val="18"/>
          <w:szCs w:val="18"/>
        </w:rPr>
        <w:t>9</w:t>
      </w:r>
      <w:r w:rsidR="00912B12" w:rsidRPr="003E4E6D">
        <w:rPr>
          <w:rFonts w:cs="Times New Roman"/>
          <w:sz w:val="18"/>
          <w:szCs w:val="18"/>
        </w:rPr>
        <w:t>, the aging analys</w:t>
      </w:r>
      <w:r w:rsidR="009A79AA" w:rsidRPr="003E4E6D">
        <w:rPr>
          <w:rFonts w:cs="Times New Roman"/>
          <w:sz w:val="18"/>
          <w:szCs w:val="18"/>
        </w:rPr>
        <w:t xml:space="preserve">es </w:t>
      </w:r>
      <w:r w:rsidR="00912B12" w:rsidRPr="003E4E6D">
        <w:rPr>
          <w:rFonts w:cs="Times New Roman"/>
          <w:sz w:val="18"/>
          <w:szCs w:val="18"/>
        </w:rPr>
        <w:t>are detailed as follows:</w:t>
      </w:r>
    </w:p>
    <w:p w14:paraId="40759F3F" w14:textId="77777777" w:rsidR="00C02251" w:rsidRPr="003E4E6D" w:rsidRDefault="00C02251" w:rsidP="00C25B4C">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C6E5B" w:rsidRPr="003E4E6D" w14:paraId="21BEA393" w14:textId="77777777" w:rsidTr="00B548B5">
        <w:tc>
          <w:tcPr>
            <w:tcW w:w="6731" w:type="dxa"/>
          </w:tcPr>
          <w:p w14:paraId="7B6B1211" w14:textId="77777777" w:rsidR="006C6E5B" w:rsidRPr="003E4E6D" w:rsidRDefault="006C6E5B" w:rsidP="00B548B5">
            <w:pPr>
              <w:pStyle w:val="BodyText3"/>
              <w:spacing w:line="240" w:lineRule="atLeast"/>
              <w:rPr>
                <w:rFonts w:cs="Times New Roman"/>
                <w:sz w:val="18"/>
                <w:szCs w:val="18"/>
              </w:rPr>
            </w:pPr>
            <w:bookmarkStart w:id="5" w:name="_Hlk45814845"/>
          </w:p>
        </w:tc>
        <w:tc>
          <w:tcPr>
            <w:tcW w:w="3079" w:type="dxa"/>
            <w:gridSpan w:val="3"/>
            <w:tcBorders>
              <w:bottom w:val="single" w:sz="4" w:space="0" w:color="auto"/>
            </w:tcBorders>
          </w:tcPr>
          <w:p w14:paraId="55A122BE" w14:textId="77777777" w:rsidR="006C6E5B" w:rsidRPr="003E4E6D" w:rsidRDefault="006C6E5B" w:rsidP="00B548B5">
            <w:pPr>
              <w:pStyle w:val="BodyText3"/>
              <w:spacing w:line="240" w:lineRule="atLeast"/>
              <w:jc w:val="center"/>
              <w:rPr>
                <w:rFonts w:cs="Times New Roman"/>
                <w:sz w:val="18"/>
                <w:szCs w:val="18"/>
              </w:rPr>
            </w:pPr>
            <w:r w:rsidRPr="003E4E6D">
              <w:rPr>
                <w:rFonts w:cs="Times New Roman"/>
                <w:sz w:val="18"/>
                <w:szCs w:val="18"/>
              </w:rPr>
              <w:t>In Thousand Baht</w:t>
            </w:r>
          </w:p>
        </w:tc>
      </w:tr>
      <w:tr w:rsidR="00F74237" w:rsidRPr="003E4E6D" w14:paraId="2B81E135" w14:textId="77777777" w:rsidTr="00B548B5">
        <w:tc>
          <w:tcPr>
            <w:tcW w:w="6731" w:type="dxa"/>
          </w:tcPr>
          <w:p w14:paraId="2995FBFF" w14:textId="77777777" w:rsidR="00F74237" w:rsidRPr="003E4E6D"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79F124F3" w14:textId="31FF3E68" w:rsidR="00F74237" w:rsidRPr="003E4E6D" w:rsidRDefault="00E0381E" w:rsidP="00F74237">
            <w:pPr>
              <w:pStyle w:val="BodyText3"/>
              <w:spacing w:line="240" w:lineRule="atLeast"/>
              <w:jc w:val="center"/>
              <w:rPr>
                <w:rFonts w:cs="Times New Roman"/>
                <w:sz w:val="18"/>
                <w:szCs w:val="18"/>
              </w:rPr>
            </w:pPr>
            <w:r w:rsidRPr="003E4E6D">
              <w:rPr>
                <w:rFonts w:cs="Times New Roman"/>
                <w:sz w:val="18"/>
                <w:szCs w:val="18"/>
              </w:rPr>
              <w:t>2020</w:t>
            </w:r>
          </w:p>
        </w:tc>
        <w:tc>
          <w:tcPr>
            <w:tcW w:w="269" w:type="dxa"/>
          </w:tcPr>
          <w:p w14:paraId="33236AC6" w14:textId="77777777" w:rsidR="00F74237" w:rsidRPr="003E4E6D" w:rsidRDefault="00F74237" w:rsidP="00F74237">
            <w:pPr>
              <w:pStyle w:val="BodyText3"/>
              <w:spacing w:line="240" w:lineRule="atLeast"/>
              <w:rPr>
                <w:rFonts w:cs="Times New Roman"/>
                <w:sz w:val="18"/>
                <w:szCs w:val="18"/>
              </w:rPr>
            </w:pPr>
          </w:p>
        </w:tc>
        <w:tc>
          <w:tcPr>
            <w:tcW w:w="1405" w:type="dxa"/>
            <w:tcBorders>
              <w:bottom w:val="single" w:sz="4" w:space="0" w:color="auto"/>
            </w:tcBorders>
          </w:tcPr>
          <w:p w14:paraId="70C4085E" w14:textId="32F781FC" w:rsidR="00F74237" w:rsidRPr="003E4E6D" w:rsidRDefault="00E0381E" w:rsidP="00F74237">
            <w:pPr>
              <w:pStyle w:val="BodyText3"/>
              <w:spacing w:line="240" w:lineRule="atLeast"/>
              <w:jc w:val="center"/>
              <w:rPr>
                <w:rFonts w:cs="Times New Roman"/>
                <w:sz w:val="18"/>
                <w:szCs w:val="18"/>
              </w:rPr>
            </w:pPr>
            <w:r w:rsidRPr="003E4E6D">
              <w:rPr>
                <w:rFonts w:cs="Times New Roman"/>
                <w:sz w:val="18"/>
                <w:szCs w:val="18"/>
              </w:rPr>
              <w:t>2019</w:t>
            </w:r>
          </w:p>
        </w:tc>
      </w:tr>
      <w:tr w:rsidR="00F74237" w:rsidRPr="003E4E6D" w14:paraId="608B6A67" w14:textId="77777777" w:rsidTr="00B548B5">
        <w:trPr>
          <w:trHeight w:val="252"/>
        </w:trPr>
        <w:tc>
          <w:tcPr>
            <w:tcW w:w="6731" w:type="dxa"/>
            <w:vAlign w:val="bottom"/>
          </w:tcPr>
          <w:p w14:paraId="30A966D3" w14:textId="175707F1" w:rsidR="00F74237" w:rsidRPr="003E4E6D" w:rsidRDefault="00F74237" w:rsidP="00F74237">
            <w:pPr>
              <w:rPr>
                <w:rFonts w:ascii="Times New Roman" w:hAnsi="Times New Roman" w:cs="Times New Roman"/>
              </w:rPr>
            </w:pPr>
          </w:p>
        </w:tc>
        <w:tc>
          <w:tcPr>
            <w:tcW w:w="1405" w:type="dxa"/>
          </w:tcPr>
          <w:p w14:paraId="6DDA8BCF" w14:textId="77777777" w:rsidR="00F74237" w:rsidRPr="003E4E6D"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74327843" w14:textId="77777777" w:rsidR="00F74237" w:rsidRPr="003E4E6D"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F3C8A1D" w14:textId="77777777" w:rsidR="00F74237" w:rsidRPr="003E4E6D" w:rsidRDefault="00F74237" w:rsidP="00F74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20CEA" w:rsidRPr="003E4E6D" w14:paraId="6F06281D" w14:textId="77777777" w:rsidTr="00951FD6">
        <w:trPr>
          <w:trHeight w:val="252"/>
        </w:trPr>
        <w:tc>
          <w:tcPr>
            <w:tcW w:w="6731" w:type="dxa"/>
            <w:vAlign w:val="bottom"/>
          </w:tcPr>
          <w:p w14:paraId="5F7DD286" w14:textId="77777777" w:rsidR="00920CEA" w:rsidRPr="003E4E6D" w:rsidRDefault="00920CEA" w:rsidP="00920CEA">
            <w:pPr>
              <w:tabs>
                <w:tab w:val="clear" w:pos="227"/>
                <w:tab w:val="clear" w:pos="907"/>
                <w:tab w:val="left" w:pos="162"/>
              </w:tabs>
              <w:rPr>
                <w:rFonts w:ascii="Times New Roman" w:hAnsi="Times New Roman" w:cs="Times New Roman"/>
              </w:rPr>
            </w:pPr>
            <w:r w:rsidRPr="003E4E6D">
              <w:rPr>
                <w:rFonts w:ascii="Times New Roman" w:hAnsi="Times New Roman" w:cs="Times New Roman"/>
              </w:rPr>
              <w:t>Within credit-term</w:t>
            </w:r>
          </w:p>
        </w:tc>
        <w:tc>
          <w:tcPr>
            <w:tcW w:w="1405" w:type="dxa"/>
            <w:shd w:val="clear" w:color="auto" w:fill="auto"/>
            <w:vAlign w:val="center"/>
          </w:tcPr>
          <w:p w14:paraId="7902481A" w14:textId="67ED10DA" w:rsidR="00920CEA" w:rsidRPr="003E4E6D" w:rsidRDefault="00951FD6" w:rsidP="009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3E4E6D">
              <w:rPr>
                <w:rFonts w:ascii="Times New Roman" w:hAnsi="Times New Roman" w:cs="Times New Roman"/>
                <w:color w:val="000000"/>
              </w:rPr>
              <w:t>29,272</w:t>
            </w:r>
          </w:p>
        </w:tc>
        <w:tc>
          <w:tcPr>
            <w:tcW w:w="269" w:type="dxa"/>
          </w:tcPr>
          <w:p w14:paraId="6794FD16" w14:textId="77777777" w:rsidR="00920CEA" w:rsidRPr="003E4E6D" w:rsidRDefault="00920CEA" w:rsidP="009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59BE27B5" w14:textId="65B8A1FF" w:rsidR="00920CEA" w:rsidRPr="003E4E6D" w:rsidRDefault="00920CEA" w:rsidP="009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olor w:val="000000"/>
              </w:rPr>
              <w:t xml:space="preserve">          24,194 </w:t>
            </w:r>
          </w:p>
        </w:tc>
      </w:tr>
      <w:tr w:rsidR="00E0381E" w:rsidRPr="003E4E6D" w14:paraId="6E4E0E87" w14:textId="77777777" w:rsidTr="00951FD6">
        <w:trPr>
          <w:trHeight w:val="252"/>
        </w:trPr>
        <w:tc>
          <w:tcPr>
            <w:tcW w:w="6731" w:type="dxa"/>
            <w:vAlign w:val="bottom"/>
          </w:tcPr>
          <w:p w14:paraId="5A3DC6D0" w14:textId="77777777" w:rsidR="00E0381E" w:rsidRPr="003E4E6D" w:rsidRDefault="00E0381E" w:rsidP="00E0381E">
            <w:pPr>
              <w:rPr>
                <w:rFonts w:ascii="Times New Roman" w:hAnsi="Times New Roman" w:cs="Times New Roman"/>
                <w:cs/>
              </w:rPr>
            </w:pPr>
            <w:r w:rsidRPr="003E4E6D">
              <w:rPr>
                <w:rFonts w:ascii="Times New Roman" w:hAnsi="Times New Roman" w:cs="Times New Roman"/>
              </w:rPr>
              <w:t>Overdue</w:t>
            </w:r>
          </w:p>
        </w:tc>
        <w:tc>
          <w:tcPr>
            <w:tcW w:w="1405" w:type="dxa"/>
            <w:shd w:val="clear" w:color="auto" w:fill="auto"/>
            <w:vAlign w:val="center"/>
          </w:tcPr>
          <w:p w14:paraId="0F00F128" w14:textId="7185D893"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32304BF9"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01DF4B07"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A901EF" w:rsidRPr="003E4E6D" w14:paraId="5C730084" w14:textId="77777777" w:rsidTr="00951FD6">
        <w:trPr>
          <w:trHeight w:val="252"/>
        </w:trPr>
        <w:tc>
          <w:tcPr>
            <w:tcW w:w="6731" w:type="dxa"/>
            <w:vAlign w:val="bottom"/>
          </w:tcPr>
          <w:p w14:paraId="439039B8" w14:textId="77777777" w:rsidR="00A901EF" w:rsidRPr="003E4E6D" w:rsidRDefault="00A901EF" w:rsidP="00A901EF">
            <w:pPr>
              <w:rPr>
                <w:rFonts w:ascii="Times New Roman" w:hAnsi="Times New Roman" w:cs="Times New Roman"/>
              </w:rPr>
            </w:pPr>
            <w:r w:rsidRPr="003E4E6D">
              <w:rPr>
                <w:rFonts w:ascii="Times New Roman" w:hAnsi="Times New Roman" w:cs="Times New Roman"/>
              </w:rPr>
              <w:t>-  Not over 3 months</w:t>
            </w:r>
          </w:p>
        </w:tc>
        <w:tc>
          <w:tcPr>
            <w:tcW w:w="1405" w:type="dxa"/>
            <w:shd w:val="clear" w:color="auto" w:fill="auto"/>
            <w:vAlign w:val="center"/>
          </w:tcPr>
          <w:p w14:paraId="0F032F2C" w14:textId="6B122F3E" w:rsidR="00A901EF" w:rsidRPr="003E4E6D" w:rsidRDefault="00951FD6"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3E4E6D">
              <w:rPr>
                <w:rFonts w:ascii="Times New Roman" w:hAnsi="Times New Roman" w:cs="Times New Roman"/>
                <w:color w:val="000000"/>
              </w:rPr>
              <w:t>191</w:t>
            </w:r>
          </w:p>
        </w:tc>
        <w:tc>
          <w:tcPr>
            <w:tcW w:w="269" w:type="dxa"/>
          </w:tcPr>
          <w:p w14:paraId="083570F9"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vAlign w:val="center"/>
          </w:tcPr>
          <w:p w14:paraId="053BA699" w14:textId="5FBC5203"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olor w:val="000000"/>
              </w:rPr>
              <w:t xml:space="preserve">          14,023 </w:t>
            </w:r>
          </w:p>
        </w:tc>
      </w:tr>
      <w:tr w:rsidR="00041DBB" w:rsidRPr="003E4E6D" w14:paraId="0B972F18" w14:textId="77777777" w:rsidTr="00951FD6">
        <w:trPr>
          <w:trHeight w:val="252"/>
        </w:trPr>
        <w:tc>
          <w:tcPr>
            <w:tcW w:w="6731" w:type="dxa"/>
            <w:vAlign w:val="bottom"/>
          </w:tcPr>
          <w:p w14:paraId="42E7A5FD" w14:textId="77777777" w:rsidR="00041DBB" w:rsidRPr="003E4E6D" w:rsidRDefault="00041DBB" w:rsidP="00041DBB">
            <w:pPr>
              <w:rPr>
                <w:rFonts w:ascii="Times New Roman" w:hAnsi="Times New Roman" w:cs="Times New Roman"/>
              </w:rPr>
            </w:pPr>
            <w:r w:rsidRPr="003E4E6D">
              <w:rPr>
                <w:rFonts w:ascii="Times New Roman" w:hAnsi="Times New Roman" w:cs="Times New Roman"/>
              </w:rPr>
              <w:t>-  Over 3 months to 6 months</w:t>
            </w:r>
          </w:p>
        </w:tc>
        <w:tc>
          <w:tcPr>
            <w:tcW w:w="1405" w:type="dxa"/>
            <w:shd w:val="clear" w:color="auto" w:fill="auto"/>
          </w:tcPr>
          <w:p w14:paraId="4BD7B32D" w14:textId="285F0109"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2D019E24" w14:textId="77777777"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21C87EC" w14:textId="4D23128F"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77</w:t>
            </w:r>
          </w:p>
        </w:tc>
      </w:tr>
      <w:tr w:rsidR="00041DBB" w:rsidRPr="003E4E6D" w14:paraId="3856976C" w14:textId="77777777" w:rsidTr="00951FD6">
        <w:trPr>
          <w:trHeight w:val="252"/>
        </w:trPr>
        <w:tc>
          <w:tcPr>
            <w:tcW w:w="6731" w:type="dxa"/>
            <w:vAlign w:val="bottom"/>
          </w:tcPr>
          <w:p w14:paraId="41F674B3" w14:textId="77777777" w:rsidR="00041DBB" w:rsidRPr="003E4E6D" w:rsidRDefault="00041DBB" w:rsidP="00041DBB">
            <w:pPr>
              <w:rPr>
                <w:rFonts w:ascii="Times New Roman" w:hAnsi="Times New Roman" w:cs="Times New Roman"/>
              </w:rPr>
            </w:pPr>
            <w:r w:rsidRPr="003E4E6D">
              <w:rPr>
                <w:rFonts w:ascii="Times New Roman" w:hAnsi="Times New Roman" w:cs="Times New Roman"/>
              </w:rPr>
              <w:t>-  Over 6 months to 12 months</w:t>
            </w:r>
          </w:p>
        </w:tc>
        <w:tc>
          <w:tcPr>
            <w:tcW w:w="1405" w:type="dxa"/>
            <w:shd w:val="clear" w:color="auto" w:fill="auto"/>
          </w:tcPr>
          <w:p w14:paraId="26E7CDB9" w14:textId="2A23E715"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color w:val="000000"/>
              </w:rPr>
            </w:pPr>
            <w:r w:rsidRPr="003E4E6D">
              <w:rPr>
                <w:rFonts w:ascii="Times New Roman" w:hAnsi="Times New Roman" w:cs="Times New Roman"/>
              </w:rPr>
              <w:t xml:space="preserve">             -</w:t>
            </w:r>
          </w:p>
        </w:tc>
        <w:tc>
          <w:tcPr>
            <w:tcW w:w="269" w:type="dxa"/>
          </w:tcPr>
          <w:p w14:paraId="25CBEBC1" w14:textId="77777777"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B2011C6" w14:textId="70A87C4B" w:rsidR="00041DBB" w:rsidRPr="003E4E6D" w:rsidRDefault="00041DBB" w:rsidP="00041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Pr="003E4E6D">
              <w:rPr>
                <w:rFonts w:ascii="Times New Roman" w:hAnsi="Times New Roman" w:cs="Times New Roman"/>
                <w:cs/>
              </w:rPr>
              <w:t>19</w:t>
            </w:r>
          </w:p>
        </w:tc>
      </w:tr>
      <w:tr w:rsidR="00A901EF" w:rsidRPr="003E4E6D" w14:paraId="7E00BC87" w14:textId="77777777" w:rsidTr="00951FD6">
        <w:trPr>
          <w:trHeight w:val="252"/>
        </w:trPr>
        <w:tc>
          <w:tcPr>
            <w:tcW w:w="6731" w:type="dxa"/>
            <w:vAlign w:val="bottom"/>
          </w:tcPr>
          <w:p w14:paraId="6CFBD071" w14:textId="77777777" w:rsidR="00A901EF" w:rsidRPr="003E4E6D" w:rsidRDefault="00A901EF" w:rsidP="00A901EF">
            <w:pPr>
              <w:rPr>
                <w:rFonts w:ascii="Times New Roman" w:hAnsi="Times New Roman" w:cs="Times New Roman"/>
              </w:rPr>
            </w:pPr>
            <w:r w:rsidRPr="003E4E6D">
              <w:rPr>
                <w:rFonts w:ascii="Times New Roman" w:hAnsi="Times New Roman" w:cs="Times New Roman"/>
              </w:rPr>
              <w:t>-  Over 12 months</w:t>
            </w:r>
          </w:p>
        </w:tc>
        <w:tc>
          <w:tcPr>
            <w:tcW w:w="1405" w:type="dxa"/>
            <w:tcBorders>
              <w:bottom w:val="single" w:sz="4" w:space="0" w:color="auto"/>
            </w:tcBorders>
            <w:shd w:val="clear" w:color="auto" w:fill="auto"/>
            <w:vAlign w:val="center"/>
          </w:tcPr>
          <w:p w14:paraId="13786076" w14:textId="131CAB61" w:rsidR="00A901EF" w:rsidRPr="003E4E6D" w:rsidRDefault="00951FD6"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3E4E6D">
              <w:rPr>
                <w:rFonts w:ascii="Times New Roman" w:hAnsi="Times New Roman" w:cs="Times New Roman"/>
                <w:color w:val="000000"/>
              </w:rPr>
              <w:t>7</w:t>
            </w:r>
            <w:r w:rsidR="008D169C" w:rsidRPr="003E4E6D">
              <w:rPr>
                <w:rFonts w:ascii="Times New Roman" w:hAnsi="Times New Roman" w:cs="Times New Roman"/>
                <w:color w:val="000000"/>
              </w:rPr>
              <w:t>75</w:t>
            </w:r>
          </w:p>
        </w:tc>
        <w:tc>
          <w:tcPr>
            <w:tcW w:w="269" w:type="dxa"/>
          </w:tcPr>
          <w:p w14:paraId="0C194771"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40D672D9" w14:textId="652EF0C9"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2</w:t>
            </w:r>
            <w:r w:rsidRPr="003E4E6D">
              <w:rPr>
                <w:rFonts w:ascii="Times New Roman" w:hAnsi="Times New Roman" w:cs="Times New Roman"/>
              </w:rPr>
              <w:t>,</w:t>
            </w:r>
            <w:r w:rsidRPr="003E4E6D">
              <w:rPr>
                <w:rFonts w:ascii="Times New Roman" w:hAnsi="Times New Roman" w:cs="Times New Roman"/>
                <w:cs/>
              </w:rPr>
              <w:t>482</w:t>
            </w:r>
          </w:p>
        </w:tc>
      </w:tr>
      <w:tr w:rsidR="00A901EF" w:rsidRPr="003E4E6D" w14:paraId="029B4B89" w14:textId="77777777" w:rsidTr="00951FD6">
        <w:trPr>
          <w:trHeight w:val="252"/>
        </w:trPr>
        <w:tc>
          <w:tcPr>
            <w:tcW w:w="6731" w:type="dxa"/>
            <w:vAlign w:val="bottom"/>
          </w:tcPr>
          <w:p w14:paraId="1BB0C89D" w14:textId="77777777" w:rsidR="00A901EF" w:rsidRPr="003E4E6D" w:rsidRDefault="00A901EF" w:rsidP="00A901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42"/>
              </w:tabs>
              <w:rPr>
                <w:rFonts w:ascii="Times New Roman" w:hAnsi="Times New Roman" w:cs="Times New Roman"/>
              </w:rPr>
            </w:pPr>
            <w:r w:rsidRPr="003E4E6D">
              <w:rPr>
                <w:rFonts w:ascii="Times New Roman" w:hAnsi="Times New Roman" w:cs="Times New Roman"/>
              </w:rPr>
              <w:t>Total</w:t>
            </w:r>
          </w:p>
        </w:tc>
        <w:tc>
          <w:tcPr>
            <w:tcW w:w="1405" w:type="dxa"/>
            <w:tcBorders>
              <w:top w:val="single" w:sz="4" w:space="0" w:color="auto"/>
            </w:tcBorders>
            <w:shd w:val="clear" w:color="auto" w:fill="auto"/>
            <w:vAlign w:val="center"/>
          </w:tcPr>
          <w:p w14:paraId="680CECA0" w14:textId="64115F6D" w:rsidR="00A901EF" w:rsidRPr="003E4E6D" w:rsidRDefault="00951FD6"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3E4E6D">
              <w:rPr>
                <w:rFonts w:ascii="Times New Roman" w:hAnsi="Times New Roman" w:cs="Times New Roman"/>
                <w:color w:val="000000"/>
              </w:rPr>
              <w:t>30,2</w:t>
            </w:r>
            <w:r w:rsidR="008D169C" w:rsidRPr="003E4E6D">
              <w:rPr>
                <w:rFonts w:ascii="Times New Roman" w:hAnsi="Times New Roman" w:cs="Times New Roman"/>
                <w:color w:val="000000"/>
              </w:rPr>
              <w:t>38</w:t>
            </w:r>
          </w:p>
        </w:tc>
        <w:tc>
          <w:tcPr>
            <w:tcW w:w="269" w:type="dxa"/>
          </w:tcPr>
          <w:p w14:paraId="52DE9BCD"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tcPr>
          <w:p w14:paraId="410BF3F8" w14:textId="05679D4B"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40,995</w:t>
            </w:r>
          </w:p>
        </w:tc>
      </w:tr>
      <w:tr w:rsidR="00A901EF" w:rsidRPr="003E4E6D" w14:paraId="713CEBF3" w14:textId="77777777" w:rsidTr="00951FD6">
        <w:trPr>
          <w:trHeight w:val="252"/>
        </w:trPr>
        <w:tc>
          <w:tcPr>
            <w:tcW w:w="6731" w:type="dxa"/>
          </w:tcPr>
          <w:p w14:paraId="1AAD8377" w14:textId="23F7CC1F"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Less: </w:t>
            </w:r>
            <w:r w:rsidR="00503409" w:rsidRPr="003E4E6D">
              <w:rPr>
                <w:rFonts w:ascii="Times New Roman" w:hAnsi="Times New Roman" w:cs="Times New Roman"/>
              </w:rPr>
              <w:t xml:space="preserve">Allowance for </w:t>
            </w:r>
            <w:r w:rsidR="00503409" w:rsidRPr="003E4E6D">
              <w:rPr>
                <w:rFonts w:ascii="Times New Roman" w:hAnsi="Times New Roman" w:cstheme="minorBidi"/>
              </w:rPr>
              <w:t xml:space="preserve">expected credit losses </w:t>
            </w:r>
            <w:r w:rsidR="00503409" w:rsidRPr="003E4E6D">
              <w:rPr>
                <w:rFonts w:ascii="Times New Roman" w:hAnsi="Times New Roman" w:cs="Times New Roman"/>
              </w:rPr>
              <w:t xml:space="preserve">/ </w:t>
            </w:r>
            <w:r w:rsidRPr="003E4E6D">
              <w:rPr>
                <w:rFonts w:ascii="Times New Roman" w:hAnsi="Times New Roman" w:cs="Times New Roman"/>
              </w:rPr>
              <w:t>Allowance for doubtful accounts</w:t>
            </w:r>
          </w:p>
        </w:tc>
        <w:tc>
          <w:tcPr>
            <w:tcW w:w="1405" w:type="dxa"/>
            <w:tcBorders>
              <w:bottom w:val="single" w:sz="4" w:space="0" w:color="auto"/>
            </w:tcBorders>
            <w:shd w:val="clear" w:color="auto" w:fill="auto"/>
          </w:tcPr>
          <w:p w14:paraId="0D9924A8" w14:textId="7DA7CA10" w:rsidR="00A901EF" w:rsidRPr="003E4E6D" w:rsidRDefault="00512162" w:rsidP="009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olor w:val="000000"/>
              </w:rPr>
            </w:pPr>
            <w:r w:rsidRPr="003E4E6D">
              <w:rPr>
                <w:rFonts w:ascii="Times New Roman" w:hAnsi="Times New Roman" w:cs="Times New Roman"/>
                <w:color w:val="000000"/>
              </w:rPr>
              <w:t>(</w:t>
            </w:r>
            <w:r w:rsidR="00951FD6" w:rsidRPr="003E4E6D">
              <w:rPr>
                <w:rFonts w:ascii="Times New Roman" w:hAnsi="Times New Roman" w:cs="Times New Roman"/>
                <w:color w:val="000000"/>
              </w:rPr>
              <w:t>775</w:t>
            </w:r>
            <w:r w:rsidRPr="003E4E6D">
              <w:rPr>
                <w:rFonts w:ascii="Times New Roman" w:hAnsi="Times New Roman" w:cs="Times New Roman"/>
                <w:color w:val="000000"/>
              </w:rPr>
              <w:t>)</w:t>
            </w:r>
          </w:p>
        </w:tc>
        <w:tc>
          <w:tcPr>
            <w:tcW w:w="269" w:type="dxa"/>
          </w:tcPr>
          <w:p w14:paraId="472002E5"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321BD812" w14:textId="617317BB"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cs/>
              </w:rPr>
              <w:t>2</w:t>
            </w:r>
            <w:r w:rsidRPr="003E4E6D">
              <w:rPr>
                <w:rFonts w:ascii="Times New Roman" w:hAnsi="Times New Roman" w:cs="Times New Roman"/>
              </w:rPr>
              <w:t>,258)</w:t>
            </w:r>
          </w:p>
        </w:tc>
      </w:tr>
      <w:tr w:rsidR="00A901EF" w:rsidRPr="003E4E6D" w14:paraId="6AC50B4E" w14:textId="77777777" w:rsidTr="00951FD6">
        <w:trPr>
          <w:trHeight w:val="252"/>
        </w:trPr>
        <w:tc>
          <w:tcPr>
            <w:tcW w:w="6731" w:type="dxa"/>
          </w:tcPr>
          <w:p w14:paraId="4934B912"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Net</w:t>
            </w:r>
          </w:p>
        </w:tc>
        <w:tc>
          <w:tcPr>
            <w:tcW w:w="1405" w:type="dxa"/>
            <w:tcBorders>
              <w:top w:val="single" w:sz="4" w:space="0" w:color="auto"/>
              <w:bottom w:val="double" w:sz="4" w:space="0" w:color="auto"/>
            </w:tcBorders>
            <w:shd w:val="clear" w:color="auto" w:fill="auto"/>
          </w:tcPr>
          <w:p w14:paraId="06ACC1AE" w14:textId="63C2F3CE" w:rsidR="00A901EF" w:rsidRPr="003E4E6D" w:rsidRDefault="00041DBB"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olor w:val="000000"/>
              </w:rPr>
            </w:pPr>
            <w:r w:rsidRPr="003E4E6D">
              <w:rPr>
                <w:rFonts w:ascii="Times New Roman" w:hAnsi="Times New Roman" w:cs="Times New Roman"/>
                <w:color w:val="000000"/>
              </w:rPr>
              <w:t>2</w:t>
            </w:r>
            <w:r w:rsidR="00951FD6" w:rsidRPr="003E4E6D">
              <w:rPr>
                <w:rFonts w:ascii="Times New Roman" w:hAnsi="Times New Roman" w:cs="Times New Roman"/>
                <w:color w:val="000000"/>
              </w:rPr>
              <w:t>9,4</w:t>
            </w:r>
            <w:r w:rsidR="008D169C" w:rsidRPr="003E4E6D">
              <w:rPr>
                <w:rFonts w:ascii="Times New Roman" w:hAnsi="Times New Roman" w:cs="Times New Roman"/>
                <w:color w:val="000000"/>
              </w:rPr>
              <w:t>63</w:t>
            </w:r>
          </w:p>
        </w:tc>
        <w:tc>
          <w:tcPr>
            <w:tcW w:w="269" w:type="dxa"/>
          </w:tcPr>
          <w:p w14:paraId="2C8EF765" w14:textId="77777777"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03B5A69A" w14:textId="2FBD40DC" w:rsidR="00A901EF" w:rsidRPr="003E4E6D" w:rsidRDefault="00A901EF" w:rsidP="00A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38,737</w:t>
            </w:r>
          </w:p>
        </w:tc>
      </w:tr>
      <w:tr w:rsidR="00E0381E" w:rsidRPr="003E4E6D" w14:paraId="425321D3" w14:textId="77777777" w:rsidTr="00951FD6">
        <w:trPr>
          <w:trHeight w:val="252"/>
        </w:trPr>
        <w:tc>
          <w:tcPr>
            <w:tcW w:w="6731" w:type="dxa"/>
          </w:tcPr>
          <w:p w14:paraId="244F935E"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1BD54382"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5F8B9B35"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9CE16F3" w14:textId="77777777" w:rsidR="00E0381E" w:rsidRPr="003E4E6D" w:rsidRDefault="00E0381E" w:rsidP="00E0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A1EF2" w:rsidRPr="003E4E6D" w14:paraId="35EDDE20" w14:textId="77777777" w:rsidTr="00951FD6">
        <w:trPr>
          <w:trHeight w:val="252"/>
        </w:trPr>
        <w:tc>
          <w:tcPr>
            <w:tcW w:w="6731" w:type="dxa"/>
          </w:tcPr>
          <w:p w14:paraId="61969060" w14:textId="7009CFA1"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Allowance for doubtful accounts during the year (reversal)</w:t>
            </w:r>
          </w:p>
        </w:tc>
        <w:tc>
          <w:tcPr>
            <w:tcW w:w="1405" w:type="dxa"/>
            <w:tcBorders>
              <w:bottom w:val="double" w:sz="4" w:space="0" w:color="auto"/>
            </w:tcBorders>
            <w:shd w:val="clear" w:color="auto" w:fill="auto"/>
          </w:tcPr>
          <w:p w14:paraId="682D90C2" w14:textId="1C80DE79"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szCs w:val="22"/>
              </w:rPr>
              <w:t>(540</w:t>
            </w:r>
            <w:r w:rsidRPr="003E4E6D">
              <w:rPr>
                <w:rFonts w:ascii="Times New Roman" w:hAnsi="Times New Roman" w:cs="Times New Roman"/>
              </w:rPr>
              <w:t>)</w:t>
            </w:r>
          </w:p>
        </w:tc>
        <w:tc>
          <w:tcPr>
            <w:tcW w:w="269" w:type="dxa"/>
          </w:tcPr>
          <w:p w14:paraId="3717532B" w14:textId="77777777"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tcPr>
          <w:p w14:paraId="14DE79A8" w14:textId="77777777"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589</w:t>
            </w:r>
          </w:p>
        </w:tc>
      </w:tr>
      <w:bookmarkEnd w:id="5"/>
      <w:tr w:rsidR="00EA1EF2" w:rsidRPr="003E4E6D" w14:paraId="26C06AFD" w14:textId="77777777" w:rsidTr="00FF22B1">
        <w:trPr>
          <w:trHeight w:val="252"/>
        </w:trPr>
        <w:tc>
          <w:tcPr>
            <w:tcW w:w="6731" w:type="dxa"/>
          </w:tcPr>
          <w:p w14:paraId="5B16713A" w14:textId="77777777" w:rsidR="00EA1EF2" w:rsidRPr="003E4E6D" w:rsidRDefault="00EA1EF2" w:rsidP="00FF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shd w:val="clear" w:color="auto" w:fill="auto"/>
          </w:tcPr>
          <w:p w14:paraId="0702A3AD" w14:textId="77777777" w:rsidR="00EA1EF2" w:rsidRPr="003E4E6D" w:rsidRDefault="00EA1EF2" w:rsidP="00FF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0B4DE304" w14:textId="77777777" w:rsidR="00EA1EF2" w:rsidRPr="003E4E6D" w:rsidRDefault="00EA1EF2" w:rsidP="00FF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60AC8A6" w14:textId="77777777" w:rsidR="00EA1EF2" w:rsidRPr="003E4E6D" w:rsidRDefault="00EA1EF2" w:rsidP="00FF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EA1EF2" w:rsidRPr="003E4E6D" w14:paraId="7ED2D437" w14:textId="77777777" w:rsidTr="00FF22B1">
        <w:trPr>
          <w:trHeight w:val="252"/>
        </w:trPr>
        <w:tc>
          <w:tcPr>
            <w:tcW w:w="6731" w:type="dxa"/>
          </w:tcPr>
          <w:p w14:paraId="3ED527DA" w14:textId="6AA7D2B1"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3E4E6D">
              <w:rPr>
                <w:rFonts w:ascii="Times New Roman" w:hAnsi="Times New Roman" w:cs="Times New Roman"/>
              </w:rPr>
              <w:t>Write-off trade account receivables</w:t>
            </w:r>
            <w:r w:rsidR="0016085C" w:rsidRPr="003E4E6D">
              <w:rPr>
                <w:rFonts w:ascii="Times New Roman" w:hAnsi="Times New Roman" w:cs="Times New Roman"/>
              </w:rPr>
              <w:t xml:space="preserve"> during the year</w:t>
            </w:r>
          </w:p>
        </w:tc>
        <w:tc>
          <w:tcPr>
            <w:tcW w:w="1405" w:type="dxa"/>
            <w:tcBorders>
              <w:bottom w:val="double" w:sz="4" w:space="0" w:color="auto"/>
            </w:tcBorders>
            <w:shd w:val="clear" w:color="auto" w:fill="auto"/>
          </w:tcPr>
          <w:p w14:paraId="1266BC07" w14:textId="448D2507"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szCs w:val="22"/>
              </w:rPr>
              <w:t>(943)</w:t>
            </w:r>
          </w:p>
        </w:tc>
        <w:tc>
          <w:tcPr>
            <w:tcW w:w="269" w:type="dxa"/>
          </w:tcPr>
          <w:p w14:paraId="0A480641" w14:textId="77777777"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tcPr>
          <w:p w14:paraId="08249773" w14:textId="7E895814" w:rsidR="00EA1EF2" w:rsidRPr="003E4E6D"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r>
    </w:tbl>
    <w:p w14:paraId="4175B10F" w14:textId="77777777" w:rsidR="00EA1EF2" w:rsidRPr="003E4E6D" w:rsidRDefault="00EA1EF2"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rPr>
      </w:pPr>
    </w:p>
    <w:p w14:paraId="79C7BA02" w14:textId="6C13C47E" w:rsidR="009F5391" w:rsidRPr="003E4E6D" w:rsidRDefault="004F728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b/>
          <w:bCs/>
        </w:rPr>
        <w:t>6</w:t>
      </w:r>
      <w:r w:rsidR="009F5391" w:rsidRPr="003E4E6D">
        <w:rPr>
          <w:rFonts w:ascii="Times New Roman" w:hAnsi="Times New Roman" w:cs="Times New Roman"/>
          <w:b/>
          <w:bCs/>
        </w:rPr>
        <w:t>.</w:t>
      </w:r>
      <w:r w:rsidR="009F5391" w:rsidRPr="003E4E6D">
        <w:rPr>
          <w:rFonts w:ascii="Times New Roman" w:hAnsi="Times New Roman" w:cs="Times New Roman"/>
          <w:b/>
          <w:bCs/>
        </w:rPr>
        <w:tab/>
        <w:t>INVENTORIES</w:t>
      </w:r>
      <w:r w:rsidR="00882BE5" w:rsidRPr="003E4E6D">
        <w:rPr>
          <w:rFonts w:ascii="Times New Roman" w:hAnsi="Times New Roman" w:cs="Times New Roman"/>
          <w:b/>
          <w:bCs/>
        </w:rPr>
        <w:t xml:space="preserve"> - Net</w:t>
      </w:r>
    </w:p>
    <w:p w14:paraId="3CC42C6C" w14:textId="77777777" w:rsidR="0084088E" w:rsidRPr="003E4E6D" w:rsidRDefault="0084088E" w:rsidP="0084088E">
      <w:pPr>
        <w:pStyle w:val="BodyText3"/>
        <w:spacing w:line="240" w:lineRule="atLeast"/>
        <w:rPr>
          <w:rFonts w:cs="Times New Roman"/>
          <w:sz w:val="18"/>
          <w:szCs w:val="18"/>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84088E" w:rsidRPr="003E4E6D" w14:paraId="4236613B" w14:textId="77777777" w:rsidTr="00B548B5">
        <w:tc>
          <w:tcPr>
            <w:tcW w:w="6731" w:type="dxa"/>
          </w:tcPr>
          <w:p w14:paraId="4CE90992" w14:textId="77777777" w:rsidR="0084088E" w:rsidRPr="003E4E6D" w:rsidRDefault="0084088E" w:rsidP="00940638">
            <w:pPr>
              <w:pStyle w:val="BodyText3"/>
              <w:spacing w:line="240" w:lineRule="atLeast"/>
              <w:rPr>
                <w:rFonts w:cs="Times New Roman"/>
                <w:sz w:val="18"/>
                <w:szCs w:val="18"/>
              </w:rPr>
            </w:pPr>
          </w:p>
        </w:tc>
        <w:tc>
          <w:tcPr>
            <w:tcW w:w="3079" w:type="dxa"/>
            <w:gridSpan w:val="3"/>
            <w:tcBorders>
              <w:bottom w:val="single" w:sz="4" w:space="0" w:color="auto"/>
            </w:tcBorders>
          </w:tcPr>
          <w:p w14:paraId="2320F3D1" w14:textId="77777777" w:rsidR="0084088E" w:rsidRPr="003E4E6D" w:rsidRDefault="0084088E" w:rsidP="00940638">
            <w:pPr>
              <w:pStyle w:val="BodyText3"/>
              <w:spacing w:line="240" w:lineRule="atLeast"/>
              <w:jc w:val="center"/>
              <w:rPr>
                <w:rFonts w:cs="Times New Roman"/>
                <w:sz w:val="18"/>
                <w:szCs w:val="18"/>
              </w:rPr>
            </w:pPr>
            <w:r w:rsidRPr="003E4E6D">
              <w:rPr>
                <w:rFonts w:cs="Times New Roman"/>
                <w:sz w:val="18"/>
                <w:szCs w:val="18"/>
              </w:rPr>
              <w:t>In Thousand Baht</w:t>
            </w:r>
          </w:p>
        </w:tc>
      </w:tr>
      <w:tr w:rsidR="00F74237" w:rsidRPr="003E4E6D" w14:paraId="3DCAFC6D" w14:textId="77777777" w:rsidTr="00B548B5">
        <w:tc>
          <w:tcPr>
            <w:tcW w:w="6731" w:type="dxa"/>
          </w:tcPr>
          <w:p w14:paraId="3B3CF923" w14:textId="77777777" w:rsidR="00F74237" w:rsidRPr="003E4E6D" w:rsidRDefault="00F74237" w:rsidP="0094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2D2E925A" w14:textId="54B91745" w:rsidR="00F74237" w:rsidRPr="003E4E6D" w:rsidRDefault="00020F0D" w:rsidP="00940638">
            <w:pPr>
              <w:pStyle w:val="BodyText3"/>
              <w:spacing w:line="240" w:lineRule="atLeast"/>
              <w:jc w:val="center"/>
              <w:rPr>
                <w:rFonts w:cs="Times New Roman"/>
                <w:sz w:val="18"/>
                <w:szCs w:val="18"/>
              </w:rPr>
            </w:pPr>
            <w:r w:rsidRPr="003E4E6D">
              <w:rPr>
                <w:rFonts w:cs="Times New Roman"/>
                <w:sz w:val="18"/>
                <w:szCs w:val="18"/>
              </w:rPr>
              <w:t>2020</w:t>
            </w:r>
          </w:p>
        </w:tc>
        <w:tc>
          <w:tcPr>
            <w:tcW w:w="269" w:type="dxa"/>
          </w:tcPr>
          <w:p w14:paraId="6EB149FA" w14:textId="77777777" w:rsidR="00F74237" w:rsidRPr="003E4E6D" w:rsidRDefault="00F74237" w:rsidP="00940638">
            <w:pPr>
              <w:pStyle w:val="BodyText3"/>
              <w:spacing w:line="240" w:lineRule="atLeast"/>
              <w:rPr>
                <w:rFonts w:cs="Times New Roman"/>
                <w:sz w:val="18"/>
                <w:szCs w:val="18"/>
              </w:rPr>
            </w:pPr>
          </w:p>
        </w:tc>
        <w:tc>
          <w:tcPr>
            <w:tcW w:w="1405" w:type="dxa"/>
            <w:tcBorders>
              <w:bottom w:val="single" w:sz="4" w:space="0" w:color="auto"/>
            </w:tcBorders>
          </w:tcPr>
          <w:p w14:paraId="2270005F" w14:textId="5C427AD6" w:rsidR="00F74237" w:rsidRPr="003E4E6D" w:rsidRDefault="00E0381E" w:rsidP="00940638">
            <w:pPr>
              <w:pStyle w:val="BodyText3"/>
              <w:spacing w:line="240" w:lineRule="atLeast"/>
              <w:jc w:val="center"/>
              <w:rPr>
                <w:rFonts w:cs="Times New Roman"/>
                <w:sz w:val="18"/>
                <w:szCs w:val="18"/>
              </w:rPr>
            </w:pPr>
            <w:r w:rsidRPr="003E4E6D">
              <w:rPr>
                <w:rFonts w:cs="Times New Roman"/>
                <w:sz w:val="18"/>
                <w:szCs w:val="18"/>
              </w:rPr>
              <w:t>2019</w:t>
            </w:r>
          </w:p>
        </w:tc>
      </w:tr>
      <w:tr w:rsidR="0084088E" w:rsidRPr="003E4E6D" w14:paraId="67BF50B2" w14:textId="77777777" w:rsidTr="0084088E">
        <w:tc>
          <w:tcPr>
            <w:tcW w:w="6731" w:type="dxa"/>
          </w:tcPr>
          <w:p w14:paraId="2F42B91E" w14:textId="77777777" w:rsidR="0084088E" w:rsidRPr="003E4E6D" w:rsidRDefault="0084088E" w:rsidP="0094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2DC46D5F" w14:textId="77777777" w:rsidR="0084088E" w:rsidRPr="003E4E6D" w:rsidRDefault="0084088E" w:rsidP="00940638">
            <w:pPr>
              <w:pStyle w:val="BodyText3"/>
              <w:spacing w:line="240" w:lineRule="atLeast"/>
              <w:jc w:val="center"/>
              <w:rPr>
                <w:rFonts w:cs="Times New Roman"/>
                <w:sz w:val="18"/>
                <w:szCs w:val="18"/>
              </w:rPr>
            </w:pPr>
          </w:p>
        </w:tc>
        <w:tc>
          <w:tcPr>
            <w:tcW w:w="269" w:type="dxa"/>
          </w:tcPr>
          <w:p w14:paraId="63A49533" w14:textId="77777777" w:rsidR="0084088E" w:rsidRPr="003E4E6D" w:rsidRDefault="0084088E" w:rsidP="00940638">
            <w:pPr>
              <w:pStyle w:val="BodyText3"/>
              <w:spacing w:line="240" w:lineRule="atLeast"/>
              <w:rPr>
                <w:rFonts w:cs="Times New Roman"/>
                <w:sz w:val="18"/>
                <w:szCs w:val="18"/>
              </w:rPr>
            </w:pPr>
          </w:p>
        </w:tc>
        <w:tc>
          <w:tcPr>
            <w:tcW w:w="1405" w:type="dxa"/>
          </w:tcPr>
          <w:p w14:paraId="3BFCAE81" w14:textId="77777777" w:rsidR="0084088E" w:rsidRPr="003E4E6D" w:rsidRDefault="0084088E" w:rsidP="00940638">
            <w:pPr>
              <w:pStyle w:val="BodyText3"/>
              <w:spacing w:line="240" w:lineRule="atLeast"/>
              <w:jc w:val="center"/>
              <w:rPr>
                <w:rFonts w:cs="Times New Roman"/>
                <w:sz w:val="18"/>
                <w:szCs w:val="18"/>
              </w:rPr>
            </w:pPr>
          </w:p>
        </w:tc>
      </w:tr>
      <w:tr w:rsidR="00951FD6" w:rsidRPr="003E4E6D" w14:paraId="1B3097A1" w14:textId="77777777" w:rsidTr="00381FF3">
        <w:trPr>
          <w:trHeight w:val="252"/>
        </w:trPr>
        <w:tc>
          <w:tcPr>
            <w:tcW w:w="6731" w:type="dxa"/>
          </w:tcPr>
          <w:p w14:paraId="3187A198" w14:textId="1D4E43E9"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Finished goods</w:t>
            </w:r>
          </w:p>
        </w:tc>
        <w:tc>
          <w:tcPr>
            <w:tcW w:w="1405" w:type="dxa"/>
            <w:vAlign w:val="bottom"/>
          </w:tcPr>
          <w:p w14:paraId="3B4F1165" w14:textId="696A8DEF"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2,701</w:t>
            </w:r>
          </w:p>
        </w:tc>
        <w:tc>
          <w:tcPr>
            <w:tcW w:w="269" w:type="dxa"/>
          </w:tcPr>
          <w:p w14:paraId="635B2CFA"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BD95221" w14:textId="1E82D94E"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4,1</w:t>
            </w:r>
            <w:r w:rsidRPr="003E4E6D">
              <w:rPr>
                <w:rFonts w:ascii="Times New Roman" w:hAnsi="Times New Roman" w:cs="Times New Roman"/>
                <w:cs/>
              </w:rPr>
              <w:t>73</w:t>
            </w:r>
          </w:p>
        </w:tc>
      </w:tr>
      <w:tr w:rsidR="00951FD6" w:rsidRPr="003E4E6D" w14:paraId="2B0CA007" w14:textId="77777777" w:rsidTr="00381FF3">
        <w:trPr>
          <w:trHeight w:val="252"/>
        </w:trPr>
        <w:tc>
          <w:tcPr>
            <w:tcW w:w="6731" w:type="dxa"/>
          </w:tcPr>
          <w:p w14:paraId="3235B496" w14:textId="54736FA8"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Work in progress</w:t>
            </w:r>
          </w:p>
        </w:tc>
        <w:tc>
          <w:tcPr>
            <w:tcW w:w="1405" w:type="dxa"/>
            <w:vAlign w:val="bottom"/>
          </w:tcPr>
          <w:p w14:paraId="515DA1B4" w14:textId="5921E7CA"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339</w:t>
            </w:r>
          </w:p>
        </w:tc>
        <w:tc>
          <w:tcPr>
            <w:tcW w:w="269" w:type="dxa"/>
          </w:tcPr>
          <w:p w14:paraId="10114D9C"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2DB1DA3" w14:textId="0A8B3421"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283</w:t>
            </w:r>
          </w:p>
        </w:tc>
      </w:tr>
      <w:tr w:rsidR="00951FD6" w:rsidRPr="003E4E6D" w14:paraId="450340ED" w14:textId="77777777" w:rsidTr="00381FF3">
        <w:trPr>
          <w:trHeight w:val="252"/>
        </w:trPr>
        <w:tc>
          <w:tcPr>
            <w:tcW w:w="6731" w:type="dxa"/>
          </w:tcPr>
          <w:p w14:paraId="1E63EDA9" w14:textId="761E4A2E"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eastAsia="Angsana New" w:hAnsi="Times New Roman" w:cs="Times New Roman"/>
              </w:rPr>
              <w:t>Merchandises</w:t>
            </w:r>
          </w:p>
        </w:tc>
        <w:tc>
          <w:tcPr>
            <w:tcW w:w="1405" w:type="dxa"/>
            <w:vAlign w:val="bottom"/>
          </w:tcPr>
          <w:p w14:paraId="7AA130F3" w14:textId="3BB407B1"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51</w:t>
            </w:r>
          </w:p>
        </w:tc>
        <w:tc>
          <w:tcPr>
            <w:tcW w:w="269" w:type="dxa"/>
          </w:tcPr>
          <w:p w14:paraId="14DFE233"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6BF5852F" w14:textId="6A840B92"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35</w:t>
            </w:r>
          </w:p>
        </w:tc>
      </w:tr>
      <w:tr w:rsidR="00951FD6" w:rsidRPr="003E4E6D" w14:paraId="4BF2E7A0" w14:textId="77777777" w:rsidTr="00381FF3">
        <w:trPr>
          <w:trHeight w:val="252"/>
        </w:trPr>
        <w:tc>
          <w:tcPr>
            <w:tcW w:w="6731" w:type="dxa"/>
          </w:tcPr>
          <w:p w14:paraId="28DEB0D2" w14:textId="344760CB"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Raw materials</w:t>
            </w:r>
          </w:p>
        </w:tc>
        <w:tc>
          <w:tcPr>
            <w:tcW w:w="1405" w:type="dxa"/>
            <w:vAlign w:val="bottom"/>
          </w:tcPr>
          <w:p w14:paraId="02323146" w14:textId="518C681D"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4,945</w:t>
            </w:r>
          </w:p>
        </w:tc>
        <w:tc>
          <w:tcPr>
            <w:tcW w:w="269" w:type="dxa"/>
          </w:tcPr>
          <w:p w14:paraId="5A98FAC2"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9D8C463" w14:textId="71F7359D"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6</w:t>
            </w:r>
            <w:r w:rsidRPr="003E4E6D">
              <w:rPr>
                <w:rFonts w:ascii="Times New Roman" w:hAnsi="Times New Roman" w:cs="Times New Roman"/>
              </w:rPr>
              <w:t>,</w:t>
            </w:r>
            <w:r w:rsidRPr="003E4E6D">
              <w:rPr>
                <w:rFonts w:ascii="Times New Roman" w:hAnsi="Times New Roman" w:cs="Times New Roman"/>
                <w:cs/>
              </w:rPr>
              <w:t>495</w:t>
            </w:r>
          </w:p>
        </w:tc>
      </w:tr>
      <w:tr w:rsidR="00951FD6" w:rsidRPr="003E4E6D" w14:paraId="1CE776F2" w14:textId="77777777" w:rsidTr="00381FF3">
        <w:trPr>
          <w:trHeight w:val="252"/>
        </w:trPr>
        <w:tc>
          <w:tcPr>
            <w:tcW w:w="6731" w:type="dxa"/>
          </w:tcPr>
          <w:p w14:paraId="40ACC0EA" w14:textId="411595EC"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Operating supplies and parts</w:t>
            </w:r>
          </w:p>
        </w:tc>
        <w:tc>
          <w:tcPr>
            <w:tcW w:w="1405" w:type="dxa"/>
            <w:vAlign w:val="bottom"/>
          </w:tcPr>
          <w:p w14:paraId="3E71980A" w14:textId="47307683"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10,445</w:t>
            </w:r>
          </w:p>
        </w:tc>
        <w:tc>
          <w:tcPr>
            <w:tcW w:w="269" w:type="dxa"/>
          </w:tcPr>
          <w:p w14:paraId="26E298F7"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E1313B2" w14:textId="69CCF2DB"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7</w:t>
            </w:r>
            <w:r w:rsidRPr="003E4E6D">
              <w:rPr>
                <w:rFonts w:ascii="Times New Roman" w:hAnsi="Times New Roman" w:cs="Times New Roman"/>
              </w:rPr>
              <w:t>,</w:t>
            </w:r>
            <w:r w:rsidRPr="003E4E6D">
              <w:rPr>
                <w:rFonts w:ascii="Times New Roman" w:hAnsi="Times New Roman" w:cs="Times New Roman"/>
                <w:cs/>
              </w:rPr>
              <w:t>726</w:t>
            </w:r>
          </w:p>
        </w:tc>
      </w:tr>
      <w:tr w:rsidR="00951FD6" w:rsidRPr="003E4E6D" w14:paraId="53506988" w14:textId="77777777" w:rsidTr="00F145E9">
        <w:trPr>
          <w:trHeight w:val="252"/>
        </w:trPr>
        <w:tc>
          <w:tcPr>
            <w:tcW w:w="6731" w:type="dxa"/>
          </w:tcPr>
          <w:p w14:paraId="76CAEF3D" w14:textId="568D5F0A"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Angsana New" w:hAnsi="Times New Roman" w:cs="Times New Roman"/>
              </w:rPr>
            </w:pPr>
            <w:r w:rsidRPr="003E4E6D">
              <w:rPr>
                <w:rFonts w:ascii="Times New Roman" w:eastAsia="Angsana New" w:hAnsi="Times New Roman" w:cs="Times New Roman"/>
              </w:rPr>
              <w:t>Total</w:t>
            </w:r>
          </w:p>
        </w:tc>
        <w:tc>
          <w:tcPr>
            <w:tcW w:w="1405" w:type="dxa"/>
            <w:tcBorders>
              <w:top w:val="single" w:sz="4" w:space="0" w:color="auto"/>
              <w:left w:val="nil"/>
              <w:bottom w:val="nil"/>
              <w:right w:val="nil"/>
            </w:tcBorders>
            <w:vAlign w:val="bottom"/>
          </w:tcPr>
          <w:p w14:paraId="6248E261" w14:textId="7C6DF89D"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18,481</w:t>
            </w:r>
          </w:p>
        </w:tc>
        <w:tc>
          <w:tcPr>
            <w:tcW w:w="269" w:type="dxa"/>
          </w:tcPr>
          <w:p w14:paraId="2121A0BF"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tcBorders>
          </w:tcPr>
          <w:p w14:paraId="22207C61" w14:textId="33F375D6"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18</w:t>
            </w:r>
            <w:r w:rsidRPr="003E4E6D">
              <w:rPr>
                <w:rFonts w:ascii="Times New Roman" w:hAnsi="Times New Roman" w:cs="Times New Roman"/>
              </w:rPr>
              <w:t>,</w:t>
            </w:r>
            <w:r w:rsidRPr="003E4E6D">
              <w:rPr>
                <w:rFonts w:ascii="Times New Roman" w:hAnsi="Times New Roman" w:cs="Times New Roman"/>
                <w:cs/>
              </w:rPr>
              <w:t>712</w:t>
            </w:r>
          </w:p>
        </w:tc>
      </w:tr>
      <w:tr w:rsidR="00951FD6" w:rsidRPr="003E4E6D" w14:paraId="366E2372" w14:textId="77777777" w:rsidTr="00F145E9">
        <w:trPr>
          <w:trHeight w:val="252"/>
        </w:trPr>
        <w:tc>
          <w:tcPr>
            <w:tcW w:w="6731" w:type="dxa"/>
          </w:tcPr>
          <w:p w14:paraId="4EED6D82" w14:textId="4917B850"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Less: Allowance for decline in value and slow moving of inventories</w:t>
            </w:r>
          </w:p>
        </w:tc>
        <w:tc>
          <w:tcPr>
            <w:tcW w:w="1405" w:type="dxa"/>
            <w:tcBorders>
              <w:top w:val="nil"/>
              <w:left w:val="nil"/>
              <w:bottom w:val="single" w:sz="4" w:space="0" w:color="auto"/>
              <w:right w:val="nil"/>
            </w:tcBorders>
            <w:vAlign w:val="bottom"/>
          </w:tcPr>
          <w:p w14:paraId="058EEBAC" w14:textId="4F44A85A"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(1,411)</w:t>
            </w:r>
          </w:p>
        </w:tc>
        <w:tc>
          <w:tcPr>
            <w:tcW w:w="269" w:type="dxa"/>
          </w:tcPr>
          <w:p w14:paraId="56F3D7FC"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single" w:sz="4" w:space="0" w:color="auto"/>
            </w:tcBorders>
          </w:tcPr>
          <w:p w14:paraId="63B1C8B8" w14:textId="751581DF"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cs/>
              </w:rPr>
            </w:pPr>
            <w:r w:rsidRPr="003E4E6D">
              <w:rPr>
                <w:rFonts w:ascii="Times New Roman" w:hAnsi="Times New Roman" w:cs="Times New Roman"/>
              </w:rPr>
              <w:t>(1,</w:t>
            </w:r>
            <w:r w:rsidRPr="003E4E6D">
              <w:rPr>
                <w:rFonts w:ascii="Times New Roman" w:hAnsi="Times New Roman" w:cs="Times New Roman"/>
                <w:cs/>
              </w:rPr>
              <w:t>251</w:t>
            </w:r>
            <w:r w:rsidRPr="003E4E6D">
              <w:rPr>
                <w:rFonts w:ascii="Times New Roman" w:hAnsi="Times New Roman" w:cs="Times New Roman"/>
              </w:rPr>
              <w:t>)</w:t>
            </w:r>
          </w:p>
        </w:tc>
      </w:tr>
      <w:tr w:rsidR="00951FD6" w:rsidRPr="003E4E6D" w14:paraId="4D191B96" w14:textId="77777777" w:rsidTr="00F145E9">
        <w:trPr>
          <w:trHeight w:val="252"/>
        </w:trPr>
        <w:tc>
          <w:tcPr>
            <w:tcW w:w="6731" w:type="dxa"/>
          </w:tcPr>
          <w:p w14:paraId="3A5295C5" w14:textId="53594F9B"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3E4E6D">
              <w:rPr>
                <w:rFonts w:ascii="Times New Roman" w:hAnsi="Times New Roman" w:cs="Times New Roman"/>
              </w:rPr>
              <w:t>Net</w:t>
            </w:r>
          </w:p>
        </w:tc>
        <w:tc>
          <w:tcPr>
            <w:tcW w:w="1405" w:type="dxa"/>
            <w:tcBorders>
              <w:top w:val="single" w:sz="4" w:space="0" w:color="auto"/>
              <w:left w:val="nil"/>
              <w:bottom w:val="double" w:sz="4" w:space="0" w:color="auto"/>
              <w:right w:val="nil"/>
            </w:tcBorders>
            <w:vAlign w:val="bottom"/>
          </w:tcPr>
          <w:p w14:paraId="0D4879BD" w14:textId="23D083A3"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17,070</w:t>
            </w:r>
          </w:p>
        </w:tc>
        <w:tc>
          <w:tcPr>
            <w:tcW w:w="269" w:type="dxa"/>
          </w:tcPr>
          <w:p w14:paraId="307312F7"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49AB5643" w14:textId="69D1104C"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Pr="003E4E6D">
              <w:rPr>
                <w:rFonts w:ascii="Times New Roman" w:hAnsi="Times New Roman" w:cs="Times New Roman"/>
                <w:cs/>
              </w:rPr>
              <w:t>7</w:t>
            </w:r>
            <w:r w:rsidRPr="003E4E6D">
              <w:rPr>
                <w:rFonts w:ascii="Times New Roman" w:hAnsi="Times New Roman" w:cs="Times New Roman"/>
              </w:rPr>
              <w:t>,</w:t>
            </w:r>
            <w:r w:rsidRPr="003E4E6D">
              <w:rPr>
                <w:rFonts w:ascii="Times New Roman" w:hAnsi="Times New Roman" w:cs="Times New Roman"/>
                <w:cs/>
              </w:rPr>
              <w:t>461</w:t>
            </w:r>
          </w:p>
        </w:tc>
      </w:tr>
      <w:tr w:rsidR="00951FD6" w:rsidRPr="003E4E6D" w14:paraId="38D761D3" w14:textId="77777777" w:rsidTr="00B548B5">
        <w:trPr>
          <w:trHeight w:val="252"/>
        </w:trPr>
        <w:tc>
          <w:tcPr>
            <w:tcW w:w="6731" w:type="dxa"/>
          </w:tcPr>
          <w:p w14:paraId="57441BC3"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c>
        <w:tc>
          <w:tcPr>
            <w:tcW w:w="1405" w:type="dxa"/>
          </w:tcPr>
          <w:p w14:paraId="6AE9F29C"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2C0D44A8"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40FAFC9"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1FD6" w:rsidRPr="003E4E6D" w14:paraId="1EA6FDFC" w14:textId="77777777" w:rsidTr="00B548B5">
        <w:trPr>
          <w:trHeight w:val="252"/>
        </w:trPr>
        <w:tc>
          <w:tcPr>
            <w:tcW w:w="6731" w:type="dxa"/>
          </w:tcPr>
          <w:p w14:paraId="387281C6" w14:textId="244FBCA9"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Allowance for decline in value and slow moving of inventories</w:t>
            </w:r>
          </w:p>
        </w:tc>
        <w:tc>
          <w:tcPr>
            <w:tcW w:w="1405" w:type="dxa"/>
          </w:tcPr>
          <w:p w14:paraId="1BE95B94"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69" w:type="dxa"/>
          </w:tcPr>
          <w:p w14:paraId="626AFDA7"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D91D50C"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51FD6" w:rsidRPr="003E4E6D" w14:paraId="0B0D612B" w14:textId="77777777" w:rsidTr="00F145E9">
        <w:trPr>
          <w:trHeight w:val="252"/>
        </w:trPr>
        <w:tc>
          <w:tcPr>
            <w:tcW w:w="6731" w:type="dxa"/>
          </w:tcPr>
          <w:p w14:paraId="39D0B125" w14:textId="11B12EC9"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jc w:val="both"/>
              <w:rPr>
                <w:rFonts w:ascii="Times New Roman" w:hAnsi="Times New Roman" w:cs="Times New Roman"/>
              </w:rPr>
            </w:pPr>
            <w:r w:rsidRPr="003E4E6D">
              <w:rPr>
                <w:rFonts w:ascii="Times New Roman" w:hAnsi="Times New Roman" w:cs="Times New Roman"/>
              </w:rPr>
              <w:t>during the year (reversal)</w:t>
            </w:r>
          </w:p>
        </w:tc>
        <w:tc>
          <w:tcPr>
            <w:tcW w:w="1405" w:type="dxa"/>
            <w:tcBorders>
              <w:top w:val="nil"/>
              <w:left w:val="nil"/>
              <w:bottom w:val="double" w:sz="4" w:space="0" w:color="auto"/>
              <w:right w:val="nil"/>
            </w:tcBorders>
          </w:tcPr>
          <w:p w14:paraId="1628BBF3" w14:textId="4BF377DF"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160</w:t>
            </w:r>
          </w:p>
        </w:tc>
        <w:tc>
          <w:tcPr>
            <w:tcW w:w="269" w:type="dxa"/>
          </w:tcPr>
          <w:p w14:paraId="33BF1525" w14:textId="77777777"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bottom w:val="double" w:sz="4" w:space="0" w:color="auto"/>
            </w:tcBorders>
          </w:tcPr>
          <w:p w14:paraId="449B0B4D" w14:textId="146B23B5" w:rsidR="00951FD6" w:rsidRPr="003E4E6D"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(638)</w:t>
            </w:r>
          </w:p>
        </w:tc>
      </w:tr>
    </w:tbl>
    <w:p w14:paraId="17D9917E" w14:textId="70A82F52" w:rsidR="004F7283" w:rsidRPr="003E4E6D" w:rsidRDefault="004F7283" w:rsidP="001F1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p w14:paraId="6679FB3D" w14:textId="012AA786" w:rsidR="001F1375" w:rsidRPr="003E4E6D" w:rsidRDefault="004F7283" w:rsidP="00766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E4E6D">
        <w:rPr>
          <w:rFonts w:ascii="Times New Roman" w:hAnsi="Times New Roman" w:cs="Times New Roman"/>
        </w:rPr>
        <w:br w:type="page"/>
      </w:r>
    </w:p>
    <w:p w14:paraId="3ED608BC" w14:textId="18B5ADDD" w:rsidR="00536DAD" w:rsidRPr="00A11D02" w:rsidRDefault="004F728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lastRenderedPageBreak/>
        <w:t>7</w:t>
      </w:r>
      <w:r w:rsidR="00536DAD" w:rsidRPr="003E4E6D">
        <w:rPr>
          <w:rFonts w:ascii="Times New Roman" w:hAnsi="Times New Roman" w:cs="Times New Roman"/>
          <w:b/>
          <w:bCs/>
        </w:rPr>
        <w:t>.</w:t>
      </w:r>
      <w:r w:rsidR="00536DAD" w:rsidRPr="003E4E6D">
        <w:rPr>
          <w:rFonts w:ascii="Times New Roman" w:hAnsi="Times New Roman" w:cs="Times New Roman"/>
          <w:b/>
          <w:bCs/>
        </w:rPr>
        <w:tab/>
      </w:r>
      <w:r w:rsidR="0081780B" w:rsidRPr="003E4E6D">
        <w:rPr>
          <w:rFonts w:ascii="Times New Roman" w:hAnsi="Times New Roman" w:cs="Times New Roman"/>
          <w:b/>
          <w:bCs/>
        </w:rPr>
        <w:t>PROPERTY</w:t>
      </w:r>
      <w:r w:rsidR="00B10011" w:rsidRPr="003E4E6D">
        <w:rPr>
          <w:rFonts w:ascii="Times New Roman" w:hAnsi="Times New Roman" w:cs="Times New Roman"/>
          <w:b/>
          <w:bCs/>
        </w:rPr>
        <w:t>, PLANT</w:t>
      </w:r>
      <w:r w:rsidR="006D030F" w:rsidRPr="003E4E6D">
        <w:rPr>
          <w:rFonts w:ascii="Times New Roman" w:hAnsi="Times New Roman" w:cs="Times New Roman"/>
          <w:b/>
          <w:bCs/>
        </w:rPr>
        <w:t xml:space="preserve"> </w:t>
      </w:r>
      <w:r w:rsidR="00536DAD" w:rsidRPr="003E4E6D">
        <w:rPr>
          <w:rFonts w:ascii="Times New Roman" w:hAnsi="Times New Roman" w:cs="Times New Roman"/>
          <w:b/>
          <w:bCs/>
        </w:rPr>
        <w:t xml:space="preserve">AND EQUIPMENT </w:t>
      </w:r>
      <w:r w:rsidR="008C448E" w:rsidRPr="003E4E6D">
        <w:rPr>
          <w:rFonts w:ascii="Times New Roman" w:hAnsi="Times New Roman" w:cs="Times New Roman"/>
          <w:b/>
          <w:bCs/>
        </w:rPr>
        <w:t>-</w:t>
      </w:r>
      <w:r w:rsidR="00536DAD" w:rsidRPr="003E4E6D">
        <w:rPr>
          <w:rFonts w:ascii="Times New Roman" w:hAnsi="Times New Roman" w:cs="Times New Roman"/>
          <w:b/>
          <w:bCs/>
        </w:rPr>
        <w:t xml:space="preserve"> Net</w:t>
      </w:r>
    </w:p>
    <w:p w14:paraId="7D31CE26" w14:textId="77777777" w:rsidR="009553C0" w:rsidRPr="00DD6C83"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W w:w="5240" w:type="pct"/>
        <w:tblInd w:w="-90" w:type="dxa"/>
        <w:tblLayout w:type="fixed"/>
        <w:tblCellMar>
          <w:left w:w="58" w:type="dxa"/>
          <w:right w:w="58" w:type="dxa"/>
        </w:tblCellMar>
        <w:tblLook w:val="0000" w:firstRow="0" w:lastRow="0" w:firstColumn="0" w:lastColumn="0" w:noHBand="0" w:noVBand="0"/>
      </w:tblPr>
      <w:tblGrid>
        <w:gridCol w:w="2441"/>
        <w:gridCol w:w="976"/>
        <w:gridCol w:w="137"/>
        <w:gridCol w:w="984"/>
        <w:gridCol w:w="137"/>
        <w:gridCol w:w="978"/>
        <w:gridCol w:w="137"/>
        <w:gridCol w:w="980"/>
        <w:gridCol w:w="137"/>
        <w:gridCol w:w="922"/>
        <w:gridCol w:w="137"/>
        <w:gridCol w:w="944"/>
        <w:gridCol w:w="137"/>
        <w:gridCol w:w="1019"/>
      </w:tblGrid>
      <w:tr w:rsidR="009553C0" w:rsidRPr="00780376" w14:paraId="7B7DC175" w14:textId="77777777" w:rsidTr="0054175F">
        <w:tc>
          <w:tcPr>
            <w:tcW w:w="1212" w:type="pct"/>
          </w:tcPr>
          <w:p w14:paraId="7ABE72CD"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3788" w:type="pct"/>
            <w:gridSpan w:val="13"/>
            <w:tcBorders>
              <w:bottom w:val="single" w:sz="4" w:space="0" w:color="auto"/>
            </w:tcBorders>
          </w:tcPr>
          <w:p w14:paraId="77470AF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center"/>
              <w:rPr>
                <w:rFonts w:ascii="Times New Roman" w:hAnsi="Times New Roman" w:cs="Times New Roman"/>
                <w:sz w:val="16"/>
                <w:szCs w:val="16"/>
              </w:rPr>
            </w:pPr>
            <w:r w:rsidRPr="00780376">
              <w:rPr>
                <w:rFonts w:ascii="Times New Roman" w:hAnsi="Times New Roman" w:cs="Times New Roman"/>
                <w:sz w:val="16"/>
                <w:szCs w:val="16"/>
              </w:rPr>
              <w:t>In Thousand Baht</w:t>
            </w:r>
          </w:p>
        </w:tc>
      </w:tr>
      <w:tr w:rsidR="009553C0" w:rsidRPr="00780376" w14:paraId="106C3EAF" w14:textId="77777777" w:rsidTr="0054175F">
        <w:tc>
          <w:tcPr>
            <w:tcW w:w="1212" w:type="pct"/>
          </w:tcPr>
          <w:p w14:paraId="2273AA34"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top w:val="single" w:sz="4" w:space="0" w:color="auto"/>
            </w:tcBorders>
          </w:tcPr>
          <w:p w14:paraId="4A555ABE"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p>
        </w:tc>
        <w:tc>
          <w:tcPr>
            <w:tcW w:w="68" w:type="pct"/>
            <w:tcBorders>
              <w:top w:val="single" w:sz="4" w:space="0" w:color="auto"/>
            </w:tcBorders>
          </w:tcPr>
          <w:p w14:paraId="4786FA4C"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Borders>
              <w:top w:val="single" w:sz="4" w:space="0" w:color="auto"/>
            </w:tcBorders>
          </w:tcPr>
          <w:p w14:paraId="203D163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Buildings</w:t>
            </w:r>
          </w:p>
        </w:tc>
        <w:tc>
          <w:tcPr>
            <w:tcW w:w="68" w:type="pct"/>
            <w:tcBorders>
              <w:top w:val="single" w:sz="4" w:space="0" w:color="auto"/>
            </w:tcBorders>
          </w:tcPr>
          <w:p w14:paraId="628934C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3" w:right="29"/>
              <w:jc w:val="both"/>
              <w:rPr>
                <w:rFonts w:ascii="Times New Roman" w:hAnsi="Times New Roman" w:cs="Times New Roman"/>
                <w:sz w:val="16"/>
                <w:szCs w:val="16"/>
                <w:cs/>
              </w:rPr>
            </w:pPr>
          </w:p>
        </w:tc>
        <w:tc>
          <w:tcPr>
            <w:tcW w:w="486" w:type="pct"/>
            <w:tcBorders>
              <w:top w:val="single" w:sz="4" w:space="0" w:color="auto"/>
            </w:tcBorders>
          </w:tcPr>
          <w:p w14:paraId="44BBCF54"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8" w:type="pct"/>
            <w:tcBorders>
              <w:top w:val="single" w:sz="4" w:space="0" w:color="auto"/>
            </w:tcBorders>
          </w:tcPr>
          <w:p w14:paraId="740D9318"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Borders>
              <w:top w:val="single" w:sz="4" w:space="0" w:color="auto"/>
            </w:tcBorders>
          </w:tcPr>
          <w:p w14:paraId="47D0E7CB"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Furniture,</w:t>
            </w:r>
          </w:p>
        </w:tc>
        <w:tc>
          <w:tcPr>
            <w:tcW w:w="68" w:type="pct"/>
            <w:tcBorders>
              <w:top w:val="single" w:sz="4" w:space="0" w:color="auto"/>
            </w:tcBorders>
          </w:tcPr>
          <w:p w14:paraId="34593C20"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Borders>
              <w:top w:val="single" w:sz="4" w:space="0" w:color="auto"/>
            </w:tcBorders>
          </w:tcPr>
          <w:p w14:paraId="5E64683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68" w:type="pct"/>
            <w:tcBorders>
              <w:top w:val="single" w:sz="4" w:space="0" w:color="auto"/>
            </w:tcBorders>
          </w:tcPr>
          <w:p w14:paraId="4D0023C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Borders>
              <w:top w:val="single" w:sz="4" w:space="0" w:color="auto"/>
            </w:tcBorders>
          </w:tcPr>
          <w:p w14:paraId="196A9DC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Borders>
              <w:top w:val="single" w:sz="4" w:space="0" w:color="auto"/>
            </w:tcBorders>
          </w:tcPr>
          <w:p w14:paraId="2A32E1FC"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Borders>
              <w:top w:val="single" w:sz="4" w:space="0" w:color="auto"/>
            </w:tcBorders>
          </w:tcPr>
          <w:p w14:paraId="7D145776"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780376" w14:paraId="2A1C9B8D" w14:textId="77777777" w:rsidTr="0054175F">
        <w:tc>
          <w:tcPr>
            <w:tcW w:w="1212" w:type="pct"/>
          </w:tcPr>
          <w:p w14:paraId="23AD79F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Pr>
          <w:p w14:paraId="512BFF7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Land and</w:t>
            </w:r>
          </w:p>
        </w:tc>
        <w:tc>
          <w:tcPr>
            <w:tcW w:w="68" w:type="pct"/>
          </w:tcPr>
          <w:p w14:paraId="1FF58906"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Pr>
          <w:p w14:paraId="29967583"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and</w:t>
            </w:r>
          </w:p>
        </w:tc>
        <w:tc>
          <w:tcPr>
            <w:tcW w:w="68" w:type="pct"/>
          </w:tcPr>
          <w:p w14:paraId="0C26DD43"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Pr>
          <w:p w14:paraId="4A030F6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Machinery</w:t>
            </w:r>
          </w:p>
        </w:tc>
        <w:tc>
          <w:tcPr>
            <w:tcW w:w="68" w:type="pct"/>
          </w:tcPr>
          <w:p w14:paraId="7273E2B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Pr>
          <w:p w14:paraId="62CDC565"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fixtures</w:t>
            </w:r>
          </w:p>
        </w:tc>
        <w:tc>
          <w:tcPr>
            <w:tcW w:w="68" w:type="pct"/>
          </w:tcPr>
          <w:p w14:paraId="0B1AAD0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Pr>
          <w:p w14:paraId="196BB5C4"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5428CEBC"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Pr>
          <w:p w14:paraId="3C8FD46B"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4D4E9B4"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Pr>
          <w:p w14:paraId="2716A09E"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780376" w14:paraId="6CBEE6B4" w14:textId="77777777" w:rsidTr="0054175F">
        <w:tc>
          <w:tcPr>
            <w:tcW w:w="1212" w:type="pct"/>
          </w:tcPr>
          <w:p w14:paraId="2688350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Pr>
          <w:p w14:paraId="52665DD3"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land</w:t>
            </w:r>
          </w:p>
        </w:tc>
        <w:tc>
          <w:tcPr>
            <w:tcW w:w="68" w:type="pct"/>
          </w:tcPr>
          <w:p w14:paraId="3C2A482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Pr>
          <w:p w14:paraId="3D1F24F0"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building</w:t>
            </w:r>
          </w:p>
        </w:tc>
        <w:tc>
          <w:tcPr>
            <w:tcW w:w="68" w:type="pct"/>
          </w:tcPr>
          <w:p w14:paraId="6ED8CF1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Pr>
          <w:p w14:paraId="0E8CD51C"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and</w:t>
            </w:r>
          </w:p>
        </w:tc>
        <w:tc>
          <w:tcPr>
            <w:tcW w:w="68" w:type="pct"/>
          </w:tcPr>
          <w:p w14:paraId="4BD8587B"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Pr>
          <w:p w14:paraId="45C7413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and office</w:t>
            </w:r>
          </w:p>
        </w:tc>
        <w:tc>
          <w:tcPr>
            <w:tcW w:w="68" w:type="pct"/>
          </w:tcPr>
          <w:p w14:paraId="081D053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Pr>
          <w:p w14:paraId="5C5CDD1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19B000A"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Pr>
          <w:p w14:paraId="625D786A"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cs/>
              </w:rPr>
            </w:pPr>
            <w:r w:rsidRPr="00780376">
              <w:rPr>
                <w:rFonts w:ascii="Times New Roman" w:hAnsi="Times New Roman" w:cs="Times New Roman"/>
                <w:sz w:val="16"/>
                <w:szCs w:val="16"/>
              </w:rPr>
              <w:t>Construction</w:t>
            </w:r>
          </w:p>
        </w:tc>
        <w:tc>
          <w:tcPr>
            <w:tcW w:w="68" w:type="pct"/>
          </w:tcPr>
          <w:p w14:paraId="36E17338"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Pr>
          <w:p w14:paraId="020DF6BA"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9553C0" w:rsidRPr="00780376" w14:paraId="787C676C" w14:textId="77777777" w:rsidTr="0054175F">
        <w:tc>
          <w:tcPr>
            <w:tcW w:w="1212" w:type="pct"/>
          </w:tcPr>
          <w:p w14:paraId="72A57CE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bottom w:val="single" w:sz="4" w:space="0" w:color="auto"/>
            </w:tcBorders>
          </w:tcPr>
          <w:p w14:paraId="51B4AD76"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improvements</w:t>
            </w:r>
          </w:p>
        </w:tc>
        <w:tc>
          <w:tcPr>
            <w:tcW w:w="68" w:type="pct"/>
          </w:tcPr>
          <w:p w14:paraId="1B6F6D1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9" w:type="pct"/>
            <w:tcBorders>
              <w:bottom w:val="single" w:sz="4" w:space="0" w:color="auto"/>
            </w:tcBorders>
          </w:tcPr>
          <w:p w14:paraId="1CB91AC5"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3"/>
              </w:tabs>
              <w:ind w:left="-76" w:right="-51"/>
              <w:jc w:val="center"/>
              <w:rPr>
                <w:rFonts w:ascii="Times New Roman" w:hAnsi="Times New Roman" w:cs="Times New Roman"/>
                <w:sz w:val="16"/>
                <w:szCs w:val="16"/>
              </w:rPr>
            </w:pPr>
            <w:r w:rsidRPr="00780376">
              <w:rPr>
                <w:rFonts w:ascii="Times New Roman" w:hAnsi="Times New Roman" w:cs="Times New Roman"/>
                <w:sz w:val="16"/>
                <w:szCs w:val="16"/>
              </w:rPr>
              <w:t>improvements</w:t>
            </w:r>
          </w:p>
        </w:tc>
        <w:tc>
          <w:tcPr>
            <w:tcW w:w="68" w:type="pct"/>
          </w:tcPr>
          <w:p w14:paraId="0444C45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86" w:type="pct"/>
            <w:tcBorders>
              <w:bottom w:val="single" w:sz="4" w:space="0" w:color="auto"/>
            </w:tcBorders>
          </w:tcPr>
          <w:p w14:paraId="5D2E2AF4"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equipment</w:t>
            </w:r>
          </w:p>
        </w:tc>
        <w:tc>
          <w:tcPr>
            <w:tcW w:w="68" w:type="pct"/>
          </w:tcPr>
          <w:p w14:paraId="4F32C68E"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p>
        </w:tc>
        <w:tc>
          <w:tcPr>
            <w:tcW w:w="487" w:type="pct"/>
            <w:tcBorders>
              <w:bottom w:val="single" w:sz="4" w:space="0" w:color="auto"/>
            </w:tcBorders>
          </w:tcPr>
          <w:p w14:paraId="69F80F5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equipment</w:t>
            </w:r>
          </w:p>
        </w:tc>
        <w:tc>
          <w:tcPr>
            <w:tcW w:w="68" w:type="pct"/>
          </w:tcPr>
          <w:p w14:paraId="6C71BA65"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58" w:type="pct"/>
            <w:tcBorders>
              <w:bottom w:val="single" w:sz="4" w:space="0" w:color="auto"/>
            </w:tcBorders>
          </w:tcPr>
          <w:p w14:paraId="6208B890"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Vehicles</w:t>
            </w:r>
          </w:p>
        </w:tc>
        <w:tc>
          <w:tcPr>
            <w:tcW w:w="68" w:type="pct"/>
          </w:tcPr>
          <w:p w14:paraId="039D6088"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469" w:type="pct"/>
            <w:tcBorders>
              <w:bottom w:val="single" w:sz="4" w:space="0" w:color="auto"/>
            </w:tcBorders>
          </w:tcPr>
          <w:p w14:paraId="478CEA5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in progress</w:t>
            </w:r>
          </w:p>
        </w:tc>
        <w:tc>
          <w:tcPr>
            <w:tcW w:w="68" w:type="pct"/>
          </w:tcPr>
          <w:p w14:paraId="04060603"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cs/>
              </w:rPr>
            </w:pPr>
          </w:p>
        </w:tc>
        <w:tc>
          <w:tcPr>
            <w:tcW w:w="506" w:type="pct"/>
            <w:tcBorders>
              <w:bottom w:val="single" w:sz="4" w:space="0" w:color="auto"/>
            </w:tcBorders>
          </w:tcPr>
          <w:p w14:paraId="762159BC"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1"/>
              </w:tabs>
              <w:ind w:left="-108" w:right="-108"/>
              <w:jc w:val="center"/>
              <w:rPr>
                <w:rFonts w:ascii="Times New Roman" w:hAnsi="Times New Roman" w:cs="Times New Roman"/>
                <w:sz w:val="16"/>
                <w:szCs w:val="16"/>
              </w:rPr>
            </w:pPr>
            <w:r w:rsidRPr="00780376">
              <w:rPr>
                <w:rFonts w:ascii="Times New Roman" w:hAnsi="Times New Roman" w:cs="Times New Roman"/>
                <w:sz w:val="16"/>
                <w:szCs w:val="16"/>
              </w:rPr>
              <w:t>Total</w:t>
            </w:r>
          </w:p>
        </w:tc>
      </w:tr>
      <w:tr w:rsidR="009553C0" w:rsidRPr="00780376" w14:paraId="0402CA7E" w14:textId="77777777" w:rsidTr="00FF0D36">
        <w:tc>
          <w:tcPr>
            <w:tcW w:w="1212" w:type="pct"/>
          </w:tcPr>
          <w:p w14:paraId="57988A40"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780376">
              <w:rPr>
                <w:rFonts w:ascii="Times New Roman" w:hAnsi="Times New Roman" w:cs="Times New Roman"/>
                <w:b/>
                <w:bCs/>
                <w:sz w:val="16"/>
                <w:szCs w:val="16"/>
              </w:rPr>
              <w:t>Cost</w:t>
            </w:r>
          </w:p>
        </w:tc>
        <w:tc>
          <w:tcPr>
            <w:tcW w:w="485" w:type="pct"/>
            <w:tcBorders>
              <w:top w:val="single" w:sz="4" w:space="0" w:color="auto"/>
            </w:tcBorders>
          </w:tcPr>
          <w:p w14:paraId="11FCA85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24D4064D"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9" w:type="pct"/>
            <w:tcBorders>
              <w:top w:val="single" w:sz="4" w:space="0" w:color="auto"/>
            </w:tcBorders>
          </w:tcPr>
          <w:p w14:paraId="75027DE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BA40CA2"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6" w:type="pct"/>
            <w:tcBorders>
              <w:top w:val="single" w:sz="4" w:space="0" w:color="auto"/>
            </w:tcBorders>
          </w:tcPr>
          <w:p w14:paraId="5F859245"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22493ECE"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7" w:type="pct"/>
            <w:tcBorders>
              <w:top w:val="single" w:sz="4" w:space="0" w:color="auto"/>
            </w:tcBorders>
          </w:tcPr>
          <w:p w14:paraId="6EFB213A"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33369758"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58" w:type="pct"/>
            <w:tcBorders>
              <w:top w:val="single" w:sz="4" w:space="0" w:color="auto"/>
            </w:tcBorders>
          </w:tcPr>
          <w:p w14:paraId="5058ECC0"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7E7F5D29"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69" w:type="pct"/>
            <w:tcBorders>
              <w:top w:val="single" w:sz="4" w:space="0" w:color="auto"/>
            </w:tcBorders>
          </w:tcPr>
          <w:p w14:paraId="7725DECF"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68" w:type="pct"/>
          </w:tcPr>
          <w:p w14:paraId="02E1A137"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506" w:type="pct"/>
            <w:tcBorders>
              <w:top w:val="single" w:sz="4" w:space="0" w:color="auto"/>
            </w:tcBorders>
          </w:tcPr>
          <w:p w14:paraId="24F271C1" w14:textId="77777777" w:rsidR="009553C0" w:rsidRPr="00780376" w:rsidRDefault="009553C0" w:rsidP="00541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r>
      <w:tr w:rsidR="00FF0D36" w:rsidRPr="00780376" w14:paraId="2D96F927" w14:textId="77777777" w:rsidTr="00FF0D36">
        <w:tc>
          <w:tcPr>
            <w:tcW w:w="1212" w:type="pct"/>
          </w:tcPr>
          <w:p w14:paraId="7A1EF1ED" w14:textId="45BF8349"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Balance as at January 1, 2019</w:t>
            </w:r>
          </w:p>
        </w:tc>
        <w:tc>
          <w:tcPr>
            <w:tcW w:w="485" w:type="pct"/>
            <w:vAlign w:val="bottom"/>
          </w:tcPr>
          <w:p w14:paraId="10340D1B" w14:textId="277215E1"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29,780 </w:t>
            </w:r>
          </w:p>
        </w:tc>
        <w:tc>
          <w:tcPr>
            <w:tcW w:w="68" w:type="pct"/>
            <w:vAlign w:val="bottom"/>
          </w:tcPr>
          <w:p w14:paraId="37E78FF6" w14:textId="5EBE1C19"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color w:val="000000"/>
                <w:sz w:val="16"/>
                <w:szCs w:val="16"/>
              </w:rPr>
            </w:pPr>
            <w:r w:rsidRPr="00780376">
              <w:rPr>
                <w:rFonts w:ascii="Times New Roman" w:hAnsi="Times New Roman" w:cs="Times New Roman"/>
                <w:color w:val="000000"/>
                <w:sz w:val="16"/>
                <w:szCs w:val="16"/>
              </w:rPr>
              <w:t> </w:t>
            </w:r>
          </w:p>
        </w:tc>
        <w:tc>
          <w:tcPr>
            <w:tcW w:w="489" w:type="pct"/>
            <w:vAlign w:val="bottom"/>
          </w:tcPr>
          <w:p w14:paraId="498AB153" w14:textId="0A696FE2"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90,632 </w:t>
            </w:r>
          </w:p>
        </w:tc>
        <w:tc>
          <w:tcPr>
            <w:tcW w:w="68" w:type="pct"/>
            <w:vAlign w:val="bottom"/>
          </w:tcPr>
          <w:p w14:paraId="68C198A3" w14:textId="09F5DBAA"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w:t>
            </w:r>
          </w:p>
        </w:tc>
        <w:tc>
          <w:tcPr>
            <w:tcW w:w="486" w:type="pct"/>
            <w:vAlign w:val="bottom"/>
          </w:tcPr>
          <w:p w14:paraId="66099D19" w14:textId="5D571016"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381,014 </w:t>
            </w:r>
          </w:p>
        </w:tc>
        <w:tc>
          <w:tcPr>
            <w:tcW w:w="68" w:type="pct"/>
            <w:vAlign w:val="bottom"/>
          </w:tcPr>
          <w:p w14:paraId="19DCB9E7" w14:textId="70110A5C"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w:t>
            </w:r>
          </w:p>
        </w:tc>
        <w:tc>
          <w:tcPr>
            <w:tcW w:w="487" w:type="pct"/>
            <w:vAlign w:val="bottom"/>
          </w:tcPr>
          <w:p w14:paraId="43D48306" w14:textId="72EC2827"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18,115 </w:t>
            </w:r>
          </w:p>
        </w:tc>
        <w:tc>
          <w:tcPr>
            <w:tcW w:w="68" w:type="pct"/>
            <w:vAlign w:val="bottom"/>
          </w:tcPr>
          <w:p w14:paraId="4AB3482F" w14:textId="68CD4851"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w:t>
            </w:r>
          </w:p>
        </w:tc>
        <w:tc>
          <w:tcPr>
            <w:tcW w:w="458" w:type="pct"/>
            <w:vAlign w:val="bottom"/>
          </w:tcPr>
          <w:p w14:paraId="5AE50618" w14:textId="3AD7534E"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45,481 </w:t>
            </w:r>
          </w:p>
        </w:tc>
        <w:tc>
          <w:tcPr>
            <w:tcW w:w="68" w:type="pct"/>
            <w:vAlign w:val="bottom"/>
          </w:tcPr>
          <w:p w14:paraId="1F27AA73" w14:textId="71A39825"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w:t>
            </w:r>
          </w:p>
        </w:tc>
        <w:tc>
          <w:tcPr>
            <w:tcW w:w="469" w:type="pct"/>
            <w:vAlign w:val="bottom"/>
          </w:tcPr>
          <w:p w14:paraId="4FC2CE8D" w14:textId="1ADDBABA"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       7,999 </w:t>
            </w:r>
          </w:p>
        </w:tc>
        <w:tc>
          <w:tcPr>
            <w:tcW w:w="68" w:type="pct"/>
            <w:vAlign w:val="bottom"/>
          </w:tcPr>
          <w:p w14:paraId="7F7AC9B7" w14:textId="475135C1" w:rsidR="00FF0D36" w:rsidRPr="00780376" w:rsidRDefault="00FF0D36" w:rsidP="00FF0D36">
            <w:pPr>
              <w:pStyle w:val="BodyText3"/>
              <w:spacing w:line="240" w:lineRule="atLeast"/>
              <w:ind w:right="72"/>
              <w:jc w:val="right"/>
              <w:rPr>
                <w:rFonts w:cs="Times New Roman"/>
                <w:color w:val="000000"/>
                <w:sz w:val="16"/>
                <w:szCs w:val="16"/>
                <w:cs/>
              </w:rPr>
            </w:pPr>
            <w:r w:rsidRPr="00780376">
              <w:rPr>
                <w:rFonts w:cs="Times New Roman"/>
                <w:color w:val="000000"/>
                <w:sz w:val="16"/>
                <w:szCs w:val="16"/>
              </w:rPr>
              <w:t> </w:t>
            </w:r>
          </w:p>
        </w:tc>
        <w:tc>
          <w:tcPr>
            <w:tcW w:w="506" w:type="pct"/>
            <w:vAlign w:val="bottom"/>
          </w:tcPr>
          <w:p w14:paraId="24997129" w14:textId="2C2EBCEA"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573,021 </w:t>
            </w:r>
          </w:p>
        </w:tc>
      </w:tr>
      <w:tr w:rsidR="00FF0D36" w:rsidRPr="00780376" w14:paraId="0A4D3B8A" w14:textId="77777777" w:rsidTr="0054175F">
        <w:tc>
          <w:tcPr>
            <w:tcW w:w="1212" w:type="pct"/>
          </w:tcPr>
          <w:p w14:paraId="13E11D0B"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Additions</w:t>
            </w:r>
          </w:p>
        </w:tc>
        <w:tc>
          <w:tcPr>
            <w:tcW w:w="485" w:type="pct"/>
            <w:vAlign w:val="bottom"/>
          </w:tcPr>
          <w:p w14:paraId="3E23FA99" w14:textId="31C9F545"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34</w:t>
            </w:r>
          </w:p>
        </w:tc>
        <w:tc>
          <w:tcPr>
            <w:tcW w:w="68" w:type="pct"/>
            <w:vAlign w:val="bottom"/>
          </w:tcPr>
          <w:p w14:paraId="0551A3FD"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vAlign w:val="bottom"/>
          </w:tcPr>
          <w:p w14:paraId="280CE3AC" w14:textId="70AA858B"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1,283 </w:t>
            </w:r>
          </w:p>
        </w:tc>
        <w:tc>
          <w:tcPr>
            <w:tcW w:w="68" w:type="pct"/>
            <w:vAlign w:val="bottom"/>
          </w:tcPr>
          <w:p w14:paraId="11871142" w14:textId="77777777" w:rsidR="00FF0D36" w:rsidRPr="00780376" w:rsidRDefault="00FF0D36" w:rsidP="00FF0D36">
            <w:pPr>
              <w:pStyle w:val="BodyText3"/>
              <w:spacing w:line="240" w:lineRule="atLeast"/>
              <w:ind w:right="72"/>
              <w:jc w:val="right"/>
              <w:rPr>
                <w:rFonts w:cs="Times New Roman"/>
                <w:sz w:val="16"/>
                <w:szCs w:val="16"/>
              </w:rPr>
            </w:pPr>
          </w:p>
        </w:tc>
        <w:tc>
          <w:tcPr>
            <w:tcW w:w="486" w:type="pct"/>
            <w:vAlign w:val="bottom"/>
          </w:tcPr>
          <w:p w14:paraId="05ADC74E" w14:textId="11DD4BB1"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10,310 </w:t>
            </w:r>
          </w:p>
        </w:tc>
        <w:tc>
          <w:tcPr>
            <w:tcW w:w="68" w:type="pct"/>
            <w:vAlign w:val="bottom"/>
          </w:tcPr>
          <w:p w14:paraId="76C3A2E5" w14:textId="77777777" w:rsidR="00FF0D36" w:rsidRPr="00780376" w:rsidRDefault="00FF0D36" w:rsidP="00FF0D36">
            <w:pPr>
              <w:pStyle w:val="BodyText3"/>
              <w:spacing w:line="240" w:lineRule="atLeast"/>
              <w:ind w:right="72"/>
              <w:jc w:val="right"/>
              <w:rPr>
                <w:rFonts w:cs="Times New Roman"/>
                <w:sz w:val="16"/>
                <w:szCs w:val="16"/>
              </w:rPr>
            </w:pPr>
          </w:p>
        </w:tc>
        <w:tc>
          <w:tcPr>
            <w:tcW w:w="487" w:type="pct"/>
            <w:vAlign w:val="bottom"/>
          </w:tcPr>
          <w:p w14:paraId="4A4D27CC" w14:textId="25CBA9CE"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        1,239 </w:t>
            </w:r>
          </w:p>
        </w:tc>
        <w:tc>
          <w:tcPr>
            <w:tcW w:w="68" w:type="pct"/>
            <w:vAlign w:val="bottom"/>
          </w:tcPr>
          <w:p w14:paraId="0CFC99A6" w14:textId="77777777" w:rsidR="00FF0D36" w:rsidRPr="00780376" w:rsidRDefault="00FF0D36" w:rsidP="00FF0D36">
            <w:pPr>
              <w:pStyle w:val="BodyText3"/>
              <w:spacing w:line="240" w:lineRule="atLeast"/>
              <w:ind w:right="72"/>
              <w:jc w:val="right"/>
              <w:rPr>
                <w:rFonts w:cs="Times New Roman"/>
                <w:sz w:val="16"/>
                <w:szCs w:val="16"/>
              </w:rPr>
            </w:pPr>
          </w:p>
        </w:tc>
        <w:tc>
          <w:tcPr>
            <w:tcW w:w="458" w:type="pct"/>
            <w:vAlign w:val="bottom"/>
          </w:tcPr>
          <w:p w14:paraId="519F354B" w14:textId="140E69AA"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       2,736 </w:t>
            </w:r>
          </w:p>
        </w:tc>
        <w:tc>
          <w:tcPr>
            <w:tcW w:w="68" w:type="pct"/>
            <w:vAlign w:val="bottom"/>
          </w:tcPr>
          <w:p w14:paraId="63CC5CBB" w14:textId="77777777" w:rsidR="00FF0D36" w:rsidRPr="00780376" w:rsidRDefault="00FF0D36" w:rsidP="00FF0D36">
            <w:pPr>
              <w:pStyle w:val="BodyText3"/>
              <w:spacing w:line="240" w:lineRule="atLeast"/>
              <w:ind w:right="72"/>
              <w:jc w:val="right"/>
              <w:rPr>
                <w:rFonts w:cs="Times New Roman"/>
                <w:sz w:val="16"/>
                <w:szCs w:val="16"/>
              </w:rPr>
            </w:pPr>
          </w:p>
        </w:tc>
        <w:tc>
          <w:tcPr>
            <w:tcW w:w="469" w:type="pct"/>
            <w:vAlign w:val="bottom"/>
          </w:tcPr>
          <w:p w14:paraId="320E4DA6" w14:textId="5E774272"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5,770 </w:t>
            </w:r>
          </w:p>
        </w:tc>
        <w:tc>
          <w:tcPr>
            <w:tcW w:w="68" w:type="pct"/>
            <w:vAlign w:val="bottom"/>
          </w:tcPr>
          <w:p w14:paraId="69C5995E"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5C99909A" w14:textId="60C97ADD"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    21,372 </w:t>
            </w:r>
          </w:p>
        </w:tc>
      </w:tr>
      <w:tr w:rsidR="00FF0D36" w:rsidRPr="00780376" w14:paraId="5D43DF1F" w14:textId="77777777" w:rsidTr="0054175F">
        <w:tc>
          <w:tcPr>
            <w:tcW w:w="1212" w:type="pct"/>
          </w:tcPr>
          <w:p w14:paraId="4FF1DD92" w14:textId="7458B6EF" w:rsidR="00FF0D36" w:rsidRPr="00780376" w:rsidRDefault="0078037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780376">
              <w:rPr>
                <w:rFonts w:ascii="Times New Roman" w:hAnsi="Times New Roman" w:cs="Times New Roman"/>
                <w:sz w:val="16"/>
                <w:szCs w:val="16"/>
              </w:rPr>
              <w:t>Disposals and w</w:t>
            </w:r>
            <w:r w:rsidR="00FF0D36" w:rsidRPr="00780376">
              <w:rPr>
                <w:rFonts w:ascii="Times New Roman" w:hAnsi="Times New Roman" w:cs="Times New Roman"/>
                <w:sz w:val="16"/>
                <w:szCs w:val="16"/>
              </w:rPr>
              <w:t>rite-off</w:t>
            </w:r>
          </w:p>
        </w:tc>
        <w:tc>
          <w:tcPr>
            <w:tcW w:w="485" w:type="pct"/>
          </w:tcPr>
          <w:p w14:paraId="0CCE0BF9" w14:textId="1286ABE7" w:rsidR="00FF0D36" w:rsidRPr="00780376" w:rsidRDefault="00FF0D36" w:rsidP="00FF0D36">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57AE1271"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tcPr>
          <w:p w14:paraId="4C0661BA" w14:textId="0D95ACA5"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center"/>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w:t>
            </w:r>
          </w:p>
        </w:tc>
        <w:tc>
          <w:tcPr>
            <w:tcW w:w="68" w:type="pct"/>
            <w:vAlign w:val="bottom"/>
          </w:tcPr>
          <w:p w14:paraId="2BDFECE5" w14:textId="77777777" w:rsidR="00FF0D36" w:rsidRPr="00780376" w:rsidRDefault="00FF0D36" w:rsidP="00FF0D36">
            <w:pPr>
              <w:pStyle w:val="BodyText3"/>
              <w:spacing w:line="240" w:lineRule="atLeast"/>
              <w:ind w:right="72"/>
              <w:jc w:val="right"/>
              <w:rPr>
                <w:rFonts w:cs="Times New Roman"/>
                <w:sz w:val="16"/>
                <w:szCs w:val="16"/>
              </w:rPr>
            </w:pPr>
          </w:p>
        </w:tc>
        <w:tc>
          <w:tcPr>
            <w:tcW w:w="486" w:type="pct"/>
            <w:vAlign w:val="bottom"/>
          </w:tcPr>
          <w:p w14:paraId="488FDC3E" w14:textId="039A489A"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(343)</w:t>
            </w:r>
          </w:p>
        </w:tc>
        <w:tc>
          <w:tcPr>
            <w:tcW w:w="68" w:type="pct"/>
            <w:vAlign w:val="bottom"/>
          </w:tcPr>
          <w:p w14:paraId="52010233"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72"/>
              <w:jc w:val="right"/>
              <w:rPr>
                <w:rFonts w:ascii="Times New Roman" w:hAnsi="Times New Roman" w:cs="Times New Roman"/>
                <w:sz w:val="16"/>
                <w:szCs w:val="16"/>
              </w:rPr>
            </w:pPr>
          </w:p>
        </w:tc>
        <w:tc>
          <w:tcPr>
            <w:tcW w:w="487" w:type="pct"/>
            <w:vAlign w:val="bottom"/>
          </w:tcPr>
          <w:p w14:paraId="0BBE49E7" w14:textId="371C747F"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(285)</w:t>
            </w:r>
          </w:p>
        </w:tc>
        <w:tc>
          <w:tcPr>
            <w:tcW w:w="68" w:type="pct"/>
            <w:vAlign w:val="bottom"/>
          </w:tcPr>
          <w:p w14:paraId="1E25E18F" w14:textId="77777777" w:rsidR="00FF0D36" w:rsidRPr="00780376" w:rsidRDefault="00FF0D36" w:rsidP="00FF0D36">
            <w:pPr>
              <w:pStyle w:val="BodyText3"/>
              <w:spacing w:line="240" w:lineRule="atLeast"/>
              <w:ind w:right="72"/>
              <w:jc w:val="right"/>
              <w:rPr>
                <w:rFonts w:cs="Times New Roman"/>
                <w:sz w:val="16"/>
                <w:szCs w:val="16"/>
              </w:rPr>
            </w:pPr>
          </w:p>
        </w:tc>
        <w:tc>
          <w:tcPr>
            <w:tcW w:w="458" w:type="pct"/>
          </w:tcPr>
          <w:p w14:paraId="2E4AFF18" w14:textId="047E559E" w:rsidR="00FF0D36" w:rsidRPr="00780376" w:rsidRDefault="00FF0D36" w:rsidP="00FF0D36">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0E2914E3" w14:textId="77777777" w:rsidR="00FF0D36" w:rsidRPr="00780376" w:rsidRDefault="00FF0D36" w:rsidP="00FF0D36">
            <w:pPr>
              <w:pStyle w:val="BodyText3"/>
              <w:spacing w:line="240" w:lineRule="atLeast"/>
              <w:ind w:right="72"/>
              <w:jc w:val="right"/>
              <w:rPr>
                <w:rFonts w:cs="Times New Roman"/>
                <w:sz w:val="16"/>
                <w:szCs w:val="16"/>
              </w:rPr>
            </w:pPr>
          </w:p>
        </w:tc>
        <w:tc>
          <w:tcPr>
            <w:tcW w:w="469" w:type="pct"/>
            <w:vAlign w:val="bottom"/>
          </w:tcPr>
          <w:p w14:paraId="591301C9" w14:textId="133E0F92"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(200)</w:t>
            </w:r>
          </w:p>
        </w:tc>
        <w:tc>
          <w:tcPr>
            <w:tcW w:w="68" w:type="pct"/>
            <w:vAlign w:val="bottom"/>
          </w:tcPr>
          <w:p w14:paraId="49385423"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11008D92" w14:textId="35C8AC63"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(828)</w:t>
            </w:r>
          </w:p>
        </w:tc>
      </w:tr>
      <w:tr w:rsidR="00FF0D36" w:rsidRPr="00780376" w14:paraId="2A54DD51" w14:textId="77777777" w:rsidTr="0054175F">
        <w:tc>
          <w:tcPr>
            <w:tcW w:w="1212" w:type="pct"/>
          </w:tcPr>
          <w:p w14:paraId="0FD3943D" w14:textId="7777777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Transfers in (out)</w:t>
            </w:r>
          </w:p>
        </w:tc>
        <w:tc>
          <w:tcPr>
            <w:tcW w:w="485" w:type="pct"/>
            <w:vAlign w:val="bottom"/>
          </w:tcPr>
          <w:p w14:paraId="42EA91D2" w14:textId="427DB503"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675 </w:t>
            </w:r>
          </w:p>
        </w:tc>
        <w:tc>
          <w:tcPr>
            <w:tcW w:w="68" w:type="pct"/>
            <w:vAlign w:val="bottom"/>
          </w:tcPr>
          <w:p w14:paraId="3BE8FED4" w14:textId="6B961352" w:rsidR="00FF0D36" w:rsidRPr="00780376" w:rsidRDefault="00FF0D36" w:rsidP="00FF0D36">
            <w:pPr>
              <w:pStyle w:val="BodyText3"/>
              <w:spacing w:line="240" w:lineRule="atLeast"/>
              <w:ind w:right="72"/>
              <w:jc w:val="right"/>
              <w:rPr>
                <w:rFonts w:cs="Times New Roman"/>
                <w:sz w:val="16"/>
                <w:szCs w:val="16"/>
              </w:rPr>
            </w:pPr>
          </w:p>
        </w:tc>
        <w:tc>
          <w:tcPr>
            <w:tcW w:w="489" w:type="pct"/>
            <w:vAlign w:val="bottom"/>
          </w:tcPr>
          <w:p w14:paraId="7484E72D" w14:textId="254DFB05" w:rsidR="00FF0D36" w:rsidRPr="00780376" w:rsidRDefault="00FF0D36" w:rsidP="00FF0D36">
            <w:pPr>
              <w:pStyle w:val="BodyText3"/>
              <w:spacing w:line="240" w:lineRule="atLeast"/>
              <w:ind w:right="72"/>
              <w:jc w:val="right"/>
              <w:rPr>
                <w:rFonts w:cs="Times New Roman"/>
                <w:color w:val="000000"/>
                <w:sz w:val="16"/>
                <w:szCs w:val="16"/>
              </w:rPr>
            </w:pPr>
            <w:r w:rsidRPr="00780376">
              <w:rPr>
                <w:rFonts w:cs="Times New Roman"/>
                <w:color w:val="000000"/>
                <w:sz w:val="16"/>
                <w:szCs w:val="16"/>
              </w:rPr>
              <w:t xml:space="preserve">1,932 </w:t>
            </w:r>
          </w:p>
        </w:tc>
        <w:tc>
          <w:tcPr>
            <w:tcW w:w="68" w:type="pct"/>
            <w:vAlign w:val="bottom"/>
          </w:tcPr>
          <w:p w14:paraId="29A59339" w14:textId="3BA3BFAA" w:rsidR="00FF0D36" w:rsidRPr="00780376" w:rsidRDefault="00FF0D36" w:rsidP="00FF0D36">
            <w:pPr>
              <w:pStyle w:val="BodyText3"/>
              <w:spacing w:line="240" w:lineRule="atLeast"/>
              <w:ind w:right="72"/>
              <w:jc w:val="right"/>
              <w:rPr>
                <w:rFonts w:cs="Times New Roman"/>
                <w:sz w:val="16"/>
                <w:szCs w:val="16"/>
              </w:rPr>
            </w:pPr>
          </w:p>
        </w:tc>
        <w:tc>
          <w:tcPr>
            <w:tcW w:w="486" w:type="pct"/>
            <w:vAlign w:val="bottom"/>
          </w:tcPr>
          <w:p w14:paraId="500DBE82" w14:textId="60E77DE6" w:rsidR="00FF0D36" w:rsidRPr="00780376" w:rsidRDefault="00FF0D36" w:rsidP="00951FD6">
            <w:pPr>
              <w:pStyle w:val="BodyText3"/>
              <w:spacing w:line="240" w:lineRule="atLeast"/>
              <w:ind w:right="72"/>
              <w:jc w:val="right"/>
              <w:rPr>
                <w:rFonts w:cs="Times New Roman"/>
                <w:sz w:val="16"/>
                <w:szCs w:val="16"/>
              </w:rPr>
            </w:pPr>
            <w:r w:rsidRPr="00780376">
              <w:rPr>
                <w:rFonts w:cs="Times New Roman"/>
                <w:color w:val="000000"/>
                <w:sz w:val="16"/>
                <w:szCs w:val="16"/>
              </w:rPr>
              <w:t xml:space="preserve">       2,902 </w:t>
            </w:r>
          </w:p>
        </w:tc>
        <w:tc>
          <w:tcPr>
            <w:tcW w:w="68" w:type="pct"/>
            <w:vAlign w:val="bottom"/>
          </w:tcPr>
          <w:p w14:paraId="3A526209" w14:textId="2BD5CE8D"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72"/>
              <w:jc w:val="right"/>
              <w:rPr>
                <w:rFonts w:ascii="Times New Roman" w:hAnsi="Times New Roman" w:cs="Times New Roman"/>
                <w:sz w:val="16"/>
                <w:szCs w:val="16"/>
              </w:rPr>
            </w:pPr>
          </w:p>
        </w:tc>
        <w:tc>
          <w:tcPr>
            <w:tcW w:w="487" w:type="pct"/>
            <w:vAlign w:val="bottom"/>
          </w:tcPr>
          <w:p w14:paraId="0587C0D3" w14:textId="7598BBC3"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        1,630 </w:t>
            </w:r>
          </w:p>
        </w:tc>
        <w:tc>
          <w:tcPr>
            <w:tcW w:w="68" w:type="pct"/>
            <w:vAlign w:val="bottom"/>
          </w:tcPr>
          <w:p w14:paraId="43FD120E" w14:textId="7F680E1D" w:rsidR="00FF0D36" w:rsidRPr="00780376" w:rsidRDefault="00FF0D36" w:rsidP="00FF0D36">
            <w:pPr>
              <w:pStyle w:val="BodyText3"/>
              <w:spacing w:line="240" w:lineRule="atLeast"/>
              <w:ind w:right="72"/>
              <w:jc w:val="right"/>
              <w:rPr>
                <w:rFonts w:cs="Times New Roman"/>
                <w:sz w:val="16"/>
                <w:szCs w:val="16"/>
              </w:rPr>
            </w:pPr>
          </w:p>
        </w:tc>
        <w:tc>
          <w:tcPr>
            <w:tcW w:w="458" w:type="pct"/>
            <w:vAlign w:val="bottom"/>
          </w:tcPr>
          <w:p w14:paraId="5EAA6DCA" w14:textId="5038DE49"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356 </w:t>
            </w:r>
          </w:p>
        </w:tc>
        <w:tc>
          <w:tcPr>
            <w:tcW w:w="68" w:type="pct"/>
            <w:vAlign w:val="bottom"/>
          </w:tcPr>
          <w:p w14:paraId="4B42BBE5" w14:textId="30B47F6C" w:rsidR="00FF0D36" w:rsidRPr="00780376" w:rsidRDefault="00FF0D36" w:rsidP="00FF0D36">
            <w:pPr>
              <w:pStyle w:val="BodyText3"/>
              <w:spacing w:line="240" w:lineRule="atLeast"/>
              <w:ind w:right="72"/>
              <w:jc w:val="right"/>
              <w:rPr>
                <w:rFonts w:cs="Times New Roman"/>
                <w:sz w:val="16"/>
                <w:szCs w:val="16"/>
              </w:rPr>
            </w:pPr>
          </w:p>
        </w:tc>
        <w:tc>
          <w:tcPr>
            <w:tcW w:w="469" w:type="pct"/>
            <w:vAlign w:val="bottom"/>
          </w:tcPr>
          <w:p w14:paraId="5A2F0E0A" w14:textId="0061D523"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(7,495)</w:t>
            </w:r>
          </w:p>
        </w:tc>
        <w:tc>
          <w:tcPr>
            <w:tcW w:w="68" w:type="pct"/>
            <w:vAlign w:val="bottom"/>
          </w:tcPr>
          <w:p w14:paraId="5A3A8B45" w14:textId="443A4627"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12FDB6A7" w14:textId="09BE20C3" w:rsidR="00FF0D36" w:rsidRPr="00780376" w:rsidRDefault="00FF0D36" w:rsidP="00FF0D36">
            <w:pPr>
              <w:pStyle w:val="BodyText3"/>
              <w:spacing w:line="240" w:lineRule="atLeast"/>
              <w:ind w:right="72"/>
              <w:jc w:val="center"/>
              <w:rPr>
                <w:rFonts w:cs="Times New Roman"/>
                <w:sz w:val="16"/>
                <w:szCs w:val="16"/>
              </w:rPr>
            </w:pPr>
            <w:r w:rsidRPr="00780376">
              <w:rPr>
                <w:rFonts w:cs="Times New Roman"/>
                <w:color w:val="000000"/>
                <w:sz w:val="16"/>
                <w:szCs w:val="16"/>
              </w:rPr>
              <w:t xml:space="preserve">-   </w:t>
            </w:r>
          </w:p>
        </w:tc>
      </w:tr>
      <w:tr w:rsidR="00FF0D36" w:rsidRPr="00780376" w14:paraId="1B0BA65C" w14:textId="77777777" w:rsidTr="00FF0D36">
        <w:tc>
          <w:tcPr>
            <w:tcW w:w="1212" w:type="pct"/>
          </w:tcPr>
          <w:p w14:paraId="14BB2C31" w14:textId="5FAA4E43"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61"/>
              <w:rPr>
                <w:rFonts w:ascii="Times New Roman" w:hAnsi="Times New Roman" w:cs="Times New Roman"/>
                <w:b/>
                <w:bCs/>
                <w:sz w:val="16"/>
                <w:szCs w:val="16"/>
                <w:cs/>
              </w:rPr>
            </w:pPr>
            <w:r w:rsidRPr="00780376">
              <w:rPr>
                <w:rFonts w:ascii="Times New Roman" w:hAnsi="Times New Roman" w:cs="Times New Roman"/>
                <w:b/>
                <w:bCs/>
                <w:sz w:val="16"/>
                <w:szCs w:val="16"/>
              </w:rPr>
              <w:t>Balance as at December 31, 2019</w:t>
            </w:r>
          </w:p>
        </w:tc>
        <w:tc>
          <w:tcPr>
            <w:tcW w:w="485" w:type="pct"/>
            <w:tcBorders>
              <w:top w:val="single" w:sz="4" w:space="0" w:color="auto"/>
            </w:tcBorders>
            <w:vAlign w:val="bottom"/>
          </w:tcPr>
          <w:p w14:paraId="6B9B1D61" w14:textId="51C3FE48"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30,489 </w:t>
            </w:r>
          </w:p>
        </w:tc>
        <w:tc>
          <w:tcPr>
            <w:tcW w:w="68" w:type="pct"/>
            <w:vAlign w:val="bottom"/>
          </w:tcPr>
          <w:p w14:paraId="38C2FA50" w14:textId="66FEE2A6" w:rsidR="00FF0D36" w:rsidRPr="00780376" w:rsidRDefault="00FF0D36" w:rsidP="00FF0D36">
            <w:pPr>
              <w:pStyle w:val="BodyText3"/>
              <w:spacing w:line="240" w:lineRule="atLeast"/>
              <w:ind w:right="72"/>
              <w:jc w:val="right"/>
              <w:rPr>
                <w:rFonts w:cs="Times New Roman"/>
                <w:sz w:val="16"/>
                <w:szCs w:val="16"/>
              </w:rPr>
            </w:pPr>
          </w:p>
        </w:tc>
        <w:tc>
          <w:tcPr>
            <w:tcW w:w="489" w:type="pct"/>
            <w:tcBorders>
              <w:top w:val="single" w:sz="4" w:space="0" w:color="auto"/>
            </w:tcBorders>
            <w:vAlign w:val="bottom"/>
          </w:tcPr>
          <w:p w14:paraId="2B09B471" w14:textId="4007FFCE"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93,847 </w:t>
            </w:r>
          </w:p>
        </w:tc>
        <w:tc>
          <w:tcPr>
            <w:tcW w:w="68" w:type="pct"/>
            <w:vAlign w:val="bottom"/>
          </w:tcPr>
          <w:p w14:paraId="2E5C23AD" w14:textId="0DED51B6" w:rsidR="00FF0D36" w:rsidRPr="00780376" w:rsidRDefault="00FF0D36" w:rsidP="00FF0D36">
            <w:pPr>
              <w:pStyle w:val="BodyText3"/>
              <w:spacing w:line="240" w:lineRule="atLeast"/>
              <w:ind w:right="72"/>
              <w:jc w:val="right"/>
              <w:rPr>
                <w:rFonts w:cs="Times New Roman"/>
                <w:sz w:val="16"/>
                <w:szCs w:val="16"/>
              </w:rPr>
            </w:pPr>
          </w:p>
        </w:tc>
        <w:tc>
          <w:tcPr>
            <w:tcW w:w="486" w:type="pct"/>
            <w:tcBorders>
              <w:top w:val="single" w:sz="4" w:space="0" w:color="auto"/>
            </w:tcBorders>
            <w:vAlign w:val="bottom"/>
          </w:tcPr>
          <w:p w14:paraId="1FD16869" w14:textId="7E5E3D3F"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393,883 </w:t>
            </w:r>
          </w:p>
        </w:tc>
        <w:tc>
          <w:tcPr>
            <w:tcW w:w="68" w:type="pct"/>
            <w:vAlign w:val="bottom"/>
          </w:tcPr>
          <w:p w14:paraId="3F9F3F57" w14:textId="00608304" w:rsidR="00FF0D36" w:rsidRPr="00780376" w:rsidRDefault="00FF0D36" w:rsidP="00FF0D36">
            <w:pPr>
              <w:pStyle w:val="BodyText3"/>
              <w:spacing w:line="240" w:lineRule="atLeast"/>
              <w:ind w:right="72"/>
              <w:jc w:val="right"/>
              <w:rPr>
                <w:rFonts w:cs="Times New Roman"/>
                <w:sz w:val="16"/>
                <w:szCs w:val="16"/>
              </w:rPr>
            </w:pPr>
          </w:p>
        </w:tc>
        <w:tc>
          <w:tcPr>
            <w:tcW w:w="487" w:type="pct"/>
            <w:tcBorders>
              <w:top w:val="single" w:sz="4" w:space="0" w:color="auto"/>
            </w:tcBorders>
            <w:vAlign w:val="bottom"/>
          </w:tcPr>
          <w:p w14:paraId="5B4DB31D" w14:textId="30E4FD7B"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      20,699 </w:t>
            </w:r>
          </w:p>
        </w:tc>
        <w:tc>
          <w:tcPr>
            <w:tcW w:w="68" w:type="pct"/>
            <w:vAlign w:val="bottom"/>
          </w:tcPr>
          <w:p w14:paraId="4EDD3674" w14:textId="5BDD2FDB" w:rsidR="00FF0D36" w:rsidRPr="00780376" w:rsidRDefault="00FF0D36" w:rsidP="00FF0D36">
            <w:pPr>
              <w:pStyle w:val="BodyText3"/>
              <w:spacing w:line="240" w:lineRule="atLeast"/>
              <w:ind w:right="72"/>
              <w:jc w:val="right"/>
              <w:rPr>
                <w:rFonts w:cs="Times New Roman"/>
                <w:sz w:val="16"/>
                <w:szCs w:val="16"/>
              </w:rPr>
            </w:pPr>
          </w:p>
        </w:tc>
        <w:tc>
          <w:tcPr>
            <w:tcW w:w="458" w:type="pct"/>
            <w:tcBorders>
              <w:top w:val="single" w:sz="4" w:space="0" w:color="auto"/>
            </w:tcBorders>
            <w:vAlign w:val="bottom"/>
          </w:tcPr>
          <w:p w14:paraId="177ECE98" w14:textId="3F6C60FC"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48,573 </w:t>
            </w:r>
          </w:p>
        </w:tc>
        <w:tc>
          <w:tcPr>
            <w:tcW w:w="68" w:type="pct"/>
            <w:vAlign w:val="bottom"/>
          </w:tcPr>
          <w:p w14:paraId="76C85783" w14:textId="3BD1852E" w:rsidR="00FF0D36" w:rsidRPr="00780376" w:rsidRDefault="00FF0D36" w:rsidP="00FF0D36">
            <w:pPr>
              <w:pStyle w:val="BodyText3"/>
              <w:spacing w:line="240" w:lineRule="atLeast"/>
              <w:ind w:right="72"/>
              <w:jc w:val="right"/>
              <w:rPr>
                <w:rFonts w:cs="Times New Roman"/>
                <w:sz w:val="16"/>
                <w:szCs w:val="16"/>
              </w:rPr>
            </w:pPr>
          </w:p>
        </w:tc>
        <w:tc>
          <w:tcPr>
            <w:tcW w:w="469" w:type="pct"/>
            <w:tcBorders>
              <w:top w:val="single" w:sz="4" w:space="0" w:color="auto"/>
            </w:tcBorders>
            <w:vAlign w:val="bottom"/>
          </w:tcPr>
          <w:p w14:paraId="7ED22290" w14:textId="3F5A1B3C"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6,074 </w:t>
            </w:r>
          </w:p>
        </w:tc>
        <w:tc>
          <w:tcPr>
            <w:tcW w:w="68" w:type="pct"/>
            <w:vAlign w:val="bottom"/>
          </w:tcPr>
          <w:p w14:paraId="5E84F6C1" w14:textId="7ED39BB1" w:rsidR="00FF0D36" w:rsidRPr="00780376" w:rsidRDefault="00FF0D36" w:rsidP="00F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cs/>
              </w:rPr>
            </w:pPr>
          </w:p>
        </w:tc>
        <w:tc>
          <w:tcPr>
            <w:tcW w:w="506" w:type="pct"/>
            <w:tcBorders>
              <w:top w:val="single" w:sz="4" w:space="0" w:color="auto"/>
            </w:tcBorders>
            <w:vAlign w:val="bottom"/>
          </w:tcPr>
          <w:p w14:paraId="2DFB417A" w14:textId="4A7D55D1" w:rsidR="00FF0D36" w:rsidRPr="00780376" w:rsidRDefault="00FF0D36" w:rsidP="00FF0D36">
            <w:pPr>
              <w:pStyle w:val="BodyText3"/>
              <w:spacing w:line="240" w:lineRule="atLeast"/>
              <w:ind w:right="72"/>
              <w:jc w:val="right"/>
              <w:rPr>
                <w:rFonts w:cs="Times New Roman"/>
                <w:sz w:val="16"/>
                <w:szCs w:val="16"/>
              </w:rPr>
            </w:pPr>
            <w:r w:rsidRPr="00780376">
              <w:rPr>
                <w:rFonts w:cs="Times New Roman"/>
                <w:color w:val="000000"/>
                <w:sz w:val="16"/>
                <w:szCs w:val="16"/>
              </w:rPr>
              <w:t xml:space="preserve">593,565 </w:t>
            </w:r>
          </w:p>
        </w:tc>
      </w:tr>
      <w:tr w:rsidR="00951FD6" w:rsidRPr="00780376" w14:paraId="4AB4CE81" w14:textId="77777777" w:rsidTr="00F145E9">
        <w:tc>
          <w:tcPr>
            <w:tcW w:w="1212" w:type="pct"/>
          </w:tcPr>
          <w:p w14:paraId="28F9E460" w14:textId="77777777" w:rsidR="00951FD6" w:rsidRPr="00780376"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Additions</w:t>
            </w:r>
          </w:p>
        </w:tc>
        <w:tc>
          <w:tcPr>
            <w:tcW w:w="485" w:type="pct"/>
          </w:tcPr>
          <w:p w14:paraId="15BAFF42" w14:textId="1DB1C241" w:rsidR="00951FD6" w:rsidRPr="00780376" w:rsidRDefault="00951FD6" w:rsidP="00951FD6">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41DF4C49" w14:textId="77777777" w:rsidR="00951FD6" w:rsidRPr="00780376"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vAlign w:val="bottom"/>
          </w:tcPr>
          <w:p w14:paraId="2E7E6709" w14:textId="15BC7582" w:rsidR="00951FD6" w:rsidRPr="00780376" w:rsidRDefault="00951FD6" w:rsidP="00951FD6">
            <w:pPr>
              <w:pStyle w:val="BodyText3"/>
              <w:spacing w:line="240" w:lineRule="atLeast"/>
              <w:ind w:right="72"/>
              <w:jc w:val="right"/>
              <w:rPr>
                <w:rFonts w:cs="Times New Roman"/>
                <w:sz w:val="16"/>
                <w:szCs w:val="16"/>
              </w:rPr>
            </w:pPr>
            <w:r w:rsidRPr="00780376">
              <w:rPr>
                <w:rFonts w:cs="Times New Roman"/>
                <w:color w:val="000000"/>
                <w:sz w:val="16"/>
                <w:szCs w:val="16"/>
              </w:rPr>
              <w:t xml:space="preserve">1,254 </w:t>
            </w:r>
          </w:p>
        </w:tc>
        <w:tc>
          <w:tcPr>
            <w:tcW w:w="68" w:type="pct"/>
            <w:vAlign w:val="bottom"/>
          </w:tcPr>
          <w:p w14:paraId="424387EE" w14:textId="77777777" w:rsidR="00951FD6" w:rsidRPr="00780376" w:rsidRDefault="00951FD6" w:rsidP="00951FD6">
            <w:pPr>
              <w:pStyle w:val="BodyText3"/>
              <w:spacing w:line="240" w:lineRule="atLeast"/>
              <w:ind w:right="72"/>
              <w:jc w:val="right"/>
              <w:rPr>
                <w:rFonts w:cs="Times New Roman"/>
                <w:sz w:val="16"/>
                <w:szCs w:val="16"/>
              </w:rPr>
            </w:pPr>
          </w:p>
        </w:tc>
        <w:tc>
          <w:tcPr>
            <w:tcW w:w="486" w:type="pct"/>
            <w:vAlign w:val="bottom"/>
          </w:tcPr>
          <w:p w14:paraId="33C29020" w14:textId="2648D320" w:rsidR="00951FD6" w:rsidRPr="00780376"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6,</w:t>
            </w:r>
            <w:r w:rsidR="00387D34" w:rsidRPr="00780376">
              <w:rPr>
                <w:rFonts w:ascii="Times New Roman" w:hAnsi="Times New Roman" w:cs="Times New Roman"/>
                <w:color w:val="000000"/>
                <w:sz w:val="16"/>
                <w:szCs w:val="16"/>
              </w:rPr>
              <w:t>746</w:t>
            </w:r>
          </w:p>
        </w:tc>
        <w:tc>
          <w:tcPr>
            <w:tcW w:w="68" w:type="pct"/>
            <w:vAlign w:val="bottom"/>
          </w:tcPr>
          <w:p w14:paraId="4A1FED39" w14:textId="77777777" w:rsidR="00951FD6" w:rsidRPr="00780376" w:rsidRDefault="00951FD6" w:rsidP="00951FD6">
            <w:pPr>
              <w:pStyle w:val="BodyText3"/>
              <w:spacing w:line="240" w:lineRule="atLeast"/>
              <w:ind w:right="72"/>
              <w:jc w:val="right"/>
              <w:rPr>
                <w:rFonts w:cs="Times New Roman"/>
                <w:sz w:val="16"/>
                <w:szCs w:val="16"/>
              </w:rPr>
            </w:pPr>
          </w:p>
        </w:tc>
        <w:tc>
          <w:tcPr>
            <w:tcW w:w="487" w:type="pct"/>
            <w:vAlign w:val="bottom"/>
          </w:tcPr>
          <w:p w14:paraId="45DC7621" w14:textId="46D53E73" w:rsidR="00951FD6" w:rsidRPr="00780376" w:rsidRDefault="00951FD6" w:rsidP="00951FD6">
            <w:pPr>
              <w:pStyle w:val="BodyText3"/>
              <w:spacing w:line="240" w:lineRule="atLeast"/>
              <w:ind w:right="72"/>
              <w:jc w:val="right"/>
              <w:rPr>
                <w:rFonts w:cs="Times New Roman"/>
                <w:sz w:val="16"/>
                <w:szCs w:val="16"/>
              </w:rPr>
            </w:pPr>
            <w:r w:rsidRPr="00780376">
              <w:rPr>
                <w:rFonts w:cs="Times New Roman"/>
                <w:color w:val="000000"/>
                <w:sz w:val="16"/>
                <w:szCs w:val="16"/>
              </w:rPr>
              <w:t xml:space="preserve">        </w:t>
            </w:r>
            <w:r w:rsidR="00387D34" w:rsidRPr="00780376">
              <w:rPr>
                <w:rFonts w:cs="Times New Roman"/>
                <w:color w:val="000000"/>
                <w:sz w:val="16"/>
                <w:szCs w:val="16"/>
              </w:rPr>
              <w:t>1</w:t>
            </w:r>
            <w:r w:rsidR="00DC60A9" w:rsidRPr="00780376">
              <w:rPr>
                <w:rFonts w:cs="Times New Roman"/>
                <w:color w:val="000000"/>
                <w:sz w:val="16"/>
                <w:szCs w:val="16"/>
              </w:rPr>
              <w:t>,</w:t>
            </w:r>
            <w:r w:rsidR="00387D34" w:rsidRPr="00780376">
              <w:rPr>
                <w:rFonts w:cs="Times New Roman"/>
                <w:color w:val="000000"/>
                <w:sz w:val="16"/>
                <w:szCs w:val="16"/>
              </w:rPr>
              <w:t>00</w:t>
            </w:r>
            <w:r w:rsidR="00C426C8" w:rsidRPr="00780376">
              <w:rPr>
                <w:rFonts w:cs="Times New Roman"/>
                <w:color w:val="000000"/>
                <w:sz w:val="16"/>
                <w:szCs w:val="16"/>
              </w:rPr>
              <w:t>8</w:t>
            </w:r>
          </w:p>
        </w:tc>
        <w:tc>
          <w:tcPr>
            <w:tcW w:w="68" w:type="pct"/>
            <w:vAlign w:val="bottom"/>
          </w:tcPr>
          <w:p w14:paraId="35ACA256" w14:textId="77777777" w:rsidR="00951FD6" w:rsidRPr="00780376" w:rsidRDefault="00951FD6" w:rsidP="00951FD6">
            <w:pPr>
              <w:pStyle w:val="BodyText3"/>
              <w:spacing w:line="240" w:lineRule="atLeast"/>
              <w:ind w:right="72"/>
              <w:jc w:val="right"/>
              <w:rPr>
                <w:rFonts w:cs="Times New Roman"/>
                <w:sz w:val="16"/>
                <w:szCs w:val="16"/>
              </w:rPr>
            </w:pPr>
          </w:p>
        </w:tc>
        <w:tc>
          <w:tcPr>
            <w:tcW w:w="458" w:type="pct"/>
            <w:vAlign w:val="bottom"/>
          </w:tcPr>
          <w:p w14:paraId="3ADC889F" w14:textId="15E5AF7E" w:rsidR="00951FD6" w:rsidRPr="00780376" w:rsidRDefault="00951FD6" w:rsidP="00951FD6">
            <w:pPr>
              <w:pStyle w:val="BodyText3"/>
              <w:spacing w:line="240" w:lineRule="atLeast"/>
              <w:ind w:right="72"/>
              <w:jc w:val="right"/>
              <w:rPr>
                <w:rFonts w:cs="Times New Roman"/>
                <w:sz w:val="16"/>
                <w:szCs w:val="16"/>
              </w:rPr>
            </w:pPr>
            <w:r w:rsidRPr="00780376">
              <w:rPr>
                <w:rFonts w:cs="Times New Roman"/>
                <w:color w:val="000000"/>
                <w:sz w:val="16"/>
                <w:szCs w:val="16"/>
              </w:rPr>
              <w:t xml:space="preserve">       </w:t>
            </w:r>
            <w:r w:rsidR="00DC60A9" w:rsidRPr="00780376">
              <w:rPr>
                <w:rFonts w:cs="Times New Roman"/>
                <w:color w:val="000000"/>
                <w:sz w:val="16"/>
                <w:szCs w:val="16"/>
              </w:rPr>
              <w:t>2,075</w:t>
            </w:r>
            <w:r w:rsidRPr="00780376">
              <w:rPr>
                <w:rFonts w:cs="Times New Roman"/>
                <w:color w:val="000000"/>
                <w:sz w:val="16"/>
                <w:szCs w:val="16"/>
              </w:rPr>
              <w:t xml:space="preserve"> </w:t>
            </w:r>
          </w:p>
        </w:tc>
        <w:tc>
          <w:tcPr>
            <w:tcW w:w="68" w:type="pct"/>
            <w:vAlign w:val="bottom"/>
          </w:tcPr>
          <w:p w14:paraId="39720B43" w14:textId="77777777" w:rsidR="00951FD6" w:rsidRPr="00780376" w:rsidRDefault="00951FD6" w:rsidP="00951FD6">
            <w:pPr>
              <w:pStyle w:val="BodyText3"/>
              <w:spacing w:line="240" w:lineRule="atLeast"/>
              <w:ind w:right="72"/>
              <w:jc w:val="right"/>
              <w:rPr>
                <w:rFonts w:cs="Times New Roman"/>
                <w:sz w:val="16"/>
                <w:szCs w:val="16"/>
              </w:rPr>
            </w:pPr>
          </w:p>
        </w:tc>
        <w:tc>
          <w:tcPr>
            <w:tcW w:w="469" w:type="pct"/>
            <w:vAlign w:val="bottom"/>
          </w:tcPr>
          <w:p w14:paraId="6726D876" w14:textId="6D8ABDFA" w:rsidR="00951FD6" w:rsidRPr="00780376" w:rsidRDefault="00951FD6" w:rsidP="00951FD6">
            <w:pPr>
              <w:pStyle w:val="BodyText3"/>
              <w:spacing w:line="240" w:lineRule="atLeast"/>
              <w:ind w:right="72"/>
              <w:jc w:val="right"/>
              <w:rPr>
                <w:rFonts w:cs="Times New Roman"/>
                <w:sz w:val="16"/>
                <w:szCs w:val="16"/>
              </w:rPr>
            </w:pPr>
            <w:r w:rsidRPr="00780376">
              <w:rPr>
                <w:rFonts w:cs="Times New Roman"/>
                <w:color w:val="000000"/>
                <w:sz w:val="16"/>
                <w:szCs w:val="16"/>
              </w:rPr>
              <w:t>1,67</w:t>
            </w:r>
            <w:r w:rsidR="00387D34" w:rsidRPr="00780376">
              <w:rPr>
                <w:rFonts w:cs="Times New Roman"/>
                <w:color w:val="000000"/>
                <w:sz w:val="16"/>
                <w:szCs w:val="16"/>
              </w:rPr>
              <w:t>4</w:t>
            </w:r>
            <w:r w:rsidRPr="00780376">
              <w:rPr>
                <w:rFonts w:cs="Times New Roman"/>
                <w:color w:val="000000"/>
                <w:sz w:val="16"/>
                <w:szCs w:val="16"/>
              </w:rPr>
              <w:t xml:space="preserve"> </w:t>
            </w:r>
          </w:p>
        </w:tc>
        <w:tc>
          <w:tcPr>
            <w:tcW w:w="68" w:type="pct"/>
            <w:vAlign w:val="bottom"/>
          </w:tcPr>
          <w:p w14:paraId="584B1FE0" w14:textId="77777777" w:rsidR="00951FD6" w:rsidRPr="00780376" w:rsidRDefault="00951FD6" w:rsidP="00951F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5512BBA0" w14:textId="3EEC3CD0" w:rsidR="00951FD6" w:rsidRPr="00780376" w:rsidRDefault="00951FD6" w:rsidP="00951FD6">
            <w:pPr>
              <w:pStyle w:val="BodyText3"/>
              <w:spacing w:line="240" w:lineRule="atLeast"/>
              <w:ind w:right="72"/>
              <w:jc w:val="right"/>
              <w:rPr>
                <w:rFonts w:cs="Times New Roman"/>
                <w:sz w:val="16"/>
                <w:szCs w:val="16"/>
              </w:rPr>
            </w:pPr>
            <w:r w:rsidRPr="00780376">
              <w:rPr>
                <w:rFonts w:cs="Times New Roman"/>
                <w:color w:val="000000"/>
                <w:sz w:val="16"/>
                <w:szCs w:val="16"/>
              </w:rPr>
              <w:t xml:space="preserve">    1</w:t>
            </w:r>
            <w:r w:rsidR="00DC60A9" w:rsidRPr="00780376">
              <w:rPr>
                <w:rFonts w:cs="Times New Roman"/>
                <w:color w:val="000000"/>
                <w:sz w:val="16"/>
                <w:szCs w:val="16"/>
              </w:rPr>
              <w:t>2,757</w:t>
            </w:r>
          </w:p>
        </w:tc>
      </w:tr>
      <w:tr w:rsidR="00AC5BCC" w:rsidRPr="00780376" w14:paraId="5D120C3F" w14:textId="77777777" w:rsidTr="00F145E9">
        <w:tc>
          <w:tcPr>
            <w:tcW w:w="1212" w:type="pct"/>
          </w:tcPr>
          <w:p w14:paraId="6DC8E9D4" w14:textId="4FFB2D1D" w:rsidR="00AC5BCC" w:rsidRPr="00780376" w:rsidRDefault="00AC5BCC" w:rsidP="00AC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 xml:space="preserve">Effects of the adoption of </w:t>
            </w:r>
          </w:p>
        </w:tc>
        <w:tc>
          <w:tcPr>
            <w:tcW w:w="485" w:type="pct"/>
          </w:tcPr>
          <w:p w14:paraId="4FBF6054" w14:textId="77777777" w:rsidR="00AC5BCC" w:rsidRPr="00780376" w:rsidRDefault="00AC5BCC" w:rsidP="00AC5BCC">
            <w:pPr>
              <w:pStyle w:val="BodyText3"/>
              <w:spacing w:line="240" w:lineRule="atLeast"/>
              <w:ind w:right="72"/>
              <w:jc w:val="center"/>
              <w:rPr>
                <w:rFonts w:cs="Times New Roman"/>
                <w:sz w:val="16"/>
                <w:szCs w:val="16"/>
              </w:rPr>
            </w:pPr>
          </w:p>
        </w:tc>
        <w:tc>
          <w:tcPr>
            <w:tcW w:w="68" w:type="pct"/>
            <w:vAlign w:val="bottom"/>
          </w:tcPr>
          <w:p w14:paraId="7BDF4929" w14:textId="77777777" w:rsidR="00AC5BCC" w:rsidRPr="00780376" w:rsidRDefault="00AC5BCC" w:rsidP="00AC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489" w:type="pct"/>
            <w:vAlign w:val="bottom"/>
          </w:tcPr>
          <w:p w14:paraId="40069125" w14:textId="77777777" w:rsidR="00AC5BCC" w:rsidRPr="00780376" w:rsidRDefault="00AC5BCC" w:rsidP="00AC5BCC">
            <w:pPr>
              <w:pStyle w:val="BodyText3"/>
              <w:spacing w:line="240" w:lineRule="atLeast"/>
              <w:ind w:right="72"/>
              <w:jc w:val="right"/>
              <w:rPr>
                <w:rFonts w:cs="Times New Roman"/>
                <w:color w:val="000000"/>
                <w:sz w:val="16"/>
                <w:szCs w:val="16"/>
              </w:rPr>
            </w:pPr>
          </w:p>
        </w:tc>
        <w:tc>
          <w:tcPr>
            <w:tcW w:w="68" w:type="pct"/>
            <w:vAlign w:val="bottom"/>
          </w:tcPr>
          <w:p w14:paraId="56FB1DF8" w14:textId="77777777" w:rsidR="00AC5BCC" w:rsidRPr="00780376" w:rsidRDefault="00AC5BCC" w:rsidP="00AC5BCC">
            <w:pPr>
              <w:pStyle w:val="BodyText3"/>
              <w:spacing w:line="240" w:lineRule="atLeast"/>
              <w:ind w:right="72"/>
              <w:jc w:val="right"/>
              <w:rPr>
                <w:rFonts w:cs="Times New Roman"/>
                <w:sz w:val="16"/>
                <w:szCs w:val="16"/>
              </w:rPr>
            </w:pPr>
          </w:p>
        </w:tc>
        <w:tc>
          <w:tcPr>
            <w:tcW w:w="486" w:type="pct"/>
            <w:vAlign w:val="bottom"/>
          </w:tcPr>
          <w:p w14:paraId="7AB991A6" w14:textId="77777777" w:rsidR="00AC5BCC" w:rsidRPr="00780376" w:rsidRDefault="00AC5BCC" w:rsidP="00AC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color w:val="000000"/>
                <w:sz w:val="16"/>
                <w:szCs w:val="16"/>
              </w:rPr>
            </w:pPr>
          </w:p>
        </w:tc>
        <w:tc>
          <w:tcPr>
            <w:tcW w:w="68" w:type="pct"/>
            <w:vAlign w:val="bottom"/>
          </w:tcPr>
          <w:p w14:paraId="3C159659" w14:textId="77777777" w:rsidR="00AC5BCC" w:rsidRPr="00780376" w:rsidRDefault="00AC5BCC" w:rsidP="00AC5BCC">
            <w:pPr>
              <w:pStyle w:val="BodyText3"/>
              <w:spacing w:line="240" w:lineRule="atLeast"/>
              <w:ind w:right="72"/>
              <w:jc w:val="right"/>
              <w:rPr>
                <w:rFonts w:cs="Times New Roman"/>
                <w:sz w:val="16"/>
                <w:szCs w:val="16"/>
              </w:rPr>
            </w:pPr>
          </w:p>
        </w:tc>
        <w:tc>
          <w:tcPr>
            <w:tcW w:w="487" w:type="pct"/>
            <w:vAlign w:val="bottom"/>
          </w:tcPr>
          <w:p w14:paraId="2335B6B7" w14:textId="77777777" w:rsidR="00AC5BCC" w:rsidRPr="00780376" w:rsidRDefault="00AC5BCC" w:rsidP="00AC5BCC">
            <w:pPr>
              <w:pStyle w:val="BodyText3"/>
              <w:spacing w:line="240" w:lineRule="atLeast"/>
              <w:ind w:right="72"/>
              <w:jc w:val="right"/>
              <w:rPr>
                <w:rFonts w:cs="Times New Roman"/>
                <w:color w:val="000000"/>
                <w:sz w:val="16"/>
                <w:szCs w:val="16"/>
              </w:rPr>
            </w:pPr>
          </w:p>
        </w:tc>
        <w:tc>
          <w:tcPr>
            <w:tcW w:w="68" w:type="pct"/>
            <w:vAlign w:val="bottom"/>
          </w:tcPr>
          <w:p w14:paraId="5EAF50E9" w14:textId="77777777" w:rsidR="00AC5BCC" w:rsidRPr="00780376" w:rsidRDefault="00AC5BCC" w:rsidP="00AC5BCC">
            <w:pPr>
              <w:pStyle w:val="BodyText3"/>
              <w:spacing w:line="240" w:lineRule="atLeast"/>
              <w:ind w:right="72"/>
              <w:jc w:val="right"/>
              <w:rPr>
                <w:rFonts w:cs="Times New Roman"/>
                <w:sz w:val="16"/>
                <w:szCs w:val="16"/>
              </w:rPr>
            </w:pPr>
          </w:p>
        </w:tc>
        <w:tc>
          <w:tcPr>
            <w:tcW w:w="458" w:type="pct"/>
            <w:vAlign w:val="bottom"/>
          </w:tcPr>
          <w:p w14:paraId="06BFF0F6" w14:textId="77777777" w:rsidR="00AC5BCC" w:rsidRPr="00780376" w:rsidRDefault="00AC5BCC" w:rsidP="00AC5BCC">
            <w:pPr>
              <w:pStyle w:val="BodyText3"/>
              <w:spacing w:line="240" w:lineRule="atLeast"/>
              <w:ind w:right="72"/>
              <w:jc w:val="right"/>
              <w:rPr>
                <w:rFonts w:cs="Times New Roman"/>
                <w:color w:val="000000"/>
                <w:sz w:val="16"/>
                <w:szCs w:val="16"/>
              </w:rPr>
            </w:pPr>
          </w:p>
        </w:tc>
        <w:tc>
          <w:tcPr>
            <w:tcW w:w="68" w:type="pct"/>
            <w:vAlign w:val="bottom"/>
          </w:tcPr>
          <w:p w14:paraId="0C8BB994" w14:textId="77777777" w:rsidR="00AC5BCC" w:rsidRPr="00780376" w:rsidRDefault="00AC5BCC" w:rsidP="00AC5BCC">
            <w:pPr>
              <w:pStyle w:val="BodyText3"/>
              <w:spacing w:line="240" w:lineRule="atLeast"/>
              <w:ind w:right="72"/>
              <w:jc w:val="right"/>
              <w:rPr>
                <w:rFonts w:cs="Times New Roman"/>
                <w:sz w:val="16"/>
                <w:szCs w:val="16"/>
              </w:rPr>
            </w:pPr>
          </w:p>
        </w:tc>
        <w:tc>
          <w:tcPr>
            <w:tcW w:w="469" w:type="pct"/>
            <w:vAlign w:val="bottom"/>
          </w:tcPr>
          <w:p w14:paraId="675B1CAF" w14:textId="77777777" w:rsidR="00AC5BCC" w:rsidRPr="00780376" w:rsidRDefault="00AC5BCC" w:rsidP="00AC5BCC">
            <w:pPr>
              <w:pStyle w:val="BodyText3"/>
              <w:spacing w:line="240" w:lineRule="atLeast"/>
              <w:ind w:right="72"/>
              <w:jc w:val="right"/>
              <w:rPr>
                <w:rFonts w:cs="Times New Roman"/>
                <w:color w:val="000000"/>
                <w:sz w:val="16"/>
                <w:szCs w:val="16"/>
              </w:rPr>
            </w:pPr>
          </w:p>
        </w:tc>
        <w:tc>
          <w:tcPr>
            <w:tcW w:w="68" w:type="pct"/>
            <w:vAlign w:val="bottom"/>
          </w:tcPr>
          <w:p w14:paraId="2D684F13" w14:textId="77777777" w:rsidR="00AC5BCC" w:rsidRPr="00780376" w:rsidRDefault="00AC5BCC" w:rsidP="00AC5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15AE5C27" w14:textId="77777777" w:rsidR="00AC5BCC" w:rsidRPr="00780376" w:rsidRDefault="00AC5BCC" w:rsidP="00AC5BCC">
            <w:pPr>
              <w:pStyle w:val="BodyText3"/>
              <w:spacing w:line="240" w:lineRule="atLeast"/>
              <w:ind w:right="72"/>
              <w:jc w:val="right"/>
              <w:rPr>
                <w:rFonts w:cs="Times New Roman"/>
                <w:color w:val="000000"/>
                <w:sz w:val="16"/>
                <w:szCs w:val="16"/>
              </w:rPr>
            </w:pPr>
          </w:p>
        </w:tc>
      </w:tr>
      <w:tr w:rsidR="00EA1EF2" w:rsidRPr="00780376" w14:paraId="216A5715" w14:textId="77777777" w:rsidTr="00FF22B1">
        <w:tc>
          <w:tcPr>
            <w:tcW w:w="1212" w:type="pct"/>
          </w:tcPr>
          <w:p w14:paraId="1DD9E119" w14:textId="71FE8A06"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 xml:space="preserve"> TFRS 16 as at January 1, 2020</w:t>
            </w:r>
          </w:p>
        </w:tc>
        <w:tc>
          <w:tcPr>
            <w:tcW w:w="485" w:type="pct"/>
          </w:tcPr>
          <w:p w14:paraId="4A9D400B" w14:textId="09C848BE"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0DAEB62C"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9" w:type="pct"/>
          </w:tcPr>
          <w:p w14:paraId="028F771A" w14:textId="5C0AC162" w:rsidR="00EA1EF2" w:rsidRPr="00780376" w:rsidRDefault="00EA1EF2" w:rsidP="00EA1EF2">
            <w:pPr>
              <w:pStyle w:val="BodyText3"/>
              <w:spacing w:line="240" w:lineRule="atLeast"/>
              <w:ind w:right="72"/>
              <w:jc w:val="center"/>
              <w:rPr>
                <w:rFonts w:cs="Times New Roman"/>
                <w:color w:val="000000"/>
                <w:sz w:val="16"/>
                <w:szCs w:val="16"/>
              </w:rPr>
            </w:pPr>
            <w:r w:rsidRPr="00780376">
              <w:rPr>
                <w:rFonts w:cs="Times New Roman"/>
                <w:sz w:val="16"/>
                <w:szCs w:val="16"/>
              </w:rPr>
              <w:t xml:space="preserve">    -</w:t>
            </w:r>
          </w:p>
        </w:tc>
        <w:tc>
          <w:tcPr>
            <w:tcW w:w="68" w:type="pct"/>
          </w:tcPr>
          <w:p w14:paraId="54D8CE00" w14:textId="77777777" w:rsidR="00EA1EF2" w:rsidRPr="00780376" w:rsidRDefault="00EA1EF2" w:rsidP="00EA1EF2">
            <w:pPr>
              <w:pStyle w:val="BodyText3"/>
              <w:spacing w:line="240" w:lineRule="atLeast"/>
              <w:ind w:right="72"/>
              <w:jc w:val="center"/>
              <w:rPr>
                <w:rFonts w:cs="Times New Roman"/>
                <w:sz w:val="16"/>
                <w:szCs w:val="16"/>
              </w:rPr>
            </w:pPr>
          </w:p>
        </w:tc>
        <w:tc>
          <w:tcPr>
            <w:tcW w:w="486" w:type="pct"/>
          </w:tcPr>
          <w:p w14:paraId="1C63C0A1" w14:textId="3EEA28A5"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color w:val="000000"/>
                <w:sz w:val="16"/>
                <w:szCs w:val="16"/>
              </w:rPr>
            </w:pPr>
            <w:r w:rsidRPr="00780376">
              <w:rPr>
                <w:rFonts w:cs="Times New Roman"/>
                <w:sz w:val="16"/>
                <w:szCs w:val="16"/>
              </w:rPr>
              <w:t xml:space="preserve">       -</w:t>
            </w:r>
          </w:p>
        </w:tc>
        <w:tc>
          <w:tcPr>
            <w:tcW w:w="68" w:type="pct"/>
            <w:vAlign w:val="bottom"/>
          </w:tcPr>
          <w:p w14:paraId="39E196D0"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Pr>
          <w:p w14:paraId="1E63777E" w14:textId="38261975" w:rsidR="00EA1EF2" w:rsidRPr="00780376" w:rsidRDefault="00EA1EF2" w:rsidP="00EA1EF2">
            <w:pPr>
              <w:pStyle w:val="BodyText3"/>
              <w:spacing w:line="240" w:lineRule="atLeast"/>
              <w:ind w:right="72"/>
              <w:jc w:val="center"/>
              <w:rPr>
                <w:rFonts w:cs="Times New Roman"/>
                <w:color w:val="000000"/>
                <w:sz w:val="16"/>
                <w:szCs w:val="16"/>
              </w:rPr>
            </w:pPr>
            <w:r w:rsidRPr="00780376">
              <w:rPr>
                <w:rFonts w:cs="Times New Roman"/>
                <w:sz w:val="16"/>
                <w:szCs w:val="16"/>
              </w:rPr>
              <w:t xml:space="preserve">    -</w:t>
            </w:r>
          </w:p>
        </w:tc>
        <w:tc>
          <w:tcPr>
            <w:tcW w:w="68" w:type="pct"/>
          </w:tcPr>
          <w:p w14:paraId="68EBCCA7"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vAlign w:val="bottom"/>
          </w:tcPr>
          <w:p w14:paraId="3916FF21" w14:textId="6817D950" w:rsidR="00EA1EF2" w:rsidRPr="00780376" w:rsidRDefault="00EA1EF2" w:rsidP="00EA1EF2">
            <w:pPr>
              <w:pStyle w:val="BodyText3"/>
              <w:spacing w:line="240" w:lineRule="atLeast"/>
              <w:ind w:right="72"/>
              <w:jc w:val="right"/>
              <w:rPr>
                <w:rFonts w:cs="Times New Roman"/>
                <w:color w:val="000000"/>
                <w:sz w:val="16"/>
                <w:szCs w:val="16"/>
              </w:rPr>
            </w:pPr>
            <w:r w:rsidRPr="00780376">
              <w:rPr>
                <w:rFonts w:cs="Times New Roman"/>
                <w:color w:val="000000"/>
                <w:sz w:val="16"/>
                <w:szCs w:val="16"/>
              </w:rPr>
              <w:t>495</w:t>
            </w:r>
          </w:p>
        </w:tc>
        <w:tc>
          <w:tcPr>
            <w:tcW w:w="68" w:type="pct"/>
            <w:vAlign w:val="bottom"/>
          </w:tcPr>
          <w:p w14:paraId="4246745F"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Pr>
          <w:p w14:paraId="23EB431F" w14:textId="55F4324B" w:rsidR="00EA1EF2" w:rsidRPr="00780376" w:rsidRDefault="00EA1EF2" w:rsidP="00EA1EF2">
            <w:pPr>
              <w:pStyle w:val="BodyText3"/>
              <w:spacing w:line="240" w:lineRule="atLeast"/>
              <w:ind w:right="72"/>
              <w:jc w:val="center"/>
              <w:rPr>
                <w:rFonts w:cs="Times New Roman"/>
                <w:color w:val="000000"/>
                <w:sz w:val="16"/>
                <w:szCs w:val="16"/>
              </w:rPr>
            </w:pPr>
            <w:r w:rsidRPr="00780376">
              <w:rPr>
                <w:rFonts w:cs="Times New Roman"/>
                <w:sz w:val="16"/>
                <w:szCs w:val="16"/>
              </w:rPr>
              <w:t xml:space="preserve">       -</w:t>
            </w:r>
          </w:p>
        </w:tc>
        <w:tc>
          <w:tcPr>
            <w:tcW w:w="68" w:type="pct"/>
            <w:vAlign w:val="bottom"/>
          </w:tcPr>
          <w:p w14:paraId="137AB13D"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vAlign w:val="bottom"/>
          </w:tcPr>
          <w:p w14:paraId="64EE34BE" w14:textId="29CDA062" w:rsidR="00EA1EF2" w:rsidRPr="00780376" w:rsidRDefault="00EA1EF2" w:rsidP="00EA1EF2">
            <w:pPr>
              <w:pStyle w:val="BodyText3"/>
              <w:spacing w:line="240" w:lineRule="atLeast"/>
              <w:ind w:right="72"/>
              <w:jc w:val="right"/>
              <w:rPr>
                <w:rFonts w:cs="Times New Roman"/>
                <w:color w:val="000000"/>
                <w:sz w:val="16"/>
                <w:szCs w:val="16"/>
              </w:rPr>
            </w:pPr>
            <w:r w:rsidRPr="00780376">
              <w:rPr>
                <w:rFonts w:cs="Times New Roman"/>
                <w:color w:val="000000"/>
                <w:sz w:val="16"/>
                <w:szCs w:val="16"/>
              </w:rPr>
              <w:t>495</w:t>
            </w:r>
          </w:p>
        </w:tc>
      </w:tr>
      <w:tr w:rsidR="00EA1EF2" w:rsidRPr="00780376" w14:paraId="1DF3234A" w14:textId="77777777" w:rsidTr="00F145E9">
        <w:tc>
          <w:tcPr>
            <w:tcW w:w="1212" w:type="pct"/>
          </w:tcPr>
          <w:p w14:paraId="1562FB7D"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780376">
              <w:rPr>
                <w:rFonts w:ascii="Times New Roman" w:hAnsi="Times New Roman" w:cs="Times New Roman"/>
                <w:sz w:val="16"/>
                <w:szCs w:val="16"/>
              </w:rPr>
              <w:t>Disposals and write-off</w:t>
            </w:r>
          </w:p>
        </w:tc>
        <w:tc>
          <w:tcPr>
            <w:tcW w:w="485" w:type="pct"/>
          </w:tcPr>
          <w:p w14:paraId="1156AEF9" w14:textId="753AD4CF"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458341A6"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9" w:type="pct"/>
            <w:vAlign w:val="bottom"/>
          </w:tcPr>
          <w:p w14:paraId="577A6A2D" w14:textId="26871D72"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(460)</w:t>
            </w:r>
          </w:p>
        </w:tc>
        <w:tc>
          <w:tcPr>
            <w:tcW w:w="68" w:type="pct"/>
            <w:vAlign w:val="bottom"/>
          </w:tcPr>
          <w:p w14:paraId="0E481745"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6" w:type="pct"/>
            <w:vAlign w:val="bottom"/>
          </w:tcPr>
          <w:p w14:paraId="7EB15A26" w14:textId="77496333"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(1,464)</w:t>
            </w:r>
          </w:p>
        </w:tc>
        <w:tc>
          <w:tcPr>
            <w:tcW w:w="68" w:type="pct"/>
            <w:vAlign w:val="bottom"/>
          </w:tcPr>
          <w:p w14:paraId="74DC6AD3"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vAlign w:val="bottom"/>
          </w:tcPr>
          <w:p w14:paraId="46FB06C8" w14:textId="33660F88"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(40</w:t>
            </w:r>
            <w:r w:rsidR="00C426C8" w:rsidRPr="00780376">
              <w:rPr>
                <w:rFonts w:ascii="Times New Roman" w:hAnsi="Times New Roman" w:cs="Times New Roman"/>
                <w:color w:val="000000"/>
                <w:sz w:val="16"/>
                <w:szCs w:val="16"/>
              </w:rPr>
              <w:t>8</w:t>
            </w:r>
            <w:r w:rsidRPr="00780376">
              <w:rPr>
                <w:rFonts w:ascii="Times New Roman" w:hAnsi="Times New Roman" w:cs="Times New Roman"/>
                <w:color w:val="000000"/>
                <w:sz w:val="16"/>
                <w:szCs w:val="16"/>
              </w:rPr>
              <w:t>)</w:t>
            </w:r>
          </w:p>
        </w:tc>
        <w:tc>
          <w:tcPr>
            <w:tcW w:w="68" w:type="pct"/>
            <w:vAlign w:val="bottom"/>
          </w:tcPr>
          <w:p w14:paraId="273FF050"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58" w:type="pct"/>
            <w:vAlign w:val="bottom"/>
          </w:tcPr>
          <w:p w14:paraId="5AF2F5BE" w14:textId="5028BEEE"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cs="Times New Roman"/>
                <w:sz w:val="16"/>
                <w:szCs w:val="16"/>
              </w:rPr>
            </w:pPr>
            <w:r w:rsidRPr="00780376">
              <w:rPr>
                <w:rFonts w:ascii="Times New Roman" w:hAnsi="Times New Roman" w:cs="Times New Roman"/>
                <w:color w:val="000000"/>
                <w:sz w:val="16"/>
                <w:szCs w:val="16"/>
              </w:rPr>
              <w:t xml:space="preserve"> (2,043)</w:t>
            </w:r>
          </w:p>
        </w:tc>
        <w:tc>
          <w:tcPr>
            <w:tcW w:w="68" w:type="pct"/>
            <w:vAlign w:val="bottom"/>
          </w:tcPr>
          <w:p w14:paraId="35CA5B35"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69" w:type="pct"/>
            <w:vAlign w:val="bottom"/>
          </w:tcPr>
          <w:p w14:paraId="2F19CA49" w14:textId="45B31EF9"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(5,650)</w:t>
            </w:r>
          </w:p>
        </w:tc>
        <w:tc>
          <w:tcPr>
            <w:tcW w:w="68" w:type="pct"/>
            <w:vAlign w:val="bottom"/>
          </w:tcPr>
          <w:p w14:paraId="0B7217AF"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506" w:type="pct"/>
            <w:vAlign w:val="bottom"/>
          </w:tcPr>
          <w:p w14:paraId="33033ACA" w14:textId="17C379C3"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(10,02</w:t>
            </w:r>
            <w:r w:rsidR="00C426C8" w:rsidRPr="00780376">
              <w:rPr>
                <w:rFonts w:ascii="Times New Roman" w:hAnsi="Times New Roman" w:cs="Times New Roman"/>
                <w:color w:val="000000"/>
                <w:sz w:val="16"/>
                <w:szCs w:val="16"/>
              </w:rPr>
              <w:t>5</w:t>
            </w:r>
            <w:r w:rsidRPr="00780376">
              <w:rPr>
                <w:rFonts w:ascii="Times New Roman" w:hAnsi="Times New Roman" w:cs="Times New Roman"/>
                <w:color w:val="000000"/>
                <w:sz w:val="16"/>
                <w:szCs w:val="16"/>
              </w:rPr>
              <w:t>)</w:t>
            </w:r>
          </w:p>
        </w:tc>
      </w:tr>
      <w:tr w:rsidR="00EA1EF2" w:rsidRPr="00780376" w14:paraId="1940423B" w14:textId="77777777" w:rsidTr="00D34A8E">
        <w:tc>
          <w:tcPr>
            <w:tcW w:w="1212" w:type="pct"/>
          </w:tcPr>
          <w:p w14:paraId="139D8170"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Transfers in (out)</w:t>
            </w:r>
          </w:p>
        </w:tc>
        <w:tc>
          <w:tcPr>
            <w:tcW w:w="485" w:type="pct"/>
          </w:tcPr>
          <w:p w14:paraId="1C7B57F8" w14:textId="77B0EBCA"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42EA7400"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vAlign w:val="bottom"/>
          </w:tcPr>
          <w:p w14:paraId="3770F29A" w14:textId="5366D5E4"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90 </w:t>
            </w:r>
          </w:p>
        </w:tc>
        <w:tc>
          <w:tcPr>
            <w:tcW w:w="68" w:type="pct"/>
            <w:vAlign w:val="bottom"/>
          </w:tcPr>
          <w:p w14:paraId="0317C62E"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vAlign w:val="bottom"/>
          </w:tcPr>
          <w:p w14:paraId="421A8A15" w14:textId="0C7FE94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194 </w:t>
            </w:r>
          </w:p>
        </w:tc>
        <w:tc>
          <w:tcPr>
            <w:tcW w:w="68" w:type="pct"/>
            <w:vAlign w:val="bottom"/>
          </w:tcPr>
          <w:p w14:paraId="0F302A64"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72"/>
              <w:jc w:val="right"/>
              <w:rPr>
                <w:rFonts w:ascii="Times New Roman" w:hAnsi="Times New Roman" w:cs="Times New Roman"/>
                <w:sz w:val="16"/>
                <w:szCs w:val="16"/>
              </w:rPr>
            </w:pPr>
          </w:p>
        </w:tc>
        <w:tc>
          <w:tcPr>
            <w:tcW w:w="487" w:type="pct"/>
            <w:vAlign w:val="bottom"/>
          </w:tcPr>
          <w:p w14:paraId="45D6F1E1" w14:textId="4267493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cs="Times New Roman"/>
                <w:sz w:val="16"/>
                <w:szCs w:val="16"/>
              </w:rPr>
            </w:pPr>
            <w:r w:rsidRPr="00780376">
              <w:rPr>
                <w:rFonts w:ascii="Times New Roman" w:hAnsi="Times New Roman" w:cs="Times New Roman"/>
                <w:color w:val="000000"/>
                <w:sz w:val="16"/>
                <w:szCs w:val="16"/>
              </w:rPr>
              <w:t xml:space="preserve">         (83)</w:t>
            </w:r>
          </w:p>
        </w:tc>
        <w:tc>
          <w:tcPr>
            <w:tcW w:w="68" w:type="pct"/>
            <w:vAlign w:val="bottom"/>
          </w:tcPr>
          <w:p w14:paraId="620A1D60"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Pr>
          <w:p w14:paraId="3915E782" w14:textId="6F7CC1B6"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85F34D4"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vAlign w:val="bottom"/>
          </w:tcPr>
          <w:p w14:paraId="177A7140" w14:textId="13308DC0"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(201)</w:t>
            </w:r>
          </w:p>
        </w:tc>
        <w:tc>
          <w:tcPr>
            <w:tcW w:w="68" w:type="pct"/>
            <w:vAlign w:val="bottom"/>
          </w:tcPr>
          <w:p w14:paraId="4F575B9F"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p>
        </w:tc>
        <w:tc>
          <w:tcPr>
            <w:tcW w:w="506" w:type="pct"/>
          </w:tcPr>
          <w:p w14:paraId="6562C584" w14:textId="7F1D2A29"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r>
      <w:tr w:rsidR="00EA1EF2" w:rsidRPr="00780376" w14:paraId="0612278E" w14:textId="77777777" w:rsidTr="00F145E9">
        <w:tc>
          <w:tcPr>
            <w:tcW w:w="1212" w:type="pct"/>
          </w:tcPr>
          <w:p w14:paraId="51398CC7" w14:textId="49058411"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780376">
              <w:rPr>
                <w:rFonts w:ascii="Times New Roman" w:hAnsi="Times New Roman" w:cs="Times New Roman"/>
                <w:b/>
                <w:bCs/>
                <w:sz w:val="16"/>
                <w:szCs w:val="16"/>
              </w:rPr>
              <w:t>Balance as at December 31, 2020</w:t>
            </w:r>
          </w:p>
        </w:tc>
        <w:tc>
          <w:tcPr>
            <w:tcW w:w="485" w:type="pct"/>
            <w:tcBorders>
              <w:top w:val="single" w:sz="4" w:space="0" w:color="auto"/>
              <w:left w:val="nil"/>
              <w:bottom w:val="single" w:sz="4" w:space="0" w:color="auto"/>
              <w:right w:val="nil"/>
            </w:tcBorders>
            <w:vAlign w:val="bottom"/>
          </w:tcPr>
          <w:p w14:paraId="27DA82BD" w14:textId="0BBAFAA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30,489 </w:t>
            </w:r>
          </w:p>
        </w:tc>
        <w:tc>
          <w:tcPr>
            <w:tcW w:w="68" w:type="pct"/>
            <w:vAlign w:val="bottom"/>
          </w:tcPr>
          <w:p w14:paraId="04D65B57"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left w:val="nil"/>
              <w:bottom w:val="single" w:sz="4" w:space="0" w:color="auto"/>
              <w:right w:val="nil"/>
            </w:tcBorders>
            <w:vAlign w:val="bottom"/>
          </w:tcPr>
          <w:p w14:paraId="2E7AC171" w14:textId="68531A5B"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94,731 </w:t>
            </w:r>
          </w:p>
        </w:tc>
        <w:tc>
          <w:tcPr>
            <w:tcW w:w="68" w:type="pct"/>
            <w:vAlign w:val="bottom"/>
          </w:tcPr>
          <w:p w14:paraId="365BE5AA"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tcBorders>
              <w:top w:val="single" w:sz="4" w:space="0" w:color="auto"/>
              <w:left w:val="nil"/>
              <w:bottom w:val="single" w:sz="4" w:space="0" w:color="auto"/>
              <w:right w:val="nil"/>
            </w:tcBorders>
            <w:vAlign w:val="bottom"/>
          </w:tcPr>
          <w:p w14:paraId="7E868DE2" w14:textId="0EC3FB68"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399,359 </w:t>
            </w:r>
          </w:p>
        </w:tc>
        <w:tc>
          <w:tcPr>
            <w:tcW w:w="68" w:type="pct"/>
            <w:vAlign w:val="bottom"/>
          </w:tcPr>
          <w:p w14:paraId="0AFE2339"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left w:val="nil"/>
              <w:bottom w:val="single" w:sz="4" w:space="0" w:color="auto"/>
              <w:right w:val="nil"/>
            </w:tcBorders>
            <w:vAlign w:val="bottom"/>
          </w:tcPr>
          <w:p w14:paraId="5299E898" w14:textId="35B85E42"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21,216 </w:t>
            </w:r>
          </w:p>
        </w:tc>
        <w:tc>
          <w:tcPr>
            <w:tcW w:w="68" w:type="pct"/>
            <w:vAlign w:val="bottom"/>
          </w:tcPr>
          <w:p w14:paraId="757CF378"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left w:val="nil"/>
              <w:bottom w:val="single" w:sz="4" w:space="0" w:color="auto"/>
              <w:right w:val="nil"/>
            </w:tcBorders>
            <w:vAlign w:val="bottom"/>
          </w:tcPr>
          <w:p w14:paraId="55954425" w14:textId="5811240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49,100</w:t>
            </w:r>
          </w:p>
        </w:tc>
        <w:tc>
          <w:tcPr>
            <w:tcW w:w="68" w:type="pct"/>
            <w:vAlign w:val="bottom"/>
          </w:tcPr>
          <w:p w14:paraId="5A641B87"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left w:val="nil"/>
              <w:bottom w:val="single" w:sz="4" w:space="0" w:color="auto"/>
              <w:right w:val="nil"/>
            </w:tcBorders>
            <w:vAlign w:val="bottom"/>
          </w:tcPr>
          <w:p w14:paraId="4D80ECF3" w14:textId="6A737E9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1,897 </w:t>
            </w:r>
          </w:p>
        </w:tc>
        <w:tc>
          <w:tcPr>
            <w:tcW w:w="68" w:type="pct"/>
            <w:vAlign w:val="bottom"/>
          </w:tcPr>
          <w:p w14:paraId="660EF71F"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cs/>
              </w:rPr>
            </w:pPr>
          </w:p>
        </w:tc>
        <w:tc>
          <w:tcPr>
            <w:tcW w:w="506" w:type="pct"/>
            <w:tcBorders>
              <w:top w:val="single" w:sz="4" w:space="0" w:color="auto"/>
              <w:left w:val="nil"/>
              <w:bottom w:val="single" w:sz="4" w:space="0" w:color="auto"/>
              <w:right w:val="nil"/>
            </w:tcBorders>
            <w:vAlign w:val="bottom"/>
          </w:tcPr>
          <w:p w14:paraId="672B6016" w14:textId="5BBF69E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596,792 </w:t>
            </w:r>
          </w:p>
        </w:tc>
      </w:tr>
      <w:tr w:rsidR="00EA1EF2" w:rsidRPr="00780376" w14:paraId="17B03413" w14:textId="77777777" w:rsidTr="0054175F">
        <w:tc>
          <w:tcPr>
            <w:tcW w:w="1212" w:type="pct"/>
          </w:tcPr>
          <w:p w14:paraId="018413DC"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b/>
                <w:bCs/>
                <w:sz w:val="16"/>
                <w:szCs w:val="16"/>
                <w:cs/>
              </w:rPr>
            </w:pPr>
          </w:p>
        </w:tc>
        <w:tc>
          <w:tcPr>
            <w:tcW w:w="485" w:type="pct"/>
            <w:tcBorders>
              <w:top w:val="single" w:sz="4" w:space="0" w:color="auto"/>
            </w:tcBorders>
          </w:tcPr>
          <w:p w14:paraId="42FA84E9"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1FC9BC02"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tcBorders>
          </w:tcPr>
          <w:p w14:paraId="193E641B"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09932F50"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single" w:sz="4" w:space="0" w:color="auto"/>
            </w:tcBorders>
          </w:tcPr>
          <w:p w14:paraId="6E8AB8D2"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AE1494C"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tcBorders>
          </w:tcPr>
          <w:p w14:paraId="0FC5CFF0"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2C6F02C"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tcBorders>
          </w:tcPr>
          <w:p w14:paraId="14F8947D"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1F654459"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tcBorders>
          </w:tcPr>
          <w:p w14:paraId="0AFBC202"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774E78A0"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single" w:sz="4" w:space="0" w:color="auto"/>
            </w:tcBorders>
          </w:tcPr>
          <w:p w14:paraId="18769148"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1922B860" w14:textId="77777777" w:rsidTr="00FF0D36">
        <w:tc>
          <w:tcPr>
            <w:tcW w:w="1212" w:type="pct"/>
          </w:tcPr>
          <w:p w14:paraId="5DCA8A3A"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r w:rsidRPr="00780376">
              <w:rPr>
                <w:rFonts w:ascii="Times New Roman" w:hAnsi="Times New Roman" w:cs="Times New Roman"/>
                <w:b/>
                <w:bCs/>
                <w:sz w:val="16"/>
                <w:szCs w:val="16"/>
              </w:rPr>
              <w:t>Accumulated Depreciation</w:t>
            </w:r>
          </w:p>
        </w:tc>
        <w:tc>
          <w:tcPr>
            <w:tcW w:w="485" w:type="pct"/>
          </w:tcPr>
          <w:p w14:paraId="3E25BE4B"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49021A50"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Pr>
          <w:p w14:paraId="70B84B72"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9335331"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710B6586"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D42C701"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Pr>
          <w:p w14:paraId="65D95EFB"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F1DB96B"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Pr>
          <w:p w14:paraId="125F2FD7"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8BB0925"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6A5AB990"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58DC372"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Pr>
          <w:p w14:paraId="1A8FC91A"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316F9145" w14:textId="77777777" w:rsidTr="00FF0D36">
        <w:tc>
          <w:tcPr>
            <w:tcW w:w="1212" w:type="pct"/>
          </w:tcPr>
          <w:p w14:paraId="6407EAC1" w14:textId="1C184891"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Balance as at December 1, 2019</w:t>
            </w:r>
          </w:p>
        </w:tc>
        <w:tc>
          <w:tcPr>
            <w:tcW w:w="485" w:type="pct"/>
            <w:vAlign w:val="bottom"/>
          </w:tcPr>
          <w:p w14:paraId="1EC5CA94" w14:textId="4831CF75"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4,201 </w:t>
            </w:r>
          </w:p>
        </w:tc>
        <w:tc>
          <w:tcPr>
            <w:tcW w:w="68" w:type="pct"/>
            <w:vAlign w:val="bottom"/>
          </w:tcPr>
          <w:p w14:paraId="24F948CA" w14:textId="39F0A7D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489" w:type="pct"/>
            <w:vAlign w:val="bottom"/>
          </w:tcPr>
          <w:p w14:paraId="0A6A29A1" w14:textId="7C93F1F5"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17,405 </w:t>
            </w:r>
          </w:p>
        </w:tc>
        <w:tc>
          <w:tcPr>
            <w:tcW w:w="68" w:type="pct"/>
            <w:vAlign w:val="bottom"/>
          </w:tcPr>
          <w:p w14:paraId="25CBBA77" w14:textId="52B6486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486" w:type="pct"/>
            <w:vAlign w:val="bottom"/>
          </w:tcPr>
          <w:p w14:paraId="13BD2AD2" w14:textId="6340453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68,546 </w:t>
            </w:r>
          </w:p>
        </w:tc>
        <w:tc>
          <w:tcPr>
            <w:tcW w:w="68" w:type="pct"/>
            <w:vAlign w:val="bottom"/>
          </w:tcPr>
          <w:p w14:paraId="5B20679F" w14:textId="33ACEDE2"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487" w:type="pct"/>
            <w:vAlign w:val="bottom"/>
          </w:tcPr>
          <w:p w14:paraId="0534147C" w14:textId="7835803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14,433 </w:t>
            </w:r>
          </w:p>
        </w:tc>
        <w:tc>
          <w:tcPr>
            <w:tcW w:w="68" w:type="pct"/>
            <w:vAlign w:val="bottom"/>
          </w:tcPr>
          <w:p w14:paraId="3A0284BB" w14:textId="37840CF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458" w:type="pct"/>
            <w:vAlign w:val="bottom"/>
          </w:tcPr>
          <w:p w14:paraId="0DAACFCE" w14:textId="7D0D131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12,904 </w:t>
            </w:r>
          </w:p>
        </w:tc>
        <w:tc>
          <w:tcPr>
            <w:tcW w:w="68" w:type="pct"/>
            <w:vAlign w:val="bottom"/>
          </w:tcPr>
          <w:p w14:paraId="6CF2CB74" w14:textId="79A28EC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469" w:type="pct"/>
          </w:tcPr>
          <w:p w14:paraId="39741521" w14:textId="2668FF78"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55B73B9" w14:textId="251D6D32"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w:t>
            </w:r>
          </w:p>
        </w:tc>
        <w:tc>
          <w:tcPr>
            <w:tcW w:w="506" w:type="pct"/>
            <w:vAlign w:val="bottom"/>
          </w:tcPr>
          <w:p w14:paraId="107346CB" w14:textId="2471036E"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117,489 </w:t>
            </w:r>
          </w:p>
        </w:tc>
      </w:tr>
      <w:tr w:rsidR="00EA1EF2" w:rsidRPr="00780376" w14:paraId="562052B0" w14:textId="77777777" w:rsidTr="0054175F">
        <w:tc>
          <w:tcPr>
            <w:tcW w:w="1212" w:type="pct"/>
          </w:tcPr>
          <w:p w14:paraId="2024CE66"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Depreciation charge for the year</w:t>
            </w:r>
          </w:p>
        </w:tc>
        <w:tc>
          <w:tcPr>
            <w:tcW w:w="485" w:type="pct"/>
            <w:vAlign w:val="bottom"/>
          </w:tcPr>
          <w:p w14:paraId="3F0ED9B9" w14:textId="13FCF8D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1,007 </w:t>
            </w:r>
          </w:p>
        </w:tc>
        <w:tc>
          <w:tcPr>
            <w:tcW w:w="68" w:type="pct"/>
            <w:vAlign w:val="bottom"/>
          </w:tcPr>
          <w:p w14:paraId="37C370AA"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vAlign w:val="bottom"/>
          </w:tcPr>
          <w:p w14:paraId="5FC5F728" w14:textId="285CB41F"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3,871 </w:t>
            </w:r>
          </w:p>
        </w:tc>
        <w:tc>
          <w:tcPr>
            <w:tcW w:w="68" w:type="pct"/>
            <w:vAlign w:val="bottom"/>
          </w:tcPr>
          <w:p w14:paraId="48A7ABB9"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vAlign w:val="bottom"/>
          </w:tcPr>
          <w:p w14:paraId="6373AB27" w14:textId="74BFC776"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16,524 </w:t>
            </w:r>
          </w:p>
        </w:tc>
        <w:tc>
          <w:tcPr>
            <w:tcW w:w="68" w:type="pct"/>
            <w:vAlign w:val="bottom"/>
          </w:tcPr>
          <w:p w14:paraId="6779D3ED"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vAlign w:val="bottom"/>
          </w:tcPr>
          <w:p w14:paraId="47C4265B" w14:textId="3CEC937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1,991 </w:t>
            </w:r>
          </w:p>
        </w:tc>
        <w:tc>
          <w:tcPr>
            <w:tcW w:w="68" w:type="pct"/>
            <w:vAlign w:val="bottom"/>
          </w:tcPr>
          <w:p w14:paraId="4B00432E"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vAlign w:val="bottom"/>
          </w:tcPr>
          <w:p w14:paraId="641E188C" w14:textId="0ADD5C2D"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3,366 </w:t>
            </w:r>
          </w:p>
        </w:tc>
        <w:tc>
          <w:tcPr>
            <w:tcW w:w="68" w:type="pct"/>
            <w:vAlign w:val="bottom"/>
          </w:tcPr>
          <w:p w14:paraId="71A08EB8"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37901D35" w14:textId="6FB2972E"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2EBD578A"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vAlign w:val="bottom"/>
          </w:tcPr>
          <w:p w14:paraId="30D42871" w14:textId="18D31E54"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26,759 </w:t>
            </w:r>
          </w:p>
        </w:tc>
      </w:tr>
      <w:tr w:rsidR="00EA1EF2" w:rsidRPr="00780376" w14:paraId="0C73F31C" w14:textId="77777777" w:rsidTr="0054175F">
        <w:tc>
          <w:tcPr>
            <w:tcW w:w="1212" w:type="pct"/>
          </w:tcPr>
          <w:p w14:paraId="31110966" w14:textId="5AAD27BA"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780376">
              <w:rPr>
                <w:rFonts w:ascii="Times New Roman" w:hAnsi="Times New Roman" w:cs="Times New Roman"/>
                <w:sz w:val="16"/>
                <w:szCs w:val="16"/>
              </w:rPr>
              <w:t>Disposals and write-off</w:t>
            </w:r>
          </w:p>
        </w:tc>
        <w:tc>
          <w:tcPr>
            <w:tcW w:w="485" w:type="pct"/>
            <w:tcBorders>
              <w:bottom w:val="single" w:sz="4" w:space="0" w:color="auto"/>
            </w:tcBorders>
          </w:tcPr>
          <w:p w14:paraId="75A25143" w14:textId="7476AE88"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6F1474EB" w14:textId="08129AE9" w:rsidR="00EA1EF2" w:rsidRPr="00780376" w:rsidRDefault="00EA1EF2" w:rsidP="00EA1EF2">
            <w:pPr>
              <w:pStyle w:val="BodyText3"/>
              <w:spacing w:line="240" w:lineRule="atLeast"/>
              <w:ind w:right="72"/>
              <w:jc w:val="right"/>
              <w:rPr>
                <w:rFonts w:cs="Times New Roman"/>
                <w:sz w:val="16"/>
                <w:szCs w:val="16"/>
              </w:rPr>
            </w:pPr>
          </w:p>
        </w:tc>
        <w:tc>
          <w:tcPr>
            <w:tcW w:w="489" w:type="pct"/>
            <w:tcBorders>
              <w:bottom w:val="single" w:sz="4" w:space="0" w:color="auto"/>
            </w:tcBorders>
          </w:tcPr>
          <w:p w14:paraId="7ED645B1" w14:textId="03DCD56C"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7D3C8DE9" w14:textId="49F44476" w:rsidR="00EA1EF2" w:rsidRPr="00780376" w:rsidRDefault="00EA1EF2" w:rsidP="00EA1EF2">
            <w:pPr>
              <w:pStyle w:val="BodyText3"/>
              <w:spacing w:line="240" w:lineRule="atLeast"/>
              <w:ind w:right="72"/>
              <w:jc w:val="right"/>
              <w:rPr>
                <w:rFonts w:cs="Times New Roman"/>
                <w:sz w:val="16"/>
                <w:szCs w:val="16"/>
              </w:rPr>
            </w:pPr>
          </w:p>
        </w:tc>
        <w:tc>
          <w:tcPr>
            <w:tcW w:w="486" w:type="pct"/>
            <w:tcBorders>
              <w:bottom w:val="single" w:sz="4" w:space="0" w:color="auto"/>
            </w:tcBorders>
            <w:vAlign w:val="bottom"/>
          </w:tcPr>
          <w:p w14:paraId="171D122B" w14:textId="1E2537AE"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(233)</w:t>
            </w:r>
          </w:p>
        </w:tc>
        <w:tc>
          <w:tcPr>
            <w:tcW w:w="68" w:type="pct"/>
            <w:vAlign w:val="bottom"/>
          </w:tcPr>
          <w:p w14:paraId="514EAC19" w14:textId="14D5E02F"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p>
        </w:tc>
        <w:tc>
          <w:tcPr>
            <w:tcW w:w="487" w:type="pct"/>
            <w:tcBorders>
              <w:bottom w:val="single" w:sz="4" w:space="0" w:color="auto"/>
            </w:tcBorders>
            <w:vAlign w:val="bottom"/>
          </w:tcPr>
          <w:p w14:paraId="522D28ED" w14:textId="45EAE990"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(210)</w:t>
            </w:r>
          </w:p>
        </w:tc>
        <w:tc>
          <w:tcPr>
            <w:tcW w:w="68" w:type="pct"/>
            <w:vAlign w:val="bottom"/>
          </w:tcPr>
          <w:p w14:paraId="2987F0E1" w14:textId="600F0690" w:rsidR="00EA1EF2" w:rsidRPr="00780376" w:rsidRDefault="00EA1EF2" w:rsidP="00EA1EF2">
            <w:pPr>
              <w:pStyle w:val="BodyText3"/>
              <w:spacing w:line="240" w:lineRule="atLeast"/>
              <w:ind w:right="72"/>
              <w:jc w:val="right"/>
              <w:rPr>
                <w:rFonts w:cs="Times New Roman"/>
                <w:sz w:val="16"/>
                <w:szCs w:val="16"/>
              </w:rPr>
            </w:pPr>
          </w:p>
        </w:tc>
        <w:tc>
          <w:tcPr>
            <w:tcW w:w="458" w:type="pct"/>
            <w:tcBorders>
              <w:bottom w:val="single" w:sz="4" w:space="0" w:color="auto"/>
            </w:tcBorders>
            <w:vAlign w:val="bottom"/>
          </w:tcPr>
          <w:p w14:paraId="5F30A6FA" w14:textId="11B1E3DE"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color w:val="000000"/>
                <w:sz w:val="16"/>
                <w:szCs w:val="16"/>
              </w:rPr>
              <w:t xml:space="preserve">   -   </w:t>
            </w:r>
          </w:p>
        </w:tc>
        <w:tc>
          <w:tcPr>
            <w:tcW w:w="68" w:type="pct"/>
            <w:vAlign w:val="bottom"/>
          </w:tcPr>
          <w:p w14:paraId="6882AA59" w14:textId="707F714B" w:rsidR="00EA1EF2" w:rsidRPr="00780376" w:rsidRDefault="00EA1EF2" w:rsidP="00EA1EF2">
            <w:pPr>
              <w:pStyle w:val="BodyText3"/>
              <w:spacing w:line="240" w:lineRule="atLeast"/>
              <w:ind w:right="72"/>
              <w:jc w:val="right"/>
              <w:rPr>
                <w:rFonts w:cs="Times New Roman"/>
                <w:sz w:val="16"/>
                <w:szCs w:val="16"/>
              </w:rPr>
            </w:pPr>
          </w:p>
        </w:tc>
        <w:tc>
          <w:tcPr>
            <w:tcW w:w="469" w:type="pct"/>
            <w:tcBorders>
              <w:bottom w:val="single" w:sz="4" w:space="0" w:color="auto"/>
            </w:tcBorders>
          </w:tcPr>
          <w:p w14:paraId="77CDF6E3" w14:textId="45C76BE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3856B83" w14:textId="0E835CFB" w:rsidR="00EA1EF2" w:rsidRPr="00780376" w:rsidRDefault="00EA1EF2" w:rsidP="00EA1EF2">
            <w:pPr>
              <w:pStyle w:val="BodyText3"/>
              <w:spacing w:line="240" w:lineRule="atLeast"/>
              <w:ind w:right="72"/>
              <w:jc w:val="right"/>
              <w:rPr>
                <w:rFonts w:cs="Times New Roman"/>
                <w:sz w:val="16"/>
                <w:szCs w:val="16"/>
              </w:rPr>
            </w:pPr>
          </w:p>
        </w:tc>
        <w:tc>
          <w:tcPr>
            <w:tcW w:w="506" w:type="pct"/>
            <w:tcBorders>
              <w:bottom w:val="single" w:sz="4" w:space="0" w:color="auto"/>
            </w:tcBorders>
            <w:vAlign w:val="bottom"/>
          </w:tcPr>
          <w:p w14:paraId="207A3C9C" w14:textId="77933A1E"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sz w:val="16"/>
                <w:szCs w:val="16"/>
              </w:rPr>
            </w:pPr>
            <w:r w:rsidRPr="00780376">
              <w:rPr>
                <w:rFonts w:ascii="Times New Roman" w:hAnsi="Times New Roman" w:cs="Times New Roman"/>
                <w:color w:val="000000"/>
                <w:sz w:val="16"/>
                <w:szCs w:val="16"/>
              </w:rPr>
              <w:t xml:space="preserve"> (443)</w:t>
            </w:r>
          </w:p>
        </w:tc>
      </w:tr>
      <w:tr w:rsidR="00EA1EF2" w:rsidRPr="00780376" w14:paraId="59E06137" w14:textId="77777777" w:rsidTr="00FF0D36">
        <w:tc>
          <w:tcPr>
            <w:tcW w:w="1212" w:type="pct"/>
          </w:tcPr>
          <w:p w14:paraId="574222C2" w14:textId="24E2C5D4"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Balance as at December 31, 2019</w:t>
            </w:r>
          </w:p>
        </w:tc>
        <w:tc>
          <w:tcPr>
            <w:tcW w:w="485" w:type="pct"/>
            <w:tcBorders>
              <w:top w:val="single" w:sz="4" w:space="0" w:color="auto"/>
            </w:tcBorders>
            <w:vAlign w:val="bottom"/>
          </w:tcPr>
          <w:p w14:paraId="1F3C3F0D" w14:textId="2217383B"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5,208 </w:t>
            </w:r>
          </w:p>
        </w:tc>
        <w:tc>
          <w:tcPr>
            <w:tcW w:w="68" w:type="pct"/>
            <w:vAlign w:val="bottom"/>
          </w:tcPr>
          <w:p w14:paraId="654B8FA4" w14:textId="6FD4F185"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tcBorders>
            <w:vAlign w:val="bottom"/>
          </w:tcPr>
          <w:p w14:paraId="1ED27014" w14:textId="2A224ABE"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21,276 </w:t>
            </w:r>
          </w:p>
        </w:tc>
        <w:tc>
          <w:tcPr>
            <w:tcW w:w="68" w:type="pct"/>
            <w:vAlign w:val="bottom"/>
          </w:tcPr>
          <w:p w14:paraId="0A227F84" w14:textId="009A1493" w:rsidR="00EA1EF2" w:rsidRPr="00780376" w:rsidRDefault="00EA1EF2" w:rsidP="00EA1EF2">
            <w:pPr>
              <w:pStyle w:val="BodyText3"/>
              <w:spacing w:line="240" w:lineRule="atLeast"/>
              <w:ind w:right="72"/>
              <w:jc w:val="right"/>
              <w:rPr>
                <w:rFonts w:cs="Times New Roman"/>
                <w:sz w:val="16"/>
                <w:szCs w:val="16"/>
              </w:rPr>
            </w:pPr>
          </w:p>
        </w:tc>
        <w:tc>
          <w:tcPr>
            <w:tcW w:w="486" w:type="pct"/>
            <w:tcBorders>
              <w:top w:val="single" w:sz="4" w:space="0" w:color="auto"/>
            </w:tcBorders>
            <w:vAlign w:val="bottom"/>
          </w:tcPr>
          <w:p w14:paraId="6882B308" w14:textId="4145F085"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84,837 </w:t>
            </w:r>
          </w:p>
        </w:tc>
        <w:tc>
          <w:tcPr>
            <w:tcW w:w="68" w:type="pct"/>
            <w:vAlign w:val="bottom"/>
          </w:tcPr>
          <w:p w14:paraId="791B3011" w14:textId="3328F00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tcBorders>
            <w:vAlign w:val="bottom"/>
          </w:tcPr>
          <w:p w14:paraId="230FE72D" w14:textId="71367B1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16,214 </w:t>
            </w:r>
          </w:p>
        </w:tc>
        <w:tc>
          <w:tcPr>
            <w:tcW w:w="68" w:type="pct"/>
            <w:vAlign w:val="bottom"/>
          </w:tcPr>
          <w:p w14:paraId="34246B83" w14:textId="521C8B53"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tcBorders>
            <w:vAlign w:val="bottom"/>
          </w:tcPr>
          <w:p w14:paraId="743D42F9" w14:textId="77B5E21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16,270 </w:t>
            </w:r>
          </w:p>
        </w:tc>
        <w:tc>
          <w:tcPr>
            <w:tcW w:w="68" w:type="pct"/>
            <w:vAlign w:val="bottom"/>
          </w:tcPr>
          <w:p w14:paraId="6D3F481C" w14:textId="17B048A1"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tcBorders>
          </w:tcPr>
          <w:p w14:paraId="2FBE4B8A" w14:textId="69859596"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264C03B" w14:textId="44C8793A"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single" w:sz="4" w:space="0" w:color="auto"/>
            </w:tcBorders>
            <w:vAlign w:val="bottom"/>
          </w:tcPr>
          <w:p w14:paraId="5E2F5BC4" w14:textId="6F90EFED"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143,805 </w:t>
            </w:r>
          </w:p>
        </w:tc>
      </w:tr>
      <w:tr w:rsidR="00EA1EF2" w:rsidRPr="00780376" w14:paraId="2274BCEF" w14:textId="77777777" w:rsidTr="0054175F">
        <w:tc>
          <w:tcPr>
            <w:tcW w:w="1212" w:type="pct"/>
          </w:tcPr>
          <w:p w14:paraId="0FFE7438"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Depreciation charge for the year</w:t>
            </w:r>
          </w:p>
        </w:tc>
        <w:tc>
          <w:tcPr>
            <w:tcW w:w="485" w:type="pct"/>
            <w:vAlign w:val="bottom"/>
          </w:tcPr>
          <w:p w14:paraId="2FBD37C6" w14:textId="4F764B6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963 </w:t>
            </w:r>
          </w:p>
        </w:tc>
        <w:tc>
          <w:tcPr>
            <w:tcW w:w="68" w:type="pct"/>
            <w:vAlign w:val="bottom"/>
          </w:tcPr>
          <w:p w14:paraId="09117FF3"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9" w:type="pct"/>
            <w:vAlign w:val="bottom"/>
          </w:tcPr>
          <w:p w14:paraId="7F6638A8" w14:textId="54340C0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3,750 </w:t>
            </w:r>
          </w:p>
        </w:tc>
        <w:tc>
          <w:tcPr>
            <w:tcW w:w="68" w:type="pct"/>
            <w:vAlign w:val="bottom"/>
          </w:tcPr>
          <w:p w14:paraId="0F988BC1"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6" w:type="pct"/>
            <w:vAlign w:val="bottom"/>
          </w:tcPr>
          <w:p w14:paraId="6A36355D" w14:textId="628DC676"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17,482 </w:t>
            </w:r>
          </w:p>
        </w:tc>
        <w:tc>
          <w:tcPr>
            <w:tcW w:w="68" w:type="pct"/>
            <w:vAlign w:val="bottom"/>
          </w:tcPr>
          <w:p w14:paraId="3CAA3136"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7" w:type="pct"/>
            <w:vAlign w:val="bottom"/>
          </w:tcPr>
          <w:p w14:paraId="682ECB31" w14:textId="6A7D22D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1,544 </w:t>
            </w:r>
          </w:p>
        </w:tc>
        <w:tc>
          <w:tcPr>
            <w:tcW w:w="68" w:type="pct"/>
            <w:vAlign w:val="bottom"/>
          </w:tcPr>
          <w:p w14:paraId="66360A30"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58" w:type="pct"/>
            <w:vAlign w:val="bottom"/>
          </w:tcPr>
          <w:p w14:paraId="4231C926" w14:textId="61F781ED"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4,136 </w:t>
            </w:r>
          </w:p>
        </w:tc>
        <w:tc>
          <w:tcPr>
            <w:tcW w:w="68" w:type="pct"/>
            <w:vAlign w:val="bottom"/>
          </w:tcPr>
          <w:p w14:paraId="0AFE9E5C"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650DE3F2" w14:textId="2491A70A"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60EEA16A"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506" w:type="pct"/>
            <w:vAlign w:val="bottom"/>
          </w:tcPr>
          <w:p w14:paraId="3DB34BEE" w14:textId="67689F5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27,875</w:t>
            </w:r>
          </w:p>
        </w:tc>
      </w:tr>
      <w:tr w:rsidR="00EA1EF2" w:rsidRPr="00780376" w14:paraId="45B68DF3" w14:textId="77777777" w:rsidTr="00F145E9">
        <w:tc>
          <w:tcPr>
            <w:tcW w:w="1212" w:type="pct"/>
          </w:tcPr>
          <w:p w14:paraId="7380DDA2"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cs/>
              </w:rPr>
            </w:pPr>
            <w:r w:rsidRPr="00780376">
              <w:rPr>
                <w:rFonts w:ascii="Times New Roman" w:hAnsi="Times New Roman" w:cs="Times New Roman"/>
                <w:sz w:val="16"/>
                <w:szCs w:val="16"/>
              </w:rPr>
              <w:t>Disposals and write-off</w:t>
            </w:r>
          </w:p>
        </w:tc>
        <w:tc>
          <w:tcPr>
            <w:tcW w:w="485" w:type="pct"/>
            <w:tcBorders>
              <w:top w:val="nil"/>
              <w:left w:val="nil"/>
              <w:bottom w:val="single" w:sz="4" w:space="0" w:color="auto"/>
              <w:right w:val="nil"/>
            </w:tcBorders>
          </w:tcPr>
          <w:p w14:paraId="31C394A0" w14:textId="6EFF1B11"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72992DF" w14:textId="77777777" w:rsidR="00EA1EF2" w:rsidRPr="00780376" w:rsidRDefault="00EA1EF2" w:rsidP="00EA1EF2">
            <w:pPr>
              <w:pStyle w:val="BodyText3"/>
              <w:spacing w:line="240" w:lineRule="atLeast"/>
              <w:ind w:right="72"/>
              <w:jc w:val="center"/>
              <w:rPr>
                <w:rFonts w:cs="Times New Roman"/>
                <w:sz w:val="16"/>
                <w:szCs w:val="16"/>
                <w:highlight w:val="yellow"/>
              </w:rPr>
            </w:pPr>
          </w:p>
        </w:tc>
        <w:tc>
          <w:tcPr>
            <w:tcW w:w="489" w:type="pct"/>
            <w:tcBorders>
              <w:top w:val="nil"/>
              <w:left w:val="nil"/>
              <w:bottom w:val="single" w:sz="4" w:space="0" w:color="auto"/>
              <w:right w:val="nil"/>
            </w:tcBorders>
            <w:vAlign w:val="bottom"/>
          </w:tcPr>
          <w:p w14:paraId="50F43932" w14:textId="5CD09782"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5"/>
              <w:jc w:val="right"/>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(212)</w:t>
            </w:r>
          </w:p>
        </w:tc>
        <w:tc>
          <w:tcPr>
            <w:tcW w:w="68" w:type="pct"/>
            <w:vAlign w:val="bottom"/>
          </w:tcPr>
          <w:p w14:paraId="4443183E"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6" w:type="pct"/>
            <w:tcBorders>
              <w:top w:val="nil"/>
              <w:left w:val="nil"/>
              <w:bottom w:val="single" w:sz="4" w:space="0" w:color="auto"/>
              <w:right w:val="nil"/>
            </w:tcBorders>
            <w:vAlign w:val="bottom"/>
          </w:tcPr>
          <w:p w14:paraId="5D05DDA3" w14:textId="5DD53F3C"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(463)</w:t>
            </w:r>
          </w:p>
        </w:tc>
        <w:tc>
          <w:tcPr>
            <w:tcW w:w="68" w:type="pct"/>
            <w:vAlign w:val="bottom"/>
          </w:tcPr>
          <w:p w14:paraId="45148B42"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highlight w:val="yellow"/>
              </w:rPr>
            </w:pPr>
          </w:p>
        </w:tc>
        <w:tc>
          <w:tcPr>
            <w:tcW w:w="487" w:type="pct"/>
            <w:tcBorders>
              <w:top w:val="nil"/>
              <w:left w:val="nil"/>
              <w:bottom w:val="single" w:sz="4" w:space="0" w:color="auto"/>
              <w:right w:val="nil"/>
            </w:tcBorders>
            <w:vAlign w:val="bottom"/>
          </w:tcPr>
          <w:p w14:paraId="402F4309" w14:textId="5DB03F5F"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(366)</w:t>
            </w:r>
          </w:p>
        </w:tc>
        <w:tc>
          <w:tcPr>
            <w:tcW w:w="68" w:type="pct"/>
            <w:vAlign w:val="bottom"/>
          </w:tcPr>
          <w:p w14:paraId="702B84DC"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58" w:type="pct"/>
            <w:tcBorders>
              <w:top w:val="nil"/>
              <w:left w:val="nil"/>
              <w:bottom w:val="single" w:sz="4" w:space="0" w:color="auto"/>
              <w:right w:val="nil"/>
            </w:tcBorders>
            <w:vAlign w:val="bottom"/>
          </w:tcPr>
          <w:p w14:paraId="5094EEE5" w14:textId="42465090"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cs="Times New Roman"/>
                <w:sz w:val="16"/>
                <w:szCs w:val="16"/>
              </w:rPr>
            </w:pPr>
            <w:r w:rsidRPr="00780376">
              <w:rPr>
                <w:rFonts w:ascii="Times New Roman" w:hAnsi="Times New Roman" w:cs="Times New Roman"/>
                <w:color w:val="000000"/>
                <w:sz w:val="16"/>
                <w:szCs w:val="16"/>
              </w:rPr>
              <w:t xml:space="preserve"> (1,549)</w:t>
            </w:r>
          </w:p>
        </w:tc>
        <w:tc>
          <w:tcPr>
            <w:tcW w:w="68" w:type="pct"/>
            <w:vAlign w:val="bottom"/>
          </w:tcPr>
          <w:p w14:paraId="7C9DB482"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nil"/>
              <w:left w:val="nil"/>
              <w:bottom w:val="single" w:sz="4" w:space="0" w:color="auto"/>
              <w:right w:val="nil"/>
            </w:tcBorders>
          </w:tcPr>
          <w:p w14:paraId="4922DFF4" w14:textId="65EE1D46"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59F66FE0"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506" w:type="pct"/>
            <w:tcBorders>
              <w:top w:val="nil"/>
              <w:left w:val="nil"/>
              <w:bottom w:val="single" w:sz="4" w:space="0" w:color="auto"/>
              <w:right w:val="nil"/>
            </w:tcBorders>
            <w:vAlign w:val="bottom"/>
          </w:tcPr>
          <w:p w14:paraId="5E2ED537" w14:textId="0F92D6EB"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(2,590)</w:t>
            </w:r>
          </w:p>
        </w:tc>
      </w:tr>
      <w:tr w:rsidR="00EA1EF2" w:rsidRPr="00780376" w14:paraId="4DCB2F18" w14:textId="77777777" w:rsidTr="00F145E9">
        <w:tc>
          <w:tcPr>
            <w:tcW w:w="1212" w:type="pct"/>
          </w:tcPr>
          <w:p w14:paraId="07707D7F" w14:textId="2683A761"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bookmarkStart w:id="6" w:name="_Hlk161712871"/>
            <w:r w:rsidRPr="00780376">
              <w:rPr>
                <w:rFonts w:ascii="Times New Roman" w:hAnsi="Times New Roman" w:cs="Times New Roman"/>
                <w:b/>
                <w:bCs/>
                <w:sz w:val="16"/>
                <w:szCs w:val="16"/>
              </w:rPr>
              <w:t>Balance as at December 31, 2020</w:t>
            </w:r>
          </w:p>
        </w:tc>
        <w:tc>
          <w:tcPr>
            <w:tcW w:w="485" w:type="pct"/>
            <w:tcBorders>
              <w:top w:val="single" w:sz="4" w:space="0" w:color="auto"/>
              <w:left w:val="nil"/>
              <w:bottom w:val="single" w:sz="4" w:space="0" w:color="auto"/>
              <w:right w:val="nil"/>
            </w:tcBorders>
            <w:vAlign w:val="bottom"/>
          </w:tcPr>
          <w:p w14:paraId="018B18EE" w14:textId="7344AD76"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6,171 </w:t>
            </w:r>
          </w:p>
        </w:tc>
        <w:tc>
          <w:tcPr>
            <w:tcW w:w="68" w:type="pct"/>
            <w:vAlign w:val="bottom"/>
          </w:tcPr>
          <w:p w14:paraId="504800E2"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9" w:type="pct"/>
            <w:tcBorders>
              <w:top w:val="single" w:sz="4" w:space="0" w:color="auto"/>
              <w:left w:val="nil"/>
              <w:bottom w:val="single" w:sz="4" w:space="0" w:color="auto"/>
              <w:right w:val="nil"/>
            </w:tcBorders>
            <w:vAlign w:val="bottom"/>
          </w:tcPr>
          <w:p w14:paraId="7556AE33" w14:textId="498C3B0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24,814 </w:t>
            </w:r>
          </w:p>
        </w:tc>
        <w:tc>
          <w:tcPr>
            <w:tcW w:w="68" w:type="pct"/>
            <w:vAlign w:val="bottom"/>
          </w:tcPr>
          <w:p w14:paraId="1965C680"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6" w:type="pct"/>
            <w:tcBorders>
              <w:top w:val="single" w:sz="4" w:space="0" w:color="auto"/>
              <w:left w:val="nil"/>
              <w:bottom w:val="single" w:sz="4" w:space="0" w:color="auto"/>
              <w:right w:val="nil"/>
            </w:tcBorders>
            <w:vAlign w:val="bottom"/>
          </w:tcPr>
          <w:p w14:paraId="707CEC99" w14:textId="32588C06"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101,856</w:t>
            </w:r>
          </w:p>
        </w:tc>
        <w:tc>
          <w:tcPr>
            <w:tcW w:w="68" w:type="pct"/>
            <w:vAlign w:val="bottom"/>
          </w:tcPr>
          <w:p w14:paraId="038D8A18"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87" w:type="pct"/>
            <w:tcBorders>
              <w:top w:val="single" w:sz="4" w:space="0" w:color="auto"/>
              <w:left w:val="nil"/>
              <w:bottom w:val="single" w:sz="4" w:space="0" w:color="auto"/>
              <w:right w:val="nil"/>
            </w:tcBorders>
            <w:vAlign w:val="bottom"/>
          </w:tcPr>
          <w:p w14:paraId="67F76C65" w14:textId="49ED31B4"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17,392 </w:t>
            </w:r>
          </w:p>
        </w:tc>
        <w:tc>
          <w:tcPr>
            <w:tcW w:w="68" w:type="pct"/>
            <w:vAlign w:val="bottom"/>
          </w:tcPr>
          <w:p w14:paraId="1A0648F1"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458" w:type="pct"/>
            <w:tcBorders>
              <w:top w:val="single" w:sz="4" w:space="0" w:color="auto"/>
              <w:left w:val="nil"/>
              <w:bottom w:val="single" w:sz="4" w:space="0" w:color="auto"/>
              <w:right w:val="nil"/>
            </w:tcBorders>
            <w:vAlign w:val="bottom"/>
          </w:tcPr>
          <w:p w14:paraId="7E290EC1" w14:textId="7472C6B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18,857</w:t>
            </w:r>
          </w:p>
        </w:tc>
        <w:tc>
          <w:tcPr>
            <w:tcW w:w="68" w:type="pct"/>
            <w:vAlign w:val="bottom"/>
          </w:tcPr>
          <w:p w14:paraId="0827EDB7"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left w:val="nil"/>
              <w:bottom w:val="single" w:sz="4" w:space="0" w:color="auto"/>
              <w:right w:val="nil"/>
            </w:tcBorders>
          </w:tcPr>
          <w:p w14:paraId="7ED732A9" w14:textId="49304D11"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20BF6B8B" w14:textId="77777777" w:rsidR="00EA1EF2" w:rsidRPr="00780376" w:rsidRDefault="00EA1EF2" w:rsidP="00EA1EF2">
            <w:pPr>
              <w:pStyle w:val="BodyText3"/>
              <w:spacing w:line="240" w:lineRule="atLeast"/>
              <w:ind w:right="72"/>
              <w:jc w:val="right"/>
              <w:rPr>
                <w:rFonts w:cs="Times New Roman"/>
                <w:sz w:val="16"/>
                <w:szCs w:val="16"/>
                <w:highlight w:val="yellow"/>
              </w:rPr>
            </w:pPr>
          </w:p>
        </w:tc>
        <w:tc>
          <w:tcPr>
            <w:tcW w:w="506" w:type="pct"/>
            <w:tcBorders>
              <w:top w:val="single" w:sz="4" w:space="0" w:color="auto"/>
              <w:left w:val="nil"/>
              <w:bottom w:val="single" w:sz="4" w:space="0" w:color="auto"/>
              <w:right w:val="nil"/>
            </w:tcBorders>
            <w:vAlign w:val="bottom"/>
          </w:tcPr>
          <w:p w14:paraId="6A8D6792" w14:textId="1BF9070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169,090 </w:t>
            </w:r>
          </w:p>
        </w:tc>
      </w:tr>
      <w:bookmarkEnd w:id="6"/>
      <w:tr w:rsidR="00EA1EF2" w:rsidRPr="00780376" w14:paraId="79306A60" w14:textId="77777777" w:rsidTr="0054175F">
        <w:tc>
          <w:tcPr>
            <w:tcW w:w="1212" w:type="pct"/>
          </w:tcPr>
          <w:p w14:paraId="06DA8A82"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jc w:val="both"/>
              <w:rPr>
                <w:rFonts w:ascii="Times New Roman" w:hAnsi="Times New Roman" w:cs="Times New Roman"/>
                <w:sz w:val="16"/>
                <w:szCs w:val="16"/>
              </w:rPr>
            </w:pPr>
          </w:p>
        </w:tc>
        <w:tc>
          <w:tcPr>
            <w:tcW w:w="485" w:type="pct"/>
            <w:tcBorders>
              <w:top w:val="single" w:sz="4" w:space="0" w:color="auto"/>
            </w:tcBorders>
          </w:tcPr>
          <w:p w14:paraId="09004817"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ADA49EF"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tcBorders>
          </w:tcPr>
          <w:p w14:paraId="53533CC6"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B4F67F3"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single" w:sz="4" w:space="0" w:color="auto"/>
            </w:tcBorders>
          </w:tcPr>
          <w:p w14:paraId="70539DF5"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2DFA12F"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tcBorders>
          </w:tcPr>
          <w:p w14:paraId="6837788A"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31838A0"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tcBorders>
          </w:tcPr>
          <w:p w14:paraId="43411A95"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3A59268"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tcBorders>
          </w:tcPr>
          <w:p w14:paraId="71EE762C" w14:textId="77777777" w:rsidR="00EA1EF2" w:rsidRPr="00780376" w:rsidRDefault="00EA1EF2" w:rsidP="00EA1EF2">
            <w:pPr>
              <w:pStyle w:val="BodyText3"/>
              <w:spacing w:line="240" w:lineRule="atLeast"/>
              <w:ind w:right="72"/>
              <w:jc w:val="center"/>
              <w:rPr>
                <w:rFonts w:cs="Times New Roman"/>
                <w:sz w:val="16"/>
                <w:szCs w:val="16"/>
              </w:rPr>
            </w:pPr>
          </w:p>
        </w:tc>
        <w:tc>
          <w:tcPr>
            <w:tcW w:w="68" w:type="pct"/>
          </w:tcPr>
          <w:p w14:paraId="64386061"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single" w:sz="4" w:space="0" w:color="auto"/>
            </w:tcBorders>
          </w:tcPr>
          <w:p w14:paraId="61D666BE"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6BE2AB2D" w14:textId="77777777" w:rsidTr="0054175F">
        <w:tc>
          <w:tcPr>
            <w:tcW w:w="1212" w:type="pct"/>
          </w:tcPr>
          <w:p w14:paraId="516DDF88" w14:textId="1BCE8EA2"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Allowance for Impairment Loss</w:t>
            </w:r>
            <w:r w:rsidR="00780376">
              <w:rPr>
                <w:rFonts w:ascii="Times New Roman" w:hAnsi="Times New Roman" w:cs="Times New Roman"/>
                <w:b/>
                <w:bCs/>
                <w:sz w:val="16"/>
                <w:szCs w:val="16"/>
              </w:rPr>
              <w:t>es</w:t>
            </w:r>
          </w:p>
        </w:tc>
        <w:tc>
          <w:tcPr>
            <w:tcW w:w="485" w:type="pct"/>
          </w:tcPr>
          <w:p w14:paraId="7F254B94"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4D1718A"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Pr>
          <w:p w14:paraId="01FD8FE1"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77856EEC"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54FD38D0"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117975AE"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Pr>
          <w:p w14:paraId="7BA4602F"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C0AF251"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Pr>
          <w:p w14:paraId="7AFF0861"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24F1744A"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5E0708E2"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4EECA350"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Pr>
          <w:p w14:paraId="67420C67"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1126DD92" w14:textId="77777777" w:rsidTr="0054175F">
        <w:tc>
          <w:tcPr>
            <w:tcW w:w="1212" w:type="pct"/>
          </w:tcPr>
          <w:p w14:paraId="264501DB" w14:textId="618570D2"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Balance as at December 1, 2019</w:t>
            </w:r>
          </w:p>
        </w:tc>
        <w:tc>
          <w:tcPr>
            <w:tcW w:w="485" w:type="pct"/>
          </w:tcPr>
          <w:p w14:paraId="4064E2DC"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795FE384"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Pr>
          <w:p w14:paraId="6EA837BC"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466F2002"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6" w:type="pct"/>
          </w:tcPr>
          <w:p w14:paraId="302BB82E"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845932E"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Pr>
          <w:p w14:paraId="402C16B7"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76703D7F"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Pr>
          <w:p w14:paraId="4AF43B3B"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6911749"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Pr>
          <w:p w14:paraId="5736FE9F"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73D2EEF4"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Pr>
          <w:p w14:paraId="7E25F4A2"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r>
      <w:tr w:rsidR="00EA1EF2" w:rsidRPr="00780376" w14:paraId="75D0CFBC" w14:textId="77777777" w:rsidTr="0054175F">
        <w:tc>
          <w:tcPr>
            <w:tcW w:w="1212" w:type="pct"/>
          </w:tcPr>
          <w:p w14:paraId="1B0EE11D" w14:textId="3B5FAFE9"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Impairment loss</w:t>
            </w:r>
            <w:r w:rsidR="00780376">
              <w:rPr>
                <w:rFonts w:ascii="Times New Roman" w:hAnsi="Times New Roman" w:cs="Times New Roman"/>
                <w:sz w:val="16"/>
                <w:szCs w:val="16"/>
              </w:rPr>
              <w:t>es</w:t>
            </w:r>
          </w:p>
        </w:tc>
        <w:tc>
          <w:tcPr>
            <w:tcW w:w="485" w:type="pct"/>
          </w:tcPr>
          <w:p w14:paraId="24DEDC6B"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4BAC845"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Pr>
          <w:p w14:paraId="5CA1B8E9"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433FA52D"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center"/>
              <w:rPr>
                <w:rFonts w:ascii="Times New Roman" w:hAnsi="Times New Roman" w:cs="Times New Roman"/>
                <w:sz w:val="16"/>
                <w:szCs w:val="16"/>
              </w:rPr>
            </w:pPr>
          </w:p>
        </w:tc>
        <w:tc>
          <w:tcPr>
            <w:tcW w:w="486" w:type="pct"/>
          </w:tcPr>
          <w:p w14:paraId="7BB083B7"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DB9F18D"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Pr>
          <w:p w14:paraId="2174819F"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0D9D6A9C"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Pr>
          <w:p w14:paraId="6B0F9ED6"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514D7279"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Pr>
          <w:p w14:paraId="232D7A2E" w14:textId="7777777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5,712</w:t>
            </w:r>
          </w:p>
        </w:tc>
        <w:tc>
          <w:tcPr>
            <w:tcW w:w="68" w:type="pct"/>
          </w:tcPr>
          <w:p w14:paraId="22B4F19B"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Pr>
          <w:p w14:paraId="12A5984F" w14:textId="7777777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5,712</w:t>
            </w:r>
          </w:p>
        </w:tc>
      </w:tr>
      <w:tr w:rsidR="00EA1EF2" w:rsidRPr="00780376" w14:paraId="0F19A7A2" w14:textId="77777777" w:rsidTr="00A74963">
        <w:tc>
          <w:tcPr>
            <w:tcW w:w="1212" w:type="pct"/>
          </w:tcPr>
          <w:p w14:paraId="66BE529C"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Balance as at December 31, 2019</w:t>
            </w:r>
          </w:p>
        </w:tc>
        <w:tc>
          <w:tcPr>
            <w:tcW w:w="485" w:type="pct"/>
            <w:tcBorders>
              <w:top w:val="single" w:sz="4" w:space="0" w:color="auto"/>
            </w:tcBorders>
          </w:tcPr>
          <w:p w14:paraId="2E74197E"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3702C30D"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Borders>
              <w:top w:val="single" w:sz="4" w:space="0" w:color="auto"/>
            </w:tcBorders>
          </w:tcPr>
          <w:p w14:paraId="0001A01F"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596862EF" w14:textId="77777777" w:rsidR="00EA1EF2" w:rsidRPr="00780376" w:rsidRDefault="00EA1EF2" w:rsidP="00EA1EF2">
            <w:pPr>
              <w:pStyle w:val="BodyText3"/>
              <w:spacing w:line="240" w:lineRule="atLeast"/>
              <w:ind w:right="72"/>
              <w:jc w:val="center"/>
              <w:rPr>
                <w:rFonts w:cs="Times New Roman"/>
                <w:sz w:val="16"/>
                <w:szCs w:val="16"/>
              </w:rPr>
            </w:pPr>
          </w:p>
        </w:tc>
        <w:tc>
          <w:tcPr>
            <w:tcW w:w="486" w:type="pct"/>
            <w:tcBorders>
              <w:top w:val="single" w:sz="4" w:space="0" w:color="auto"/>
            </w:tcBorders>
          </w:tcPr>
          <w:p w14:paraId="14A841F8"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5F791F3"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Borders>
              <w:top w:val="single" w:sz="4" w:space="0" w:color="auto"/>
            </w:tcBorders>
          </w:tcPr>
          <w:p w14:paraId="55A6DC5C"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7D60A164"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Borders>
              <w:top w:val="single" w:sz="4" w:space="0" w:color="auto"/>
            </w:tcBorders>
          </w:tcPr>
          <w:p w14:paraId="7F1C6FB6" w14:textId="7777777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00F69906"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Borders>
              <w:top w:val="single" w:sz="4" w:space="0" w:color="auto"/>
            </w:tcBorders>
          </w:tcPr>
          <w:p w14:paraId="0F59310E" w14:textId="7777777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5,712</w:t>
            </w:r>
          </w:p>
        </w:tc>
        <w:tc>
          <w:tcPr>
            <w:tcW w:w="68" w:type="pct"/>
          </w:tcPr>
          <w:p w14:paraId="6BBBB090"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Borders>
              <w:top w:val="single" w:sz="4" w:space="0" w:color="auto"/>
            </w:tcBorders>
          </w:tcPr>
          <w:p w14:paraId="1A717EC9" w14:textId="77777777"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5,712</w:t>
            </w:r>
          </w:p>
        </w:tc>
      </w:tr>
      <w:tr w:rsidR="00EA1EF2" w:rsidRPr="00780376" w14:paraId="335471E9" w14:textId="77777777" w:rsidTr="00A74963">
        <w:tc>
          <w:tcPr>
            <w:tcW w:w="1212" w:type="pct"/>
          </w:tcPr>
          <w:p w14:paraId="33EBE02F" w14:textId="668BBA3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sz w:val="16"/>
                <w:szCs w:val="16"/>
              </w:rPr>
              <w:t>Reversal of impairment loss</w:t>
            </w:r>
            <w:r w:rsidR="00780376">
              <w:rPr>
                <w:rFonts w:ascii="Times New Roman" w:hAnsi="Times New Roman" w:cs="Times New Roman"/>
                <w:sz w:val="16"/>
                <w:szCs w:val="16"/>
              </w:rPr>
              <w:t>es</w:t>
            </w:r>
          </w:p>
        </w:tc>
        <w:tc>
          <w:tcPr>
            <w:tcW w:w="485" w:type="pct"/>
            <w:tcBorders>
              <w:bottom w:val="single" w:sz="4" w:space="0" w:color="auto"/>
            </w:tcBorders>
          </w:tcPr>
          <w:p w14:paraId="7B0436D3" w14:textId="48D18EAF"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6BB82EFE"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Borders>
              <w:bottom w:val="single" w:sz="4" w:space="0" w:color="auto"/>
            </w:tcBorders>
          </w:tcPr>
          <w:p w14:paraId="13EFA74F" w14:textId="2A5BA7B1"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6BF23DDD" w14:textId="77777777" w:rsidR="00EA1EF2" w:rsidRPr="00780376" w:rsidRDefault="00EA1EF2" w:rsidP="00EA1EF2">
            <w:pPr>
              <w:pStyle w:val="BodyText3"/>
              <w:spacing w:line="240" w:lineRule="atLeast"/>
              <w:ind w:right="72"/>
              <w:jc w:val="center"/>
              <w:rPr>
                <w:rFonts w:cs="Times New Roman"/>
                <w:sz w:val="16"/>
                <w:szCs w:val="16"/>
              </w:rPr>
            </w:pPr>
          </w:p>
        </w:tc>
        <w:tc>
          <w:tcPr>
            <w:tcW w:w="486" w:type="pct"/>
            <w:tcBorders>
              <w:bottom w:val="single" w:sz="4" w:space="0" w:color="auto"/>
            </w:tcBorders>
          </w:tcPr>
          <w:p w14:paraId="473C4205" w14:textId="193CFC28"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6DBD81AC"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Borders>
              <w:bottom w:val="single" w:sz="4" w:space="0" w:color="auto"/>
            </w:tcBorders>
          </w:tcPr>
          <w:p w14:paraId="1A2484BE" w14:textId="53A24F9D"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06053E2D"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Borders>
              <w:bottom w:val="single" w:sz="4" w:space="0" w:color="auto"/>
            </w:tcBorders>
          </w:tcPr>
          <w:p w14:paraId="122EECF6" w14:textId="14D52603"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2D455E14"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Borders>
              <w:bottom w:val="single" w:sz="4" w:space="0" w:color="auto"/>
            </w:tcBorders>
          </w:tcPr>
          <w:p w14:paraId="5936EE65" w14:textId="20FD4649"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ascii="Times New Roman" w:hAnsi="Times New Roman" w:cs="Times New Roman"/>
                <w:color w:val="000000"/>
                <w:sz w:val="16"/>
                <w:szCs w:val="16"/>
              </w:rPr>
            </w:pPr>
            <w:r w:rsidRPr="00780376">
              <w:rPr>
                <w:rFonts w:ascii="Times New Roman" w:hAnsi="Times New Roman" w:cs="Times New Roman"/>
                <w:color w:val="000000"/>
                <w:sz w:val="16"/>
                <w:szCs w:val="16"/>
              </w:rPr>
              <w:t xml:space="preserve"> (5,712)</w:t>
            </w:r>
          </w:p>
        </w:tc>
        <w:tc>
          <w:tcPr>
            <w:tcW w:w="68" w:type="pct"/>
          </w:tcPr>
          <w:p w14:paraId="2B647D52"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Borders>
              <w:bottom w:val="single" w:sz="4" w:space="0" w:color="auto"/>
            </w:tcBorders>
          </w:tcPr>
          <w:p w14:paraId="49288A74" w14:textId="26463531"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4"/>
              <w:jc w:val="right"/>
              <w:rPr>
                <w:rFonts w:cs="Times New Roman"/>
                <w:sz w:val="16"/>
                <w:szCs w:val="16"/>
              </w:rPr>
            </w:pPr>
            <w:r w:rsidRPr="00780376">
              <w:rPr>
                <w:rFonts w:cs="Times New Roman"/>
                <w:sz w:val="16"/>
                <w:szCs w:val="16"/>
              </w:rPr>
              <w:t xml:space="preserve">       </w:t>
            </w:r>
            <w:r w:rsidRPr="00780376">
              <w:rPr>
                <w:rFonts w:ascii="Times New Roman" w:hAnsi="Times New Roman" w:cs="Times New Roman"/>
                <w:color w:val="000000"/>
                <w:sz w:val="16"/>
                <w:szCs w:val="16"/>
              </w:rPr>
              <w:t>(5,712)</w:t>
            </w:r>
          </w:p>
        </w:tc>
      </w:tr>
      <w:tr w:rsidR="00EA1EF2" w:rsidRPr="00780376" w14:paraId="796C8463" w14:textId="77777777" w:rsidTr="00A74963">
        <w:tc>
          <w:tcPr>
            <w:tcW w:w="1212" w:type="pct"/>
          </w:tcPr>
          <w:p w14:paraId="24D15E18" w14:textId="7662CED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Balance as at December 31, 2020</w:t>
            </w:r>
          </w:p>
        </w:tc>
        <w:tc>
          <w:tcPr>
            <w:tcW w:w="485" w:type="pct"/>
            <w:tcBorders>
              <w:top w:val="single" w:sz="4" w:space="0" w:color="auto"/>
              <w:bottom w:val="single" w:sz="4" w:space="0" w:color="auto"/>
            </w:tcBorders>
          </w:tcPr>
          <w:p w14:paraId="0F13763E" w14:textId="7428DA7A"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78ABF2D9"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Borders>
              <w:top w:val="single" w:sz="4" w:space="0" w:color="auto"/>
              <w:bottom w:val="single" w:sz="4" w:space="0" w:color="auto"/>
            </w:tcBorders>
          </w:tcPr>
          <w:p w14:paraId="77907639" w14:textId="5E52724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7C147199" w14:textId="77777777" w:rsidR="00EA1EF2" w:rsidRPr="00780376" w:rsidRDefault="00EA1EF2" w:rsidP="00EA1EF2">
            <w:pPr>
              <w:pStyle w:val="BodyText3"/>
              <w:spacing w:line="240" w:lineRule="atLeast"/>
              <w:ind w:right="72"/>
              <w:jc w:val="center"/>
              <w:rPr>
                <w:rFonts w:cs="Times New Roman"/>
                <w:sz w:val="16"/>
                <w:szCs w:val="16"/>
              </w:rPr>
            </w:pPr>
          </w:p>
        </w:tc>
        <w:tc>
          <w:tcPr>
            <w:tcW w:w="486" w:type="pct"/>
            <w:tcBorders>
              <w:top w:val="single" w:sz="4" w:space="0" w:color="auto"/>
              <w:bottom w:val="single" w:sz="4" w:space="0" w:color="auto"/>
            </w:tcBorders>
          </w:tcPr>
          <w:p w14:paraId="3756F564" w14:textId="1BF706A8"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1E10CC15" w14:textId="77777777" w:rsidR="00EA1EF2" w:rsidRPr="00780376" w:rsidRDefault="00EA1EF2" w:rsidP="00EA1EF2">
            <w:pPr>
              <w:pStyle w:val="BodyText3"/>
              <w:spacing w:line="240" w:lineRule="atLeast"/>
              <w:ind w:right="72"/>
              <w:jc w:val="center"/>
              <w:rPr>
                <w:rFonts w:cs="Times New Roman"/>
                <w:sz w:val="16"/>
                <w:szCs w:val="16"/>
              </w:rPr>
            </w:pPr>
          </w:p>
        </w:tc>
        <w:tc>
          <w:tcPr>
            <w:tcW w:w="487" w:type="pct"/>
            <w:tcBorders>
              <w:top w:val="single" w:sz="4" w:space="0" w:color="auto"/>
              <w:bottom w:val="single" w:sz="4" w:space="0" w:color="auto"/>
            </w:tcBorders>
          </w:tcPr>
          <w:p w14:paraId="0571F170" w14:textId="6EC70DFB"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7F4804D0"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Borders>
              <w:top w:val="single" w:sz="4" w:space="0" w:color="auto"/>
              <w:bottom w:val="single" w:sz="4" w:space="0" w:color="auto"/>
            </w:tcBorders>
          </w:tcPr>
          <w:p w14:paraId="08EDA96F" w14:textId="657043CD"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2089C332"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Borders>
              <w:top w:val="single" w:sz="4" w:space="0" w:color="auto"/>
              <w:bottom w:val="single" w:sz="4" w:space="0" w:color="auto"/>
            </w:tcBorders>
          </w:tcPr>
          <w:p w14:paraId="60120DA9" w14:textId="419876E6"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tcPr>
          <w:p w14:paraId="2FA2E496"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Borders>
              <w:top w:val="single" w:sz="4" w:space="0" w:color="auto"/>
              <w:bottom w:val="single" w:sz="4" w:space="0" w:color="auto"/>
            </w:tcBorders>
          </w:tcPr>
          <w:p w14:paraId="17282051" w14:textId="1116347E"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r>
      <w:tr w:rsidR="00EA1EF2" w:rsidRPr="00780376" w14:paraId="2E3E6A48" w14:textId="77777777" w:rsidTr="0054175F">
        <w:tc>
          <w:tcPr>
            <w:tcW w:w="1212" w:type="pct"/>
          </w:tcPr>
          <w:p w14:paraId="6640B7AF"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p>
        </w:tc>
        <w:tc>
          <w:tcPr>
            <w:tcW w:w="485" w:type="pct"/>
          </w:tcPr>
          <w:p w14:paraId="5BD39980"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FB4B70A"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Pr>
          <w:p w14:paraId="32DED7EB"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2A0E31AE"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7D94BBD8"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4DF7534A"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Pr>
          <w:p w14:paraId="2443279C"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F534A76"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Pr>
          <w:p w14:paraId="795C72F2"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AB2A533"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627875F5"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42522F71"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Pr>
          <w:p w14:paraId="65F2CA0E"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091EDBAD" w14:textId="77777777" w:rsidTr="0054175F">
        <w:tc>
          <w:tcPr>
            <w:tcW w:w="1212" w:type="pct"/>
          </w:tcPr>
          <w:p w14:paraId="2B8014EA"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cs/>
              </w:rPr>
            </w:pPr>
            <w:r w:rsidRPr="00780376">
              <w:rPr>
                <w:rFonts w:ascii="Times New Roman" w:hAnsi="Times New Roman" w:cs="Times New Roman"/>
                <w:b/>
                <w:bCs/>
                <w:sz w:val="16"/>
                <w:szCs w:val="16"/>
              </w:rPr>
              <w:t>Net Book Value</w:t>
            </w:r>
          </w:p>
        </w:tc>
        <w:tc>
          <w:tcPr>
            <w:tcW w:w="485" w:type="pct"/>
          </w:tcPr>
          <w:p w14:paraId="6BAF16CB"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70A5605"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Pr>
          <w:p w14:paraId="2292C36D"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735FFC9E"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Pr>
          <w:p w14:paraId="446B394D"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60821B35"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Pr>
          <w:p w14:paraId="7A5AB118"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0448D4B1"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Pr>
          <w:p w14:paraId="79143E39"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18A40C31"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Pr>
          <w:p w14:paraId="68747476"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56A4C9B4"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Pr>
          <w:p w14:paraId="0ADADB61"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5850456D" w14:textId="77777777" w:rsidTr="0054175F">
        <w:trPr>
          <w:trHeight w:val="63"/>
        </w:trPr>
        <w:tc>
          <w:tcPr>
            <w:tcW w:w="1212" w:type="pct"/>
          </w:tcPr>
          <w:p w14:paraId="7FDE419A"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Owned assets</w:t>
            </w:r>
          </w:p>
        </w:tc>
        <w:tc>
          <w:tcPr>
            <w:tcW w:w="485" w:type="pct"/>
            <w:vAlign w:val="bottom"/>
          </w:tcPr>
          <w:p w14:paraId="0C87B546" w14:textId="7F6DAE3B"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25,281 </w:t>
            </w:r>
          </w:p>
        </w:tc>
        <w:tc>
          <w:tcPr>
            <w:tcW w:w="68" w:type="pct"/>
            <w:vAlign w:val="bottom"/>
          </w:tcPr>
          <w:p w14:paraId="4D41E983"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vAlign w:val="bottom"/>
          </w:tcPr>
          <w:p w14:paraId="74A8316F" w14:textId="073067C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72,571 </w:t>
            </w:r>
          </w:p>
        </w:tc>
        <w:tc>
          <w:tcPr>
            <w:tcW w:w="68" w:type="pct"/>
            <w:vAlign w:val="bottom"/>
          </w:tcPr>
          <w:p w14:paraId="737D7046"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vAlign w:val="bottom"/>
          </w:tcPr>
          <w:p w14:paraId="2E491E7F" w14:textId="214D4ED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309,046 </w:t>
            </w:r>
          </w:p>
        </w:tc>
        <w:tc>
          <w:tcPr>
            <w:tcW w:w="68" w:type="pct"/>
            <w:vAlign w:val="bottom"/>
          </w:tcPr>
          <w:p w14:paraId="4623CBB9"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shd w:val="clear" w:color="auto" w:fill="auto"/>
            <w:vAlign w:val="bottom"/>
          </w:tcPr>
          <w:p w14:paraId="664B4D06" w14:textId="1AAE236B"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4,485 </w:t>
            </w:r>
          </w:p>
        </w:tc>
        <w:tc>
          <w:tcPr>
            <w:tcW w:w="68" w:type="pct"/>
            <w:vAlign w:val="bottom"/>
          </w:tcPr>
          <w:p w14:paraId="71D6D0B1"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vAlign w:val="bottom"/>
          </w:tcPr>
          <w:p w14:paraId="59111D9F" w14:textId="5908833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21,723</w:t>
            </w:r>
          </w:p>
        </w:tc>
        <w:tc>
          <w:tcPr>
            <w:tcW w:w="68" w:type="pct"/>
            <w:vAlign w:val="bottom"/>
          </w:tcPr>
          <w:p w14:paraId="00AA3867"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vAlign w:val="bottom"/>
          </w:tcPr>
          <w:p w14:paraId="1D428084" w14:textId="1E9D86CB"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362 </w:t>
            </w:r>
          </w:p>
        </w:tc>
        <w:tc>
          <w:tcPr>
            <w:tcW w:w="68" w:type="pct"/>
            <w:vAlign w:val="bottom"/>
          </w:tcPr>
          <w:p w14:paraId="1B490B2B"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vAlign w:val="bottom"/>
          </w:tcPr>
          <w:p w14:paraId="5C3E2CF9" w14:textId="3190E2E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433,468</w:t>
            </w:r>
          </w:p>
        </w:tc>
      </w:tr>
      <w:tr w:rsidR="00EA1EF2" w:rsidRPr="00780376" w14:paraId="4641AC60" w14:textId="77777777" w:rsidTr="0054175F">
        <w:tc>
          <w:tcPr>
            <w:tcW w:w="1212" w:type="pct"/>
          </w:tcPr>
          <w:p w14:paraId="1A845D96"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Assets under finance lease</w:t>
            </w:r>
          </w:p>
        </w:tc>
        <w:tc>
          <w:tcPr>
            <w:tcW w:w="485" w:type="pct"/>
            <w:tcBorders>
              <w:bottom w:val="single" w:sz="4" w:space="0" w:color="auto"/>
            </w:tcBorders>
            <w:vAlign w:val="bottom"/>
          </w:tcPr>
          <w:p w14:paraId="6307080D" w14:textId="6D8992B5"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1FCCBC48"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bottom w:val="single" w:sz="4" w:space="0" w:color="auto"/>
            </w:tcBorders>
            <w:vAlign w:val="bottom"/>
          </w:tcPr>
          <w:p w14:paraId="0C5FDCAB" w14:textId="6A552E8B"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54A13CAC"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tcBorders>
              <w:bottom w:val="single" w:sz="4" w:space="0" w:color="auto"/>
            </w:tcBorders>
            <w:vAlign w:val="bottom"/>
          </w:tcPr>
          <w:p w14:paraId="48A1874C" w14:textId="2B0C05DE"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 xml:space="preserve">        - </w:t>
            </w:r>
          </w:p>
        </w:tc>
        <w:tc>
          <w:tcPr>
            <w:tcW w:w="68" w:type="pct"/>
            <w:vAlign w:val="bottom"/>
          </w:tcPr>
          <w:p w14:paraId="77D04F44"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bottom w:val="single" w:sz="4" w:space="0" w:color="auto"/>
            </w:tcBorders>
            <w:shd w:val="clear" w:color="auto" w:fill="auto"/>
            <w:vAlign w:val="bottom"/>
          </w:tcPr>
          <w:p w14:paraId="0D7DC9AF" w14:textId="39C0483B"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2DAEFA4B"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bottom w:val="single" w:sz="4" w:space="0" w:color="auto"/>
            </w:tcBorders>
            <w:vAlign w:val="bottom"/>
          </w:tcPr>
          <w:p w14:paraId="2CC4E02C" w14:textId="2DF7D445"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10,580</w:t>
            </w:r>
          </w:p>
        </w:tc>
        <w:tc>
          <w:tcPr>
            <w:tcW w:w="68" w:type="pct"/>
            <w:vAlign w:val="bottom"/>
          </w:tcPr>
          <w:p w14:paraId="17D8B20E"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bottom w:val="single" w:sz="4" w:space="0" w:color="auto"/>
            </w:tcBorders>
          </w:tcPr>
          <w:p w14:paraId="6F339428" w14:textId="1B7A00A0"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28C7B0E7"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Borders>
              <w:bottom w:val="single" w:sz="4" w:space="0" w:color="auto"/>
            </w:tcBorders>
            <w:vAlign w:val="bottom"/>
          </w:tcPr>
          <w:p w14:paraId="0FDA56D4" w14:textId="0E8CD782"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10,580</w:t>
            </w:r>
          </w:p>
        </w:tc>
      </w:tr>
      <w:tr w:rsidR="00EA1EF2" w:rsidRPr="00780376" w14:paraId="728C648D" w14:textId="77777777" w:rsidTr="0054175F">
        <w:tc>
          <w:tcPr>
            <w:tcW w:w="1212" w:type="pct"/>
          </w:tcPr>
          <w:p w14:paraId="607EC2E7" w14:textId="1C4E2A1E"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As at December 31, 2019</w:t>
            </w:r>
          </w:p>
        </w:tc>
        <w:tc>
          <w:tcPr>
            <w:tcW w:w="485" w:type="pct"/>
            <w:tcBorders>
              <w:top w:val="single" w:sz="4" w:space="0" w:color="auto"/>
              <w:bottom w:val="double" w:sz="4" w:space="0" w:color="auto"/>
            </w:tcBorders>
            <w:vAlign w:val="bottom"/>
          </w:tcPr>
          <w:p w14:paraId="7A080490" w14:textId="0D722AC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25,281 </w:t>
            </w:r>
          </w:p>
        </w:tc>
        <w:tc>
          <w:tcPr>
            <w:tcW w:w="68" w:type="pct"/>
            <w:vAlign w:val="bottom"/>
          </w:tcPr>
          <w:p w14:paraId="20A3F0B1" w14:textId="6FDF44B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bottom w:val="double" w:sz="4" w:space="0" w:color="auto"/>
            </w:tcBorders>
            <w:vAlign w:val="bottom"/>
          </w:tcPr>
          <w:p w14:paraId="4C556AD3" w14:textId="60EE64D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72,571 </w:t>
            </w:r>
          </w:p>
        </w:tc>
        <w:tc>
          <w:tcPr>
            <w:tcW w:w="68" w:type="pct"/>
            <w:vAlign w:val="bottom"/>
          </w:tcPr>
          <w:p w14:paraId="03F00729" w14:textId="349FF7AE" w:rsidR="00EA1EF2" w:rsidRPr="00780376" w:rsidRDefault="00EA1EF2" w:rsidP="00EA1EF2">
            <w:pPr>
              <w:pStyle w:val="BodyText3"/>
              <w:spacing w:line="240" w:lineRule="atLeast"/>
              <w:ind w:right="72"/>
              <w:jc w:val="right"/>
              <w:rPr>
                <w:rFonts w:cs="Times New Roman"/>
                <w:sz w:val="16"/>
                <w:szCs w:val="16"/>
              </w:rPr>
            </w:pPr>
          </w:p>
        </w:tc>
        <w:tc>
          <w:tcPr>
            <w:tcW w:w="486" w:type="pct"/>
            <w:tcBorders>
              <w:top w:val="single" w:sz="4" w:space="0" w:color="auto"/>
              <w:bottom w:val="double" w:sz="4" w:space="0" w:color="auto"/>
            </w:tcBorders>
            <w:vAlign w:val="bottom"/>
          </w:tcPr>
          <w:p w14:paraId="2A4F4F97" w14:textId="73C7C73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309,046 </w:t>
            </w:r>
          </w:p>
        </w:tc>
        <w:tc>
          <w:tcPr>
            <w:tcW w:w="68" w:type="pct"/>
            <w:vAlign w:val="bottom"/>
          </w:tcPr>
          <w:p w14:paraId="3FAD2753" w14:textId="5232A3DB"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bottom w:val="double" w:sz="4" w:space="0" w:color="auto"/>
            </w:tcBorders>
            <w:shd w:val="clear" w:color="auto" w:fill="auto"/>
            <w:vAlign w:val="bottom"/>
          </w:tcPr>
          <w:p w14:paraId="70CA8253" w14:textId="4DC916B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4,485 </w:t>
            </w:r>
          </w:p>
        </w:tc>
        <w:tc>
          <w:tcPr>
            <w:tcW w:w="68" w:type="pct"/>
            <w:vAlign w:val="bottom"/>
          </w:tcPr>
          <w:p w14:paraId="23F6AEED" w14:textId="367993BF"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bottom w:val="double" w:sz="4" w:space="0" w:color="auto"/>
            </w:tcBorders>
            <w:vAlign w:val="bottom"/>
          </w:tcPr>
          <w:p w14:paraId="49A18ED7" w14:textId="51382F5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32,303 </w:t>
            </w:r>
          </w:p>
        </w:tc>
        <w:tc>
          <w:tcPr>
            <w:tcW w:w="68" w:type="pct"/>
            <w:vAlign w:val="bottom"/>
          </w:tcPr>
          <w:p w14:paraId="55F1B8A7" w14:textId="737DB835"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bottom w:val="double" w:sz="4" w:space="0" w:color="auto"/>
            </w:tcBorders>
            <w:vAlign w:val="bottom"/>
          </w:tcPr>
          <w:p w14:paraId="3545C3BF" w14:textId="513BDFA3"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362 </w:t>
            </w:r>
          </w:p>
        </w:tc>
        <w:tc>
          <w:tcPr>
            <w:tcW w:w="68" w:type="pct"/>
            <w:vAlign w:val="bottom"/>
          </w:tcPr>
          <w:p w14:paraId="50735180" w14:textId="00FF482F"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single" w:sz="4" w:space="0" w:color="auto"/>
              <w:bottom w:val="double" w:sz="4" w:space="0" w:color="auto"/>
            </w:tcBorders>
            <w:vAlign w:val="bottom"/>
          </w:tcPr>
          <w:p w14:paraId="730A708A" w14:textId="5983B09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444,048 </w:t>
            </w:r>
          </w:p>
        </w:tc>
      </w:tr>
      <w:tr w:rsidR="00EA1EF2" w:rsidRPr="00780376" w14:paraId="2760CB1E" w14:textId="77777777" w:rsidTr="0054175F">
        <w:trPr>
          <w:trHeight w:val="63"/>
        </w:trPr>
        <w:tc>
          <w:tcPr>
            <w:tcW w:w="1212" w:type="pct"/>
          </w:tcPr>
          <w:p w14:paraId="0EFA7055"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p>
        </w:tc>
        <w:tc>
          <w:tcPr>
            <w:tcW w:w="485" w:type="pct"/>
          </w:tcPr>
          <w:p w14:paraId="38B43124"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73CDF7C2" w14:textId="77777777" w:rsidR="00EA1EF2" w:rsidRPr="00780376" w:rsidRDefault="00EA1EF2" w:rsidP="00EA1EF2">
            <w:pPr>
              <w:pStyle w:val="BodyText3"/>
              <w:spacing w:line="240" w:lineRule="atLeast"/>
              <w:ind w:right="72"/>
              <w:jc w:val="center"/>
              <w:rPr>
                <w:rFonts w:cs="Times New Roman"/>
                <w:sz w:val="16"/>
                <w:szCs w:val="16"/>
              </w:rPr>
            </w:pPr>
          </w:p>
        </w:tc>
        <w:tc>
          <w:tcPr>
            <w:tcW w:w="489" w:type="pct"/>
            <w:tcBorders>
              <w:top w:val="double" w:sz="4" w:space="0" w:color="auto"/>
            </w:tcBorders>
          </w:tcPr>
          <w:p w14:paraId="3FA6CAD5" w14:textId="77777777" w:rsidR="00EA1EF2" w:rsidRPr="00780376" w:rsidRDefault="00EA1EF2" w:rsidP="00EA1EF2">
            <w:pPr>
              <w:pStyle w:val="BodyText3"/>
              <w:spacing w:line="240" w:lineRule="atLeast"/>
              <w:ind w:right="72"/>
              <w:jc w:val="center"/>
              <w:rPr>
                <w:rFonts w:cs="Times New Roman"/>
                <w:sz w:val="16"/>
                <w:szCs w:val="16"/>
              </w:rPr>
            </w:pPr>
          </w:p>
        </w:tc>
        <w:tc>
          <w:tcPr>
            <w:tcW w:w="68" w:type="pct"/>
          </w:tcPr>
          <w:p w14:paraId="7CC022DE"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72"/>
              <w:jc w:val="both"/>
              <w:rPr>
                <w:rFonts w:ascii="Times New Roman" w:hAnsi="Times New Roman" w:cs="Times New Roman"/>
                <w:sz w:val="16"/>
                <w:szCs w:val="16"/>
              </w:rPr>
            </w:pPr>
          </w:p>
        </w:tc>
        <w:tc>
          <w:tcPr>
            <w:tcW w:w="486" w:type="pct"/>
            <w:tcBorders>
              <w:top w:val="double" w:sz="4" w:space="0" w:color="auto"/>
            </w:tcBorders>
          </w:tcPr>
          <w:p w14:paraId="7206A884"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047BB230"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Pr>
          <w:p w14:paraId="186F9403"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0B8DEFE4" w14:textId="77777777" w:rsidR="00EA1EF2" w:rsidRPr="00780376" w:rsidRDefault="00EA1EF2" w:rsidP="00EA1EF2">
            <w:pPr>
              <w:pStyle w:val="BodyText3"/>
              <w:spacing w:line="240" w:lineRule="atLeast"/>
              <w:ind w:right="72"/>
              <w:jc w:val="center"/>
              <w:rPr>
                <w:rFonts w:cs="Times New Roman"/>
                <w:sz w:val="16"/>
                <w:szCs w:val="16"/>
              </w:rPr>
            </w:pPr>
          </w:p>
        </w:tc>
        <w:tc>
          <w:tcPr>
            <w:tcW w:w="458" w:type="pct"/>
          </w:tcPr>
          <w:p w14:paraId="5F38A52A" w14:textId="77777777" w:rsidR="00EA1EF2" w:rsidRPr="00780376" w:rsidRDefault="00EA1EF2" w:rsidP="00EA1EF2">
            <w:pPr>
              <w:pStyle w:val="BodyText3"/>
              <w:spacing w:line="240" w:lineRule="atLeast"/>
              <w:ind w:right="72"/>
              <w:jc w:val="center"/>
              <w:rPr>
                <w:rFonts w:cs="Times New Roman"/>
                <w:sz w:val="16"/>
                <w:szCs w:val="16"/>
              </w:rPr>
            </w:pPr>
          </w:p>
        </w:tc>
        <w:tc>
          <w:tcPr>
            <w:tcW w:w="68" w:type="pct"/>
          </w:tcPr>
          <w:p w14:paraId="1B2523F6" w14:textId="77777777" w:rsidR="00EA1EF2" w:rsidRPr="00780376" w:rsidRDefault="00EA1EF2" w:rsidP="00EA1EF2">
            <w:pPr>
              <w:pStyle w:val="BodyText3"/>
              <w:spacing w:line="240" w:lineRule="atLeast"/>
              <w:ind w:right="72"/>
              <w:jc w:val="center"/>
              <w:rPr>
                <w:rFonts w:cs="Times New Roman"/>
                <w:sz w:val="16"/>
                <w:szCs w:val="16"/>
              </w:rPr>
            </w:pPr>
          </w:p>
        </w:tc>
        <w:tc>
          <w:tcPr>
            <w:tcW w:w="469" w:type="pct"/>
          </w:tcPr>
          <w:p w14:paraId="7AE156D3" w14:textId="77777777" w:rsidR="00EA1EF2" w:rsidRPr="00780376" w:rsidRDefault="00EA1EF2" w:rsidP="00EA1EF2">
            <w:pPr>
              <w:pStyle w:val="BodyText3"/>
              <w:spacing w:line="240" w:lineRule="atLeast"/>
              <w:ind w:right="72"/>
              <w:jc w:val="right"/>
              <w:rPr>
                <w:rFonts w:cs="Times New Roman"/>
                <w:sz w:val="16"/>
                <w:szCs w:val="16"/>
              </w:rPr>
            </w:pPr>
          </w:p>
        </w:tc>
        <w:tc>
          <w:tcPr>
            <w:tcW w:w="68" w:type="pct"/>
          </w:tcPr>
          <w:p w14:paraId="31CCE147" w14:textId="77777777" w:rsidR="00EA1EF2" w:rsidRPr="00780376" w:rsidRDefault="00EA1EF2" w:rsidP="00EA1EF2">
            <w:pPr>
              <w:pStyle w:val="BodyText3"/>
              <w:spacing w:line="240" w:lineRule="atLeast"/>
              <w:ind w:right="72"/>
              <w:jc w:val="center"/>
              <w:rPr>
                <w:rFonts w:cs="Times New Roman"/>
                <w:sz w:val="16"/>
                <w:szCs w:val="16"/>
              </w:rPr>
            </w:pPr>
          </w:p>
        </w:tc>
        <w:tc>
          <w:tcPr>
            <w:tcW w:w="506" w:type="pct"/>
          </w:tcPr>
          <w:p w14:paraId="1BEB27C1" w14:textId="77777777" w:rsidR="00EA1EF2" w:rsidRPr="00780376" w:rsidRDefault="00EA1EF2" w:rsidP="00EA1EF2">
            <w:pPr>
              <w:pStyle w:val="BodyText3"/>
              <w:spacing w:line="240" w:lineRule="atLeast"/>
              <w:ind w:right="72"/>
              <w:jc w:val="right"/>
              <w:rPr>
                <w:rFonts w:cs="Times New Roman"/>
                <w:sz w:val="16"/>
                <w:szCs w:val="16"/>
              </w:rPr>
            </w:pPr>
          </w:p>
        </w:tc>
      </w:tr>
      <w:tr w:rsidR="00EA1EF2" w:rsidRPr="00780376" w14:paraId="100024C5" w14:textId="77777777" w:rsidTr="00F145E9">
        <w:trPr>
          <w:trHeight w:val="63"/>
        </w:trPr>
        <w:tc>
          <w:tcPr>
            <w:tcW w:w="1212" w:type="pct"/>
          </w:tcPr>
          <w:p w14:paraId="475CF39F" w14:textId="7777777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Owned assets</w:t>
            </w:r>
          </w:p>
        </w:tc>
        <w:tc>
          <w:tcPr>
            <w:tcW w:w="485" w:type="pct"/>
            <w:vAlign w:val="bottom"/>
          </w:tcPr>
          <w:p w14:paraId="53FAFDAB" w14:textId="2962CE6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24,318 </w:t>
            </w:r>
          </w:p>
        </w:tc>
        <w:tc>
          <w:tcPr>
            <w:tcW w:w="68" w:type="pct"/>
            <w:vAlign w:val="bottom"/>
          </w:tcPr>
          <w:p w14:paraId="5EE259F8"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vAlign w:val="bottom"/>
          </w:tcPr>
          <w:p w14:paraId="2CA2588F" w14:textId="543A214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69,917 </w:t>
            </w:r>
          </w:p>
        </w:tc>
        <w:tc>
          <w:tcPr>
            <w:tcW w:w="68" w:type="pct"/>
            <w:vAlign w:val="bottom"/>
          </w:tcPr>
          <w:p w14:paraId="6B2C3B24"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vAlign w:val="bottom"/>
          </w:tcPr>
          <w:p w14:paraId="1AE5C213" w14:textId="4683B58D"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297,503</w:t>
            </w:r>
          </w:p>
        </w:tc>
        <w:tc>
          <w:tcPr>
            <w:tcW w:w="68" w:type="pct"/>
            <w:vAlign w:val="bottom"/>
          </w:tcPr>
          <w:p w14:paraId="7B531F40"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vAlign w:val="bottom"/>
          </w:tcPr>
          <w:p w14:paraId="3EE2DDF9" w14:textId="29ED97C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3,824 </w:t>
            </w:r>
          </w:p>
        </w:tc>
        <w:tc>
          <w:tcPr>
            <w:tcW w:w="68" w:type="pct"/>
            <w:vAlign w:val="bottom"/>
          </w:tcPr>
          <w:p w14:paraId="206A7FE3"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vAlign w:val="bottom"/>
          </w:tcPr>
          <w:p w14:paraId="30B8E68E" w14:textId="255593D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26,864</w:t>
            </w:r>
          </w:p>
        </w:tc>
        <w:tc>
          <w:tcPr>
            <w:tcW w:w="68" w:type="pct"/>
            <w:vAlign w:val="bottom"/>
          </w:tcPr>
          <w:p w14:paraId="4071AD2D"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vAlign w:val="bottom"/>
          </w:tcPr>
          <w:p w14:paraId="640D7E26" w14:textId="324401FE"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1,897</w:t>
            </w:r>
          </w:p>
        </w:tc>
        <w:tc>
          <w:tcPr>
            <w:tcW w:w="68" w:type="pct"/>
            <w:vAlign w:val="bottom"/>
          </w:tcPr>
          <w:p w14:paraId="74AD59BC"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vAlign w:val="bottom"/>
          </w:tcPr>
          <w:p w14:paraId="39586AA6" w14:textId="59F5E6A8"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424,323</w:t>
            </w:r>
          </w:p>
        </w:tc>
      </w:tr>
      <w:tr w:rsidR="00EA1EF2" w:rsidRPr="00780376" w14:paraId="06D18B3B" w14:textId="77777777" w:rsidTr="00F145E9">
        <w:tc>
          <w:tcPr>
            <w:tcW w:w="1212" w:type="pct"/>
          </w:tcPr>
          <w:p w14:paraId="708F5176" w14:textId="17B1A158"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sz w:val="16"/>
                <w:szCs w:val="16"/>
              </w:rPr>
            </w:pPr>
            <w:r w:rsidRPr="00780376">
              <w:rPr>
                <w:rFonts w:ascii="Times New Roman" w:hAnsi="Times New Roman" w:cs="Times New Roman"/>
                <w:sz w:val="16"/>
                <w:szCs w:val="16"/>
              </w:rPr>
              <w:t>Right-of-use assets</w:t>
            </w:r>
          </w:p>
        </w:tc>
        <w:tc>
          <w:tcPr>
            <w:tcW w:w="485" w:type="pct"/>
            <w:tcBorders>
              <w:top w:val="nil"/>
              <w:left w:val="nil"/>
              <w:bottom w:val="single" w:sz="4" w:space="0" w:color="auto"/>
              <w:right w:val="nil"/>
            </w:tcBorders>
            <w:vAlign w:val="bottom"/>
          </w:tcPr>
          <w:p w14:paraId="4535090A" w14:textId="0ED3F807"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1EA89123"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nil"/>
              <w:left w:val="nil"/>
              <w:bottom w:val="single" w:sz="4" w:space="0" w:color="auto"/>
              <w:right w:val="nil"/>
            </w:tcBorders>
            <w:vAlign w:val="bottom"/>
          </w:tcPr>
          <w:p w14:paraId="43D4B0A6" w14:textId="2306B585"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5189AE57"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tcBorders>
              <w:top w:val="nil"/>
              <w:left w:val="nil"/>
              <w:bottom w:val="single" w:sz="4" w:space="0" w:color="auto"/>
              <w:right w:val="nil"/>
            </w:tcBorders>
            <w:vAlign w:val="bottom"/>
          </w:tcPr>
          <w:p w14:paraId="29F217DF" w14:textId="4CB418B6"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478A9ECD"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nil"/>
              <w:left w:val="nil"/>
              <w:bottom w:val="single" w:sz="4" w:space="0" w:color="auto"/>
              <w:right w:val="nil"/>
            </w:tcBorders>
            <w:vAlign w:val="bottom"/>
          </w:tcPr>
          <w:p w14:paraId="2BFB01AE" w14:textId="04D99F8B"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 </w:t>
            </w:r>
          </w:p>
        </w:tc>
        <w:tc>
          <w:tcPr>
            <w:tcW w:w="68" w:type="pct"/>
            <w:vAlign w:val="bottom"/>
          </w:tcPr>
          <w:p w14:paraId="577C3691"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nil"/>
              <w:left w:val="nil"/>
              <w:bottom w:val="single" w:sz="4" w:space="0" w:color="auto"/>
              <w:right w:val="nil"/>
            </w:tcBorders>
            <w:vAlign w:val="bottom"/>
          </w:tcPr>
          <w:p w14:paraId="53464805" w14:textId="0815E1E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3,379</w:t>
            </w:r>
          </w:p>
        </w:tc>
        <w:tc>
          <w:tcPr>
            <w:tcW w:w="68" w:type="pct"/>
            <w:vAlign w:val="bottom"/>
          </w:tcPr>
          <w:p w14:paraId="4A45BE82"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nil"/>
              <w:left w:val="nil"/>
              <w:bottom w:val="single" w:sz="4" w:space="0" w:color="auto"/>
              <w:right w:val="nil"/>
            </w:tcBorders>
          </w:tcPr>
          <w:p w14:paraId="70AA6122" w14:textId="3C5E2BD4" w:rsidR="00EA1EF2" w:rsidRPr="00780376" w:rsidRDefault="00EA1EF2" w:rsidP="00EA1EF2">
            <w:pPr>
              <w:pStyle w:val="BodyText3"/>
              <w:spacing w:line="240" w:lineRule="atLeast"/>
              <w:ind w:right="72"/>
              <w:jc w:val="center"/>
              <w:rPr>
                <w:rFonts w:cs="Times New Roman"/>
                <w:sz w:val="16"/>
                <w:szCs w:val="16"/>
              </w:rPr>
            </w:pPr>
            <w:r w:rsidRPr="00780376">
              <w:rPr>
                <w:rFonts w:cs="Times New Roman"/>
                <w:sz w:val="16"/>
                <w:szCs w:val="16"/>
              </w:rPr>
              <w:t xml:space="preserve">       -</w:t>
            </w:r>
          </w:p>
        </w:tc>
        <w:tc>
          <w:tcPr>
            <w:tcW w:w="68" w:type="pct"/>
            <w:vAlign w:val="bottom"/>
          </w:tcPr>
          <w:p w14:paraId="535D425F"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nil"/>
              <w:left w:val="nil"/>
              <w:bottom w:val="single" w:sz="4" w:space="0" w:color="auto"/>
              <w:right w:val="nil"/>
            </w:tcBorders>
            <w:vAlign w:val="bottom"/>
          </w:tcPr>
          <w:p w14:paraId="3BC81B71" w14:textId="19101D0C" w:rsidR="00EA1EF2" w:rsidRPr="00780376" w:rsidRDefault="00EA1EF2" w:rsidP="00EA1EF2">
            <w:pPr>
              <w:pStyle w:val="BodyText3"/>
              <w:spacing w:line="240" w:lineRule="atLeast"/>
              <w:ind w:right="72"/>
              <w:jc w:val="right"/>
              <w:rPr>
                <w:rFonts w:cs="Times New Roman"/>
                <w:sz w:val="16"/>
                <w:szCs w:val="16"/>
              </w:rPr>
            </w:pPr>
            <w:r w:rsidRPr="00780376">
              <w:rPr>
                <w:rFonts w:cs="Times New Roman"/>
                <w:sz w:val="16"/>
                <w:szCs w:val="16"/>
              </w:rPr>
              <w:t>3,379</w:t>
            </w:r>
          </w:p>
        </w:tc>
      </w:tr>
      <w:tr w:rsidR="00EA1EF2" w:rsidRPr="00780376" w14:paraId="069E714C" w14:textId="77777777" w:rsidTr="00F145E9">
        <w:tc>
          <w:tcPr>
            <w:tcW w:w="1212" w:type="pct"/>
          </w:tcPr>
          <w:p w14:paraId="2FD70D5B" w14:textId="4A0092D7" w:rsidR="00EA1EF2" w:rsidRPr="00780376" w:rsidRDefault="00EA1EF2" w:rsidP="00EA1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sz w:val="16"/>
                <w:szCs w:val="16"/>
              </w:rPr>
            </w:pPr>
            <w:r w:rsidRPr="00780376">
              <w:rPr>
                <w:rFonts w:ascii="Times New Roman" w:hAnsi="Times New Roman" w:cs="Times New Roman"/>
                <w:b/>
                <w:bCs/>
                <w:sz w:val="16"/>
                <w:szCs w:val="16"/>
              </w:rPr>
              <w:t>As at December 31, 2020</w:t>
            </w:r>
          </w:p>
        </w:tc>
        <w:tc>
          <w:tcPr>
            <w:tcW w:w="485" w:type="pct"/>
            <w:tcBorders>
              <w:top w:val="single" w:sz="4" w:space="0" w:color="auto"/>
              <w:left w:val="nil"/>
              <w:bottom w:val="double" w:sz="4" w:space="0" w:color="auto"/>
              <w:right w:val="nil"/>
            </w:tcBorders>
            <w:vAlign w:val="bottom"/>
          </w:tcPr>
          <w:p w14:paraId="68283B5E" w14:textId="4C15CE84"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24,318 </w:t>
            </w:r>
          </w:p>
        </w:tc>
        <w:tc>
          <w:tcPr>
            <w:tcW w:w="68" w:type="pct"/>
            <w:vAlign w:val="bottom"/>
          </w:tcPr>
          <w:p w14:paraId="6A7A60C9" w14:textId="77777777" w:rsidR="00EA1EF2" w:rsidRPr="00780376" w:rsidRDefault="00EA1EF2" w:rsidP="00EA1EF2">
            <w:pPr>
              <w:pStyle w:val="BodyText3"/>
              <w:spacing w:line="240" w:lineRule="atLeast"/>
              <w:ind w:right="72"/>
              <w:jc w:val="right"/>
              <w:rPr>
                <w:rFonts w:cs="Times New Roman"/>
                <w:sz w:val="16"/>
                <w:szCs w:val="16"/>
              </w:rPr>
            </w:pPr>
          </w:p>
        </w:tc>
        <w:tc>
          <w:tcPr>
            <w:tcW w:w="489" w:type="pct"/>
            <w:tcBorders>
              <w:top w:val="single" w:sz="4" w:space="0" w:color="auto"/>
              <w:left w:val="nil"/>
              <w:bottom w:val="double" w:sz="4" w:space="0" w:color="auto"/>
              <w:right w:val="nil"/>
            </w:tcBorders>
            <w:vAlign w:val="bottom"/>
          </w:tcPr>
          <w:p w14:paraId="73DFDE7A" w14:textId="596212EA"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69,917 </w:t>
            </w:r>
          </w:p>
        </w:tc>
        <w:tc>
          <w:tcPr>
            <w:tcW w:w="68" w:type="pct"/>
            <w:vAlign w:val="bottom"/>
          </w:tcPr>
          <w:p w14:paraId="6E66D7E4" w14:textId="77777777" w:rsidR="00EA1EF2" w:rsidRPr="00780376" w:rsidRDefault="00EA1EF2" w:rsidP="00EA1EF2">
            <w:pPr>
              <w:pStyle w:val="BodyText3"/>
              <w:spacing w:line="240" w:lineRule="atLeast"/>
              <w:ind w:right="72"/>
              <w:jc w:val="right"/>
              <w:rPr>
                <w:rFonts w:cs="Times New Roman"/>
                <w:sz w:val="16"/>
                <w:szCs w:val="16"/>
              </w:rPr>
            </w:pPr>
          </w:p>
        </w:tc>
        <w:tc>
          <w:tcPr>
            <w:tcW w:w="486" w:type="pct"/>
            <w:tcBorders>
              <w:top w:val="single" w:sz="4" w:space="0" w:color="auto"/>
              <w:left w:val="nil"/>
              <w:bottom w:val="double" w:sz="4" w:space="0" w:color="auto"/>
              <w:right w:val="nil"/>
            </w:tcBorders>
            <w:vAlign w:val="bottom"/>
          </w:tcPr>
          <w:p w14:paraId="7A75437B" w14:textId="285CF05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297,503 </w:t>
            </w:r>
          </w:p>
        </w:tc>
        <w:tc>
          <w:tcPr>
            <w:tcW w:w="68" w:type="pct"/>
            <w:vAlign w:val="bottom"/>
          </w:tcPr>
          <w:p w14:paraId="7FAAB70C" w14:textId="77777777" w:rsidR="00EA1EF2" w:rsidRPr="00780376" w:rsidRDefault="00EA1EF2" w:rsidP="00EA1EF2">
            <w:pPr>
              <w:pStyle w:val="BodyText3"/>
              <w:spacing w:line="240" w:lineRule="atLeast"/>
              <w:ind w:right="72"/>
              <w:jc w:val="right"/>
              <w:rPr>
                <w:rFonts w:cs="Times New Roman"/>
                <w:sz w:val="16"/>
                <w:szCs w:val="16"/>
              </w:rPr>
            </w:pPr>
          </w:p>
        </w:tc>
        <w:tc>
          <w:tcPr>
            <w:tcW w:w="487" w:type="pct"/>
            <w:tcBorders>
              <w:top w:val="single" w:sz="4" w:space="0" w:color="auto"/>
              <w:left w:val="nil"/>
              <w:bottom w:val="double" w:sz="4" w:space="0" w:color="auto"/>
              <w:right w:val="nil"/>
            </w:tcBorders>
            <w:vAlign w:val="bottom"/>
          </w:tcPr>
          <w:p w14:paraId="533D40D1" w14:textId="23B5BACF"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        3,824 </w:t>
            </w:r>
          </w:p>
        </w:tc>
        <w:tc>
          <w:tcPr>
            <w:tcW w:w="68" w:type="pct"/>
            <w:vAlign w:val="bottom"/>
          </w:tcPr>
          <w:p w14:paraId="6FEC7CB2" w14:textId="77777777" w:rsidR="00EA1EF2" w:rsidRPr="00780376" w:rsidRDefault="00EA1EF2" w:rsidP="00EA1EF2">
            <w:pPr>
              <w:pStyle w:val="BodyText3"/>
              <w:spacing w:line="240" w:lineRule="atLeast"/>
              <w:ind w:right="72"/>
              <w:jc w:val="right"/>
              <w:rPr>
                <w:rFonts w:cs="Times New Roman"/>
                <w:sz w:val="16"/>
                <w:szCs w:val="16"/>
              </w:rPr>
            </w:pPr>
          </w:p>
        </w:tc>
        <w:tc>
          <w:tcPr>
            <w:tcW w:w="458" w:type="pct"/>
            <w:tcBorders>
              <w:top w:val="single" w:sz="4" w:space="0" w:color="auto"/>
              <w:left w:val="nil"/>
              <w:bottom w:val="double" w:sz="4" w:space="0" w:color="auto"/>
              <w:right w:val="nil"/>
            </w:tcBorders>
            <w:vAlign w:val="bottom"/>
          </w:tcPr>
          <w:p w14:paraId="5E78B2A5" w14:textId="735389C1"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 xml:space="preserve">30,243 </w:t>
            </w:r>
          </w:p>
        </w:tc>
        <w:tc>
          <w:tcPr>
            <w:tcW w:w="68" w:type="pct"/>
            <w:vAlign w:val="bottom"/>
          </w:tcPr>
          <w:p w14:paraId="576A590E" w14:textId="77777777" w:rsidR="00EA1EF2" w:rsidRPr="00780376" w:rsidRDefault="00EA1EF2" w:rsidP="00EA1EF2">
            <w:pPr>
              <w:pStyle w:val="BodyText3"/>
              <w:spacing w:line="240" w:lineRule="atLeast"/>
              <w:ind w:right="72"/>
              <w:jc w:val="right"/>
              <w:rPr>
                <w:rFonts w:cs="Times New Roman"/>
                <w:sz w:val="16"/>
                <w:szCs w:val="16"/>
              </w:rPr>
            </w:pPr>
          </w:p>
        </w:tc>
        <w:tc>
          <w:tcPr>
            <w:tcW w:w="469" w:type="pct"/>
            <w:tcBorders>
              <w:top w:val="single" w:sz="4" w:space="0" w:color="auto"/>
              <w:left w:val="nil"/>
              <w:bottom w:val="double" w:sz="4" w:space="0" w:color="auto"/>
              <w:right w:val="nil"/>
            </w:tcBorders>
            <w:vAlign w:val="bottom"/>
          </w:tcPr>
          <w:p w14:paraId="25E74441" w14:textId="75E3FB69"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1,897</w:t>
            </w:r>
          </w:p>
        </w:tc>
        <w:tc>
          <w:tcPr>
            <w:tcW w:w="68" w:type="pct"/>
            <w:vAlign w:val="bottom"/>
          </w:tcPr>
          <w:p w14:paraId="3432471C" w14:textId="77777777" w:rsidR="00EA1EF2" w:rsidRPr="00780376" w:rsidRDefault="00EA1EF2" w:rsidP="00EA1EF2">
            <w:pPr>
              <w:pStyle w:val="BodyText3"/>
              <w:spacing w:line="240" w:lineRule="atLeast"/>
              <w:ind w:right="72"/>
              <w:jc w:val="right"/>
              <w:rPr>
                <w:rFonts w:cs="Times New Roman"/>
                <w:sz w:val="16"/>
                <w:szCs w:val="16"/>
              </w:rPr>
            </w:pPr>
          </w:p>
        </w:tc>
        <w:tc>
          <w:tcPr>
            <w:tcW w:w="506" w:type="pct"/>
            <w:tcBorders>
              <w:top w:val="single" w:sz="4" w:space="0" w:color="auto"/>
              <w:left w:val="nil"/>
              <w:bottom w:val="double" w:sz="4" w:space="0" w:color="auto"/>
              <w:right w:val="nil"/>
            </w:tcBorders>
            <w:vAlign w:val="bottom"/>
          </w:tcPr>
          <w:p w14:paraId="07DEBA51" w14:textId="2B3B882E" w:rsidR="00EA1EF2" w:rsidRPr="00780376" w:rsidRDefault="00EA1EF2" w:rsidP="00EA1EF2">
            <w:pPr>
              <w:pStyle w:val="BodyText3"/>
              <w:spacing w:line="240" w:lineRule="atLeast"/>
              <w:ind w:right="72"/>
              <w:jc w:val="right"/>
              <w:rPr>
                <w:rFonts w:cs="Times New Roman"/>
                <w:sz w:val="16"/>
                <w:szCs w:val="16"/>
              </w:rPr>
            </w:pPr>
            <w:r w:rsidRPr="00780376">
              <w:rPr>
                <w:rFonts w:cs="Times New Roman"/>
                <w:color w:val="000000"/>
                <w:sz w:val="16"/>
                <w:szCs w:val="16"/>
              </w:rPr>
              <w:t>427,702</w:t>
            </w:r>
          </w:p>
        </w:tc>
      </w:tr>
    </w:tbl>
    <w:p w14:paraId="076D291C" w14:textId="77777777" w:rsidR="009553C0" w:rsidRPr="00DD6C83" w:rsidRDefault="009553C0" w:rsidP="009553C0">
      <w:pPr>
        <w:pStyle w:val="BodyText3"/>
        <w:spacing w:line="240" w:lineRule="atLeast"/>
        <w:jc w:val="both"/>
        <w:rPr>
          <w:rFonts w:cs="Times New Roman"/>
          <w:sz w:val="18"/>
          <w:szCs w:val="18"/>
        </w:rPr>
      </w:pPr>
    </w:p>
    <w:p w14:paraId="01CEC901" w14:textId="123F28EC" w:rsidR="009553C0" w:rsidRPr="00DD6C83" w:rsidRDefault="009553C0" w:rsidP="009553C0">
      <w:pPr>
        <w:pStyle w:val="BodyText3"/>
        <w:spacing w:line="240" w:lineRule="atLeast"/>
        <w:jc w:val="thaiDistribute"/>
        <w:rPr>
          <w:rFonts w:cs="Times New Roman"/>
          <w:sz w:val="18"/>
          <w:szCs w:val="18"/>
        </w:rPr>
      </w:pPr>
      <w:r w:rsidRPr="00DD6C83">
        <w:rPr>
          <w:rFonts w:cs="Times New Roman"/>
          <w:sz w:val="18"/>
          <w:szCs w:val="18"/>
        </w:rPr>
        <w:t xml:space="preserve">The gross carrying amounts of the Company’s certain fixed assets </w:t>
      </w:r>
      <w:proofErr w:type="spellStart"/>
      <w:r w:rsidRPr="00DD6C83">
        <w:rPr>
          <w:rFonts w:cs="Times New Roman"/>
          <w:sz w:val="18"/>
          <w:szCs w:val="18"/>
        </w:rPr>
        <w:t>totalling</w:t>
      </w:r>
      <w:proofErr w:type="spellEnd"/>
      <w:r w:rsidRPr="00DD6C83">
        <w:rPr>
          <w:rFonts w:cs="Times New Roman"/>
          <w:sz w:val="18"/>
          <w:szCs w:val="18"/>
        </w:rPr>
        <w:t xml:space="preserve"> approximately Baht </w:t>
      </w:r>
      <w:r w:rsidRPr="00A74963">
        <w:rPr>
          <w:rFonts w:cs="Times New Roman"/>
          <w:sz w:val="18"/>
          <w:szCs w:val="18"/>
        </w:rPr>
        <w:t>1</w:t>
      </w:r>
      <w:r w:rsidR="00A74963" w:rsidRPr="00A74963">
        <w:rPr>
          <w:rFonts w:cs="Times New Roman"/>
          <w:sz w:val="18"/>
          <w:szCs w:val="18"/>
        </w:rPr>
        <w:t>8</w:t>
      </w:r>
      <w:r w:rsidRPr="00A74963">
        <w:rPr>
          <w:rFonts w:cs="Times New Roman"/>
          <w:sz w:val="18"/>
          <w:szCs w:val="18"/>
        </w:rPr>
        <w:t>.</w:t>
      </w:r>
      <w:r w:rsidR="00A74963" w:rsidRPr="00A74963">
        <w:rPr>
          <w:rFonts w:cs="Times New Roman"/>
          <w:sz w:val="18"/>
          <w:szCs w:val="18"/>
        </w:rPr>
        <w:t>3</w:t>
      </w:r>
      <w:r w:rsidRPr="00A74963">
        <w:rPr>
          <w:rFonts w:cs="Times New Roman"/>
          <w:sz w:val="18"/>
          <w:szCs w:val="18"/>
        </w:rPr>
        <w:t xml:space="preserve"> million</w:t>
      </w:r>
      <w:r w:rsidRPr="00DD6C83">
        <w:rPr>
          <w:rFonts w:cs="Times New Roman"/>
          <w:sz w:val="18"/>
          <w:szCs w:val="18"/>
        </w:rPr>
        <w:t xml:space="preserve"> was fully depreciated as at December 31, 20</w:t>
      </w:r>
      <w:r w:rsidR="00693C81">
        <w:rPr>
          <w:rFonts w:cs="Times New Roman"/>
          <w:sz w:val="18"/>
          <w:szCs w:val="18"/>
        </w:rPr>
        <w:t>20</w:t>
      </w:r>
      <w:r w:rsidRPr="00DD6C83">
        <w:rPr>
          <w:rFonts w:cs="Times New Roman"/>
          <w:sz w:val="18"/>
          <w:szCs w:val="18"/>
        </w:rPr>
        <w:t xml:space="preserve"> but these items are still in active use (201</w:t>
      </w:r>
      <w:r>
        <w:rPr>
          <w:rFonts w:cs="Times New Roman"/>
          <w:sz w:val="18"/>
          <w:szCs w:val="18"/>
        </w:rPr>
        <w:t>9</w:t>
      </w:r>
      <w:r w:rsidRPr="00DD6C83">
        <w:rPr>
          <w:rFonts w:cs="Times New Roman"/>
          <w:sz w:val="18"/>
          <w:szCs w:val="18"/>
        </w:rPr>
        <w:t>: Baht 17.5 million).</w:t>
      </w:r>
    </w:p>
    <w:p w14:paraId="7501D6D2" w14:textId="77777777" w:rsidR="009553C0" w:rsidRPr="00DD6C83" w:rsidRDefault="009553C0" w:rsidP="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629B1D9E" w14:textId="519F22E3" w:rsidR="009553C0" w:rsidRPr="00DD6C83" w:rsidRDefault="009553C0" w:rsidP="009553C0">
      <w:pPr>
        <w:pStyle w:val="BodyText3"/>
        <w:spacing w:line="240" w:lineRule="atLeast"/>
        <w:jc w:val="both"/>
        <w:rPr>
          <w:rFonts w:cs="Times New Roman"/>
          <w:sz w:val="18"/>
          <w:szCs w:val="18"/>
        </w:rPr>
      </w:pPr>
      <w:r w:rsidRPr="00DD6C83">
        <w:rPr>
          <w:rFonts w:cs="Times New Roman"/>
          <w:sz w:val="18"/>
          <w:szCs w:val="18"/>
        </w:rPr>
        <w:t xml:space="preserve">The Company’s </w:t>
      </w:r>
      <w:r w:rsidR="00780376">
        <w:rPr>
          <w:rFonts w:cs="Times New Roman"/>
          <w:sz w:val="18"/>
          <w:szCs w:val="18"/>
        </w:rPr>
        <w:t>property, plant and equipment</w:t>
      </w:r>
      <w:r w:rsidRPr="00A74963">
        <w:rPr>
          <w:rFonts w:cs="Times New Roman"/>
          <w:sz w:val="18"/>
          <w:szCs w:val="18"/>
        </w:rPr>
        <w:t xml:space="preserve"> which have net book values as at December 31, 20</w:t>
      </w:r>
      <w:r w:rsidR="00FF0D36" w:rsidRPr="00A74963">
        <w:rPr>
          <w:rFonts w:cs="Times New Roman"/>
          <w:sz w:val="18"/>
          <w:szCs w:val="18"/>
        </w:rPr>
        <w:t>20</w:t>
      </w:r>
      <w:r w:rsidRPr="00A74963">
        <w:rPr>
          <w:rFonts w:cs="Times New Roman"/>
          <w:sz w:val="18"/>
          <w:szCs w:val="18"/>
        </w:rPr>
        <w:t xml:space="preserve"> and 201</w:t>
      </w:r>
      <w:r w:rsidR="00FF0D36" w:rsidRPr="00A74963">
        <w:rPr>
          <w:rFonts w:cs="Times New Roman"/>
          <w:sz w:val="18"/>
          <w:szCs w:val="18"/>
        </w:rPr>
        <w:t>9</w:t>
      </w:r>
      <w:r w:rsidRPr="00A74963">
        <w:rPr>
          <w:rFonts w:cs="Times New Roman"/>
          <w:sz w:val="18"/>
          <w:szCs w:val="18"/>
        </w:rPr>
        <w:t xml:space="preserve"> </w:t>
      </w:r>
      <w:proofErr w:type="spellStart"/>
      <w:r w:rsidRPr="00A74963">
        <w:rPr>
          <w:rFonts w:cs="Times New Roman"/>
          <w:sz w:val="18"/>
          <w:szCs w:val="18"/>
        </w:rPr>
        <w:t>totalling</w:t>
      </w:r>
      <w:proofErr w:type="spellEnd"/>
      <w:r w:rsidRPr="00A74963">
        <w:rPr>
          <w:rFonts w:cs="Times New Roman"/>
          <w:sz w:val="18"/>
          <w:szCs w:val="18"/>
        </w:rPr>
        <w:t xml:space="preserve"> Baht 3</w:t>
      </w:r>
      <w:r w:rsidR="00A74963" w:rsidRPr="00A74963">
        <w:rPr>
          <w:rFonts w:cs="Times New Roman"/>
          <w:sz w:val="18"/>
          <w:szCs w:val="18"/>
        </w:rPr>
        <w:t>6</w:t>
      </w:r>
      <w:r w:rsidR="00C369DA">
        <w:rPr>
          <w:rFonts w:cs="Times New Roman"/>
          <w:sz w:val="18"/>
          <w:szCs w:val="18"/>
        </w:rPr>
        <w:t>3</w:t>
      </w:r>
      <w:r w:rsidRPr="00A74963">
        <w:rPr>
          <w:rFonts w:cs="Times New Roman"/>
          <w:sz w:val="18"/>
          <w:szCs w:val="18"/>
        </w:rPr>
        <w:t>.</w:t>
      </w:r>
      <w:r w:rsidR="00C369DA">
        <w:rPr>
          <w:rFonts w:cs="Times New Roman"/>
          <w:sz w:val="18"/>
          <w:szCs w:val="18"/>
        </w:rPr>
        <w:t>5</w:t>
      </w:r>
      <w:r w:rsidRPr="00A74963">
        <w:rPr>
          <w:rFonts w:cs="Times New Roman"/>
          <w:sz w:val="18"/>
          <w:szCs w:val="18"/>
        </w:rPr>
        <w:t xml:space="preserve"> million and Baht </w:t>
      </w:r>
      <w:r w:rsidR="00FF0D36" w:rsidRPr="00A74963">
        <w:rPr>
          <w:rFonts w:cs="Times New Roman"/>
          <w:sz w:val="18"/>
          <w:szCs w:val="18"/>
        </w:rPr>
        <w:t xml:space="preserve">377.5 </w:t>
      </w:r>
      <w:r w:rsidRPr="00A74963">
        <w:rPr>
          <w:rFonts w:cs="Times New Roman"/>
          <w:sz w:val="18"/>
          <w:szCs w:val="18"/>
        </w:rPr>
        <w:t xml:space="preserve">million, respectively, are mortgaged and pledged as collateral for credit facilities as discussed in Notes </w:t>
      </w:r>
      <w:r w:rsidR="006B07F6">
        <w:rPr>
          <w:rFonts w:cs="Times New Roman"/>
          <w:sz w:val="18"/>
          <w:szCs w:val="18"/>
        </w:rPr>
        <w:t>10</w:t>
      </w:r>
      <w:r w:rsidRPr="00A74963">
        <w:rPr>
          <w:rFonts w:cs="Times New Roman"/>
          <w:sz w:val="18"/>
          <w:szCs w:val="18"/>
        </w:rPr>
        <w:t xml:space="preserve"> and 1</w:t>
      </w:r>
      <w:r w:rsidR="006B07F6">
        <w:rPr>
          <w:rFonts w:cs="Times New Roman"/>
          <w:sz w:val="18"/>
          <w:szCs w:val="18"/>
        </w:rPr>
        <w:t>1</w:t>
      </w:r>
      <w:r w:rsidRPr="00A74963">
        <w:rPr>
          <w:rFonts w:cs="Times New Roman"/>
          <w:sz w:val="18"/>
          <w:szCs w:val="18"/>
        </w:rPr>
        <w:t>.</w:t>
      </w:r>
    </w:p>
    <w:p w14:paraId="50A302D1" w14:textId="77777777" w:rsidR="00013A54" w:rsidRPr="00D763B4" w:rsidRDefault="00013A54" w:rsidP="00013A54">
      <w:pPr>
        <w:pStyle w:val="BodyText3"/>
        <w:spacing w:line="240" w:lineRule="atLeast"/>
        <w:jc w:val="both"/>
        <w:rPr>
          <w:rFonts w:cstheme="minorBidi"/>
          <w:sz w:val="18"/>
          <w:szCs w:val="18"/>
          <w:cs/>
        </w:rPr>
      </w:pPr>
    </w:p>
    <w:p w14:paraId="18AFF534" w14:textId="57DFCC1E" w:rsidR="00013A54" w:rsidRPr="00A11D02" w:rsidRDefault="00260667" w:rsidP="00013A54">
      <w:pPr>
        <w:pStyle w:val="BodyText3"/>
        <w:spacing w:line="240" w:lineRule="atLeast"/>
        <w:jc w:val="both"/>
        <w:rPr>
          <w:rFonts w:cs="Times New Roman"/>
          <w:sz w:val="18"/>
          <w:szCs w:val="18"/>
        </w:rPr>
      </w:pPr>
      <w:r>
        <w:rPr>
          <w:rFonts w:cs="Times New Roman"/>
          <w:sz w:val="18"/>
          <w:szCs w:val="18"/>
        </w:rPr>
        <w:t>As at December 31, 2020, r</w:t>
      </w:r>
      <w:r w:rsidR="00013A54" w:rsidRPr="00A74963">
        <w:rPr>
          <w:rFonts w:cs="Times New Roman"/>
          <w:sz w:val="18"/>
          <w:szCs w:val="18"/>
        </w:rPr>
        <w:t xml:space="preserve">ight-of-use assets </w:t>
      </w:r>
      <w:r w:rsidR="00DC60A9" w:rsidRPr="00A74963">
        <w:rPr>
          <w:rFonts w:cs="Times New Roman"/>
          <w:sz w:val="18"/>
          <w:szCs w:val="18"/>
        </w:rPr>
        <w:t>(2019: assets under finance lease contracts</w:t>
      </w:r>
      <w:r w:rsidR="00DC60A9">
        <w:rPr>
          <w:rFonts w:cs="Times New Roman"/>
          <w:sz w:val="18"/>
          <w:szCs w:val="18"/>
        </w:rPr>
        <w:t xml:space="preserve">) </w:t>
      </w:r>
      <w:r w:rsidR="00013A54" w:rsidRPr="00A74963">
        <w:rPr>
          <w:rFonts w:cs="Times New Roman"/>
          <w:sz w:val="18"/>
          <w:szCs w:val="18"/>
        </w:rPr>
        <w:t>are</w:t>
      </w:r>
      <w:r w:rsidR="005764CE" w:rsidRPr="00A74963">
        <w:rPr>
          <w:rFonts w:cs="Times New Roman"/>
          <w:sz w:val="18"/>
          <w:szCs w:val="18"/>
        </w:rPr>
        <w:t xml:space="preserve"> acquired</w:t>
      </w:r>
      <w:r w:rsidR="00013A54" w:rsidRPr="00A74963">
        <w:rPr>
          <w:rFonts w:cs="Times New Roman"/>
          <w:sz w:val="18"/>
          <w:szCs w:val="18"/>
        </w:rPr>
        <w:t xml:space="preserve"> </w:t>
      </w:r>
      <w:r w:rsidR="00C960D1" w:rsidRPr="00A74963">
        <w:rPr>
          <w:rFonts w:cs="Times New Roman"/>
          <w:sz w:val="18"/>
          <w:szCs w:val="18"/>
        </w:rPr>
        <w:t xml:space="preserve">by </w:t>
      </w:r>
      <w:r w:rsidR="00824F36" w:rsidRPr="00A74963">
        <w:rPr>
          <w:rFonts w:cs="Times New Roman"/>
          <w:sz w:val="18"/>
          <w:szCs w:val="18"/>
        </w:rPr>
        <w:t xml:space="preserve">lease </w:t>
      </w:r>
      <w:r w:rsidR="00C960D1" w:rsidRPr="00A74963">
        <w:rPr>
          <w:rFonts w:cs="Times New Roman"/>
          <w:sz w:val="18"/>
          <w:szCs w:val="18"/>
        </w:rPr>
        <w:t>liabilities</w:t>
      </w:r>
      <w:r w:rsidR="00013A54" w:rsidRPr="00A74963">
        <w:rPr>
          <w:rFonts w:cs="Times New Roman"/>
          <w:sz w:val="18"/>
          <w:szCs w:val="18"/>
        </w:rPr>
        <w:t xml:space="preserve"> as discussed in</w:t>
      </w:r>
      <w:r>
        <w:rPr>
          <w:rFonts w:cs="Times New Roman"/>
          <w:sz w:val="18"/>
          <w:szCs w:val="18"/>
        </w:rPr>
        <w:t xml:space="preserve"> </w:t>
      </w:r>
      <w:r w:rsidR="00013A54" w:rsidRPr="00A74963">
        <w:rPr>
          <w:rFonts w:cs="Times New Roman"/>
          <w:sz w:val="18"/>
          <w:szCs w:val="18"/>
        </w:rPr>
        <w:t>Note 1</w:t>
      </w:r>
      <w:r w:rsidR="006B07F6">
        <w:rPr>
          <w:rFonts w:cs="Times New Roman"/>
          <w:sz w:val="18"/>
          <w:szCs w:val="18"/>
        </w:rPr>
        <w:t>2</w:t>
      </w:r>
      <w:r w:rsidR="00013A54" w:rsidRPr="00A74963">
        <w:rPr>
          <w:rFonts w:cs="Times New Roman"/>
          <w:sz w:val="18"/>
          <w:szCs w:val="18"/>
        </w:rPr>
        <w:t>.</w:t>
      </w:r>
      <w:r w:rsidR="009553C0" w:rsidRPr="00A74963">
        <w:rPr>
          <w:rFonts w:cs="Times New Roman"/>
          <w:sz w:val="18"/>
          <w:szCs w:val="18"/>
        </w:rPr>
        <w:t xml:space="preserve"> </w:t>
      </w:r>
    </w:p>
    <w:p w14:paraId="162C66A5" w14:textId="4C747CBF" w:rsidR="009553C0" w:rsidRDefault="0095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34C26710" w14:textId="318AB94F" w:rsidR="006929B2" w:rsidRPr="003E4E6D" w:rsidRDefault="004F7283" w:rsidP="00013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Pr>
          <w:rFonts w:ascii="Times New Roman" w:hAnsi="Times New Roman" w:cs="Times New Roman"/>
          <w:b/>
          <w:bCs/>
        </w:rPr>
        <w:lastRenderedPageBreak/>
        <w:t>8</w:t>
      </w:r>
      <w:r w:rsidR="006929B2" w:rsidRPr="00A11D02">
        <w:rPr>
          <w:rFonts w:ascii="Times New Roman" w:hAnsi="Times New Roman" w:cs="Times New Roman"/>
          <w:b/>
          <w:bCs/>
        </w:rPr>
        <w:t>.</w:t>
      </w:r>
      <w:r w:rsidR="006929B2" w:rsidRPr="00A11D02">
        <w:rPr>
          <w:rFonts w:ascii="Times New Roman" w:hAnsi="Times New Roman" w:cs="Times New Roman"/>
          <w:b/>
          <w:bCs/>
        </w:rPr>
        <w:tab/>
      </w:r>
      <w:r w:rsidR="00013A54" w:rsidRPr="003E4E6D">
        <w:rPr>
          <w:rFonts w:ascii="Times New Roman" w:hAnsi="Times New Roman" w:cs="Times New Roman"/>
          <w:b/>
          <w:bCs/>
        </w:rPr>
        <w:t>INTANGIBLE ASSETS</w:t>
      </w:r>
      <w:r w:rsidR="00647999" w:rsidRPr="003E4E6D">
        <w:rPr>
          <w:rFonts w:ascii="Times New Roman" w:hAnsi="Times New Roman" w:cs="Times New Roman"/>
          <w:b/>
          <w:bCs/>
        </w:rPr>
        <w:t xml:space="preserve"> </w:t>
      </w:r>
      <w:r w:rsidR="006929B2" w:rsidRPr="003E4E6D">
        <w:rPr>
          <w:rFonts w:ascii="Times New Roman" w:hAnsi="Times New Roman" w:cs="Times New Roman"/>
          <w:b/>
          <w:bCs/>
        </w:rPr>
        <w:t xml:space="preserve">- Net </w:t>
      </w:r>
    </w:p>
    <w:p w14:paraId="20F89AEB" w14:textId="77777777" w:rsidR="00054F00" w:rsidRPr="003E4E6D" w:rsidRDefault="00054F00"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80"/>
        <w:gridCol w:w="1530"/>
      </w:tblGrid>
      <w:tr w:rsidR="0075775F" w:rsidRPr="003E4E6D" w14:paraId="225F542A" w14:textId="77777777" w:rsidTr="0075775F">
        <w:tc>
          <w:tcPr>
            <w:tcW w:w="8280" w:type="dxa"/>
          </w:tcPr>
          <w:p w14:paraId="287FA212" w14:textId="77777777" w:rsidR="0075775F" w:rsidRPr="003E4E6D" w:rsidRDefault="0075775F" w:rsidP="0075775F">
            <w:pPr>
              <w:rPr>
                <w:rFonts w:ascii="Times New Roman" w:hAnsi="Times New Roman" w:cs="Times New Roman"/>
              </w:rPr>
            </w:pPr>
          </w:p>
        </w:tc>
        <w:tc>
          <w:tcPr>
            <w:tcW w:w="1530" w:type="dxa"/>
          </w:tcPr>
          <w:p w14:paraId="43795FDC" w14:textId="77777777" w:rsidR="0075775F" w:rsidRPr="003E4E6D" w:rsidRDefault="0075775F" w:rsidP="0075775F">
            <w:pPr>
              <w:ind w:left="-108" w:right="-108"/>
              <w:jc w:val="center"/>
              <w:rPr>
                <w:rFonts w:ascii="Times New Roman" w:hAnsi="Times New Roman" w:cs="Times New Roman"/>
              </w:rPr>
            </w:pPr>
            <w:r w:rsidRPr="003E4E6D">
              <w:rPr>
                <w:rFonts w:ascii="Times New Roman" w:hAnsi="Times New Roman" w:cs="Times New Roman"/>
              </w:rPr>
              <w:t xml:space="preserve">Computer </w:t>
            </w:r>
            <w:proofErr w:type="spellStart"/>
            <w:r w:rsidRPr="003E4E6D">
              <w:rPr>
                <w:rFonts w:ascii="Times New Roman" w:hAnsi="Times New Roman" w:cs="Times New Roman"/>
              </w:rPr>
              <w:t>Softwares</w:t>
            </w:r>
            <w:proofErr w:type="spellEnd"/>
            <w:r w:rsidRPr="003E4E6D">
              <w:rPr>
                <w:rFonts w:ascii="Times New Roman" w:hAnsi="Times New Roman" w:cs="Times New Roman"/>
              </w:rPr>
              <w:t xml:space="preserve"> </w:t>
            </w:r>
          </w:p>
        </w:tc>
      </w:tr>
      <w:tr w:rsidR="0075775F" w:rsidRPr="003E4E6D" w14:paraId="6298B9C9" w14:textId="77777777" w:rsidTr="0075775F">
        <w:tc>
          <w:tcPr>
            <w:tcW w:w="8280" w:type="dxa"/>
          </w:tcPr>
          <w:p w14:paraId="3E2C8F8C" w14:textId="77777777" w:rsidR="0075775F" w:rsidRPr="003E4E6D" w:rsidRDefault="0075775F" w:rsidP="0075775F">
            <w:pPr>
              <w:rPr>
                <w:rFonts w:ascii="Times New Roman" w:hAnsi="Times New Roman" w:cs="Times New Roman"/>
              </w:rPr>
            </w:pPr>
          </w:p>
        </w:tc>
        <w:tc>
          <w:tcPr>
            <w:tcW w:w="1530" w:type="dxa"/>
            <w:tcBorders>
              <w:bottom w:val="single" w:sz="4" w:space="0" w:color="auto"/>
            </w:tcBorders>
          </w:tcPr>
          <w:p w14:paraId="4E8BC1DA" w14:textId="77777777" w:rsidR="0075775F" w:rsidRPr="003E4E6D" w:rsidRDefault="0075775F" w:rsidP="0075775F">
            <w:pPr>
              <w:ind w:left="-108" w:right="-108"/>
              <w:jc w:val="center"/>
              <w:rPr>
                <w:rFonts w:ascii="Times New Roman" w:hAnsi="Times New Roman" w:cs="Times New Roman"/>
              </w:rPr>
            </w:pPr>
            <w:r w:rsidRPr="003E4E6D">
              <w:rPr>
                <w:rFonts w:ascii="Times New Roman" w:hAnsi="Times New Roman" w:cs="Times New Roman"/>
              </w:rPr>
              <w:t>(In Thousand Baht)</w:t>
            </w:r>
          </w:p>
        </w:tc>
      </w:tr>
      <w:tr w:rsidR="0075775F" w:rsidRPr="003E4E6D" w14:paraId="10A9BE0E" w14:textId="77777777" w:rsidTr="0075775F">
        <w:tc>
          <w:tcPr>
            <w:tcW w:w="8280" w:type="dxa"/>
          </w:tcPr>
          <w:p w14:paraId="181C3BF3" w14:textId="77777777"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Cost</w:t>
            </w:r>
          </w:p>
        </w:tc>
        <w:tc>
          <w:tcPr>
            <w:tcW w:w="1530" w:type="dxa"/>
          </w:tcPr>
          <w:p w14:paraId="0E348A49" w14:textId="77777777" w:rsidR="0075775F" w:rsidRPr="003E4E6D" w:rsidRDefault="0075775F" w:rsidP="0075775F">
            <w:pPr>
              <w:rPr>
                <w:rFonts w:ascii="Times New Roman" w:hAnsi="Times New Roman" w:cs="Times New Roman"/>
              </w:rPr>
            </w:pPr>
          </w:p>
        </w:tc>
      </w:tr>
      <w:tr w:rsidR="0075775F" w:rsidRPr="003E4E6D" w14:paraId="13C11C17" w14:textId="77777777" w:rsidTr="0075775F">
        <w:tc>
          <w:tcPr>
            <w:tcW w:w="8280" w:type="dxa"/>
          </w:tcPr>
          <w:p w14:paraId="5AECE704" w14:textId="51CB87C7" w:rsidR="0075775F" w:rsidRPr="003E4E6D" w:rsidRDefault="0075775F" w:rsidP="0075775F">
            <w:pPr>
              <w:rPr>
                <w:rFonts w:ascii="Times New Roman" w:hAnsi="Times New Roman" w:cs="Times New Roman"/>
              </w:rPr>
            </w:pPr>
            <w:r w:rsidRPr="003E4E6D">
              <w:rPr>
                <w:rFonts w:ascii="Times New Roman" w:hAnsi="Times New Roman" w:cs="Times New Roman"/>
              </w:rPr>
              <w:t>Balance as at January 1, 2019</w:t>
            </w:r>
          </w:p>
        </w:tc>
        <w:tc>
          <w:tcPr>
            <w:tcW w:w="1530" w:type="dxa"/>
          </w:tcPr>
          <w:p w14:paraId="4D676CAE" w14:textId="584ED9AA"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E4E6D">
              <w:rPr>
                <w:rFonts w:ascii="Times New Roman" w:hAnsi="Times New Roman" w:cs="Times New Roman"/>
              </w:rPr>
              <w:t>49,009</w:t>
            </w:r>
          </w:p>
        </w:tc>
      </w:tr>
      <w:tr w:rsidR="0075775F" w:rsidRPr="003E4E6D" w14:paraId="5829FDC6" w14:textId="77777777" w:rsidTr="0075775F">
        <w:tc>
          <w:tcPr>
            <w:tcW w:w="8280" w:type="dxa"/>
          </w:tcPr>
          <w:p w14:paraId="725F5FC4" w14:textId="77777777" w:rsidR="0075775F" w:rsidRPr="003E4E6D" w:rsidRDefault="0075775F" w:rsidP="0075775F">
            <w:pPr>
              <w:rPr>
                <w:rFonts w:ascii="Times New Roman" w:hAnsi="Times New Roman" w:cs="Times New Roman"/>
              </w:rPr>
            </w:pPr>
            <w:r w:rsidRPr="003E4E6D">
              <w:rPr>
                <w:rFonts w:ascii="Times New Roman" w:hAnsi="Times New Roman" w:cs="Times New Roman"/>
              </w:rPr>
              <w:t>Additions</w:t>
            </w:r>
          </w:p>
        </w:tc>
        <w:tc>
          <w:tcPr>
            <w:tcW w:w="1530" w:type="dxa"/>
          </w:tcPr>
          <w:p w14:paraId="4FE9D1FF" w14:textId="063785B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296</w:t>
            </w:r>
          </w:p>
        </w:tc>
      </w:tr>
      <w:tr w:rsidR="0075775F" w:rsidRPr="003E4E6D" w14:paraId="19EBE364" w14:textId="77777777" w:rsidTr="0075775F">
        <w:tc>
          <w:tcPr>
            <w:tcW w:w="8280" w:type="dxa"/>
          </w:tcPr>
          <w:p w14:paraId="22796815" w14:textId="4D1320E7" w:rsidR="0075775F" w:rsidRPr="003E4E6D" w:rsidRDefault="0075775F" w:rsidP="0075775F">
            <w:pPr>
              <w:rPr>
                <w:rFonts w:ascii="Times New Roman" w:hAnsi="Times New Roman" w:cs="Times New Roman"/>
              </w:rPr>
            </w:pPr>
            <w:r w:rsidRPr="003E4E6D">
              <w:rPr>
                <w:rFonts w:ascii="Times New Roman" w:hAnsi="Times New Roman" w:cs="Times New Roman"/>
              </w:rPr>
              <w:t>Write-off</w:t>
            </w:r>
          </w:p>
        </w:tc>
        <w:tc>
          <w:tcPr>
            <w:tcW w:w="1530" w:type="dxa"/>
            <w:tcBorders>
              <w:bottom w:val="single" w:sz="4" w:space="0" w:color="auto"/>
            </w:tcBorders>
          </w:tcPr>
          <w:p w14:paraId="269AC107" w14:textId="1B1167AB"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(84)</w:t>
            </w:r>
          </w:p>
        </w:tc>
      </w:tr>
      <w:tr w:rsidR="0075775F" w:rsidRPr="003E4E6D" w14:paraId="0DC5BFCC" w14:textId="77777777" w:rsidTr="0075775F">
        <w:tc>
          <w:tcPr>
            <w:tcW w:w="8280" w:type="dxa"/>
          </w:tcPr>
          <w:p w14:paraId="5DF98279" w14:textId="05025479"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Balance as at December 31, 2019</w:t>
            </w:r>
          </w:p>
        </w:tc>
        <w:tc>
          <w:tcPr>
            <w:tcW w:w="1530" w:type="dxa"/>
            <w:tcBorders>
              <w:top w:val="single" w:sz="4" w:space="0" w:color="auto"/>
            </w:tcBorders>
          </w:tcPr>
          <w:p w14:paraId="480F4B3A" w14:textId="1C9AD3CC"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49,221</w:t>
            </w:r>
          </w:p>
        </w:tc>
      </w:tr>
      <w:tr w:rsidR="0075775F" w:rsidRPr="003E4E6D" w14:paraId="3A94E9EE" w14:textId="77777777" w:rsidTr="0075775F">
        <w:tc>
          <w:tcPr>
            <w:tcW w:w="8280" w:type="dxa"/>
          </w:tcPr>
          <w:p w14:paraId="765BB2C6" w14:textId="77777777" w:rsidR="0075775F" w:rsidRPr="003E4E6D" w:rsidRDefault="0075775F" w:rsidP="0075775F">
            <w:pPr>
              <w:rPr>
                <w:rFonts w:ascii="Times New Roman" w:hAnsi="Times New Roman" w:cs="Times New Roman"/>
              </w:rPr>
            </w:pPr>
            <w:r w:rsidRPr="003E4E6D">
              <w:rPr>
                <w:rFonts w:ascii="Times New Roman" w:hAnsi="Times New Roman" w:cs="Times New Roman"/>
              </w:rPr>
              <w:t>Additions</w:t>
            </w:r>
          </w:p>
        </w:tc>
        <w:tc>
          <w:tcPr>
            <w:tcW w:w="1530" w:type="dxa"/>
          </w:tcPr>
          <w:p w14:paraId="36E64294" w14:textId="5D46FC1D" w:rsidR="0075775F" w:rsidRPr="003E4E6D" w:rsidRDefault="00A74963"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3,74</w:t>
            </w:r>
            <w:r w:rsidR="000F1328" w:rsidRPr="003E4E6D">
              <w:rPr>
                <w:rFonts w:ascii="Times New Roman" w:hAnsi="Times New Roman" w:cs="Times New Roman"/>
              </w:rPr>
              <w:t>8</w:t>
            </w:r>
          </w:p>
        </w:tc>
      </w:tr>
      <w:tr w:rsidR="0075775F" w:rsidRPr="003E4E6D" w14:paraId="532AA9AB" w14:textId="77777777" w:rsidTr="0075775F">
        <w:tc>
          <w:tcPr>
            <w:tcW w:w="8280" w:type="dxa"/>
          </w:tcPr>
          <w:p w14:paraId="41F90295" w14:textId="2C13EB82"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Balance as at December 31, 2020</w:t>
            </w:r>
          </w:p>
        </w:tc>
        <w:tc>
          <w:tcPr>
            <w:tcW w:w="1530" w:type="dxa"/>
            <w:tcBorders>
              <w:top w:val="single" w:sz="4" w:space="0" w:color="auto"/>
              <w:bottom w:val="single" w:sz="4" w:space="0" w:color="auto"/>
            </w:tcBorders>
          </w:tcPr>
          <w:p w14:paraId="08E4F8D5" w14:textId="0C19A20D" w:rsidR="0075775F" w:rsidRPr="003E4E6D" w:rsidRDefault="00A74963"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52</w:t>
            </w:r>
            <w:r w:rsidR="0075775F" w:rsidRPr="003E4E6D">
              <w:rPr>
                <w:rFonts w:ascii="Times New Roman" w:hAnsi="Times New Roman" w:cs="Times New Roman"/>
              </w:rPr>
              <w:t>,</w:t>
            </w:r>
            <w:r w:rsidRPr="003E4E6D">
              <w:rPr>
                <w:rFonts w:ascii="Times New Roman" w:hAnsi="Times New Roman" w:cs="Times New Roman"/>
              </w:rPr>
              <w:t>969</w:t>
            </w:r>
          </w:p>
        </w:tc>
      </w:tr>
      <w:tr w:rsidR="0075775F" w:rsidRPr="003E4E6D" w14:paraId="0AE7C232" w14:textId="77777777" w:rsidTr="0075775F">
        <w:tc>
          <w:tcPr>
            <w:tcW w:w="8280" w:type="dxa"/>
          </w:tcPr>
          <w:p w14:paraId="26BBD7FE" w14:textId="77777777" w:rsidR="0075775F" w:rsidRPr="003E4E6D" w:rsidRDefault="0075775F" w:rsidP="00DA5375">
            <w:pPr>
              <w:spacing w:line="240" w:lineRule="auto"/>
              <w:rPr>
                <w:rFonts w:ascii="Times New Roman" w:hAnsi="Times New Roman" w:cs="Times New Roman"/>
                <w:sz w:val="15"/>
                <w:szCs w:val="15"/>
              </w:rPr>
            </w:pPr>
          </w:p>
        </w:tc>
        <w:tc>
          <w:tcPr>
            <w:tcW w:w="1530" w:type="dxa"/>
            <w:tcBorders>
              <w:top w:val="single" w:sz="4" w:space="0" w:color="auto"/>
            </w:tcBorders>
          </w:tcPr>
          <w:p w14:paraId="0F5A0112" w14:textId="77777777" w:rsidR="0075775F" w:rsidRPr="003E4E6D" w:rsidRDefault="0075775F"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r>
      <w:tr w:rsidR="0075775F" w:rsidRPr="003E4E6D" w14:paraId="6513B899" w14:textId="77777777" w:rsidTr="0075775F">
        <w:tc>
          <w:tcPr>
            <w:tcW w:w="8280" w:type="dxa"/>
          </w:tcPr>
          <w:p w14:paraId="7811A38B" w14:textId="77777777"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Accumulated Amortization</w:t>
            </w:r>
          </w:p>
        </w:tc>
        <w:tc>
          <w:tcPr>
            <w:tcW w:w="1530" w:type="dxa"/>
          </w:tcPr>
          <w:p w14:paraId="57BC1237"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5775F" w:rsidRPr="003E4E6D" w14:paraId="48B0B258" w14:textId="77777777" w:rsidTr="0075775F">
        <w:tc>
          <w:tcPr>
            <w:tcW w:w="8280" w:type="dxa"/>
          </w:tcPr>
          <w:p w14:paraId="409D9FA5" w14:textId="3C56D9DB" w:rsidR="0075775F" w:rsidRPr="003E4E6D" w:rsidRDefault="0075775F" w:rsidP="0075775F">
            <w:pPr>
              <w:rPr>
                <w:rFonts w:ascii="Times New Roman" w:hAnsi="Times New Roman" w:cs="Times New Roman"/>
              </w:rPr>
            </w:pPr>
            <w:r w:rsidRPr="003E4E6D">
              <w:rPr>
                <w:rFonts w:ascii="Times New Roman" w:hAnsi="Times New Roman" w:cs="Times New Roman"/>
              </w:rPr>
              <w:t>Balance as at January 1, 2019</w:t>
            </w:r>
          </w:p>
        </w:tc>
        <w:tc>
          <w:tcPr>
            <w:tcW w:w="1530" w:type="dxa"/>
          </w:tcPr>
          <w:p w14:paraId="7A026384" w14:textId="52569D06" w:rsidR="0075775F" w:rsidRPr="003E4E6D" w:rsidRDefault="00056EBC"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11,044</w:t>
            </w:r>
          </w:p>
        </w:tc>
      </w:tr>
      <w:tr w:rsidR="0075775F" w:rsidRPr="003E4E6D" w14:paraId="10F6A4B6" w14:textId="77777777" w:rsidTr="0075775F">
        <w:tc>
          <w:tcPr>
            <w:tcW w:w="8280" w:type="dxa"/>
          </w:tcPr>
          <w:p w14:paraId="3DB6A951" w14:textId="77777777" w:rsidR="0075775F" w:rsidRPr="003E4E6D" w:rsidRDefault="0075775F" w:rsidP="0075775F">
            <w:pPr>
              <w:rPr>
                <w:rFonts w:ascii="Times New Roman" w:hAnsi="Times New Roman" w:cs="Times New Roman"/>
              </w:rPr>
            </w:pPr>
            <w:r w:rsidRPr="003E4E6D">
              <w:rPr>
                <w:rFonts w:ascii="Times New Roman" w:hAnsi="Times New Roman" w:cs="Times New Roman"/>
              </w:rPr>
              <w:t>Amortization charge for the year</w:t>
            </w:r>
          </w:p>
        </w:tc>
        <w:tc>
          <w:tcPr>
            <w:tcW w:w="1530" w:type="dxa"/>
          </w:tcPr>
          <w:p w14:paraId="238A6FFB" w14:textId="196E7065"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2,745</w:t>
            </w:r>
          </w:p>
        </w:tc>
      </w:tr>
      <w:tr w:rsidR="0075775F" w:rsidRPr="003E4E6D" w14:paraId="6BA7B5A0" w14:textId="77777777" w:rsidTr="0075775F">
        <w:tc>
          <w:tcPr>
            <w:tcW w:w="8280" w:type="dxa"/>
          </w:tcPr>
          <w:p w14:paraId="00A4C315" w14:textId="6E35214C" w:rsidR="0075775F" w:rsidRPr="003E4E6D" w:rsidRDefault="0075775F" w:rsidP="0075775F">
            <w:pPr>
              <w:rPr>
                <w:rFonts w:ascii="Times New Roman" w:hAnsi="Times New Roman" w:cs="Times New Roman"/>
              </w:rPr>
            </w:pPr>
            <w:r w:rsidRPr="003E4E6D">
              <w:rPr>
                <w:rFonts w:ascii="Times New Roman" w:hAnsi="Times New Roman" w:cs="Times New Roman"/>
              </w:rPr>
              <w:t>Write-off</w:t>
            </w:r>
          </w:p>
        </w:tc>
        <w:tc>
          <w:tcPr>
            <w:tcW w:w="1530" w:type="dxa"/>
            <w:tcBorders>
              <w:bottom w:val="single" w:sz="4" w:space="0" w:color="auto"/>
            </w:tcBorders>
          </w:tcPr>
          <w:p w14:paraId="4BDCAB62" w14:textId="3CDAA1BE"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(84)</w:t>
            </w:r>
          </w:p>
        </w:tc>
      </w:tr>
      <w:tr w:rsidR="0075775F" w:rsidRPr="003E4E6D" w14:paraId="5951D8BD" w14:textId="77777777" w:rsidTr="0075775F">
        <w:tc>
          <w:tcPr>
            <w:tcW w:w="8280" w:type="dxa"/>
          </w:tcPr>
          <w:p w14:paraId="61199A41" w14:textId="240DE22C"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Balance as at December 31, 2019</w:t>
            </w:r>
          </w:p>
        </w:tc>
        <w:tc>
          <w:tcPr>
            <w:tcW w:w="1530" w:type="dxa"/>
            <w:tcBorders>
              <w:top w:val="single" w:sz="4" w:space="0" w:color="auto"/>
            </w:tcBorders>
          </w:tcPr>
          <w:p w14:paraId="2E3F9C09" w14:textId="68C2DB66"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13,705</w:t>
            </w:r>
          </w:p>
        </w:tc>
      </w:tr>
      <w:tr w:rsidR="0075775F" w:rsidRPr="003E4E6D" w14:paraId="26D1D5EA" w14:textId="77777777" w:rsidTr="0075775F">
        <w:tc>
          <w:tcPr>
            <w:tcW w:w="8280" w:type="dxa"/>
          </w:tcPr>
          <w:p w14:paraId="33F4B1D6" w14:textId="77777777" w:rsidR="0075775F" w:rsidRPr="003E4E6D" w:rsidRDefault="0075775F" w:rsidP="0075775F">
            <w:pPr>
              <w:rPr>
                <w:rFonts w:ascii="Times New Roman" w:hAnsi="Times New Roman" w:cs="Times New Roman"/>
              </w:rPr>
            </w:pPr>
            <w:r w:rsidRPr="003E4E6D">
              <w:rPr>
                <w:rFonts w:ascii="Times New Roman" w:hAnsi="Times New Roman" w:cs="Times New Roman"/>
              </w:rPr>
              <w:t>Amortization charge for the year</w:t>
            </w:r>
          </w:p>
        </w:tc>
        <w:tc>
          <w:tcPr>
            <w:tcW w:w="1530" w:type="dxa"/>
          </w:tcPr>
          <w:p w14:paraId="4D573D27" w14:textId="29FAF31B"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A74963" w:rsidRPr="003E4E6D">
              <w:rPr>
                <w:rFonts w:ascii="Times New Roman" w:hAnsi="Times New Roman" w:cs="Times New Roman"/>
              </w:rPr>
              <w:t>90</w:t>
            </w:r>
            <w:r w:rsidR="000F1328" w:rsidRPr="003E4E6D">
              <w:rPr>
                <w:rFonts w:ascii="Times New Roman" w:hAnsi="Times New Roman" w:cs="Times New Roman"/>
              </w:rPr>
              <w:t>6</w:t>
            </w:r>
          </w:p>
        </w:tc>
      </w:tr>
      <w:tr w:rsidR="0075775F" w:rsidRPr="003E4E6D" w14:paraId="26CA00F1" w14:textId="77777777" w:rsidTr="0075775F">
        <w:tc>
          <w:tcPr>
            <w:tcW w:w="8280" w:type="dxa"/>
          </w:tcPr>
          <w:p w14:paraId="0F4CB43E" w14:textId="6918553F"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Balance as at December 31, 2020</w:t>
            </w:r>
          </w:p>
        </w:tc>
        <w:tc>
          <w:tcPr>
            <w:tcW w:w="1530" w:type="dxa"/>
            <w:tcBorders>
              <w:top w:val="single" w:sz="4" w:space="0" w:color="auto"/>
              <w:bottom w:val="single" w:sz="4" w:space="0" w:color="auto"/>
            </w:tcBorders>
          </w:tcPr>
          <w:p w14:paraId="0CAB6839" w14:textId="171598FF"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0F1328" w:rsidRPr="003E4E6D">
              <w:rPr>
                <w:rFonts w:ascii="Times New Roman" w:hAnsi="Times New Roman" w:cs="Times New Roman"/>
              </w:rPr>
              <w:t>6,611</w:t>
            </w:r>
          </w:p>
        </w:tc>
      </w:tr>
      <w:tr w:rsidR="0075775F" w:rsidRPr="003E4E6D" w14:paraId="52D32453" w14:textId="77777777" w:rsidTr="0075775F">
        <w:tc>
          <w:tcPr>
            <w:tcW w:w="8280" w:type="dxa"/>
          </w:tcPr>
          <w:p w14:paraId="2E92D3CD" w14:textId="77777777" w:rsidR="0075775F" w:rsidRPr="003E4E6D" w:rsidRDefault="0075775F" w:rsidP="00DA5375">
            <w:pPr>
              <w:spacing w:line="240" w:lineRule="auto"/>
              <w:rPr>
                <w:rFonts w:ascii="Times New Roman" w:hAnsi="Times New Roman" w:cs="Times New Roman"/>
                <w:sz w:val="15"/>
                <w:szCs w:val="15"/>
              </w:rPr>
            </w:pPr>
          </w:p>
        </w:tc>
        <w:tc>
          <w:tcPr>
            <w:tcW w:w="1530" w:type="dxa"/>
            <w:tcBorders>
              <w:top w:val="single" w:sz="4" w:space="0" w:color="auto"/>
            </w:tcBorders>
          </w:tcPr>
          <w:p w14:paraId="51D4266E" w14:textId="77777777" w:rsidR="0075775F" w:rsidRPr="003E4E6D" w:rsidRDefault="0075775F"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r>
      <w:tr w:rsidR="0075775F" w:rsidRPr="003E4E6D" w14:paraId="1D524807" w14:textId="77777777" w:rsidTr="0075775F">
        <w:tc>
          <w:tcPr>
            <w:tcW w:w="8280" w:type="dxa"/>
          </w:tcPr>
          <w:p w14:paraId="0925603E" w14:textId="77777777"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Net Book Value</w:t>
            </w:r>
          </w:p>
        </w:tc>
        <w:tc>
          <w:tcPr>
            <w:tcW w:w="1530" w:type="dxa"/>
          </w:tcPr>
          <w:p w14:paraId="79E9E710"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5775F" w:rsidRPr="003E4E6D" w14:paraId="10E0C264" w14:textId="77777777" w:rsidTr="0075775F">
        <w:tc>
          <w:tcPr>
            <w:tcW w:w="8280" w:type="dxa"/>
          </w:tcPr>
          <w:p w14:paraId="78A1E7B7" w14:textId="16BDA97F" w:rsidR="0075775F" w:rsidRPr="003E4E6D" w:rsidRDefault="0075775F" w:rsidP="0075775F">
            <w:pPr>
              <w:rPr>
                <w:rFonts w:ascii="Times New Roman" w:hAnsi="Times New Roman" w:cs="Times New Roman"/>
                <w:b/>
                <w:bCs/>
              </w:rPr>
            </w:pPr>
            <w:r w:rsidRPr="003E4E6D">
              <w:rPr>
                <w:rFonts w:ascii="Times New Roman" w:hAnsi="Times New Roman" w:cs="Times New Roman"/>
                <w:b/>
                <w:bCs/>
              </w:rPr>
              <w:t>As at December 31, 2019</w:t>
            </w:r>
          </w:p>
        </w:tc>
        <w:tc>
          <w:tcPr>
            <w:tcW w:w="1530" w:type="dxa"/>
            <w:tcBorders>
              <w:bottom w:val="double" w:sz="4" w:space="0" w:color="auto"/>
            </w:tcBorders>
          </w:tcPr>
          <w:p w14:paraId="76435A01" w14:textId="450F5D10"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35,516</w:t>
            </w:r>
          </w:p>
        </w:tc>
      </w:tr>
      <w:tr w:rsidR="0075775F" w:rsidRPr="003E4E6D" w14:paraId="3D4F6C4E" w14:textId="77777777" w:rsidTr="00A74963">
        <w:tc>
          <w:tcPr>
            <w:tcW w:w="8280" w:type="dxa"/>
          </w:tcPr>
          <w:p w14:paraId="198E2AB5" w14:textId="61CDF1A7" w:rsidR="0075775F" w:rsidRPr="003E4E6D" w:rsidRDefault="0075775F" w:rsidP="0075775F">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rPr>
                <w:rFonts w:cs="Times New Roman"/>
                <w:b/>
                <w:bCs/>
                <w:sz w:val="18"/>
                <w:szCs w:val="18"/>
              </w:rPr>
            </w:pPr>
            <w:r w:rsidRPr="003E4E6D">
              <w:rPr>
                <w:rFonts w:cs="Times New Roman"/>
                <w:b/>
                <w:bCs/>
                <w:sz w:val="18"/>
                <w:szCs w:val="18"/>
              </w:rPr>
              <w:t>As at December 31, 2020</w:t>
            </w:r>
          </w:p>
        </w:tc>
        <w:tc>
          <w:tcPr>
            <w:tcW w:w="1530" w:type="dxa"/>
            <w:tcBorders>
              <w:top w:val="double" w:sz="4" w:space="0" w:color="auto"/>
              <w:bottom w:val="double" w:sz="4" w:space="0" w:color="auto"/>
            </w:tcBorders>
            <w:shd w:val="clear" w:color="auto" w:fill="auto"/>
          </w:tcPr>
          <w:p w14:paraId="7E0913F4" w14:textId="79E95B3A"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sidRPr="003E4E6D">
              <w:rPr>
                <w:rFonts w:ascii="Times New Roman" w:hAnsi="Times New Roman" w:cs="Times New Roman"/>
              </w:rPr>
              <w:t>3</w:t>
            </w:r>
            <w:r w:rsidR="00A74963" w:rsidRPr="003E4E6D">
              <w:rPr>
                <w:rFonts w:ascii="Times New Roman" w:hAnsi="Times New Roman" w:cs="Times New Roman"/>
              </w:rPr>
              <w:t>6,358</w:t>
            </w:r>
          </w:p>
        </w:tc>
      </w:tr>
    </w:tbl>
    <w:p w14:paraId="4DB800E0" w14:textId="00E2FC94" w:rsidR="0075775F" w:rsidRPr="003E4E6D" w:rsidRDefault="0075775F"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64CB74F7" w14:textId="720D8F95" w:rsidR="00E35A9A" w:rsidRPr="003E4E6D" w:rsidRDefault="004F7283"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0"/>
        <w:rPr>
          <w:rFonts w:ascii="Times New Roman" w:hAnsi="Times New Roman" w:cs="Times New Roman"/>
          <w:b/>
          <w:bCs/>
        </w:rPr>
      </w:pPr>
      <w:r w:rsidRPr="003E4E6D">
        <w:rPr>
          <w:rFonts w:ascii="Times New Roman" w:hAnsi="Times New Roman" w:cs="Times New Roman"/>
          <w:b/>
          <w:bCs/>
        </w:rPr>
        <w:t>9</w:t>
      </w:r>
      <w:r w:rsidR="00E35A9A" w:rsidRPr="003E4E6D">
        <w:rPr>
          <w:rFonts w:ascii="Times New Roman" w:hAnsi="Times New Roman" w:cs="Times New Roman"/>
          <w:b/>
          <w:bCs/>
        </w:rPr>
        <w:t>.</w:t>
      </w:r>
      <w:r w:rsidR="00E35A9A" w:rsidRPr="003E4E6D">
        <w:rPr>
          <w:rFonts w:ascii="Times New Roman" w:hAnsi="Times New Roman" w:cs="Times New Roman"/>
          <w:b/>
          <w:bCs/>
        </w:rPr>
        <w:tab/>
      </w:r>
      <w:r w:rsidR="00CD5B23" w:rsidRPr="003E4E6D">
        <w:rPr>
          <w:rFonts w:ascii="Times New Roman" w:hAnsi="Times New Roman" w:cs="Times New Roman"/>
          <w:b/>
          <w:bCs/>
        </w:rPr>
        <w:t xml:space="preserve">DEFERRED </w:t>
      </w:r>
      <w:r w:rsidR="00E35A9A" w:rsidRPr="003E4E6D">
        <w:rPr>
          <w:rFonts w:ascii="Times New Roman" w:hAnsi="Times New Roman" w:cs="Times New Roman"/>
          <w:b/>
          <w:bCs/>
        </w:rPr>
        <w:t xml:space="preserve">TAX </w:t>
      </w:r>
      <w:r w:rsidR="00444B69" w:rsidRPr="003E4E6D">
        <w:rPr>
          <w:rFonts w:ascii="Times New Roman" w:hAnsi="Times New Roman" w:cs="Times New Roman"/>
          <w:b/>
          <w:bCs/>
        </w:rPr>
        <w:t xml:space="preserve">ASSETS - Net </w:t>
      </w:r>
    </w:p>
    <w:p w14:paraId="6C530D42" w14:textId="77777777" w:rsidR="00E35A9A" w:rsidRPr="003E4E6D" w:rsidRDefault="00E35A9A" w:rsidP="00C2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p w14:paraId="49307B89" w14:textId="574A41F0" w:rsidR="00E35A9A" w:rsidRPr="003E4E6D" w:rsidRDefault="00700AB6" w:rsidP="00C25B4C">
      <w:pPr>
        <w:jc w:val="both"/>
        <w:rPr>
          <w:rFonts w:ascii="Times New Roman" w:hAnsi="Times New Roman" w:cs="Times New Roman"/>
        </w:rPr>
      </w:pPr>
      <w:r w:rsidRPr="003E4E6D">
        <w:rPr>
          <w:rFonts w:ascii="Times New Roman" w:hAnsi="Times New Roman" w:cs="Times New Roman"/>
        </w:rPr>
        <w:t>T</w:t>
      </w:r>
      <w:r w:rsidR="00E35A9A" w:rsidRPr="003E4E6D">
        <w:rPr>
          <w:rFonts w:ascii="Times New Roman" w:hAnsi="Times New Roman" w:cs="Times New Roman"/>
        </w:rPr>
        <w:t xml:space="preserve">ax </w:t>
      </w:r>
      <w:r w:rsidR="00F32E23" w:rsidRPr="003E4E6D">
        <w:rPr>
          <w:rFonts w:ascii="Times New Roman" w:hAnsi="Times New Roman" w:cs="Times New Roman"/>
        </w:rPr>
        <w:t>expense</w:t>
      </w:r>
      <w:r w:rsidR="00301BEC" w:rsidRPr="003E4E6D">
        <w:rPr>
          <w:rFonts w:ascii="Times New Roman" w:hAnsi="Times New Roman" w:cs="Times New Roman"/>
        </w:rPr>
        <w:t xml:space="preserve"> (income</w:t>
      </w:r>
      <w:r w:rsidR="00F32E23" w:rsidRPr="003E4E6D">
        <w:rPr>
          <w:rFonts w:ascii="Times New Roman" w:hAnsi="Times New Roman" w:cs="Times New Roman"/>
        </w:rPr>
        <w:t xml:space="preserve">) </w:t>
      </w:r>
      <w:r w:rsidR="006D2903" w:rsidRPr="003E4E6D">
        <w:rPr>
          <w:rFonts w:ascii="Times New Roman" w:hAnsi="Times New Roman" w:cs="Times New Roman"/>
        </w:rPr>
        <w:t xml:space="preserve">for </w:t>
      </w:r>
      <w:r w:rsidR="009D2CB6" w:rsidRPr="003E4E6D">
        <w:rPr>
          <w:rFonts w:ascii="Times New Roman" w:hAnsi="Times New Roman" w:cs="Times New Roman"/>
        </w:rPr>
        <w:t xml:space="preserve">each of the </w:t>
      </w:r>
      <w:r w:rsidR="006D2903" w:rsidRPr="003E4E6D">
        <w:rPr>
          <w:rFonts w:ascii="Times New Roman" w:hAnsi="Times New Roman" w:cs="Times New Roman"/>
        </w:rPr>
        <w:t>year</w:t>
      </w:r>
      <w:r w:rsidR="009D2CB6" w:rsidRPr="003E4E6D">
        <w:rPr>
          <w:rFonts w:ascii="Times New Roman" w:hAnsi="Times New Roman" w:cs="Times New Roman"/>
        </w:rPr>
        <w:t>s</w:t>
      </w:r>
      <w:r w:rsidR="006D2903" w:rsidRPr="003E4E6D">
        <w:rPr>
          <w:rFonts w:ascii="Times New Roman" w:hAnsi="Times New Roman" w:cs="Times New Roman"/>
        </w:rPr>
        <w:t xml:space="preserve"> </w:t>
      </w:r>
      <w:r w:rsidR="00E35A9A" w:rsidRPr="003E4E6D">
        <w:rPr>
          <w:rFonts w:ascii="Times New Roman" w:hAnsi="Times New Roman" w:cs="Times New Roman"/>
        </w:rPr>
        <w:t xml:space="preserve">ended </w:t>
      </w:r>
      <w:r w:rsidR="006D2903" w:rsidRPr="003E4E6D">
        <w:rPr>
          <w:rFonts w:ascii="Times New Roman" w:hAnsi="Times New Roman" w:cs="Times New Roman"/>
        </w:rPr>
        <w:t>December</w:t>
      </w:r>
      <w:r w:rsidR="00D7104F" w:rsidRPr="003E4E6D">
        <w:rPr>
          <w:rFonts w:ascii="Times New Roman" w:hAnsi="Times New Roman" w:cs="Times New Roman"/>
        </w:rPr>
        <w:t xml:space="preserve"> </w:t>
      </w:r>
      <w:r w:rsidR="006F304C" w:rsidRPr="003E4E6D">
        <w:rPr>
          <w:rFonts w:ascii="Times New Roman" w:hAnsi="Times New Roman" w:cs="Times New Roman"/>
        </w:rPr>
        <w:t>3</w:t>
      </w:r>
      <w:r w:rsidR="006D2903" w:rsidRPr="003E4E6D">
        <w:rPr>
          <w:rFonts w:ascii="Times New Roman" w:hAnsi="Times New Roman" w:cs="Times New Roman"/>
        </w:rPr>
        <w:t>1</w:t>
      </w:r>
      <w:r w:rsidR="009C03F7" w:rsidRPr="003E4E6D">
        <w:rPr>
          <w:rFonts w:ascii="Times New Roman" w:hAnsi="Times New Roman" w:cs="Times New Roman"/>
        </w:rPr>
        <w:t>, 2020</w:t>
      </w:r>
      <w:r w:rsidR="00B25843" w:rsidRPr="003E4E6D">
        <w:rPr>
          <w:rFonts w:ascii="Times New Roman" w:hAnsi="Times New Roman" w:cs="Times New Roman"/>
        </w:rPr>
        <w:t xml:space="preserve"> and 2019</w:t>
      </w:r>
      <w:r w:rsidR="0056607E" w:rsidRPr="003E4E6D">
        <w:rPr>
          <w:rFonts w:ascii="Times New Roman" w:hAnsi="Times New Roman" w:cs="Times New Roman"/>
        </w:rPr>
        <w:t xml:space="preserve"> consisted </w:t>
      </w:r>
      <w:r w:rsidR="00042C94" w:rsidRPr="003E4E6D">
        <w:rPr>
          <w:rFonts w:ascii="Times New Roman" w:hAnsi="Times New Roman" w:cs="Times New Roman"/>
        </w:rPr>
        <w:t>of:</w:t>
      </w:r>
    </w:p>
    <w:p w14:paraId="22C59F2A" w14:textId="77777777" w:rsidR="00A03C64" w:rsidRPr="003E4E6D" w:rsidRDefault="00A03C64" w:rsidP="00A0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270"/>
        <w:gridCol w:w="270"/>
        <w:gridCol w:w="270"/>
        <w:gridCol w:w="270"/>
        <w:gridCol w:w="1260"/>
        <w:gridCol w:w="270"/>
        <w:gridCol w:w="1260"/>
      </w:tblGrid>
      <w:tr w:rsidR="006D2903" w:rsidRPr="003E4E6D" w14:paraId="04D50941" w14:textId="77777777" w:rsidTr="009D2CB6">
        <w:tc>
          <w:tcPr>
            <w:tcW w:w="5940" w:type="dxa"/>
          </w:tcPr>
          <w:p w14:paraId="1277C602" w14:textId="77777777" w:rsidR="006D2903" w:rsidRPr="003E4E6D" w:rsidRDefault="006D2903" w:rsidP="00C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810" w:type="dxa"/>
            <w:gridSpan w:val="3"/>
          </w:tcPr>
          <w:p w14:paraId="7F3712E5" w14:textId="75541F56" w:rsidR="006D2903" w:rsidRPr="003E4E6D" w:rsidRDefault="006D2903" w:rsidP="00C51693">
            <w:pPr>
              <w:pStyle w:val="BodyText3"/>
              <w:spacing w:line="240" w:lineRule="atLeast"/>
              <w:ind w:left="-18" w:right="-18"/>
              <w:jc w:val="center"/>
              <w:rPr>
                <w:rFonts w:cs="Times New Roman"/>
                <w:sz w:val="18"/>
                <w:szCs w:val="18"/>
              </w:rPr>
            </w:pPr>
          </w:p>
        </w:tc>
        <w:tc>
          <w:tcPr>
            <w:tcW w:w="270" w:type="dxa"/>
          </w:tcPr>
          <w:p w14:paraId="7EDCC968" w14:textId="77777777" w:rsidR="006D2903" w:rsidRPr="003E4E6D" w:rsidRDefault="006D2903" w:rsidP="00C5169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17F3F39A" w14:textId="0B05B742" w:rsidR="006D2903" w:rsidRPr="003E4E6D" w:rsidRDefault="006D2903" w:rsidP="00C51693">
            <w:pPr>
              <w:pStyle w:val="BodyText3"/>
              <w:spacing w:line="240" w:lineRule="atLeast"/>
              <w:ind w:left="-18" w:right="-18"/>
              <w:jc w:val="center"/>
              <w:rPr>
                <w:rFonts w:cs="Times New Roman"/>
                <w:sz w:val="18"/>
                <w:szCs w:val="18"/>
              </w:rPr>
            </w:pPr>
            <w:r w:rsidRPr="003E4E6D">
              <w:rPr>
                <w:rFonts w:cs="Times New Roman"/>
                <w:sz w:val="18"/>
                <w:szCs w:val="18"/>
              </w:rPr>
              <w:t>In Thousand Baht</w:t>
            </w:r>
          </w:p>
        </w:tc>
      </w:tr>
      <w:tr w:rsidR="00A03C64" w:rsidRPr="003E4E6D" w14:paraId="556141CD" w14:textId="77777777" w:rsidTr="009D2CB6">
        <w:tc>
          <w:tcPr>
            <w:tcW w:w="5940" w:type="dxa"/>
          </w:tcPr>
          <w:p w14:paraId="237EB0B4" w14:textId="77777777" w:rsidR="00A03C64" w:rsidRPr="003E4E6D" w:rsidRDefault="00A03C64" w:rsidP="00C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4E4DB4EB" w14:textId="768192A6" w:rsidR="00A03C64" w:rsidRPr="003E4E6D" w:rsidRDefault="00A03C64" w:rsidP="00C51693">
            <w:pPr>
              <w:pStyle w:val="BodyText3"/>
              <w:spacing w:line="240" w:lineRule="atLeast"/>
              <w:ind w:left="-18" w:right="-18"/>
              <w:jc w:val="center"/>
              <w:rPr>
                <w:rFonts w:cs="Times New Roman"/>
                <w:sz w:val="18"/>
                <w:szCs w:val="18"/>
              </w:rPr>
            </w:pPr>
          </w:p>
        </w:tc>
        <w:tc>
          <w:tcPr>
            <w:tcW w:w="270" w:type="dxa"/>
          </w:tcPr>
          <w:p w14:paraId="162278CF" w14:textId="77777777" w:rsidR="00A03C64" w:rsidRPr="003E4E6D" w:rsidRDefault="00A03C64" w:rsidP="00C51693">
            <w:pPr>
              <w:pStyle w:val="BodyText3"/>
              <w:spacing w:line="240" w:lineRule="atLeast"/>
              <w:ind w:left="-18" w:right="-18"/>
              <w:jc w:val="center"/>
              <w:rPr>
                <w:rFonts w:cs="Times New Roman"/>
                <w:sz w:val="18"/>
                <w:szCs w:val="18"/>
              </w:rPr>
            </w:pPr>
          </w:p>
        </w:tc>
        <w:tc>
          <w:tcPr>
            <w:tcW w:w="270" w:type="dxa"/>
          </w:tcPr>
          <w:p w14:paraId="43816415" w14:textId="2C23DA7C" w:rsidR="00A03C64" w:rsidRPr="003E4E6D" w:rsidRDefault="00A03C64" w:rsidP="00C51693">
            <w:pPr>
              <w:pStyle w:val="BodyText3"/>
              <w:spacing w:line="240" w:lineRule="atLeast"/>
              <w:ind w:left="-18" w:right="-18"/>
              <w:jc w:val="center"/>
              <w:rPr>
                <w:rFonts w:cs="Times New Roman"/>
                <w:sz w:val="18"/>
                <w:szCs w:val="18"/>
              </w:rPr>
            </w:pPr>
          </w:p>
        </w:tc>
        <w:tc>
          <w:tcPr>
            <w:tcW w:w="270" w:type="dxa"/>
          </w:tcPr>
          <w:p w14:paraId="55E94D06" w14:textId="77777777" w:rsidR="00A03C64" w:rsidRPr="003E4E6D" w:rsidRDefault="00A03C64" w:rsidP="00C5169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23CBF63" w14:textId="77777777" w:rsidR="00A03C64" w:rsidRPr="003E4E6D" w:rsidRDefault="00A03C64" w:rsidP="00C51693">
            <w:pPr>
              <w:pStyle w:val="BodyText3"/>
              <w:spacing w:line="240" w:lineRule="atLeast"/>
              <w:ind w:left="-18" w:right="-18"/>
              <w:jc w:val="center"/>
              <w:rPr>
                <w:rFonts w:cs="Times New Roman"/>
                <w:sz w:val="18"/>
                <w:szCs w:val="18"/>
              </w:rPr>
            </w:pPr>
            <w:r w:rsidRPr="003E4E6D">
              <w:rPr>
                <w:rFonts w:cs="Times New Roman"/>
                <w:sz w:val="18"/>
                <w:szCs w:val="18"/>
              </w:rPr>
              <w:t>2020</w:t>
            </w:r>
          </w:p>
        </w:tc>
        <w:tc>
          <w:tcPr>
            <w:tcW w:w="270" w:type="dxa"/>
            <w:tcBorders>
              <w:top w:val="single" w:sz="4" w:space="0" w:color="auto"/>
            </w:tcBorders>
          </w:tcPr>
          <w:p w14:paraId="1F871B7F" w14:textId="77777777" w:rsidR="00A03C64" w:rsidRPr="003E4E6D" w:rsidRDefault="00A03C64" w:rsidP="00C5169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D36AB95" w14:textId="77777777" w:rsidR="00A03C64" w:rsidRPr="003E4E6D" w:rsidRDefault="00A03C64" w:rsidP="00C51693">
            <w:pPr>
              <w:pStyle w:val="BodyText3"/>
              <w:spacing w:line="240" w:lineRule="atLeast"/>
              <w:ind w:left="-18" w:right="-18"/>
              <w:jc w:val="center"/>
              <w:rPr>
                <w:rFonts w:cs="Times New Roman"/>
                <w:sz w:val="18"/>
                <w:szCs w:val="18"/>
              </w:rPr>
            </w:pPr>
            <w:r w:rsidRPr="003E4E6D">
              <w:rPr>
                <w:rFonts w:cs="Times New Roman"/>
                <w:sz w:val="18"/>
                <w:szCs w:val="18"/>
              </w:rPr>
              <w:t>2019</w:t>
            </w:r>
          </w:p>
        </w:tc>
      </w:tr>
      <w:tr w:rsidR="00A03C64" w:rsidRPr="003E4E6D" w14:paraId="0CCC936D" w14:textId="77777777" w:rsidTr="009D2CB6">
        <w:trPr>
          <w:trHeight w:val="89"/>
        </w:trPr>
        <w:tc>
          <w:tcPr>
            <w:tcW w:w="5940" w:type="dxa"/>
          </w:tcPr>
          <w:p w14:paraId="0F264B0A"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5"/>
                <w:szCs w:val="15"/>
              </w:rPr>
            </w:pPr>
          </w:p>
        </w:tc>
        <w:tc>
          <w:tcPr>
            <w:tcW w:w="270" w:type="dxa"/>
          </w:tcPr>
          <w:p w14:paraId="4B1971E2"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2A32CE3C"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7A1E932F"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0201658B"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1260" w:type="dxa"/>
          </w:tcPr>
          <w:p w14:paraId="0AA13587"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658F4014"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1260" w:type="dxa"/>
          </w:tcPr>
          <w:p w14:paraId="439A2D67" w14:textId="77777777" w:rsidR="00A03C64" w:rsidRPr="003E4E6D" w:rsidRDefault="00A03C64" w:rsidP="0054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r>
      <w:tr w:rsidR="000040EE" w:rsidRPr="003E4E6D" w14:paraId="0EB698C6" w14:textId="77777777" w:rsidTr="009D2CB6">
        <w:tc>
          <w:tcPr>
            <w:tcW w:w="5940" w:type="dxa"/>
          </w:tcPr>
          <w:p w14:paraId="1F406942" w14:textId="7B0B029C"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Tax expense - current tax</w:t>
            </w:r>
          </w:p>
        </w:tc>
        <w:tc>
          <w:tcPr>
            <w:tcW w:w="270" w:type="dxa"/>
          </w:tcPr>
          <w:p w14:paraId="0512C659" w14:textId="357DDEE1"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3C4FEEBE" w14:textId="77777777"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186C185" w14:textId="63E3CEB5"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9BAE4A2" w14:textId="77777777"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1E1E21B" w14:textId="344C6998"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0" w:type="dxa"/>
          </w:tcPr>
          <w:p w14:paraId="31AC1C0C" w14:textId="77777777"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2BCC3F7" w14:textId="497CE480" w:rsidR="000040EE" w:rsidRPr="003E4E6D" w:rsidRDefault="000040EE" w:rsidP="0000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r>
      <w:tr w:rsidR="00F95036" w:rsidRPr="003E4E6D" w14:paraId="12C7DB97" w14:textId="77777777" w:rsidTr="009D2CB6">
        <w:tc>
          <w:tcPr>
            <w:tcW w:w="5940" w:type="dxa"/>
            <w:vAlign w:val="bottom"/>
          </w:tcPr>
          <w:p w14:paraId="365EF9CC" w14:textId="6A7A1679"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Add (less</w:t>
            </w:r>
            <w:r w:rsidR="00587E9A" w:rsidRPr="003E4E6D">
              <w:rPr>
                <w:rFonts w:ascii="Times New Roman" w:hAnsi="Times New Roman" w:cs="Times New Roman"/>
              </w:rPr>
              <w:t>):</w:t>
            </w:r>
            <w:r w:rsidRPr="003E4E6D">
              <w:rPr>
                <w:rFonts w:ascii="Times New Roman" w:hAnsi="Times New Roman" w:cs="Times New Roman"/>
              </w:rPr>
              <w:t xml:space="preserve"> Tax effect from deferred tax</w:t>
            </w:r>
            <w:r w:rsidR="009D2CB6" w:rsidRPr="003E4E6D">
              <w:rPr>
                <w:rFonts w:ascii="Times New Roman" w:hAnsi="Times New Roman" w:cs="Times New Roman"/>
              </w:rPr>
              <w:t xml:space="preserve"> of temporary differences</w:t>
            </w:r>
          </w:p>
        </w:tc>
        <w:tc>
          <w:tcPr>
            <w:tcW w:w="270" w:type="dxa"/>
          </w:tcPr>
          <w:p w14:paraId="097AA813" w14:textId="5421F91F"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c>
        <w:tc>
          <w:tcPr>
            <w:tcW w:w="270" w:type="dxa"/>
          </w:tcPr>
          <w:p w14:paraId="418E973A"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64C5A00"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A2561E2"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728D133"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3EE70E9"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D6E7D3F" w14:textId="77777777" w:rsidR="00F95036" w:rsidRPr="003E4E6D" w:rsidRDefault="00F95036"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9D2CB6" w:rsidRPr="003E4E6D" w14:paraId="76788097" w14:textId="77777777" w:rsidTr="00780376">
        <w:tc>
          <w:tcPr>
            <w:tcW w:w="5940" w:type="dxa"/>
          </w:tcPr>
          <w:p w14:paraId="4BCD1776" w14:textId="30AFB208"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3E4E6D">
              <w:rPr>
                <w:rFonts w:ascii="Times New Roman" w:hAnsi="Times New Roman" w:cs="Times New Roman"/>
              </w:rPr>
              <w:t>-  Allowance for expected credit losses / Allowance for doubtful accounts</w:t>
            </w:r>
          </w:p>
        </w:tc>
        <w:tc>
          <w:tcPr>
            <w:tcW w:w="270" w:type="dxa"/>
          </w:tcPr>
          <w:p w14:paraId="1609F9AA" w14:textId="726424E9"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7BBA289"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45728F4" w14:textId="38DC3182"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ECAE18B"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83B8794" w14:textId="3AA80E89"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(155)</w:t>
            </w:r>
          </w:p>
        </w:tc>
        <w:tc>
          <w:tcPr>
            <w:tcW w:w="270" w:type="dxa"/>
          </w:tcPr>
          <w:p w14:paraId="1ECD4329"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964241" w14:textId="7B565535"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r>
      <w:tr w:rsidR="009D2CB6" w:rsidRPr="003E4E6D" w14:paraId="77F75936" w14:textId="77777777" w:rsidTr="009D2CB6">
        <w:tc>
          <w:tcPr>
            <w:tcW w:w="5940" w:type="dxa"/>
          </w:tcPr>
          <w:p w14:paraId="183FF385" w14:textId="3F88DBAD"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b/>
                <w:bCs/>
              </w:rPr>
            </w:pPr>
            <w:r w:rsidRPr="003E4E6D">
              <w:rPr>
                <w:rFonts w:ascii="Times New Roman" w:hAnsi="Times New Roman" w:cs="Times New Roman"/>
              </w:rPr>
              <w:t>-</w:t>
            </w:r>
            <w:r w:rsidRPr="003E4E6D">
              <w:rPr>
                <w:rFonts w:ascii="Times New Roman" w:hAnsi="Times New Roman" w:cs="Times New Roman"/>
              </w:rPr>
              <w:tab/>
              <w:t>Allowance for decline in value and slow moving of inventories</w:t>
            </w:r>
          </w:p>
        </w:tc>
        <w:tc>
          <w:tcPr>
            <w:tcW w:w="270" w:type="dxa"/>
          </w:tcPr>
          <w:p w14:paraId="686DE99D" w14:textId="3CF7D498"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BA823FE"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79C00E" w14:textId="45A09819"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C9D1CC"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824A7C" w14:textId="5E3824D0"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(32)</w:t>
            </w:r>
          </w:p>
        </w:tc>
        <w:tc>
          <w:tcPr>
            <w:tcW w:w="270" w:type="dxa"/>
          </w:tcPr>
          <w:p w14:paraId="23706CE9"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0EF5C5" w14:textId="2AE93234"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128</w:t>
            </w:r>
          </w:p>
        </w:tc>
      </w:tr>
      <w:tr w:rsidR="009D2CB6" w:rsidRPr="003E4E6D" w14:paraId="3634656F" w14:textId="77777777" w:rsidTr="009D2CB6">
        <w:tc>
          <w:tcPr>
            <w:tcW w:w="5940" w:type="dxa"/>
          </w:tcPr>
          <w:p w14:paraId="60F236BA" w14:textId="14107CE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thaiDistribute"/>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Allowance for impairment loss of assets</w:t>
            </w:r>
          </w:p>
        </w:tc>
        <w:tc>
          <w:tcPr>
            <w:tcW w:w="270" w:type="dxa"/>
          </w:tcPr>
          <w:p w14:paraId="472A6678" w14:textId="2C48ED9A"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0A9EED2"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23BD756" w14:textId="2A1615A4"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5CC0F168"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0FA0396" w14:textId="69B6F10D"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1,143</w:t>
            </w:r>
          </w:p>
        </w:tc>
        <w:tc>
          <w:tcPr>
            <w:tcW w:w="270" w:type="dxa"/>
          </w:tcPr>
          <w:p w14:paraId="42688568"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ED2C09F" w14:textId="7653728A"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(1,143)</w:t>
            </w:r>
          </w:p>
        </w:tc>
      </w:tr>
      <w:tr w:rsidR="009D2CB6" w:rsidRPr="003E4E6D" w14:paraId="6150D3AA" w14:textId="77777777" w:rsidTr="009D2CB6">
        <w:tc>
          <w:tcPr>
            <w:tcW w:w="5940" w:type="dxa"/>
          </w:tcPr>
          <w:p w14:paraId="672653DE" w14:textId="7A9EB701"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Deposits and advances received from customers</w:t>
            </w:r>
          </w:p>
        </w:tc>
        <w:tc>
          <w:tcPr>
            <w:tcW w:w="270" w:type="dxa"/>
          </w:tcPr>
          <w:p w14:paraId="446C512D" w14:textId="3731B1C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0A7309E9"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A4FEBF5" w14:textId="04CFE931"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71C1EAC"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CD19250" w14:textId="1EEEBC6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(172)</w:t>
            </w:r>
          </w:p>
        </w:tc>
        <w:tc>
          <w:tcPr>
            <w:tcW w:w="270" w:type="dxa"/>
          </w:tcPr>
          <w:p w14:paraId="4EE6DB22"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971798D" w14:textId="075F86FD"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(68)</w:t>
            </w:r>
          </w:p>
        </w:tc>
      </w:tr>
      <w:tr w:rsidR="009D2CB6" w:rsidRPr="003E4E6D" w14:paraId="03A57680" w14:textId="77777777" w:rsidTr="009D2CB6">
        <w:tc>
          <w:tcPr>
            <w:tcW w:w="5940" w:type="dxa"/>
          </w:tcPr>
          <w:p w14:paraId="74D03478" w14:textId="403B4393"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Provision for employee retirement benefit</w:t>
            </w:r>
          </w:p>
        </w:tc>
        <w:tc>
          <w:tcPr>
            <w:tcW w:w="270" w:type="dxa"/>
          </w:tcPr>
          <w:p w14:paraId="7279CE1C" w14:textId="06C29D0C"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5E50561"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E0C21CB" w14:textId="1C58690B"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279547F"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AB4767" w14:textId="71E363D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(108)</w:t>
            </w:r>
          </w:p>
        </w:tc>
        <w:tc>
          <w:tcPr>
            <w:tcW w:w="270" w:type="dxa"/>
          </w:tcPr>
          <w:p w14:paraId="0CDF2E43"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8FE6CEC" w14:textId="7F5D7AE6"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(72)</w:t>
            </w:r>
          </w:p>
        </w:tc>
      </w:tr>
      <w:tr w:rsidR="009D2CB6" w:rsidRPr="003E4E6D" w14:paraId="78219509" w14:textId="77777777" w:rsidTr="009D2CB6">
        <w:tc>
          <w:tcPr>
            <w:tcW w:w="5940" w:type="dxa"/>
          </w:tcPr>
          <w:p w14:paraId="58BDAD82" w14:textId="37627C53"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Tax loss carry forwards</w:t>
            </w:r>
          </w:p>
        </w:tc>
        <w:tc>
          <w:tcPr>
            <w:tcW w:w="270" w:type="dxa"/>
          </w:tcPr>
          <w:p w14:paraId="7FB6424B" w14:textId="3568F245"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E1A30EF"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DD3F3B4" w14:textId="730F84DC"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73900AD"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DBE735" w14:textId="4E5CFDBD"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27</w:t>
            </w:r>
          </w:p>
        </w:tc>
        <w:tc>
          <w:tcPr>
            <w:tcW w:w="270" w:type="dxa"/>
          </w:tcPr>
          <w:p w14:paraId="5F41A77B"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4C3019B" w14:textId="3FD126FF"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(382)</w:t>
            </w:r>
          </w:p>
        </w:tc>
      </w:tr>
      <w:tr w:rsidR="009D2CB6" w:rsidRPr="003E4E6D" w14:paraId="09419AE9" w14:textId="77777777" w:rsidTr="009D2CB6">
        <w:tc>
          <w:tcPr>
            <w:tcW w:w="5940" w:type="dxa"/>
          </w:tcPr>
          <w:p w14:paraId="46257E7C" w14:textId="4F6C5F8A"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4"/>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Right-of-use assets acquired by lease liabilities</w:t>
            </w:r>
          </w:p>
        </w:tc>
        <w:tc>
          <w:tcPr>
            <w:tcW w:w="270" w:type="dxa"/>
          </w:tcPr>
          <w:p w14:paraId="27723185" w14:textId="59FA5CE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2E276F5"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4FA8553" w14:textId="16230EC5"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9D97F58"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single" w:sz="4" w:space="0" w:color="auto"/>
            </w:tcBorders>
          </w:tcPr>
          <w:p w14:paraId="67F723AA" w14:textId="05046B32"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(588)</w:t>
            </w:r>
          </w:p>
        </w:tc>
        <w:tc>
          <w:tcPr>
            <w:tcW w:w="270" w:type="dxa"/>
          </w:tcPr>
          <w:p w14:paraId="0F2022A7"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DE17BD" w14:textId="6D009AA1"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52</w:t>
            </w:r>
          </w:p>
        </w:tc>
      </w:tr>
      <w:tr w:rsidR="009D2CB6" w:rsidRPr="003E4E6D" w14:paraId="71B174FC" w14:textId="77777777" w:rsidTr="009D2CB6">
        <w:tc>
          <w:tcPr>
            <w:tcW w:w="5940" w:type="dxa"/>
          </w:tcPr>
          <w:p w14:paraId="0BAD0FFD" w14:textId="0ACE3DDC"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Tax </w:t>
            </w:r>
            <w:r w:rsidR="00301BEC" w:rsidRPr="003E4E6D">
              <w:rPr>
                <w:rFonts w:ascii="Times New Roman" w:hAnsi="Times New Roman" w:cs="Times New Roman"/>
              </w:rPr>
              <w:t>expense (income)</w:t>
            </w:r>
          </w:p>
        </w:tc>
        <w:tc>
          <w:tcPr>
            <w:tcW w:w="270" w:type="dxa"/>
          </w:tcPr>
          <w:p w14:paraId="094B0DFE" w14:textId="28CF4149"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1F647BC7"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ED451A" w14:textId="74CAF2BD"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80DF0B"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BF998B7" w14:textId="04F9DE64"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115</w:t>
            </w:r>
          </w:p>
        </w:tc>
        <w:tc>
          <w:tcPr>
            <w:tcW w:w="270" w:type="dxa"/>
          </w:tcPr>
          <w:p w14:paraId="516477A6" w14:textId="77777777"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164F0CF9" w14:textId="683B5A49" w:rsidR="009D2CB6" w:rsidRPr="003E4E6D" w:rsidRDefault="009D2CB6"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(1,485)</w:t>
            </w:r>
          </w:p>
        </w:tc>
      </w:tr>
    </w:tbl>
    <w:p w14:paraId="6045AFF1" w14:textId="66BFAD00" w:rsidR="0010058C" w:rsidRPr="003E4E6D" w:rsidRDefault="0010058C" w:rsidP="00F95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42A6375D" w14:textId="02C18D9A" w:rsidR="00145DA2" w:rsidRPr="003E4E6D" w:rsidRDefault="00E35A9A" w:rsidP="00C76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rPr>
        <w:t>Reconcilia</w:t>
      </w:r>
      <w:r w:rsidR="00274994" w:rsidRPr="003E4E6D">
        <w:rPr>
          <w:rFonts w:ascii="Times New Roman" w:hAnsi="Times New Roman" w:cs="Times New Roman"/>
        </w:rPr>
        <w:t>tion</w:t>
      </w:r>
      <w:r w:rsidR="00757017" w:rsidRPr="003E4E6D">
        <w:rPr>
          <w:rFonts w:ascii="Times New Roman" w:hAnsi="Times New Roman" w:cs="Times New Roman"/>
        </w:rPr>
        <w:t xml:space="preserve"> between </w:t>
      </w:r>
      <w:r w:rsidR="00664230" w:rsidRPr="003E4E6D">
        <w:rPr>
          <w:rFonts w:ascii="Times New Roman" w:hAnsi="Times New Roman" w:cs="Times New Roman"/>
        </w:rPr>
        <w:t xml:space="preserve">tax </w:t>
      </w:r>
      <w:r w:rsidR="00301BEC" w:rsidRPr="003E4E6D">
        <w:rPr>
          <w:rFonts w:ascii="Times New Roman" w:hAnsi="Times New Roman" w:cs="Times New Roman"/>
        </w:rPr>
        <w:t>expense (income)</w:t>
      </w:r>
      <w:r w:rsidR="00D84DB7" w:rsidRPr="003E4E6D">
        <w:rPr>
          <w:rFonts w:ascii="Times New Roman" w:hAnsi="Times New Roman" w:cs="Times New Roman"/>
        </w:rPr>
        <w:t xml:space="preserve"> </w:t>
      </w:r>
      <w:r w:rsidR="00C76ABE" w:rsidRPr="003E4E6D">
        <w:rPr>
          <w:rFonts w:ascii="Times New Roman" w:hAnsi="Times New Roman" w:cs="Times New Roman"/>
        </w:rPr>
        <w:t xml:space="preserve">and accounting profit </w:t>
      </w:r>
      <w:r w:rsidRPr="003E4E6D">
        <w:rPr>
          <w:rFonts w:ascii="Times New Roman" w:hAnsi="Times New Roman" w:cs="Times New Roman"/>
        </w:rPr>
        <w:t xml:space="preserve">multiplied by the </w:t>
      </w:r>
      <w:r w:rsidR="00664230" w:rsidRPr="003E4E6D">
        <w:rPr>
          <w:rFonts w:ascii="Times New Roman" w:hAnsi="Times New Roman" w:cs="Times New Roman"/>
        </w:rPr>
        <w:t>applicable tax rate for</w:t>
      </w:r>
      <w:r w:rsidR="00C53A25" w:rsidRPr="003E4E6D">
        <w:rPr>
          <w:rFonts w:ascii="Times New Roman" w:hAnsi="Times New Roman" w:cs="Times New Roman"/>
        </w:rPr>
        <w:t xml:space="preserve"> each of </w:t>
      </w:r>
      <w:r w:rsidR="00EA33B7" w:rsidRPr="003E4E6D">
        <w:rPr>
          <w:rFonts w:ascii="Times New Roman" w:hAnsi="Times New Roman" w:cs="Times New Roman"/>
        </w:rPr>
        <w:t>the</w:t>
      </w:r>
      <w:r w:rsidR="00001070" w:rsidRPr="003E4E6D">
        <w:rPr>
          <w:rFonts w:ascii="Times New Roman" w:hAnsi="Times New Roman" w:cs="Times New Roman"/>
        </w:rPr>
        <w:t xml:space="preserve"> </w:t>
      </w:r>
      <w:r w:rsidR="006D2903" w:rsidRPr="003E4E6D">
        <w:rPr>
          <w:rFonts w:ascii="Times New Roman" w:hAnsi="Times New Roman" w:cs="Times New Roman"/>
        </w:rPr>
        <w:t>year</w:t>
      </w:r>
      <w:r w:rsidR="00C53A25" w:rsidRPr="003E4E6D">
        <w:rPr>
          <w:rFonts w:ascii="Times New Roman" w:hAnsi="Times New Roman" w:cs="Times New Roman"/>
        </w:rPr>
        <w:t>s</w:t>
      </w:r>
      <w:r w:rsidR="006D2903" w:rsidRPr="003E4E6D">
        <w:rPr>
          <w:rFonts w:ascii="Times New Roman" w:hAnsi="Times New Roman" w:cs="Times New Roman"/>
        </w:rPr>
        <w:t xml:space="preserve"> </w:t>
      </w:r>
      <w:r w:rsidRPr="003E4E6D">
        <w:rPr>
          <w:rFonts w:ascii="Times New Roman" w:hAnsi="Times New Roman" w:cs="Times New Roman"/>
        </w:rPr>
        <w:t xml:space="preserve">ended </w:t>
      </w:r>
      <w:r w:rsidR="006D2903" w:rsidRPr="003E4E6D">
        <w:rPr>
          <w:rFonts w:ascii="Times New Roman" w:hAnsi="Times New Roman" w:cs="Times New Roman"/>
        </w:rPr>
        <w:t>December</w:t>
      </w:r>
      <w:r w:rsidR="00D7104F" w:rsidRPr="003E4E6D">
        <w:rPr>
          <w:rFonts w:ascii="Times New Roman" w:hAnsi="Times New Roman" w:cs="Times New Roman"/>
        </w:rPr>
        <w:t xml:space="preserve"> </w:t>
      </w:r>
      <w:r w:rsidR="006F304C" w:rsidRPr="003E4E6D">
        <w:rPr>
          <w:rFonts w:ascii="Times New Roman" w:hAnsi="Times New Roman" w:cs="Times New Roman"/>
        </w:rPr>
        <w:t>3</w:t>
      </w:r>
      <w:r w:rsidR="006D2903" w:rsidRPr="003E4E6D">
        <w:rPr>
          <w:rFonts w:ascii="Times New Roman" w:hAnsi="Times New Roman" w:cs="Times New Roman"/>
        </w:rPr>
        <w:t>1</w:t>
      </w:r>
      <w:r w:rsidR="009C03F7" w:rsidRPr="003E4E6D">
        <w:rPr>
          <w:rFonts w:ascii="Times New Roman" w:hAnsi="Times New Roman" w:cs="Times New Roman"/>
        </w:rPr>
        <w:t>, 2020 and 201</w:t>
      </w:r>
      <w:r w:rsidR="00EA33B7" w:rsidRPr="003E4E6D">
        <w:rPr>
          <w:rFonts w:ascii="Times New Roman" w:hAnsi="Times New Roman" w:cs="Times New Roman"/>
        </w:rPr>
        <w:t>9</w:t>
      </w:r>
      <w:r w:rsidRPr="003E4E6D">
        <w:rPr>
          <w:rFonts w:ascii="Times New Roman" w:hAnsi="Times New Roman" w:cs="Times New Roman"/>
        </w:rPr>
        <w:t xml:space="preserve"> are as follows:</w:t>
      </w:r>
    </w:p>
    <w:p w14:paraId="28BE046B" w14:textId="77777777" w:rsidR="00A03C64" w:rsidRPr="003E4E6D" w:rsidRDefault="00A03C64" w:rsidP="00A0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6D2903" w:rsidRPr="003E4E6D" w14:paraId="59214B70" w14:textId="77777777" w:rsidTr="00F32E23">
        <w:tc>
          <w:tcPr>
            <w:tcW w:w="4950" w:type="dxa"/>
          </w:tcPr>
          <w:p w14:paraId="1CBC4D59" w14:textId="77777777" w:rsidR="006D2903" w:rsidRPr="003E4E6D" w:rsidRDefault="006D2903" w:rsidP="00C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bookmarkStart w:id="7" w:name="_Hlk54780170"/>
          </w:p>
        </w:tc>
        <w:tc>
          <w:tcPr>
            <w:tcW w:w="1800" w:type="dxa"/>
            <w:gridSpan w:val="3"/>
          </w:tcPr>
          <w:p w14:paraId="3F2F867A" w14:textId="1E062920" w:rsidR="006D2903" w:rsidRPr="003E4E6D" w:rsidRDefault="006D2903" w:rsidP="00C51693">
            <w:pPr>
              <w:pStyle w:val="BodyText3"/>
              <w:spacing w:line="240" w:lineRule="atLeast"/>
              <w:ind w:left="-18" w:right="-18"/>
              <w:jc w:val="center"/>
              <w:rPr>
                <w:rFonts w:cs="Times New Roman"/>
                <w:sz w:val="18"/>
                <w:szCs w:val="18"/>
              </w:rPr>
            </w:pPr>
          </w:p>
        </w:tc>
        <w:tc>
          <w:tcPr>
            <w:tcW w:w="270" w:type="dxa"/>
          </w:tcPr>
          <w:p w14:paraId="1D46D75B" w14:textId="77777777" w:rsidR="006D2903" w:rsidRPr="003E4E6D" w:rsidRDefault="006D2903" w:rsidP="00C51693">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7EF005F4" w14:textId="09C32243" w:rsidR="006D2903" w:rsidRPr="003E4E6D" w:rsidRDefault="006D2903" w:rsidP="00C51693">
            <w:pPr>
              <w:pStyle w:val="BodyText3"/>
              <w:spacing w:line="240" w:lineRule="atLeast"/>
              <w:ind w:left="-18" w:right="-18"/>
              <w:jc w:val="center"/>
              <w:rPr>
                <w:rFonts w:cs="Times New Roman"/>
                <w:sz w:val="18"/>
                <w:szCs w:val="18"/>
              </w:rPr>
            </w:pPr>
            <w:r w:rsidRPr="003E4E6D">
              <w:rPr>
                <w:rFonts w:cs="Times New Roman"/>
                <w:sz w:val="18"/>
                <w:szCs w:val="18"/>
              </w:rPr>
              <w:t>In Thousand Baht</w:t>
            </w:r>
          </w:p>
        </w:tc>
      </w:tr>
      <w:tr w:rsidR="00A03C64" w:rsidRPr="003E4E6D" w14:paraId="2AFB59C4" w14:textId="77777777" w:rsidTr="00F32E23">
        <w:tc>
          <w:tcPr>
            <w:tcW w:w="4950" w:type="dxa"/>
          </w:tcPr>
          <w:p w14:paraId="5FFAD435" w14:textId="77777777" w:rsidR="00A03C64" w:rsidRPr="003E4E6D" w:rsidRDefault="00A03C64" w:rsidP="00C51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34ABDB62" w14:textId="0CA52D91" w:rsidR="00A03C64" w:rsidRPr="003E4E6D" w:rsidRDefault="00A03C64" w:rsidP="00C51693">
            <w:pPr>
              <w:pStyle w:val="BodyText3"/>
              <w:spacing w:line="240" w:lineRule="atLeast"/>
              <w:ind w:left="-18" w:right="-18"/>
              <w:jc w:val="center"/>
              <w:rPr>
                <w:rFonts w:cs="Times New Roman"/>
                <w:sz w:val="18"/>
                <w:szCs w:val="18"/>
              </w:rPr>
            </w:pPr>
          </w:p>
        </w:tc>
        <w:tc>
          <w:tcPr>
            <w:tcW w:w="270" w:type="dxa"/>
          </w:tcPr>
          <w:p w14:paraId="400C082E" w14:textId="77777777" w:rsidR="00A03C64" w:rsidRPr="003E4E6D" w:rsidRDefault="00A03C64" w:rsidP="00C51693">
            <w:pPr>
              <w:pStyle w:val="BodyText3"/>
              <w:spacing w:line="240" w:lineRule="atLeast"/>
              <w:ind w:left="-18" w:right="-18"/>
              <w:jc w:val="center"/>
              <w:rPr>
                <w:rFonts w:cs="Times New Roman"/>
                <w:sz w:val="18"/>
                <w:szCs w:val="18"/>
              </w:rPr>
            </w:pPr>
          </w:p>
        </w:tc>
        <w:tc>
          <w:tcPr>
            <w:tcW w:w="1260" w:type="dxa"/>
          </w:tcPr>
          <w:p w14:paraId="28A2B4CA" w14:textId="16065986" w:rsidR="00A03C64" w:rsidRPr="003E4E6D" w:rsidRDefault="00A03C64" w:rsidP="00C51693">
            <w:pPr>
              <w:pStyle w:val="BodyText3"/>
              <w:spacing w:line="240" w:lineRule="atLeast"/>
              <w:ind w:left="-18" w:right="-18"/>
              <w:jc w:val="center"/>
              <w:rPr>
                <w:rFonts w:cs="Times New Roman"/>
                <w:sz w:val="18"/>
                <w:szCs w:val="18"/>
              </w:rPr>
            </w:pPr>
          </w:p>
        </w:tc>
        <w:tc>
          <w:tcPr>
            <w:tcW w:w="270" w:type="dxa"/>
          </w:tcPr>
          <w:p w14:paraId="04FE6854" w14:textId="77777777" w:rsidR="00A03C64" w:rsidRPr="003E4E6D" w:rsidRDefault="00A03C64" w:rsidP="00C5169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2EF501CF" w14:textId="77777777" w:rsidR="00A03C64" w:rsidRPr="003E4E6D" w:rsidRDefault="00A03C64" w:rsidP="00C51693">
            <w:pPr>
              <w:pStyle w:val="BodyText3"/>
              <w:spacing w:line="240" w:lineRule="atLeast"/>
              <w:ind w:left="-18" w:right="-18"/>
              <w:jc w:val="center"/>
              <w:rPr>
                <w:rFonts w:cs="Times New Roman"/>
                <w:sz w:val="18"/>
                <w:szCs w:val="18"/>
              </w:rPr>
            </w:pPr>
            <w:r w:rsidRPr="003E4E6D">
              <w:rPr>
                <w:rFonts w:cs="Times New Roman"/>
                <w:sz w:val="18"/>
                <w:szCs w:val="18"/>
              </w:rPr>
              <w:t>2020</w:t>
            </w:r>
          </w:p>
        </w:tc>
        <w:tc>
          <w:tcPr>
            <w:tcW w:w="270" w:type="dxa"/>
            <w:tcBorders>
              <w:top w:val="single" w:sz="4" w:space="0" w:color="auto"/>
            </w:tcBorders>
          </w:tcPr>
          <w:p w14:paraId="08532AE2" w14:textId="77777777" w:rsidR="00A03C64" w:rsidRPr="003E4E6D" w:rsidRDefault="00A03C64" w:rsidP="00C51693">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9A0DAEB" w14:textId="77777777" w:rsidR="00A03C64" w:rsidRPr="003E4E6D" w:rsidRDefault="00A03C64" w:rsidP="00C51693">
            <w:pPr>
              <w:pStyle w:val="BodyText3"/>
              <w:spacing w:line="240" w:lineRule="atLeast"/>
              <w:ind w:left="-18" w:right="-18"/>
              <w:jc w:val="center"/>
              <w:rPr>
                <w:rFonts w:cs="Times New Roman"/>
                <w:sz w:val="18"/>
                <w:szCs w:val="18"/>
              </w:rPr>
            </w:pPr>
            <w:r w:rsidRPr="003E4E6D">
              <w:rPr>
                <w:rFonts w:cs="Times New Roman"/>
                <w:sz w:val="18"/>
                <w:szCs w:val="18"/>
              </w:rPr>
              <w:t>2019</w:t>
            </w:r>
          </w:p>
        </w:tc>
      </w:tr>
      <w:tr w:rsidR="00A03C64" w:rsidRPr="003E4E6D" w14:paraId="1E5DE420" w14:textId="77777777" w:rsidTr="00F32E23">
        <w:tc>
          <w:tcPr>
            <w:tcW w:w="4950" w:type="dxa"/>
          </w:tcPr>
          <w:p w14:paraId="07AF795E"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5"/>
                <w:szCs w:val="15"/>
              </w:rPr>
            </w:pPr>
          </w:p>
        </w:tc>
        <w:tc>
          <w:tcPr>
            <w:tcW w:w="270" w:type="dxa"/>
          </w:tcPr>
          <w:p w14:paraId="71CFB15C"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47D408B0"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1260" w:type="dxa"/>
          </w:tcPr>
          <w:p w14:paraId="2C5E21EE"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324860B5"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1260" w:type="dxa"/>
          </w:tcPr>
          <w:p w14:paraId="1DB2D0E7"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270" w:type="dxa"/>
          </w:tcPr>
          <w:p w14:paraId="7004FCE4"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c>
          <w:tcPr>
            <w:tcW w:w="1260" w:type="dxa"/>
          </w:tcPr>
          <w:p w14:paraId="0A66A1E7" w14:textId="77777777" w:rsidR="00A03C64" w:rsidRPr="003E4E6D" w:rsidRDefault="00A03C64"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left="-18" w:right="71"/>
              <w:rPr>
                <w:rFonts w:ascii="Times New Roman" w:hAnsi="Times New Roman" w:cs="Times New Roman"/>
                <w:sz w:val="15"/>
                <w:szCs w:val="15"/>
              </w:rPr>
            </w:pPr>
          </w:p>
        </w:tc>
      </w:tr>
      <w:tr w:rsidR="0075775F" w:rsidRPr="003E4E6D" w14:paraId="7A927599" w14:textId="77777777" w:rsidTr="00F32E23">
        <w:tc>
          <w:tcPr>
            <w:tcW w:w="4950" w:type="dxa"/>
          </w:tcPr>
          <w:p w14:paraId="130564DD" w14:textId="504674D6"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Accounting profit before tax</w:t>
            </w:r>
          </w:p>
        </w:tc>
        <w:tc>
          <w:tcPr>
            <w:tcW w:w="270" w:type="dxa"/>
          </w:tcPr>
          <w:p w14:paraId="50FB1F77" w14:textId="09138F5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CF30660"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2486B2A" w14:textId="37D1DCE2"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F43FF60"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7EA8ECE6" w14:textId="106B5D26" w:rsidR="0075775F" w:rsidRPr="003E4E6D" w:rsidRDefault="00A74963"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13,239</w:t>
            </w:r>
          </w:p>
        </w:tc>
        <w:tc>
          <w:tcPr>
            <w:tcW w:w="270" w:type="dxa"/>
          </w:tcPr>
          <w:p w14:paraId="31952A64"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bottom w:val="double" w:sz="4" w:space="0" w:color="auto"/>
            </w:tcBorders>
          </w:tcPr>
          <w:p w14:paraId="42881B77" w14:textId="7ED37C74"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35,122</w:t>
            </w:r>
          </w:p>
        </w:tc>
      </w:tr>
      <w:tr w:rsidR="00D03690" w:rsidRPr="003E4E6D" w14:paraId="2EB622CD" w14:textId="77777777" w:rsidTr="00F32E23">
        <w:tc>
          <w:tcPr>
            <w:tcW w:w="4950" w:type="dxa"/>
          </w:tcPr>
          <w:p w14:paraId="451BD5BB"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5"/>
                <w:szCs w:val="15"/>
              </w:rPr>
            </w:pPr>
          </w:p>
        </w:tc>
        <w:tc>
          <w:tcPr>
            <w:tcW w:w="270" w:type="dxa"/>
          </w:tcPr>
          <w:p w14:paraId="57E33FB9"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270" w:type="dxa"/>
          </w:tcPr>
          <w:p w14:paraId="44107F6A"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1260" w:type="dxa"/>
          </w:tcPr>
          <w:p w14:paraId="47F4CBDE"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270" w:type="dxa"/>
          </w:tcPr>
          <w:p w14:paraId="153DCCA2"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1260" w:type="dxa"/>
          </w:tcPr>
          <w:p w14:paraId="7EE0132D"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270" w:type="dxa"/>
          </w:tcPr>
          <w:p w14:paraId="754CAB9E"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c>
          <w:tcPr>
            <w:tcW w:w="1260" w:type="dxa"/>
          </w:tcPr>
          <w:p w14:paraId="1960B96C" w14:textId="77777777" w:rsidR="00D03690" w:rsidRPr="003E4E6D" w:rsidRDefault="00D03690"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72"/>
              <w:jc w:val="right"/>
              <w:rPr>
                <w:rFonts w:ascii="Times New Roman" w:hAnsi="Times New Roman" w:cs="Times New Roman"/>
                <w:sz w:val="15"/>
                <w:szCs w:val="15"/>
              </w:rPr>
            </w:pPr>
          </w:p>
        </w:tc>
      </w:tr>
      <w:tr w:rsidR="00A74963" w:rsidRPr="003E4E6D" w14:paraId="7A71D608" w14:textId="77777777" w:rsidTr="00F32E23">
        <w:tc>
          <w:tcPr>
            <w:tcW w:w="4950" w:type="dxa"/>
          </w:tcPr>
          <w:p w14:paraId="5FB678D3" w14:textId="1FA1ACEA"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 xml:space="preserve">Income tax rate at 20% </w:t>
            </w:r>
          </w:p>
        </w:tc>
        <w:tc>
          <w:tcPr>
            <w:tcW w:w="270" w:type="dxa"/>
          </w:tcPr>
          <w:p w14:paraId="7646156F" w14:textId="0674722B"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79B13AE8" w14:textId="77777777"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F2DD297" w14:textId="4E6EA9C9"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BF4AB85" w14:textId="77777777"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64DDCA" w14:textId="1D86D714" w:rsidR="00A74963" w:rsidRPr="003E4E6D" w:rsidRDefault="00A74963" w:rsidP="009D2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2,648</w:t>
            </w:r>
          </w:p>
        </w:tc>
        <w:tc>
          <w:tcPr>
            <w:tcW w:w="270" w:type="dxa"/>
          </w:tcPr>
          <w:p w14:paraId="1C9D6B5F" w14:textId="77777777"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E2CDEF2" w14:textId="62022751" w:rsidR="00A74963" w:rsidRPr="003E4E6D" w:rsidRDefault="00A74963" w:rsidP="00A74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7,024</w:t>
            </w:r>
          </w:p>
        </w:tc>
      </w:tr>
      <w:tr w:rsidR="00D03690" w:rsidRPr="003E4E6D" w14:paraId="78EFD030" w14:textId="77777777" w:rsidTr="00F32E23">
        <w:tc>
          <w:tcPr>
            <w:tcW w:w="4950" w:type="dxa"/>
          </w:tcPr>
          <w:p w14:paraId="7C2CF53A" w14:textId="6E210E2F" w:rsidR="00D03690" w:rsidRPr="003E4E6D" w:rsidRDefault="00D03690" w:rsidP="00D03690">
            <w:pPr>
              <w:tabs>
                <w:tab w:val="clear" w:pos="227"/>
                <w:tab w:val="clear" w:pos="454"/>
                <w:tab w:val="clear" w:pos="680"/>
              </w:tabs>
              <w:ind w:right="71"/>
              <w:jc w:val="both"/>
              <w:rPr>
                <w:rFonts w:ascii="Times New Roman" w:hAnsi="Times New Roman" w:cs="Times New Roman"/>
              </w:rPr>
            </w:pPr>
            <w:r w:rsidRPr="003E4E6D">
              <w:rPr>
                <w:rFonts w:ascii="Times New Roman" w:hAnsi="Times New Roman" w:cs="Times New Roman"/>
                <w:lang w:val="en-GB"/>
              </w:rPr>
              <w:t>Add (Less</w:t>
            </w:r>
            <w:proofErr w:type="gramStart"/>
            <w:r w:rsidRPr="003E4E6D">
              <w:rPr>
                <w:rFonts w:ascii="Times New Roman" w:hAnsi="Times New Roman" w:cs="Times New Roman"/>
                <w:lang w:val="en-GB"/>
              </w:rPr>
              <w:t xml:space="preserve">) </w:t>
            </w:r>
            <w:r w:rsidRPr="003E4E6D">
              <w:rPr>
                <w:rFonts w:ascii="Times New Roman" w:hAnsi="Times New Roman" w:cs="Times New Roman"/>
              </w:rPr>
              <w:t>:</w:t>
            </w:r>
            <w:proofErr w:type="gramEnd"/>
            <w:r w:rsidRPr="003E4E6D">
              <w:rPr>
                <w:rFonts w:ascii="Times New Roman" w:hAnsi="Times New Roman" w:cs="Times New Roman"/>
                <w:cs/>
              </w:rPr>
              <w:t xml:space="preserve"> </w:t>
            </w:r>
            <w:r w:rsidRPr="003E4E6D">
              <w:rPr>
                <w:rFonts w:ascii="Times New Roman" w:hAnsi="Times New Roman" w:cs="Times New Roman"/>
              </w:rPr>
              <w:t>Tax effect of permanent difference of</w:t>
            </w:r>
          </w:p>
        </w:tc>
        <w:tc>
          <w:tcPr>
            <w:tcW w:w="270" w:type="dxa"/>
          </w:tcPr>
          <w:p w14:paraId="63C8A9E1" w14:textId="4F422C8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42A07AA"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B74BFF3" w14:textId="51065EF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48F4BA26"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F961ACB" w14:textId="54F7D239"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C8ED986"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F3BEC94" w14:textId="45E35D82"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75775F" w:rsidRPr="003E4E6D" w14:paraId="549B6913" w14:textId="77777777" w:rsidTr="00F32E23">
        <w:tc>
          <w:tcPr>
            <w:tcW w:w="4950" w:type="dxa"/>
          </w:tcPr>
          <w:p w14:paraId="2312CD41" w14:textId="32C61071"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right="29"/>
              <w:jc w:val="both"/>
              <w:rPr>
                <w:rFonts w:ascii="Times New Roman" w:hAnsi="Times New Roman" w:cs="Times New Roman"/>
                <w:b/>
                <w:bCs/>
              </w:rPr>
            </w:pPr>
            <w:r w:rsidRPr="003E4E6D">
              <w:rPr>
                <w:rFonts w:ascii="Times New Roman" w:hAnsi="Times New Roman" w:cs="Times New Roman"/>
              </w:rPr>
              <w:t>-</w:t>
            </w:r>
            <w:r w:rsidRPr="003E4E6D">
              <w:rPr>
                <w:rFonts w:ascii="Times New Roman" w:hAnsi="Times New Roman" w:cs="Times New Roman"/>
              </w:rPr>
              <w:tab/>
              <w:t>Non-deductible expenses</w:t>
            </w:r>
          </w:p>
        </w:tc>
        <w:tc>
          <w:tcPr>
            <w:tcW w:w="270" w:type="dxa"/>
          </w:tcPr>
          <w:p w14:paraId="23590E5B" w14:textId="602BC2FA"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A88876F"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2C08703" w14:textId="3C4C8F8C"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F086830"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091DB12" w14:textId="2CD000BD"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A74963" w:rsidRPr="003E4E6D">
              <w:rPr>
                <w:rFonts w:ascii="Times New Roman" w:hAnsi="Times New Roman" w:cs="Times New Roman"/>
              </w:rPr>
              <w:t>65</w:t>
            </w:r>
          </w:p>
        </w:tc>
        <w:tc>
          <w:tcPr>
            <w:tcW w:w="270" w:type="dxa"/>
          </w:tcPr>
          <w:p w14:paraId="368E0F04" w14:textId="77777777"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2E2DF41" w14:textId="13D9F186" w:rsidR="0075775F" w:rsidRPr="003E4E6D" w:rsidRDefault="0075775F"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283</w:t>
            </w:r>
          </w:p>
        </w:tc>
      </w:tr>
      <w:tr w:rsidR="000C53C5" w:rsidRPr="003E4E6D" w14:paraId="238ACF2A" w14:textId="77777777" w:rsidTr="00F32E23">
        <w:tc>
          <w:tcPr>
            <w:tcW w:w="4950" w:type="dxa"/>
          </w:tcPr>
          <w:p w14:paraId="6202DA91" w14:textId="7DCD6D64"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Recognition of previously unrecognized deferred tax assets</w:t>
            </w:r>
          </w:p>
        </w:tc>
        <w:tc>
          <w:tcPr>
            <w:tcW w:w="270" w:type="dxa"/>
          </w:tcPr>
          <w:p w14:paraId="2287D43B" w14:textId="37B65C9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FE58FF5"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4D09082" w14:textId="17CD3D53"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40449149"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8670FE" w14:textId="139CC5CD"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(155)</w:t>
            </w:r>
          </w:p>
        </w:tc>
        <w:tc>
          <w:tcPr>
            <w:tcW w:w="270" w:type="dxa"/>
          </w:tcPr>
          <w:p w14:paraId="3DA98116"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ACA0767" w14:textId="1827CC85"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r>
      <w:tr w:rsidR="006556E4" w:rsidRPr="003E4E6D" w14:paraId="4275AA98" w14:textId="77777777" w:rsidTr="00F32E23">
        <w:tc>
          <w:tcPr>
            <w:tcW w:w="4950" w:type="dxa"/>
          </w:tcPr>
          <w:p w14:paraId="74ED11E1" w14:textId="192CE1F2"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540"/>
              </w:tabs>
              <w:ind w:right="29"/>
              <w:jc w:val="both"/>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Utilization of unrecognized tax loss carry forwards</w:t>
            </w:r>
          </w:p>
        </w:tc>
        <w:tc>
          <w:tcPr>
            <w:tcW w:w="270" w:type="dxa"/>
          </w:tcPr>
          <w:p w14:paraId="45D3E684"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D3F2081"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9CEEACD"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021290B8"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D4698F2"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386634F0"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409AE6F" w14:textId="77777777" w:rsidR="006556E4"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r>
      <w:tr w:rsidR="000C53C5" w:rsidRPr="003E4E6D" w14:paraId="191AC769" w14:textId="77777777" w:rsidTr="00F32E23">
        <w:tc>
          <w:tcPr>
            <w:tcW w:w="4950" w:type="dxa"/>
          </w:tcPr>
          <w:p w14:paraId="2239ABCE" w14:textId="03B66926" w:rsidR="000C53C5" w:rsidRPr="003E4E6D" w:rsidRDefault="006556E4"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29"/>
              <w:jc w:val="both"/>
              <w:rPr>
                <w:rFonts w:ascii="Times New Roman" w:hAnsi="Times New Roman" w:cs="Times New Roman"/>
              </w:rPr>
            </w:pPr>
            <w:r>
              <w:rPr>
                <w:rFonts w:ascii="Times New Roman" w:hAnsi="Times New Roman" w:cs="Times New Roman"/>
              </w:rPr>
              <w:tab/>
              <w:t xml:space="preserve">and </w:t>
            </w:r>
            <w:r w:rsidR="00A94428">
              <w:rPr>
                <w:rFonts w:ascii="Times New Roman" w:hAnsi="Times New Roman" w:cs="Times New Roman"/>
              </w:rPr>
              <w:t xml:space="preserve">other </w:t>
            </w:r>
            <w:r>
              <w:rPr>
                <w:rFonts w:ascii="Times New Roman" w:hAnsi="Times New Roman" w:cs="Times New Roman"/>
              </w:rPr>
              <w:t>temporary difference</w:t>
            </w:r>
            <w:r w:rsidR="00A94428">
              <w:rPr>
                <w:rFonts w:ascii="Times New Roman" w:hAnsi="Times New Roman" w:cs="Times New Roman"/>
              </w:rPr>
              <w:t>s</w:t>
            </w:r>
          </w:p>
        </w:tc>
        <w:tc>
          <w:tcPr>
            <w:tcW w:w="270" w:type="dxa"/>
          </w:tcPr>
          <w:p w14:paraId="1980C59F" w14:textId="3C3EAEFF"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0" w:type="dxa"/>
          </w:tcPr>
          <w:p w14:paraId="7C2A18AF"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601ED0E" w14:textId="6A0AD29D"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42F0191D"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0003E16" w14:textId="25596452"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 xml:space="preserve"> (2,</w:t>
            </w:r>
            <w:r>
              <w:rPr>
                <w:rFonts w:ascii="Times New Roman" w:hAnsi="Times New Roman" w:cs="Times New Roman"/>
              </w:rPr>
              <w:t>543</w:t>
            </w:r>
            <w:r w:rsidRPr="003E4E6D">
              <w:rPr>
                <w:rFonts w:ascii="Times New Roman" w:hAnsi="Times New Roman" w:cs="Times New Roman"/>
              </w:rPr>
              <w:t>)</w:t>
            </w:r>
          </w:p>
        </w:tc>
        <w:tc>
          <w:tcPr>
            <w:tcW w:w="270" w:type="dxa"/>
          </w:tcPr>
          <w:p w14:paraId="745A8F95"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432CCE" w14:textId="0A13C0BD"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6556E4">
              <w:rPr>
                <w:rFonts w:ascii="Times New Roman" w:hAnsi="Times New Roman" w:cs="Times New Roman"/>
              </w:rPr>
              <w:t>8,792</w:t>
            </w:r>
            <w:r w:rsidRPr="003E4E6D">
              <w:rPr>
                <w:rFonts w:ascii="Times New Roman" w:hAnsi="Times New Roman" w:cs="Times New Roman"/>
              </w:rPr>
              <w:t>)</w:t>
            </w:r>
          </w:p>
        </w:tc>
      </w:tr>
      <w:tr w:rsidR="000C53C5" w:rsidRPr="003E4E6D" w14:paraId="31D1D820" w14:textId="77777777" w:rsidTr="00F32E23">
        <w:tc>
          <w:tcPr>
            <w:tcW w:w="4950" w:type="dxa"/>
          </w:tcPr>
          <w:p w14:paraId="30210646" w14:textId="0AAE0A48"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Tax expense (income)</w:t>
            </w:r>
          </w:p>
        </w:tc>
        <w:tc>
          <w:tcPr>
            <w:tcW w:w="270" w:type="dxa"/>
          </w:tcPr>
          <w:p w14:paraId="7DFA7E4C" w14:textId="7570D6BB"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0DCC25C5"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BD1A94A" w14:textId="4BCC3DEF"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70" w:type="dxa"/>
          </w:tcPr>
          <w:p w14:paraId="65587AF6"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720B9B" w14:textId="60C391C3"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115</w:t>
            </w:r>
          </w:p>
        </w:tc>
        <w:tc>
          <w:tcPr>
            <w:tcW w:w="270" w:type="dxa"/>
          </w:tcPr>
          <w:p w14:paraId="483403CA" w14:textId="77777777"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0E8224FE" w14:textId="047B7DAE" w:rsidR="000C53C5" w:rsidRPr="003E4E6D" w:rsidRDefault="000C53C5" w:rsidP="000C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(1,485)</w:t>
            </w:r>
          </w:p>
        </w:tc>
      </w:tr>
    </w:tbl>
    <w:bookmarkEnd w:id="7"/>
    <w:p w14:paraId="5D1CE8B0" w14:textId="1F718C0F" w:rsidR="00E35A9A" w:rsidRPr="003E4E6D" w:rsidRDefault="00E35A9A" w:rsidP="00FC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E4E6D">
        <w:rPr>
          <w:rFonts w:ascii="Times New Roman" w:hAnsi="Times New Roman" w:cs="Times New Roman"/>
        </w:rPr>
        <w:lastRenderedPageBreak/>
        <w:t xml:space="preserve">The details of </w:t>
      </w:r>
      <w:r w:rsidR="00156FBA" w:rsidRPr="003E4E6D">
        <w:rPr>
          <w:rFonts w:ascii="Times New Roman" w:hAnsi="Times New Roman" w:cs="Times New Roman"/>
        </w:rPr>
        <w:t xml:space="preserve">deferred </w:t>
      </w:r>
      <w:r w:rsidR="002E1247" w:rsidRPr="003E4E6D">
        <w:rPr>
          <w:rFonts w:ascii="Times New Roman" w:hAnsi="Times New Roman" w:cs="Times New Roman"/>
        </w:rPr>
        <w:t xml:space="preserve">tax </w:t>
      </w:r>
      <w:r w:rsidR="00220870" w:rsidRPr="003E4E6D">
        <w:rPr>
          <w:rFonts w:ascii="Times New Roman" w:hAnsi="Times New Roman" w:cs="Times New Roman"/>
        </w:rPr>
        <w:t>assets</w:t>
      </w:r>
      <w:r w:rsidR="00C1428C" w:rsidRPr="003E4E6D">
        <w:rPr>
          <w:rFonts w:ascii="Times New Roman" w:hAnsi="Times New Roman" w:cs="Times New Roman"/>
        </w:rPr>
        <w:t xml:space="preserve"> </w:t>
      </w:r>
      <w:r w:rsidR="00FD0DA2" w:rsidRPr="003E4E6D">
        <w:rPr>
          <w:rFonts w:ascii="Times New Roman" w:hAnsi="Times New Roman" w:cs="Times New Roman"/>
        </w:rPr>
        <w:t xml:space="preserve">- net </w:t>
      </w:r>
      <w:r w:rsidR="00220870" w:rsidRPr="003E4E6D">
        <w:rPr>
          <w:rFonts w:ascii="Times New Roman" w:hAnsi="Times New Roman" w:cs="Times New Roman"/>
        </w:rPr>
        <w:t>as</w:t>
      </w:r>
      <w:r w:rsidRPr="003E4E6D">
        <w:rPr>
          <w:rFonts w:ascii="Times New Roman" w:hAnsi="Times New Roman" w:cs="Times New Roman"/>
        </w:rPr>
        <w:t xml:space="preserve"> at </w:t>
      </w:r>
      <w:r w:rsidR="006D2903" w:rsidRPr="003E4E6D">
        <w:rPr>
          <w:rFonts w:ascii="Times New Roman" w:hAnsi="Times New Roman" w:cs="Times New Roman"/>
        </w:rPr>
        <w:t xml:space="preserve">December </w:t>
      </w:r>
      <w:r w:rsidR="006F304C" w:rsidRPr="003E4E6D">
        <w:rPr>
          <w:rFonts w:ascii="Times New Roman" w:hAnsi="Times New Roman" w:cs="Times New Roman"/>
        </w:rPr>
        <w:t>3</w:t>
      </w:r>
      <w:r w:rsidR="006D2903" w:rsidRPr="003E4E6D">
        <w:rPr>
          <w:rFonts w:ascii="Times New Roman" w:hAnsi="Times New Roman" w:cs="Times New Roman"/>
        </w:rPr>
        <w:t>1</w:t>
      </w:r>
      <w:r w:rsidR="00B25843" w:rsidRPr="003E4E6D">
        <w:rPr>
          <w:rFonts w:ascii="Times New Roman" w:hAnsi="Times New Roman" w:cs="Times New Roman"/>
        </w:rPr>
        <w:t>, 2020</w:t>
      </w:r>
      <w:r w:rsidR="000F1328" w:rsidRPr="003E4E6D">
        <w:rPr>
          <w:rFonts w:ascii="Times New Roman" w:hAnsi="Times New Roman" w:cs="Times New Roman"/>
        </w:rPr>
        <w:t xml:space="preserve"> and 2019</w:t>
      </w:r>
      <w:r w:rsidR="00B25843" w:rsidRPr="003E4E6D">
        <w:rPr>
          <w:rFonts w:ascii="Times New Roman" w:hAnsi="Times New Roman" w:cs="Times New Roman"/>
        </w:rPr>
        <w:t xml:space="preserve"> </w:t>
      </w:r>
      <w:r w:rsidRPr="003E4E6D">
        <w:rPr>
          <w:rFonts w:ascii="Times New Roman" w:hAnsi="Times New Roman" w:cs="Times New Roman"/>
        </w:rPr>
        <w:t>are as follows:</w:t>
      </w:r>
    </w:p>
    <w:p w14:paraId="0F99F1CC" w14:textId="77777777" w:rsidR="00C93F0D" w:rsidRPr="003E4E6D" w:rsidRDefault="00C93F0D" w:rsidP="00955D5F">
      <w:pPr>
        <w:tabs>
          <w:tab w:val="clear" w:pos="227"/>
          <w:tab w:val="clear" w:pos="454"/>
          <w:tab w:val="clear" w:pos="680"/>
          <w:tab w:val="left" w:pos="720"/>
        </w:tabs>
        <w:rPr>
          <w:rFonts w:ascii="Times New Roman" w:hAnsi="Times New Roman" w:cs="Times New Roman"/>
        </w:rPr>
      </w:pPr>
    </w:p>
    <w:tbl>
      <w:tblPr>
        <w:tblW w:w="9810" w:type="dxa"/>
        <w:tblInd w:w="-90" w:type="dxa"/>
        <w:tblLayout w:type="fixed"/>
        <w:tblLook w:val="01E0" w:firstRow="1" w:lastRow="1" w:firstColumn="1" w:lastColumn="1" w:noHBand="0" w:noVBand="0"/>
      </w:tblPr>
      <w:tblGrid>
        <w:gridCol w:w="3898"/>
        <w:gridCol w:w="1245"/>
        <w:gridCol w:w="271"/>
        <w:gridCol w:w="1263"/>
        <w:gridCol w:w="237"/>
        <w:gridCol w:w="1297"/>
        <w:gridCol w:w="271"/>
        <w:gridCol w:w="1328"/>
      </w:tblGrid>
      <w:tr w:rsidR="00C93F0D" w:rsidRPr="003E4E6D" w14:paraId="23C61265" w14:textId="77777777" w:rsidTr="00A71A1F">
        <w:trPr>
          <w:trHeight w:val="227"/>
        </w:trPr>
        <w:tc>
          <w:tcPr>
            <w:tcW w:w="3898" w:type="dxa"/>
          </w:tcPr>
          <w:p w14:paraId="1FDDC7CC"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p>
        </w:tc>
        <w:tc>
          <w:tcPr>
            <w:tcW w:w="5912" w:type="dxa"/>
            <w:gridSpan w:val="7"/>
          </w:tcPr>
          <w:p w14:paraId="1A46A8CA" w14:textId="17A43D42"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5"/>
              </w:tabs>
              <w:ind w:left="-52" w:right="-43"/>
              <w:jc w:val="center"/>
              <w:rPr>
                <w:rFonts w:ascii="Times New Roman" w:hAnsi="Times New Roman" w:cs="Times New Roman"/>
                <w:u w:val="single"/>
              </w:rPr>
            </w:pPr>
            <w:r w:rsidRPr="003E4E6D">
              <w:rPr>
                <w:rFonts w:ascii="Times New Roman" w:hAnsi="Times New Roman" w:cs="Times New Roman"/>
              </w:rPr>
              <w:t>In Thousand Baht</w:t>
            </w:r>
          </w:p>
        </w:tc>
      </w:tr>
      <w:tr w:rsidR="00C93F0D" w:rsidRPr="003E4E6D" w14:paraId="05054500" w14:textId="77777777" w:rsidTr="00955D5F">
        <w:trPr>
          <w:trHeight w:val="227"/>
        </w:trPr>
        <w:tc>
          <w:tcPr>
            <w:tcW w:w="3898" w:type="dxa"/>
          </w:tcPr>
          <w:p w14:paraId="00BC6B56"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u w:val="single"/>
              </w:rPr>
            </w:pPr>
            <w:bookmarkStart w:id="8" w:name="OLE_LINK1"/>
          </w:p>
        </w:tc>
        <w:tc>
          <w:tcPr>
            <w:tcW w:w="1516" w:type="dxa"/>
            <w:gridSpan w:val="2"/>
            <w:tcBorders>
              <w:top w:val="single" w:sz="4" w:space="0" w:color="auto"/>
            </w:tcBorders>
          </w:tcPr>
          <w:p w14:paraId="576E7006"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c>
          <w:tcPr>
            <w:tcW w:w="2797" w:type="dxa"/>
            <w:gridSpan w:val="3"/>
            <w:tcBorders>
              <w:top w:val="single" w:sz="4" w:space="0" w:color="auto"/>
              <w:bottom w:val="single" w:sz="4" w:space="0" w:color="auto"/>
            </w:tcBorders>
          </w:tcPr>
          <w:p w14:paraId="42CC6F58" w14:textId="77777777" w:rsidR="00C93F0D" w:rsidRPr="003E4E6D" w:rsidRDefault="00C93F0D" w:rsidP="00955D5F">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ind w:left="-40"/>
              <w:jc w:val="center"/>
              <w:rPr>
                <w:rFonts w:ascii="Times New Roman" w:hAnsi="Times New Roman" w:cs="Times New Roman"/>
                <w:cs/>
              </w:rPr>
            </w:pPr>
            <w:r w:rsidRPr="003E4E6D">
              <w:rPr>
                <w:rFonts w:ascii="Times New Roman" w:hAnsi="Times New Roman" w:cs="Times New Roman"/>
              </w:rPr>
              <w:t>Credited (Charged) to</w:t>
            </w:r>
          </w:p>
        </w:tc>
        <w:tc>
          <w:tcPr>
            <w:tcW w:w="1599" w:type="dxa"/>
            <w:gridSpan w:val="2"/>
            <w:tcBorders>
              <w:top w:val="single" w:sz="4" w:space="0" w:color="auto"/>
            </w:tcBorders>
          </w:tcPr>
          <w:p w14:paraId="37D86E1E"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rPr>
            </w:pPr>
          </w:p>
        </w:tc>
      </w:tr>
      <w:tr w:rsidR="00C93F0D" w:rsidRPr="003E4E6D" w14:paraId="22F38A97" w14:textId="77777777" w:rsidTr="00A71A1F">
        <w:trPr>
          <w:trHeight w:val="227"/>
        </w:trPr>
        <w:tc>
          <w:tcPr>
            <w:tcW w:w="3898" w:type="dxa"/>
          </w:tcPr>
          <w:p w14:paraId="3634CB25"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1245" w:type="dxa"/>
          </w:tcPr>
          <w:p w14:paraId="2D3AB192" w14:textId="77777777" w:rsidR="00C93F0D" w:rsidRPr="003E4E6D" w:rsidRDefault="00C93F0D" w:rsidP="00955D5F">
            <w:pPr>
              <w:tabs>
                <w:tab w:val="left" w:pos="1375"/>
              </w:tabs>
              <w:ind w:left="-108" w:right="-68"/>
              <w:jc w:val="center"/>
              <w:rPr>
                <w:rFonts w:ascii="Times New Roman" w:hAnsi="Times New Roman" w:cs="Times New Roman"/>
              </w:rPr>
            </w:pPr>
          </w:p>
          <w:p w14:paraId="3FBAEF14" w14:textId="77777777" w:rsidR="00C93F0D" w:rsidRPr="003E4E6D" w:rsidRDefault="00C93F0D" w:rsidP="00955D5F">
            <w:pPr>
              <w:tabs>
                <w:tab w:val="left" w:pos="1375"/>
              </w:tabs>
              <w:ind w:left="-108" w:right="-68"/>
              <w:jc w:val="center"/>
              <w:rPr>
                <w:rFonts w:ascii="Times New Roman" w:hAnsi="Times New Roman" w:cs="Times New Roman"/>
              </w:rPr>
            </w:pPr>
          </w:p>
          <w:p w14:paraId="29D1B2EF" w14:textId="57E9C1DD" w:rsidR="00C93F0D" w:rsidRPr="003E4E6D" w:rsidRDefault="00C1428C" w:rsidP="00955D5F">
            <w:pPr>
              <w:tabs>
                <w:tab w:val="left" w:pos="1375"/>
              </w:tabs>
              <w:ind w:left="-46" w:right="-68"/>
              <w:jc w:val="center"/>
              <w:rPr>
                <w:rFonts w:ascii="Times New Roman" w:hAnsi="Times New Roman" w:cs="Times New Roman"/>
              </w:rPr>
            </w:pPr>
            <w:r w:rsidRPr="003E4E6D">
              <w:rPr>
                <w:rFonts w:ascii="Times New Roman" w:hAnsi="Times New Roman" w:cs="Times New Roman"/>
              </w:rPr>
              <w:t>December 31, 2019</w:t>
            </w:r>
          </w:p>
        </w:tc>
        <w:tc>
          <w:tcPr>
            <w:tcW w:w="271" w:type="dxa"/>
            <w:vAlign w:val="bottom"/>
          </w:tcPr>
          <w:p w14:paraId="6CCA4407"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u w:val="single"/>
              </w:rPr>
            </w:pPr>
          </w:p>
        </w:tc>
        <w:tc>
          <w:tcPr>
            <w:tcW w:w="1263" w:type="dxa"/>
            <w:vAlign w:val="bottom"/>
          </w:tcPr>
          <w:p w14:paraId="26A0AC24" w14:textId="194DD7AC" w:rsidR="00C93F0D"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40" w:right="-108"/>
              <w:jc w:val="center"/>
              <w:rPr>
                <w:rFonts w:ascii="Times New Roman" w:hAnsi="Times New Roman" w:cs="Times New Roman"/>
              </w:rPr>
            </w:pPr>
            <w:r w:rsidRPr="003E4E6D">
              <w:rPr>
                <w:rFonts w:ascii="Times New Roman" w:hAnsi="Times New Roman" w:cs="Times New Roman"/>
              </w:rPr>
              <w:t xml:space="preserve">Profit </w:t>
            </w:r>
            <w:r w:rsidR="00C93F0D" w:rsidRPr="003E4E6D">
              <w:rPr>
                <w:rFonts w:ascii="Times New Roman" w:hAnsi="Times New Roman" w:cs="Times New Roman"/>
              </w:rPr>
              <w:t xml:space="preserve">for the </w:t>
            </w:r>
            <w:r w:rsidR="00F32E23" w:rsidRPr="003E4E6D">
              <w:rPr>
                <w:rFonts w:ascii="Times New Roman" w:hAnsi="Times New Roman" w:cs="Times New Roman"/>
              </w:rPr>
              <w:t>year</w:t>
            </w:r>
          </w:p>
        </w:tc>
        <w:tc>
          <w:tcPr>
            <w:tcW w:w="237" w:type="dxa"/>
            <w:vAlign w:val="bottom"/>
          </w:tcPr>
          <w:p w14:paraId="7CF8B49F"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u w:val="single"/>
              </w:rPr>
            </w:pPr>
          </w:p>
        </w:tc>
        <w:tc>
          <w:tcPr>
            <w:tcW w:w="1297" w:type="dxa"/>
            <w:vAlign w:val="bottom"/>
          </w:tcPr>
          <w:p w14:paraId="6C3625E7" w14:textId="4126A19B" w:rsidR="00C93F0D" w:rsidRPr="003E4E6D" w:rsidRDefault="00C93F0D" w:rsidP="00782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left="-108" w:right="-108"/>
              <w:jc w:val="center"/>
              <w:rPr>
                <w:rFonts w:ascii="Times New Roman" w:hAnsi="Times New Roman" w:cs="Times New Roman"/>
              </w:rPr>
            </w:pPr>
            <w:r w:rsidRPr="003E4E6D">
              <w:rPr>
                <w:rFonts w:ascii="Times New Roman" w:hAnsi="Times New Roman" w:cs="Times New Roman"/>
              </w:rPr>
              <w:t xml:space="preserve">Other comprehensive </w:t>
            </w:r>
            <w:r w:rsidR="00F32E23" w:rsidRPr="003E4E6D">
              <w:rPr>
                <w:rFonts w:ascii="Times New Roman" w:hAnsi="Times New Roman" w:cs="Times New Roman"/>
              </w:rPr>
              <w:t>income</w:t>
            </w:r>
            <w:r w:rsidRPr="003E4E6D">
              <w:rPr>
                <w:rFonts w:ascii="Times New Roman" w:hAnsi="Times New Roman" w:cs="Times New Roman"/>
              </w:rPr>
              <w:t xml:space="preserve"> for the </w:t>
            </w:r>
            <w:r w:rsidR="00F32E23" w:rsidRPr="003E4E6D">
              <w:rPr>
                <w:rFonts w:ascii="Times New Roman" w:hAnsi="Times New Roman" w:cs="Times New Roman"/>
              </w:rPr>
              <w:t>year</w:t>
            </w:r>
          </w:p>
        </w:tc>
        <w:tc>
          <w:tcPr>
            <w:tcW w:w="271" w:type="dxa"/>
            <w:vAlign w:val="bottom"/>
          </w:tcPr>
          <w:p w14:paraId="74590FB8"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ind w:left="-108" w:right="-68"/>
              <w:jc w:val="center"/>
              <w:rPr>
                <w:rFonts w:ascii="Times New Roman" w:hAnsi="Times New Roman" w:cs="Times New Roman"/>
                <w:u w:val="single"/>
              </w:rPr>
            </w:pPr>
          </w:p>
        </w:tc>
        <w:tc>
          <w:tcPr>
            <w:tcW w:w="1328" w:type="dxa"/>
            <w:vAlign w:val="bottom"/>
          </w:tcPr>
          <w:p w14:paraId="45427E49" w14:textId="7D044063" w:rsidR="00C93F0D" w:rsidRPr="003E4E6D" w:rsidRDefault="0075775F" w:rsidP="00955D5F">
            <w:pPr>
              <w:tabs>
                <w:tab w:val="left" w:pos="1375"/>
              </w:tabs>
              <w:ind w:left="-46" w:right="-68"/>
              <w:jc w:val="center"/>
              <w:rPr>
                <w:rFonts w:ascii="Times New Roman" w:hAnsi="Times New Roman" w:cs="Times New Roman"/>
              </w:rPr>
            </w:pPr>
            <w:r w:rsidRPr="003E4E6D">
              <w:rPr>
                <w:rFonts w:ascii="Times New Roman" w:hAnsi="Times New Roman" w:cs="Times New Roman"/>
              </w:rPr>
              <w:t xml:space="preserve">December </w:t>
            </w:r>
            <w:r w:rsidR="006F304C" w:rsidRPr="003E4E6D">
              <w:rPr>
                <w:rFonts w:ascii="Times New Roman" w:hAnsi="Times New Roman" w:cs="Times New Roman"/>
              </w:rPr>
              <w:t>3</w:t>
            </w:r>
            <w:r w:rsidRPr="003E4E6D">
              <w:rPr>
                <w:rFonts w:ascii="Times New Roman" w:hAnsi="Times New Roman" w:cs="Times New Roman"/>
              </w:rPr>
              <w:t>1</w:t>
            </w:r>
            <w:r w:rsidR="00C1428C" w:rsidRPr="003E4E6D">
              <w:rPr>
                <w:rFonts w:ascii="Times New Roman" w:hAnsi="Times New Roman" w:cs="Times New Roman"/>
              </w:rPr>
              <w:t xml:space="preserve">, </w:t>
            </w:r>
            <w:r w:rsidR="00B25843" w:rsidRPr="003E4E6D">
              <w:rPr>
                <w:rFonts w:ascii="Times New Roman" w:hAnsi="Times New Roman" w:cs="Times New Roman"/>
              </w:rPr>
              <w:br/>
            </w:r>
            <w:r w:rsidR="00C1428C" w:rsidRPr="003E4E6D">
              <w:rPr>
                <w:rFonts w:ascii="Times New Roman" w:hAnsi="Times New Roman" w:cs="Times New Roman"/>
              </w:rPr>
              <w:t>2020</w:t>
            </w:r>
          </w:p>
        </w:tc>
      </w:tr>
      <w:tr w:rsidR="00C93F0D" w:rsidRPr="003E4E6D" w14:paraId="510033E6" w14:textId="77777777" w:rsidTr="00301BEC">
        <w:tc>
          <w:tcPr>
            <w:tcW w:w="3898" w:type="dxa"/>
          </w:tcPr>
          <w:p w14:paraId="7418950D" w14:textId="1F809E91" w:rsidR="00C93F0D" w:rsidRPr="003E4E6D" w:rsidRDefault="00FD0DA2"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3E4E6D">
              <w:rPr>
                <w:rFonts w:ascii="Times New Roman" w:hAnsi="Times New Roman" w:cs="Times New Roman"/>
                <w:b/>
                <w:bCs/>
              </w:rPr>
              <w:t>Deferred tax assets</w:t>
            </w:r>
          </w:p>
        </w:tc>
        <w:tc>
          <w:tcPr>
            <w:tcW w:w="1245" w:type="dxa"/>
            <w:tcBorders>
              <w:top w:val="single" w:sz="4" w:space="0" w:color="auto"/>
            </w:tcBorders>
            <w:vAlign w:val="bottom"/>
          </w:tcPr>
          <w:p w14:paraId="6E1AF786"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1B96CDC9"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tcBorders>
              <w:top w:val="single" w:sz="4" w:space="0" w:color="auto"/>
            </w:tcBorders>
            <w:vAlign w:val="bottom"/>
          </w:tcPr>
          <w:p w14:paraId="03616679"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14:paraId="4AA4EA40"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Borders>
              <w:top w:val="single" w:sz="4" w:space="0" w:color="auto"/>
            </w:tcBorders>
            <w:vAlign w:val="bottom"/>
          </w:tcPr>
          <w:p w14:paraId="33BB7F3A"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3B0CB614"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tcBorders>
              <w:top w:val="single" w:sz="4" w:space="0" w:color="auto"/>
            </w:tcBorders>
            <w:vAlign w:val="bottom"/>
          </w:tcPr>
          <w:p w14:paraId="71B1E738" w14:textId="77777777" w:rsidR="00C93F0D" w:rsidRPr="003E4E6D" w:rsidRDefault="00C93F0D"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C768AA" w:rsidRPr="003E4E6D" w14:paraId="0307ADE7" w14:textId="77777777" w:rsidTr="00301BEC">
        <w:tc>
          <w:tcPr>
            <w:tcW w:w="3898" w:type="dxa"/>
          </w:tcPr>
          <w:p w14:paraId="4B2CEC83" w14:textId="1DB0D1C9"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b/>
                <w:bCs/>
              </w:rPr>
            </w:pPr>
            <w:r w:rsidRPr="003E4E6D">
              <w:rPr>
                <w:rFonts w:ascii="Times New Roman" w:hAnsi="Times New Roman" w:cs="Times New Roman"/>
              </w:rPr>
              <w:t xml:space="preserve">Allowance for expected credit losses / </w:t>
            </w:r>
          </w:p>
        </w:tc>
        <w:tc>
          <w:tcPr>
            <w:tcW w:w="1245" w:type="dxa"/>
            <w:vAlign w:val="bottom"/>
          </w:tcPr>
          <w:p w14:paraId="157A4884"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0F3CAB26"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vAlign w:val="bottom"/>
          </w:tcPr>
          <w:p w14:paraId="257E9750"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37" w:type="dxa"/>
            <w:vAlign w:val="bottom"/>
          </w:tcPr>
          <w:p w14:paraId="047FAEFC"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vAlign w:val="bottom"/>
          </w:tcPr>
          <w:p w14:paraId="3168A1A2"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271" w:type="dxa"/>
            <w:vAlign w:val="bottom"/>
          </w:tcPr>
          <w:p w14:paraId="160DA483"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vAlign w:val="bottom"/>
          </w:tcPr>
          <w:p w14:paraId="246CF535" w14:textId="77777777" w:rsidR="00C768AA" w:rsidRPr="003E4E6D" w:rsidRDefault="00C768A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r>
      <w:tr w:rsidR="00367852" w:rsidRPr="003E4E6D" w14:paraId="6A268535" w14:textId="77777777" w:rsidTr="00BF41E2">
        <w:tc>
          <w:tcPr>
            <w:tcW w:w="3898" w:type="dxa"/>
            <w:vAlign w:val="bottom"/>
          </w:tcPr>
          <w:p w14:paraId="72E2D892" w14:textId="0CEC4344" w:rsidR="00367852" w:rsidRPr="003E4E6D" w:rsidRDefault="00C768AA"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 xml:space="preserve">   </w:t>
            </w:r>
            <w:r w:rsidR="00367852" w:rsidRPr="003E4E6D">
              <w:rPr>
                <w:rFonts w:ascii="Times New Roman" w:hAnsi="Times New Roman" w:cs="Times New Roman"/>
              </w:rPr>
              <w:t>Allowance for doubtful accounts</w:t>
            </w:r>
          </w:p>
        </w:tc>
        <w:tc>
          <w:tcPr>
            <w:tcW w:w="1245" w:type="dxa"/>
          </w:tcPr>
          <w:p w14:paraId="039B5B7E" w14:textId="07C4EFF9"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vAlign w:val="bottom"/>
          </w:tcPr>
          <w:p w14:paraId="7A11AD63"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u w:val="double"/>
              </w:rPr>
            </w:pPr>
          </w:p>
        </w:tc>
        <w:tc>
          <w:tcPr>
            <w:tcW w:w="1263" w:type="dxa"/>
            <w:vAlign w:val="bottom"/>
          </w:tcPr>
          <w:p w14:paraId="1335AD26" w14:textId="21F45482" w:rsidR="00367852" w:rsidRPr="003E4E6D" w:rsidRDefault="000F1328"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155</w:t>
            </w:r>
          </w:p>
        </w:tc>
        <w:tc>
          <w:tcPr>
            <w:tcW w:w="237" w:type="dxa"/>
            <w:vAlign w:val="bottom"/>
          </w:tcPr>
          <w:p w14:paraId="0D4039CA"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297" w:type="dxa"/>
          </w:tcPr>
          <w:p w14:paraId="73F5A996" w14:textId="65F7423D"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vAlign w:val="bottom"/>
          </w:tcPr>
          <w:p w14:paraId="3277C9F7"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jc w:val="right"/>
              <w:rPr>
                <w:rFonts w:ascii="Times New Roman" w:hAnsi="Times New Roman" w:cs="Times New Roman"/>
              </w:rPr>
            </w:pPr>
          </w:p>
        </w:tc>
        <w:tc>
          <w:tcPr>
            <w:tcW w:w="1328" w:type="dxa"/>
            <w:vAlign w:val="bottom"/>
          </w:tcPr>
          <w:p w14:paraId="388BE6EB" w14:textId="64F9D538" w:rsidR="00367852" w:rsidRPr="003E4E6D" w:rsidRDefault="000F1328"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155</w:t>
            </w:r>
          </w:p>
        </w:tc>
      </w:tr>
      <w:tr w:rsidR="00367852" w:rsidRPr="003E4E6D" w14:paraId="0872F041" w14:textId="77777777" w:rsidTr="00A71A1F">
        <w:tc>
          <w:tcPr>
            <w:tcW w:w="3898" w:type="dxa"/>
          </w:tcPr>
          <w:p w14:paraId="320A8E0F" w14:textId="0D5F3DFC"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 xml:space="preserve">Allowance for decline in value and slow moving </w:t>
            </w:r>
          </w:p>
        </w:tc>
        <w:tc>
          <w:tcPr>
            <w:tcW w:w="1245" w:type="dxa"/>
          </w:tcPr>
          <w:p w14:paraId="59F89EBA"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14:paraId="31EE3823" w14:textId="77777777" w:rsidR="00367852" w:rsidRPr="003E4E6D" w:rsidRDefault="00367852" w:rsidP="00367852">
            <w:pPr>
              <w:tabs>
                <w:tab w:val="left" w:pos="284"/>
                <w:tab w:val="left" w:pos="342"/>
                <w:tab w:val="left" w:pos="612"/>
              </w:tabs>
              <w:ind w:right="36"/>
              <w:jc w:val="right"/>
              <w:rPr>
                <w:rFonts w:ascii="Times New Roman" w:hAnsi="Times New Roman" w:cs="Times New Roman"/>
              </w:rPr>
            </w:pPr>
          </w:p>
        </w:tc>
        <w:tc>
          <w:tcPr>
            <w:tcW w:w="1263" w:type="dxa"/>
          </w:tcPr>
          <w:p w14:paraId="1AEC6624"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7" w:type="dxa"/>
          </w:tcPr>
          <w:p w14:paraId="7A173B3B"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68484390"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center"/>
              <w:rPr>
                <w:rFonts w:ascii="Times New Roman" w:hAnsi="Times New Roman" w:cs="Times New Roman"/>
              </w:rPr>
            </w:pPr>
          </w:p>
        </w:tc>
        <w:tc>
          <w:tcPr>
            <w:tcW w:w="271" w:type="dxa"/>
          </w:tcPr>
          <w:p w14:paraId="3754D257"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4C162414" w14:textId="77777777"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367852" w:rsidRPr="003E4E6D" w14:paraId="2457F703" w14:textId="77777777" w:rsidTr="00A71A1F">
        <w:tc>
          <w:tcPr>
            <w:tcW w:w="3898" w:type="dxa"/>
          </w:tcPr>
          <w:p w14:paraId="771A1CF1" w14:textId="45B00E29"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 xml:space="preserve">   of inventories</w:t>
            </w:r>
          </w:p>
        </w:tc>
        <w:tc>
          <w:tcPr>
            <w:tcW w:w="1245" w:type="dxa"/>
          </w:tcPr>
          <w:p w14:paraId="3FD53287" w14:textId="1B943198"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250</w:t>
            </w:r>
          </w:p>
        </w:tc>
        <w:tc>
          <w:tcPr>
            <w:tcW w:w="271" w:type="dxa"/>
          </w:tcPr>
          <w:p w14:paraId="71002AF3" w14:textId="77777777" w:rsidR="00367852" w:rsidRPr="003E4E6D" w:rsidRDefault="00367852" w:rsidP="00367852">
            <w:pPr>
              <w:tabs>
                <w:tab w:val="left" w:pos="284"/>
                <w:tab w:val="left" w:pos="342"/>
                <w:tab w:val="left" w:pos="612"/>
              </w:tabs>
              <w:ind w:right="36"/>
              <w:jc w:val="right"/>
              <w:rPr>
                <w:rFonts w:ascii="Times New Roman" w:hAnsi="Times New Roman" w:cs="Times New Roman"/>
              </w:rPr>
            </w:pPr>
          </w:p>
        </w:tc>
        <w:tc>
          <w:tcPr>
            <w:tcW w:w="1263" w:type="dxa"/>
          </w:tcPr>
          <w:p w14:paraId="2E7C982D" w14:textId="5DBF472E" w:rsidR="00367852" w:rsidRPr="003E4E6D" w:rsidRDefault="000F1328"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32</w:t>
            </w:r>
          </w:p>
        </w:tc>
        <w:tc>
          <w:tcPr>
            <w:tcW w:w="237" w:type="dxa"/>
          </w:tcPr>
          <w:p w14:paraId="7CE6BF66"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3B49B014" w14:textId="79365650"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tcPr>
          <w:p w14:paraId="14F4CB35"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0E245EDD" w14:textId="34100202" w:rsidR="00367852" w:rsidRPr="003E4E6D" w:rsidRDefault="000F1328"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282</w:t>
            </w:r>
          </w:p>
        </w:tc>
      </w:tr>
      <w:tr w:rsidR="000F1328" w:rsidRPr="003E4E6D" w14:paraId="134B4EBA" w14:textId="77777777" w:rsidTr="00A71A1F">
        <w:tc>
          <w:tcPr>
            <w:tcW w:w="3898" w:type="dxa"/>
          </w:tcPr>
          <w:p w14:paraId="0E442A17" w14:textId="0F4B9F2D"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Allowance for impairment loss of assets</w:t>
            </w:r>
          </w:p>
        </w:tc>
        <w:tc>
          <w:tcPr>
            <w:tcW w:w="1245" w:type="dxa"/>
          </w:tcPr>
          <w:p w14:paraId="680F6129" w14:textId="1F3F5F86"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1,143</w:t>
            </w:r>
          </w:p>
        </w:tc>
        <w:tc>
          <w:tcPr>
            <w:tcW w:w="271" w:type="dxa"/>
          </w:tcPr>
          <w:p w14:paraId="310F5390" w14:textId="77777777" w:rsidR="000F1328" w:rsidRPr="003E4E6D" w:rsidRDefault="000F1328" w:rsidP="000F1328">
            <w:pPr>
              <w:tabs>
                <w:tab w:val="left" w:pos="284"/>
                <w:tab w:val="left" w:pos="342"/>
                <w:tab w:val="left" w:pos="612"/>
              </w:tabs>
              <w:ind w:right="36"/>
              <w:jc w:val="right"/>
              <w:rPr>
                <w:rFonts w:ascii="Times New Roman" w:hAnsi="Times New Roman" w:cs="Times New Roman"/>
              </w:rPr>
            </w:pPr>
          </w:p>
        </w:tc>
        <w:tc>
          <w:tcPr>
            <w:tcW w:w="1263" w:type="dxa"/>
          </w:tcPr>
          <w:p w14:paraId="340583D8" w14:textId="205F21BC"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 xml:space="preserve">           (1,143)</w:t>
            </w:r>
          </w:p>
        </w:tc>
        <w:tc>
          <w:tcPr>
            <w:tcW w:w="237" w:type="dxa"/>
          </w:tcPr>
          <w:p w14:paraId="529FC8B7"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56E3E6C0" w14:textId="349A3DBD"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tcPr>
          <w:p w14:paraId="00183E87"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3D236E4D" w14:textId="4AC19D1B"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r>
      <w:tr w:rsidR="00367852" w:rsidRPr="003E4E6D" w14:paraId="5DB0B311" w14:textId="77777777" w:rsidTr="00A71A1F">
        <w:tc>
          <w:tcPr>
            <w:tcW w:w="3898" w:type="dxa"/>
          </w:tcPr>
          <w:p w14:paraId="72D8519D" w14:textId="63262AEE"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 xml:space="preserve">Deposits and advances received from customers </w:t>
            </w:r>
          </w:p>
        </w:tc>
        <w:tc>
          <w:tcPr>
            <w:tcW w:w="1245" w:type="dxa"/>
          </w:tcPr>
          <w:p w14:paraId="6FBFEB8B" w14:textId="5D406035"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1,124</w:t>
            </w:r>
          </w:p>
        </w:tc>
        <w:tc>
          <w:tcPr>
            <w:tcW w:w="271" w:type="dxa"/>
          </w:tcPr>
          <w:p w14:paraId="30BC3473" w14:textId="77777777" w:rsidR="00367852" w:rsidRPr="003E4E6D" w:rsidRDefault="00367852" w:rsidP="00367852">
            <w:pPr>
              <w:tabs>
                <w:tab w:val="left" w:pos="284"/>
                <w:tab w:val="left" w:pos="342"/>
                <w:tab w:val="left" w:pos="612"/>
              </w:tabs>
              <w:ind w:right="36"/>
              <w:jc w:val="right"/>
              <w:rPr>
                <w:rFonts w:ascii="Times New Roman" w:hAnsi="Times New Roman" w:cs="Times New Roman"/>
              </w:rPr>
            </w:pPr>
          </w:p>
        </w:tc>
        <w:tc>
          <w:tcPr>
            <w:tcW w:w="1263" w:type="dxa"/>
          </w:tcPr>
          <w:p w14:paraId="3F34EA7B" w14:textId="192C3EA3" w:rsidR="00367852"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172</w:t>
            </w:r>
          </w:p>
        </w:tc>
        <w:tc>
          <w:tcPr>
            <w:tcW w:w="237" w:type="dxa"/>
          </w:tcPr>
          <w:p w14:paraId="6C144E31"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6208A203" w14:textId="1C3F4D1C" w:rsidR="00367852" w:rsidRPr="003E4E6D" w:rsidRDefault="00367852"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tcPr>
          <w:p w14:paraId="003C42CE" w14:textId="77777777" w:rsidR="00367852" w:rsidRPr="003E4E6D" w:rsidRDefault="00367852" w:rsidP="0036785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22DB9A07" w14:textId="77B8DA47" w:rsidR="00367852" w:rsidRPr="003E4E6D" w:rsidRDefault="000F1328" w:rsidP="00367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1,296</w:t>
            </w:r>
          </w:p>
        </w:tc>
      </w:tr>
      <w:tr w:rsidR="009F1168" w:rsidRPr="003E4E6D" w14:paraId="2ADCD161" w14:textId="77777777" w:rsidTr="00EF3DF2">
        <w:tc>
          <w:tcPr>
            <w:tcW w:w="3898" w:type="dxa"/>
          </w:tcPr>
          <w:p w14:paraId="5DAC06CE" w14:textId="0360392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Provision for employee retirement benefit</w:t>
            </w:r>
          </w:p>
        </w:tc>
        <w:tc>
          <w:tcPr>
            <w:tcW w:w="1245" w:type="dxa"/>
          </w:tcPr>
          <w:p w14:paraId="2B8DE913" w14:textId="09B7CADE"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118</w:t>
            </w:r>
          </w:p>
        </w:tc>
        <w:tc>
          <w:tcPr>
            <w:tcW w:w="271" w:type="dxa"/>
            <w:shd w:val="clear" w:color="auto" w:fill="auto"/>
          </w:tcPr>
          <w:p w14:paraId="7E334861" w14:textId="77777777" w:rsidR="009F1168" w:rsidRPr="003E4E6D" w:rsidRDefault="009F1168" w:rsidP="009F1168">
            <w:pPr>
              <w:tabs>
                <w:tab w:val="left" w:pos="284"/>
                <w:tab w:val="left" w:pos="342"/>
                <w:tab w:val="left" w:pos="612"/>
              </w:tabs>
              <w:ind w:right="36"/>
              <w:jc w:val="right"/>
              <w:rPr>
                <w:rFonts w:ascii="Times New Roman" w:hAnsi="Times New Roman" w:cs="Times New Roman"/>
              </w:rPr>
            </w:pPr>
          </w:p>
        </w:tc>
        <w:tc>
          <w:tcPr>
            <w:tcW w:w="1263" w:type="dxa"/>
          </w:tcPr>
          <w:p w14:paraId="106CA036" w14:textId="4DA7505F" w:rsidR="009F1168" w:rsidRPr="003E4E6D" w:rsidRDefault="000F132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108</w:t>
            </w:r>
          </w:p>
        </w:tc>
        <w:tc>
          <w:tcPr>
            <w:tcW w:w="237" w:type="dxa"/>
          </w:tcPr>
          <w:p w14:paraId="324AEB8B"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7F3B089C" w14:textId="2913F0F5" w:rsidR="009F1168" w:rsidRPr="003E4E6D" w:rsidRDefault="009F116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r w:rsidR="000F1328" w:rsidRPr="003E4E6D">
              <w:rPr>
                <w:rFonts w:ascii="Times New Roman" w:hAnsi="Times New Roman" w:cs="Times New Roman"/>
              </w:rPr>
              <w:t>(18)</w:t>
            </w:r>
          </w:p>
        </w:tc>
        <w:tc>
          <w:tcPr>
            <w:tcW w:w="271" w:type="dxa"/>
          </w:tcPr>
          <w:p w14:paraId="16C65610"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51E0745C" w14:textId="6CD38D97" w:rsidR="009F1168" w:rsidRPr="003E4E6D" w:rsidRDefault="000F132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208</w:t>
            </w:r>
          </w:p>
        </w:tc>
      </w:tr>
      <w:tr w:rsidR="009F1168" w:rsidRPr="003E4E6D" w14:paraId="3E0141F9" w14:textId="77777777" w:rsidTr="00EF3DF2">
        <w:tc>
          <w:tcPr>
            <w:tcW w:w="3898" w:type="dxa"/>
          </w:tcPr>
          <w:p w14:paraId="54479781" w14:textId="373E2A31"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Tax loss carry forwards</w:t>
            </w:r>
          </w:p>
        </w:tc>
        <w:tc>
          <w:tcPr>
            <w:tcW w:w="1245" w:type="dxa"/>
            <w:tcBorders>
              <w:bottom w:val="single" w:sz="4" w:space="0" w:color="auto"/>
            </w:tcBorders>
          </w:tcPr>
          <w:p w14:paraId="598C1F35" w14:textId="57196809" w:rsidR="009F1168" w:rsidRPr="003E4E6D" w:rsidRDefault="002C0C26"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6,000</w:t>
            </w:r>
          </w:p>
        </w:tc>
        <w:tc>
          <w:tcPr>
            <w:tcW w:w="271" w:type="dxa"/>
            <w:shd w:val="clear" w:color="auto" w:fill="auto"/>
          </w:tcPr>
          <w:p w14:paraId="6F960AF2" w14:textId="77777777" w:rsidR="009F1168" w:rsidRPr="003E4E6D" w:rsidRDefault="009F1168" w:rsidP="009F1168">
            <w:pPr>
              <w:tabs>
                <w:tab w:val="left" w:pos="284"/>
                <w:tab w:val="left" w:pos="342"/>
                <w:tab w:val="left" w:pos="612"/>
              </w:tabs>
              <w:ind w:right="36"/>
              <w:jc w:val="right"/>
              <w:rPr>
                <w:rFonts w:ascii="Times New Roman" w:hAnsi="Times New Roman" w:cs="Times New Roman"/>
              </w:rPr>
            </w:pPr>
          </w:p>
        </w:tc>
        <w:tc>
          <w:tcPr>
            <w:tcW w:w="1263" w:type="dxa"/>
            <w:tcBorders>
              <w:bottom w:val="single" w:sz="4" w:space="0" w:color="auto"/>
            </w:tcBorders>
          </w:tcPr>
          <w:p w14:paraId="6A2EC5D2" w14:textId="080C0568"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0F1328" w:rsidRPr="003E4E6D">
              <w:rPr>
                <w:rFonts w:ascii="Times New Roman" w:hAnsi="Times New Roman" w:cs="Times New Roman"/>
              </w:rPr>
              <w:t>27</w:t>
            </w:r>
            <w:r w:rsidRPr="003E4E6D">
              <w:rPr>
                <w:rFonts w:ascii="Times New Roman" w:hAnsi="Times New Roman" w:cs="Times New Roman"/>
              </w:rPr>
              <w:t>)</w:t>
            </w:r>
          </w:p>
        </w:tc>
        <w:tc>
          <w:tcPr>
            <w:tcW w:w="237" w:type="dxa"/>
          </w:tcPr>
          <w:p w14:paraId="1F67F650"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single" w:sz="4" w:space="0" w:color="auto"/>
            </w:tcBorders>
          </w:tcPr>
          <w:p w14:paraId="7261198D" w14:textId="515FDA9E"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tcPr>
          <w:p w14:paraId="121E22CC"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bottom w:val="single" w:sz="4" w:space="0" w:color="auto"/>
            </w:tcBorders>
          </w:tcPr>
          <w:p w14:paraId="2929A73B" w14:textId="232AC513"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5,</w:t>
            </w:r>
            <w:r w:rsidR="000F1328" w:rsidRPr="003E4E6D">
              <w:rPr>
                <w:rFonts w:ascii="Times New Roman" w:hAnsi="Times New Roman" w:cs="Times New Roman"/>
              </w:rPr>
              <w:t>973</w:t>
            </w:r>
          </w:p>
        </w:tc>
      </w:tr>
      <w:tr w:rsidR="000F1328" w:rsidRPr="003E4E6D" w14:paraId="427159EA" w14:textId="77777777" w:rsidTr="000F1328">
        <w:tc>
          <w:tcPr>
            <w:tcW w:w="3898" w:type="dxa"/>
          </w:tcPr>
          <w:p w14:paraId="5F87D947" w14:textId="09648558"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Total</w:t>
            </w:r>
          </w:p>
        </w:tc>
        <w:tc>
          <w:tcPr>
            <w:tcW w:w="1245" w:type="dxa"/>
            <w:tcBorders>
              <w:top w:val="single" w:sz="4" w:space="0" w:color="auto"/>
            </w:tcBorders>
          </w:tcPr>
          <w:p w14:paraId="79A764D6" w14:textId="53E1FC5C"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8,635</w:t>
            </w:r>
          </w:p>
        </w:tc>
        <w:tc>
          <w:tcPr>
            <w:tcW w:w="271" w:type="dxa"/>
            <w:shd w:val="clear" w:color="auto" w:fill="auto"/>
          </w:tcPr>
          <w:p w14:paraId="25D46319" w14:textId="77777777" w:rsidR="000F1328" w:rsidRPr="003E4E6D" w:rsidRDefault="000F1328" w:rsidP="000F1328">
            <w:pPr>
              <w:tabs>
                <w:tab w:val="left" w:pos="284"/>
                <w:tab w:val="left" w:pos="342"/>
                <w:tab w:val="left" w:pos="612"/>
              </w:tabs>
              <w:ind w:right="36"/>
              <w:jc w:val="right"/>
              <w:rPr>
                <w:rFonts w:ascii="Times New Roman" w:hAnsi="Times New Roman" w:cs="Times New Roman"/>
              </w:rPr>
            </w:pPr>
          </w:p>
        </w:tc>
        <w:tc>
          <w:tcPr>
            <w:tcW w:w="1263" w:type="dxa"/>
            <w:tcBorders>
              <w:top w:val="single" w:sz="4" w:space="0" w:color="auto"/>
            </w:tcBorders>
          </w:tcPr>
          <w:p w14:paraId="5FEA8B93" w14:textId="6A55FF6D" w:rsidR="000F1328" w:rsidRPr="003E4E6D" w:rsidRDefault="00C768AA" w:rsidP="00C76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0F1328" w:rsidRPr="003E4E6D">
              <w:rPr>
                <w:rFonts w:ascii="Times New Roman" w:hAnsi="Times New Roman" w:cs="Times New Roman"/>
              </w:rPr>
              <w:t>703</w:t>
            </w:r>
            <w:r w:rsidRPr="003E4E6D">
              <w:rPr>
                <w:rFonts w:ascii="Times New Roman" w:hAnsi="Times New Roman" w:cs="Times New Roman"/>
              </w:rPr>
              <w:t>)</w:t>
            </w:r>
          </w:p>
        </w:tc>
        <w:tc>
          <w:tcPr>
            <w:tcW w:w="237" w:type="dxa"/>
          </w:tcPr>
          <w:p w14:paraId="43F969E8"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5260CB83" w14:textId="239F0660"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(18)</w:t>
            </w:r>
          </w:p>
        </w:tc>
        <w:tc>
          <w:tcPr>
            <w:tcW w:w="271" w:type="dxa"/>
          </w:tcPr>
          <w:p w14:paraId="666C3F72"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tcBorders>
          </w:tcPr>
          <w:p w14:paraId="61CAF6F7" w14:textId="26F8DECC"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7,914</w:t>
            </w:r>
          </w:p>
        </w:tc>
      </w:tr>
      <w:tr w:rsidR="009F1168" w:rsidRPr="003E4E6D" w14:paraId="12705572" w14:textId="77777777" w:rsidTr="00C1428C">
        <w:trPr>
          <w:trHeight w:val="62"/>
        </w:trPr>
        <w:tc>
          <w:tcPr>
            <w:tcW w:w="3898" w:type="dxa"/>
          </w:tcPr>
          <w:p w14:paraId="45F94FBC"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71"/>
              <w:rPr>
                <w:rFonts w:ascii="Times New Roman" w:hAnsi="Times New Roman" w:cs="Times New Roman"/>
                <w:sz w:val="10"/>
                <w:szCs w:val="10"/>
              </w:rPr>
            </w:pPr>
          </w:p>
        </w:tc>
        <w:tc>
          <w:tcPr>
            <w:tcW w:w="1245" w:type="dxa"/>
          </w:tcPr>
          <w:p w14:paraId="0874C4C1"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10"/>
                <w:szCs w:val="10"/>
              </w:rPr>
            </w:pPr>
          </w:p>
        </w:tc>
        <w:tc>
          <w:tcPr>
            <w:tcW w:w="271" w:type="dxa"/>
          </w:tcPr>
          <w:p w14:paraId="02ACD158" w14:textId="77777777" w:rsidR="009F1168" w:rsidRPr="003E4E6D" w:rsidRDefault="009F1168" w:rsidP="009F1168">
            <w:pPr>
              <w:tabs>
                <w:tab w:val="left" w:pos="284"/>
                <w:tab w:val="left" w:pos="342"/>
                <w:tab w:val="left" w:pos="612"/>
              </w:tabs>
              <w:spacing w:line="240" w:lineRule="auto"/>
              <w:ind w:left="-18" w:right="36"/>
              <w:jc w:val="right"/>
              <w:rPr>
                <w:rFonts w:ascii="Times New Roman" w:hAnsi="Times New Roman" w:cs="Times New Roman"/>
                <w:sz w:val="10"/>
                <w:szCs w:val="10"/>
              </w:rPr>
            </w:pPr>
          </w:p>
        </w:tc>
        <w:tc>
          <w:tcPr>
            <w:tcW w:w="1263" w:type="dxa"/>
          </w:tcPr>
          <w:p w14:paraId="3AE7DD68"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c>
          <w:tcPr>
            <w:tcW w:w="237" w:type="dxa"/>
          </w:tcPr>
          <w:p w14:paraId="6C25C0B6"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297" w:type="dxa"/>
          </w:tcPr>
          <w:p w14:paraId="7F5F0677"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center"/>
              <w:rPr>
                <w:rFonts w:ascii="Times New Roman" w:hAnsi="Times New Roman" w:cs="Times New Roman"/>
                <w:sz w:val="10"/>
                <w:szCs w:val="10"/>
              </w:rPr>
            </w:pPr>
          </w:p>
        </w:tc>
        <w:tc>
          <w:tcPr>
            <w:tcW w:w="271" w:type="dxa"/>
          </w:tcPr>
          <w:p w14:paraId="7B880946"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spacing w:line="240" w:lineRule="auto"/>
              <w:ind w:right="62"/>
              <w:jc w:val="right"/>
              <w:rPr>
                <w:rFonts w:ascii="Times New Roman" w:hAnsi="Times New Roman" w:cs="Times New Roman"/>
                <w:sz w:val="10"/>
                <w:szCs w:val="10"/>
              </w:rPr>
            </w:pPr>
          </w:p>
        </w:tc>
        <w:tc>
          <w:tcPr>
            <w:tcW w:w="1328" w:type="dxa"/>
          </w:tcPr>
          <w:p w14:paraId="2CD8C0FC"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spacing w:line="240" w:lineRule="auto"/>
              <w:ind w:right="14"/>
              <w:jc w:val="right"/>
              <w:rPr>
                <w:rFonts w:ascii="Times New Roman" w:hAnsi="Times New Roman" w:cs="Times New Roman"/>
                <w:sz w:val="10"/>
                <w:szCs w:val="10"/>
              </w:rPr>
            </w:pPr>
          </w:p>
        </w:tc>
      </w:tr>
      <w:tr w:rsidR="009F1168" w:rsidRPr="003E4E6D" w14:paraId="2AC3B53D" w14:textId="77777777" w:rsidTr="00A71A1F">
        <w:tc>
          <w:tcPr>
            <w:tcW w:w="3898" w:type="dxa"/>
          </w:tcPr>
          <w:p w14:paraId="48669C99" w14:textId="52CE5C2D"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b/>
                <w:bCs/>
              </w:rPr>
              <w:t>Deferred tax liability</w:t>
            </w:r>
          </w:p>
        </w:tc>
        <w:tc>
          <w:tcPr>
            <w:tcW w:w="1245" w:type="dxa"/>
          </w:tcPr>
          <w:p w14:paraId="23927838"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shd w:val="clear" w:color="auto" w:fill="auto"/>
          </w:tcPr>
          <w:p w14:paraId="451ABFA1" w14:textId="77777777" w:rsidR="009F1168" w:rsidRPr="003E4E6D" w:rsidRDefault="009F1168" w:rsidP="009F1168">
            <w:pPr>
              <w:tabs>
                <w:tab w:val="left" w:pos="284"/>
                <w:tab w:val="left" w:pos="342"/>
                <w:tab w:val="left" w:pos="612"/>
              </w:tabs>
              <w:ind w:right="36"/>
              <w:jc w:val="right"/>
              <w:rPr>
                <w:rFonts w:ascii="Times New Roman" w:hAnsi="Times New Roman" w:cs="Times New Roman"/>
              </w:rPr>
            </w:pPr>
          </w:p>
        </w:tc>
        <w:tc>
          <w:tcPr>
            <w:tcW w:w="1263" w:type="dxa"/>
          </w:tcPr>
          <w:p w14:paraId="2E3661AD"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37" w:type="dxa"/>
          </w:tcPr>
          <w:p w14:paraId="774DE9AF"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Pr>
          <w:p w14:paraId="030AD57D"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p>
        </w:tc>
        <w:tc>
          <w:tcPr>
            <w:tcW w:w="271" w:type="dxa"/>
          </w:tcPr>
          <w:p w14:paraId="51ACDA13"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6F36F78C"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r>
      <w:tr w:rsidR="009F1168" w:rsidRPr="003E4E6D" w14:paraId="54BBABBA" w14:textId="77777777" w:rsidTr="000040EE">
        <w:tc>
          <w:tcPr>
            <w:tcW w:w="3898" w:type="dxa"/>
          </w:tcPr>
          <w:p w14:paraId="26BB1312" w14:textId="3E1D5DBB"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Right-of-use assets acquired by lease liabilities</w:t>
            </w:r>
          </w:p>
        </w:tc>
        <w:tc>
          <w:tcPr>
            <w:tcW w:w="1245" w:type="dxa"/>
          </w:tcPr>
          <w:p w14:paraId="71D75AE0" w14:textId="1F9B291E"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(5,670)</w:t>
            </w:r>
          </w:p>
        </w:tc>
        <w:tc>
          <w:tcPr>
            <w:tcW w:w="271" w:type="dxa"/>
            <w:shd w:val="clear" w:color="auto" w:fill="auto"/>
          </w:tcPr>
          <w:p w14:paraId="6DC62C32" w14:textId="77777777" w:rsidR="009F1168" w:rsidRPr="003E4E6D" w:rsidRDefault="009F1168" w:rsidP="009F1168">
            <w:pPr>
              <w:tabs>
                <w:tab w:val="left" w:pos="284"/>
                <w:tab w:val="left" w:pos="342"/>
                <w:tab w:val="left" w:pos="612"/>
              </w:tabs>
              <w:ind w:right="36"/>
              <w:jc w:val="right"/>
              <w:rPr>
                <w:rFonts w:ascii="Times New Roman" w:hAnsi="Times New Roman" w:cs="Times New Roman"/>
              </w:rPr>
            </w:pPr>
          </w:p>
        </w:tc>
        <w:tc>
          <w:tcPr>
            <w:tcW w:w="1263" w:type="dxa"/>
          </w:tcPr>
          <w:p w14:paraId="669A7EDC" w14:textId="42B37696" w:rsidR="009F1168" w:rsidRPr="003E4E6D" w:rsidRDefault="000F132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58</w:t>
            </w:r>
            <w:r w:rsidR="009F1168" w:rsidRPr="003E4E6D">
              <w:rPr>
                <w:rFonts w:ascii="Times New Roman" w:hAnsi="Times New Roman" w:cs="Times New Roman"/>
              </w:rPr>
              <w:t>8</w:t>
            </w:r>
          </w:p>
        </w:tc>
        <w:tc>
          <w:tcPr>
            <w:tcW w:w="237" w:type="dxa"/>
          </w:tcPr>
          <w:p w14:paraId="5001B223"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single" w:sz="4" w:space="0" w:color="auto"/>
            </w:tcBorders>
          </w:tcPr>
          <w:p w14:paraId="6C1BB7FD" w14:textId="060EF936"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rPr>
            </w:pPr>
            <w:r w:rsidRPr="003E4E6D">
              <w:rPr>
                <w:rFonts w:ascii="Times New Roman" w:hAnsi="Times New Roman" w:cs="Times New Roman"/>
              </w:rPr>
              <w:t xml:space="preserve">             -</w:t>
            </w:r>
          </w:p>
        </w:tc>
        <w:tc>
          <w:tcPr>
            <w:tcW w:w="271" w:type="dxa"/>
          </w:tcPr>
          <w:p w14:paraId="7E6E457D"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Pr>
          <w:p w14:paraId="676CD1DB" w14:textId="78DEB53F"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(5,</w:t>
            </w:r>
            <w:r w:rsidR="000F1328" w:rsidRPr="003E4E6D">
              <w:rPr>
                <w:rFonts w:ascii="Times New Roman" w:hAnsi="Times New Roman" w:cs="Times New Roman"/>
              </w:rPr>
              <w:t>08</w:t>
            </w:r>
            <w:r w:rsidR="00E42CC9" w:rsidRPr="003E4E6D">
              <w:rPr>
                <w:rFonts w:ascii="Times New Roman" w:hAnsi="Times New Roman" w:cstheme="minorBidi"/>
              </w:rPr>
              <w:t>2</w:t>
            </w:r>
            <w:r w:rsidRPr="003E4E6D">
              <w:rPr>
                <w:rFonts w:ascii="Times New Roman" w:hAnsi="Times New Roman" w:cs="Times New Roman"/>
              </w:rPr>
              <w:t>)</w:t>
            </w:r>
          </w:p>
        </w:tc>
      </w:tr>
      <w:tr w:rsidR="009F1168" w:rsidRPr="003E4E6D" w14:paraId="207014C0" w14:textId="77777777" w:rsidTr="000F1328">
        <w:trPr>
          <w:trHeight w:val="62"/>
        </w:trPr>
        <w:tc>
          <w:tcPr>
            <w:tcW w:w="3898" w:type="dxa"/>
          </w:tcPr>
          <w:p w14:paraId="6C027E6C"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p>
        </w:tc>
        <w:tc>
          <w:tcPr>
            <w:tcW w:w="1245" w:type="dxa"/>
            <w:tcBorders>
              <w:top w:val="single" w:sz="4" w:space="0" w:color="auto"/>
            </w:tcBorders>
          </w:tcPr>
          <w:p w14:paraId="36B8D31F"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271" w:type="dxa"/>
          </w:tcPr>
          <w:p w14:paraId="6B8816AA" w14:textId="77777777" w:rsidR="009F1168" w:rsidRPr="003E4E6D" w:rsidRDefault="009F1168" w:rsidP="009F1168">
            <w:pPr>
              <w:tabs>
                <w:tab w:val="left" w:pos="284"/>
                <w:tab w:val="left" w:pos="342"/>
                <w:tab w:val="left" w:pos="612"/>
              </w:tabs>
              <w:ind w:left="-18" w:right="36"/>
              <w:jc w:val="right"/>
              <w:rPr>
                <w:rFonts w:ascii="Times New Roman" w:hAnsi="Times New Roman" w:cs="Times New Roman"/>
              </w:rPr>
            </w:pPr>
          </w:p>
        </w:tc>
        <w:tc>
          <w:tcPr>
            <w:tcW w:w="1263" w:type="dxa"/>
            <w:tcBorders>
              <w:top w:val="single" w:sz="4" w:space="0" w:color="auto"/>
            </w:tcBorders>
          </w:tcPr>
          <w:p w14:paraId="5EDA5FC2"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237" w:type="dxa"/>
          </w:tcPr>
          <w:p w14:paraId="7A9873CF"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top w:val="single" w:sz="4" w:space="0" w:color="auto"/>
            </w:tcBorders>
          </w:tcPr>
          <w:p w14:paraId="459FC057"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p>
        </w:tc>
        <w:tc>
          <w:tcPr>
            <w:tcW w:w="271" w:type="dxa"/>
          </w:tcPr>
          <w:p w14:paraId="1CA29210" w14:textId="77777777" w:rsidR="009F1168" w:rsidRPr="003E4E6D" w:rsidRDefault="009F1168" w:rsidP="009F11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top w:val="single" w:sz="4" w:space="0" w:color="auto"/>
            </w:tcBorders>
          </w:tcPr>
          <w:p w14:paraId="23CA3C17" w14:textId="77777777" w:rsidR="009F1168" w:rsidRPr="003E4E6D" w:rsidRDefault="009F1168" w:rsidP="009F1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r>
      <w:tr w:rsidR="000F1328" w:rsidRPr="003E4E6D" w14:paraId="08453CBA" w14:textId="77777777" w:rsidTr="000F1328">
        <w:trPr>
          <w:trHeight w:val="234"/>
        </w:trPr>
        <w:tc>
          <w:tcPr>
            <w:tcW w:w="3898" w:type="dxa"/>
          </w:tcPr>
          <w:p w14:paraId="7459358D" w14:textId="12C92D33"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71"/>
              <w:rPr>
                <w:rFonts w:ascii="Times New Roman" w:hAnsi="Times New Roman" w:cs="Times New Roman"/>
              </w:rPr>
            </w:pPr>
            <w:r w:rsidRPr="003E4E6D">
              <w:rPr>
                <w:rFonts w:ascii="Times New Roman" w:hAnsi="Times New Roman" w:cs="Times New Roman"/>
              </w:rPr>
              <w:t>Net</w:t>
            </w:r>
          </w:p>
        </w:tc>
        <w:tc>
          <w:tcPr>
            <w:tcW w:w="1245" w:type="dxa"/>
            <w:tcBorders>
              <w:bottom w:val="double" w:sz="4" w:space="0" w:color="auto"/>
            </w:tcBorders>
          </w:tcPr>
          <w:p w14:paraId="1D684EB9" w14:textId="1E85399E"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2,965</w:t>
            </w:r>
          </w:p>
        </w:tc>
        <w:tc>
          <w:tcPr>
            <w:tcW w:w="271" w:type="dxa"/>
          </w:tcPr>
          <w:p w14:paraId="45A0C348" w14:textId="77777777" w:rsidR="000F1328" w:rsidRPr="003E4E6D" w:rsidRDefault="000F1328" w:rsidP="000F1328">
            <w:pPr>
              <w:tabs>
                <w:tab w:val="left" w:pos="284"/>
                <w:tab w:val="left" w:pos="342"/>
                <w:tab w:val="left" w:pos="612"/>
              </w:tabs>
              <w:ind w:left="-18" w:right="36"/>
              <w:jc w:val="right"/>
              <w:rPr>
                <w:rFonts w:ascii="Times New Roman" w:hAnsi="Times New Roman" w:cs="Times New Roman"/>
              </w:rPr>
            </w:pPr>
          </w:p>
        </w:tc>
        <w:tc>
          <w:tcPr>
            <w:tcW w:w="1263" w:type="dxa"/>
            <w:tcBorders>
              <w:bottom w:val="double" w:sz="4" w:space="0" w:color="auto"/>
            </w:tcBorders>
          </w:tcPr>
          <w:p w14:paraId="43708436" w14:textId="2CD9D16F"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(115)</w:t>
            </w:r>
          </w:p>
        </w:tc>
        <w:tc>
          <w:tcPr>
            <w:tcW w:w="237" w:type="dxa"/>
          </w:tcPr>
          <w:p w14:paraId="4E8CEA67"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297" w:type="dxa"/>
            <w:tcBorders>
              <w:bottom w:val="double" w:sz="4" w:space="0" w:color="auto"/>
            </w:tcBorders>
          </w:tcPr>
          <w:p w14:paraId="0F0942A5" w14:textId="555BF984"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(18)</w:t>
            </w:r>
          </w:p>
        </w:tc>
        <w:tc>
          <w:tcPr>
            <w:tcW w:w="271" w:type="dxa"/>
          </w:tcPr>
          <w:p w14:paraId="714E6385" w14:textId="77777777" w:rsidR="000F1328" w:rsidRPr="003E4E6D" w:rsidRDefault="000F1328" w:rsidP="000F13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12"/>
              </w:tabs>
              <w:ind w:right="62"/>
              <w:jc w:val="right"/>
              <w:rPr>
                <w:rFonts w:ascii="Times New Roman" w:hAnsi="Times New Roman" w:cs="Times New Roman"/>
              </w:rPr>
            </w:pPr>
          </w:p>
        </w:tc>
        <w:tc>
          <w:tcPr>
            <w:tcW w:w="1328" w:type="dxa"/>
            <w:tcBorders>
              <w:bottom w:val="double" w:sz="4" w:space="0" w:color="auto"/>
            </w:tcBorders>
          </w:tcPr>
          <w:p w14:paraId="674CCC44" w14:textId="48E5DF55"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r w:rsidRPr="003E4E6D">
              <w:rPr>
                <w:rFonts w:ascii="Times New Roman" w:hAnsi="Times New Roman" w:cs="Times New Roman"/>
              </w:rPr>
              <w:t>2,832</w:t>
            </w:r>
          </w:p>
        </w:tc>
      </w:tr>
      <w:bookmarkEnd w:id="8"/>
    </w:tbl>
    <w:p w14:paraId="61F21681" w14:textId="77777777" w:rsidR="00EB3092" w:rsidRPr="003E4E6D" w:rsidRDefault="00EB3092" w:rsidP="00955D5F">
      <w:pPr>
        <w:jc w:val="both"/>
        <w:rPr>
          <w:rFonts w:ascii="Times New Roman" w:hAnsi="Times New Roman" w:cs="Times New Roman"/>
          <w:b/>
          <w:bCs/>
        </w:rPr>
      </w:pPr>
    </w:p>
    <w:p w14:paraId="6B00177B" w14:textId="1F56340C" w:rsidR="00567251" w:rsidRPr="003E4E6D" w:rsidRDefault="00156FBA" w:rsidP="00955D5F">
      <w:pPr>
        <w:jc w:val="both"/>
        <w:rPr>
          <w:rFonts w:ascii="Times New Roman" w:hAnsi="Times New Roman" w:cs="Times New Roman"/>
          <w:b/>
          <w:bCs/>
        </w:rPr>
      </w:pPr>
      <w:r w:rsidRPr="003E4E6D">
        <w:rPr>
          <w:rFonts w:ascii="Times New Roman" w:hAnsi="Times New Roman" w:cs="Times New Roman"/>
          <w:b/>
          <w:bCs/>
        </w:rPr>
        <w:t xml:space="preserve">Unrecognized Deferred </w:t>
      </w:r>
      <w:r w:rsidR="00567251" w:rsidRPr="003E4E6D">
        <w:rPr>
          <w:rFonts w:ascii="Times New Roman" w:hAnsi="Times New Roman" w:cs="Times New Roman"/>
          <w:b/>
          <w:bCs/>
        </w:rPr>
        <w:t>Tax Assets</w:t>
      </w:r>
    </w:p>
    <w:p w14:paraId="7D91B354" w14:textId="77777777" w:rsidR="00567251" w:rsidRPr="003E4E6D" w:rsidRDefault="00567251" w:rsidP="00955D5F">
      <w:pPr>
        <w:jc w:val="both"/>
        <w:rPr>
          <w:rFonts w:ascii="Times New Roman" w:hAnsi="Times New Roman" w:cs="Times New Roman"/>
          <w:cs/>
        </w:rPr>
      </w:pPr>
    </w:p>
    <w:p w14:paraId="5999A236" w14:textId="70F86618" w:rsidR="00567251" w:rsidRPr="003E4E6D" w:rsidRDefault="0056725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E4E6D">
        <w:rPr>
          <w:rFonts w:ascii="Times New Roman" w:hAnsi="Times New Roman" w:cs="Times New Roman"/>
        </w:rPr>
        <w:t xml:space="preserve">As at December 31, </w:t>
      </w:r>
      <w:r w:rsidR="00C25B4C" w:rsidRPr="003E4E6D">
        <w:rPr>
          <w:rFonts w:ascii="Times New Roman" w:hAnsi="Times New Roman" w:cs="Times New Roman"/>
        </w:rPr>
        <w:t>201</w:t>
      </w:r>
      <w:r w:rsidR="00C1428C" w:rsidRPr="003E4E6D">
        <w:rPr>
          <w:rFonts w:ascii="Times New Roman" w:hAnsi="Times New Roman" w:cs="Times New Roman"/>
        </w:rPr>
        <w:t>9</w:t>
      </w:r>
      <w:r w:rsidRPr="003E4E6D">
        <w:rPr>
          <w:rFonts w:ascii="Times New Roman" w:hAnsi="Times New Roman" w:cs="Times New Roman"/>
        </w:rPr>
        <w:t>, the Company d</w:t>
      </w:r>
      <w:r w:rsidR="00156FBA" w:rsidRPr="003E4E6D">
        <w:rPr>
          <w:rFonts w:ascii="Times New Roman" w:hAnsi="Times New Roman" w:cs="Times New Roman"/>
        </w:rPr>
        <w:t>id not recognize deferred</w:t>
      </w:r>
      <w:r w:rsidRPr="003E4E6D">
        <w:rPr>
          <w:rFonts w:ascii="Times New Roman" w:hAnsi="Times New Roman" w:cs="Times New Roman"/>
        </w:rPr>
        <w:t xml:space="preserve"> tax assets from </w:t>
      </w:r>
      <w:r w:rsidR="00E62FB4" w:rsidRPr="003E4E6D">
        <w:rPr>
          <w:rFonts w:ascii="Times New Roman" w:hAnsi="Times New Roman" w:cs="Times New Roman"/>
        </w:rPr>
        <w:t xml:space="preserve">tax </w:t>
      </w:r>
      <w:r w:rsidRPr="003E4E6D">
        <w:rPr>
          <w:rFonts w:ascii="Times New Roman" w:hAnsi="Times New Roman" w:cs="Times New Roman"/>
        </w:rPr>
        <w:t>loss c</w:t>
      </w:r>
      <w:r w:rsidR="0048588E" w:rsidRPr="003E4E6D">
        <w:rPr>
          <w:rFonts w:ascii="Times New Roman" w:hAnsi="Times New Roman" w:cs="Times New Roman"/>
        </w:rPr>
        <w:t>arry forward</w:t>
      </w:r>
      <w:r w:rsidR="00E62FB4" w:rsidRPr="003E4E6D">
        <w:rPr>
          <w:rFonts w:ascii="Times New Roman" w:hAnsi="Times New Roman" w:cs="Times New Roman"/>
        </w:rPr>
        <w:t>s</w:t>
      </w:r>
      <w:r w:rsidR="0048588E" w:rsidRPr="003E4E6D">
        <w:rPr>
          <w:rFonts w:ascii="Times New Roman" w:hAnsi="Times New Roman" w:cs="Times New Roman"/>
        </w:rPr>
        <w:t xml:space="preserve"> </w:t>
      </w:r>
      <w:proofErr w:type="spellStart"/>
      <w:r w:rsidR="0048588E" w:rsidRPr="003E4E6D">
        <w:rPr>
          <w:rFonts w:ascii="Times New Roman" w:hAnsi="Times New Roman" w:cs="Times New Roman"/>
        </w:rPr>
        <w:t>totalling</w:t>
      </w:r>
      <w:proofErr w:type="spellEnd"/>
      <w:r w:rsidR="0048588E" w:rsidRPr="003E4E6D">
        <w:rPr>
          <w:rFonts w:ascii="Times New Roman" w:hAnsi="Times New Roman" w:cs="Times New Roman"/>
        </w:rPr>
        <w:t xml:space="preserve"> </w:t>
      </w:r>
      <w:r w:rsidR="00E62FB4" w:rsidRPr="003E4E6D">
        <w:rPr>
          <w:rFonts w:ascii="Times New Roman" w:hAnsi="Times New Roman" w:cs="Times New Roman"/>
        </w:rPr>
        <w:t xml:space="preserve">Baht </w:t>
      </w:r>
      <w:r w:rsidR="0074088A" w:rsidRPr="003E4E6D">
        <w:rPr>
          <w:rFonts w:ascii="Times New Roman" w:hAnsi="Times New Roman" w:cs="Times New Roman"/>
        </w:rPr>
        <w:t>3</w:t>
      </w:r>
      <w:r w:rsidR="00EA2F45" w:rsidRPr="003E4E6D">
        <w:rPr>
          <w:rFonts w:ascii="Times New Roman" w:hAnsi="Times New Roman" w:cs="Times New Roman"/>
        </w:rPr>
        <w:t>.0</w:t>
      </w:r>
      <w:r w:rsidR="00E62FB4" w:rsidRPr="003E4E6D">
        <w:rPr>
          <w:rFonts w:ascii="Times New Roman" w:hAnsi="Times New Roman" w:cs="Times New Roman"/>
        </w:rPr>
        <w:t xml:space="preserve"> </w:t>
      </w:r>
      <w:r w:rsidRPr="003E4E6D">
        <w:rPr>
          <w:rFonts w:ascii="Times New Roman" w:hAnsi="Times New Roman" w:cs="Times New Roman"/>
        </w:rPr>
        <w:t xml:space="preserve">million, since it is not probable that future taxable profit will be available </w:t>
      </w:r>
      <w:r w:rsidR="001C1241" w:rsidRPr="003E4E6D">
        <w:rPr>
          <w:rFonts w:ascii="Times New Roman" w:hAnsi="Times New Roman" w:cs="Times New Roman"/>
        </w:rPr>
        <w:t xml:space="preserve">against which the Company </w:t>
      </w:r>
      <w:r w:rsidRPr="003E4E6D">
        <w:rPr>
          <w:rFonts w:ascii="Times New Roman" w:hAnsi="Times New Roman" w:cs="Times New Roman"/>
        </w:rPr>
        <w:t>can utilize the benefit therefore</w:t>
      </w:r>
      <w:r w:rsidR="00F32E23" w:rsidRPr="003E4E6D">
        <w:rPr>
          <w:rFonts w:ascii="Times New Roman" w:hAnsi="Times New Roman" w:cs="Times New Roman"/>
        </w:rPr>
        <w:t xml:space="preserve">        </w:t>
      </w:r>
      <w:proofErr w:type="gramStart"/>
      <w:r w:rsidR="00F32E23" w:rsidRPr="003E4E6D">
        <w:rPr>
          <w:rFonts w:ascii="Times New Roman" w:hAnsi="Times New Roman" w:cs="Times New Roman"/>
        </w:rPr>
        <w:t xml:space="preserve">   (</w:t>
      </w:r>
      <w:proofErr w:type="gramEnd"/>
      <w:r w:rsidR="00F32E23" w:rsidRPr="003E4E6D">
        <w:rPr>
          <w:rFonts w:ascii="Times New Roman" w:hAnsi="Times New Roman" w:cs="Times New Roman"/>
        </w:rPr>
        <w:t>2020: Nil)</w:t>
      </w:r>
      <w:r w:rsidRPr="003E4E6D">
        <w:rPr>
          <w:rFonts w:ascii="Times New Roman" w:hAnsi="Times New Roman" w:cs="Times New Roman"/>
        </w:rPr>
        <w:t>.</w:t>
      </w:r>
    </w:p>
    <w:p w14:paraId="29243B45" w14:textId="5BB11572" w:rsidR="00C515D9" w:rsidRPr="003E4E6D" w:rsidRDefault="00C5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52E3462" w14:textId="4E61418C" w:rsidR="00C1428C" w:rsidRPr="003E4E6D" w:rsidRDefault="004F7283" w:rsidP="0057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t>10</w:t>
      </w:r>
      <w:r w:rsidR="00C1428C" w:rsidRPr="003E4E6D">
        <w:rPr>
          <w:rFonts w:ascii="Times New Roman" w:hAnsi="Times New Roman" w:cs="Times New Roman"/>
          <w:b/>
          <w:bCs/>
        </w:rPr>
        <w:t>.</w:t>
      </w:r>
      <w:r w:rsidR="00C1428C" w:rsidRPr="003E4E6D">
        <w:rPr>
          <w:rFonts w:ascii="Times New Roman" w:hAnsi="Times New Roman" w:cs="Times New Roman"/>
          <w:b/>
          <w:bCs/>
        </w:rPr>
        <w:tab/>
        <w:t xml:space="preserve">BANK OVERDRAFT AND SHORT-TERM BORROWINGS FROM FINANCIAL INSTITUTION </w:t>
      </w:r>
    </w:p>
    <w:p w14:paraId="589C542E"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960"/>
        <w:gridCol w:w="1170"/>
        <w:gridCol w:w="270"/>
        <w:gridCol w:w="1080"/>
        <w:gridCol w:w="270"/>
        <w:gridCol w:w="1350"/>
        <w:gridCol w:w="236"/>
        <w:gridCol w:w="1474"/>
      </w:tblGrid>
      <w:tr w:rsidR="00C1428C" w:rsidRPr="003E4E6D" w14:paraId="35407C01" w14:textId="77777777" w:rsidTr="00D7104F">
        <w:tc>
          <w:tcPr>
            <w:tcW w:w="3960" w:type="dxa"/>
          </w:tcPr>
          <w:p w14:paraId="00564953"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520" w:type="dxa"/>
            <w:gridSpan w:val="3"/>
            <w:tcBorders>
              <w:bottom w:val="single" w:sz="6" w:space="0" w:color="auto"/>
            </w:tcBorders>
          </w:tcPr>
          <w:p w14:paraId="0947B538"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3E4E6D">
              <w:rPr>
                <w:rFonts w:ascii="Times New Roman" w:hAnsi="Times New Roman" w:cs="Times New Roman"/>
              </w:rPr>
              <w:t>Interest rate (% p.a.)</w:t>
            </w:r>
          </w:p>
        </w:tc>
        <w:tc>
          <w:tcPr>
            <w:tcW w:w="270" w:type="dxa"/>
          </w:tcPr>
          <w:p w14:paraId="1EFFE470"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59EB5C4A"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In Thousand Baht</w:t>
            </w:r>
          </w:p>
        </w:tc>
      </w:tr>
      <w:tr w:rsidR="00C1428C" w:rsidRPr="003E4E6D" w14:paraId="67E356D6" w14:textId="77777777" w:rsidTr="00D7104F">
        <w:tc>
          <w:tcPr>
            <w:tcW w:w="3960" w:type="dxa"/>
          </w:tcPr>
          <w:p w14:paraId="05E210ED"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Borders>
              <w:bottom w:val="single" w:sz="4" w:space="0" w:color="auto"/>
            </w:tcBorders>
          </w:tcPr>
          <w:p w14:paraId="4CB0106A" w14:textId="15F64E90" w:rsidR="00C1428C" w:rsidRPr="003E4E6D" w:rsidRDefault="00C1428C" w:rsidP="00D71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2020</w:t>
            </w:r>
          </w:p>
        </w:tc>
        <w:tc>
          <w:tcPr>
            <w:tcW w:w="270" w:type="dxa"/>
          </w:tcPr>
          <w:p w14:paraId="197294D1"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bottom w:val="single" w:sz="4" w:space="0" w:color="auto"/>
            </w:tcBorders>
          </w:tcPr>
          <w:p w14:paraId="5BC3D564" w14:textId="07F70A1C"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2019</w:t>
            </w:r>
          </w:p>
        </w:tc>
        <w:tc>
          <w:tcPr>
            <w:tcW w:w="270" w:type="dxa"/>
          </w:tcPr>
          <w:p w14:paraId="02DE3167"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2119E841" w14:textId="2C14F8F7" w:rsidR="00C1428C" w:rsidRPr="003E4E6D" w:rsidRDefault="006451CC" w:rsidP="0064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2020</w:t>
            </w:r>
          </w:p>
        </w:tc>
        <w:tc>
          <w:tcPr>
            <w:tcW w:w="236" w:type="dxa"/>
          </w:tcPr>
          <w:p w14:paraId="79EFC30E"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74" w:type="dxa"/>
            <w:tcBorders>
              <w:bottom w:val="single" w:sz="4" w:space="0" w:color="auto"/>
            </w:tcBorders>
          </w:tcPr>
          <w:p w14:paraId="7E1ADED4" w14:textId="3970FBFC"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2019</w:t>
            </w:r>
          </w:p>
        </w:tc>
      </w:tr>
      <w:tr w:rsidR="00C1428C" w:rsidRPr="003E4E6D" w14:paraId="6C117360" w14:textId="77777777" w:rsidTr="00D7104F">
        <w:tc>
          <w:tcPr>
            <w:tcW w:w="3960" w:type="dxa"/>
          </w:tcPr>
          <w:p w14:paraId="17873845"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170" w:type="dxa"/>
          </w:tcPr>
          <w:p w14:paraId="39867174"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75BB466E"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2C89DB41"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70" w:type="dxa"/>
          </w:tcPr>
          <w:p w14:paraId="3FAD18AA"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350" w:type="dxa"/>
          </w:tcPr>
          <w:p w14:paraId="6E98199B"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36" w:type="dxa"/>
          </w:tcPr>
          <w:p w14:paraId="5C1B4612"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474" w:type="dxa"/>
          </w:tcPr>
          <w:p w14:paraId="1D5BF6A2" w14:textId="77777777"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r>
      <w:tr w:rsidR="000C55E1" w:rsidRPr="003E4E6D" w14:paraId="54BC1A64" w14:textId="77777777" w:rsidTr="00D7104F">
        <w:tc>
          <w:tcPr>
            <w:tcW w:w="3960" w:type="dxa"/>
          </w:tcPr>
          <w:p w14:paraId="7484117F" w14:textId="77777777" w:rsidR="000C55E1" w:rsidRPr="003E4E6D" w:rsidRDefault="000C55E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Bank overdraft</w:t>
            </w:r>
          </w:p>
        </w:tc>
        <w:tc>
          <w:tcPr>
            <w:tcW w:w="1170" w:type="dxa"/>
          </w:tcPr>
          <w:p w14:paraId="09A03D6F" w14:textId="79F87C7B" w:rsidR="000C55E1" w:rsidRPr="003E4E6D" w:rsidRDefault="0059768A" w:rsidP="007B4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5.82</w:t>
            </w:r>
          </w:p>
        </w:tc>
        <w:tc>
          <w:tcPr>
            <w:tcW w:w="270" w:type="dxa"/>
          </w:tcPr>
          <w:p w14:paraId="63618E62" w14:textId="77777777" w:rsidR="000C55E1" w:rsidRPr="003E4E6D" w:rsidRDefault="000C55E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30A0353F" w14:textId="78077D19" w:rsidR="000C55E1" w:rsidRPr="003E4E6D" w:rsidRDefault="000C55E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6.87</w:t>
            </w:r>
          </w:p>
        </w:tc>
        <w:tc>
          <w:tcPr>
            <w:tcW w:w="270" w:type="dxa"/>
          </w:tcPr>
          <w:p w14:paraId="0D277E18" w14:textId="77777777" w:rsidR="000C55E1" w:rsidRPr="003E4E6D" w:rsidRDefault="000C55E1" w:rsidP="00955D5F">
            <w:pPr>
              <w:ind w:right="137"/>
              <w:jc w:val="right"/>
              <w:rPr>
                <w:rFonts w:ascii="Times New Roman" w:hAnsi="Times New Roman" w:cs="Times New Roman"/>
              </w:rPr>
            </w:pPr>
          </w:p>
        </w:tc>
        <w:tc>
          <w:tcPr>
            <w:tcW w:w="1350" w:type="dxa"/>
          </w:tcPr>
          <w:p w14:paraId="3F1D07C8" w14:textId="3CDFABB0" w:rsidR="000C55E1" w:rsidRPr="003E4E6D" w:rsidRDefault="00CC01FD" w:rsidP="00CC0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3E4E6D">
              <w:rPr>
                <w:rFonts w:ascii="Times New Roman" w:hAnsi="Times New Roman" w:cs="Times New Roman"/>
              </w:rPr>
              <w:t xml:space="preserve">              -</w:t>
            </w:r>
          </w:p>
        </w:tc>
        <w:tc>
          <w:tcPr>
            <w:tcW w:w="236" w:type="dxa"/>
          </w:tcPr>
          <w:p w14:paraId="57C04BD0" w14:textId="77777777" w:rsidR="000C55E1" w:rsidRPr="003E4E6D" w:rsidRDefault="000C55E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Pr>
          <w:p w14:paraId="07294155" w14:textId="4A7088A0" w:rsidR="000C55E1" w:rsidRPr="003E4E6D" w:rsidRDefault="000C55E1"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3,787</w:t>
            </w:r>
          </w:p>
        </w:tc>
      </w:tr>
      <w:tr w:rsidR="00A901EF" w:rsidRPr="003E4E6D" w14:paraId="760DB432" w14:textId="77777777" w:rsidTr="00D7104F">
        <w:tc>
          <w:tcPr>
            <w:tcW w:w="3960" w:type="dxa"/>
          </w:tcPr>
          <w:p w14:paraId="4F4D573A"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Short-term borrowings from financial institution</w:t>
            </w:r>
          </w:p>
        </w:tc>
        <w:tc>
          <w:tcPr>
            <w:tcW w:w="1170" w:type="dxa"/>
          </w:tcPr>
          <w:p w14:paraId="6518314C" w14:textId="59C73CE7" w:rsidR="00A901EF" w:rsidRPr="003E4E6D" w:rsidRDefault="0059768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5</w:t>
            </w:r>
            <w:r w:rsidR="00A901EF" w:rsidRPr="003E4E6D">
              <w:rPr>
                <w:rFonts w:ascii="Times New Roman" w:hAnsi="Times New Roman" w:cs="Times New Roman"/>
              </w:rPr>
              <w:t>.</w:t>
            </w:r>
            <w:r w:rsidR="00F33BBA" w:rsidRPr="003E4E6D">
              <w:rPr>
                <w:rFonts w:ascii="Times New Roman" w:hAnsi="Times New Roman" w:cs="Times New Roman"/>
              </w:rPr>
              <w:t>82</w:t>
            </w:r>
          </w:p>
        </w:tc>
        <w:tc>
          <w:tcPr>
            <w:tcW w:w="270" w:type="dxa"/>
          </w:tcPr>
          <w:p w14:paraId="6C2819A8"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1080" w:type="dxa"/>
          </w:tcPr>
          <w:p w14:paraId="596D3532" w14:textId="742190BB"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6.87</w:t>
            </w:r>
          </w:p>
        </w:tc>
        <w:tc>
          <w:tcPr>
            <w:tcW w:w="270" w:type="dxa"/>
          </w:tcPr>
          <w:p w14:paraId="4D9EA00C" w14:textId="77777777" w:rsidR="00A901EF" w:rsidRPr="003E4E6D" w:rsidRDefault="00A901EF" w:rsidP="00955D5F">
            <w:pPr>
              <w:ind w:right="137"/>
              <w:jc w:val="right"/>
              <w:rPr>
                <w:rFonts w:ascii="Times New Roman" w:hAnsi="Times New Roman" w:cs="Times New Roman"/>
              </w:rPr>
            </w:pPr>
          </w:p>
        </w:tc>
        <w:tc>
          <w:tcPr>
            <w:tcW w:w="1350" w:type="dxa"/>
            <w:tcBorders>
              <w:bottom w:val="single" w:sz="4" w:space="0" w:color="auto"/>
            </w:tcBorders>
          </w:tcPr>
          <w:p w14:paraId="596EC0E1" w14:textId="1E6AFB7D" w:rsidR="00A901EF" w:rsidRPr="003E4E6D" w:rsidRDefault="00F33BB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59768A" w:rsidRPr="003E4E6D">
              <w:rPr>
                <w:rFonts w:ascii="Times New Roman" w:hAnsi="Times New Roman" w:cs="Times New Roman"/>
              </w:rPr>
              <w:t>0</w:t>
            </w:r>
            <w:r w:rsidRPr="003E4E6D">
              <w:rPr>
                <w:rFonts w:ascii="Times New Roman" w:hAnsi="Times New Roman" w:cs="Times New Roman"/>
              </w:rPr>
              <w:t>,000</w:t>
            </w:r>
          </w:p>
        </w:tc>
        <w:tc>
          <w:tcPr>
            <w:tcW w:w="236" w:type="dxa"/>
          </w:tcPr>
          <w:p w14:paraId="08EA4D63"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bottom w:val="single" w:sz="4" w:space="0" w:color="auto"/>
            </w:tcBorders>
          </w:tcPr>
          <w:p w14:paraId="1FA773AF" w14:textId="7053659F"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15,000</w:t>
            </w:r>
          </w:p>
        </w:tc>
      </w:tr>
      <w:tr w:rsidR="00A901EF" w:rsidRPr="003E4E6D" w14:paraId="5703FA04" w14:textId="77777777" w:rsidTr="00D7104F">
        <w:trPr>
          <w:trHeight w:val="53"/>
        </w:trPr>
        <w:tc>
          <w:tcPr>
            <w:tcW w:w="3960" w:type="dxa"/>
          </w:tcPr>
          <w:p w14:paraId="06C6E824"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Total</w:t>
            </w:r>
          </w:p>
        </w:tc>
        <w:tc>
          <w:tcPr>
            <w:tcW w:w="1170" w:type="dxa"/>
          </w:tcPr>
          <w:p w14:paraId="17C457DD" w14:textId="77777777" w:rsidR="00A901EF" w:rsidRPr="003E4E6D" w:rsidRDefault="00A901EF" w:rsidP="00955D5F">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270" w:type="dxa"/>
          </w:tcPr>
          <w:p w14:paraId="626B8842" w14:textId="77777777" w:rsidR="00A901EF" w:rsidRPr="003E4E6D" w:rsidRDefault="00A901EF" w:rsidP="00955D5F">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1080" w:type="dxa"/>
          </w:tcPr>
          <w:p w14:paraId="5257370C" w14:textId="77777777" w:rsidR="00A901EF" w:rsidRPr="003E4E6D" w:rsidRDefault="00A901EF" w:rsidP="00955D5F">
            <w:pPr>
              <w:pStyle w:val="BodyText3"/>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
              <w:jc w:val="right"/>
              <w:rPr>
                <w:rFonts w:cs="Times New Roman"/>
                <w:sz w:val="18"/>
                <w:szCs w:val="18"/>
              </w:rPr>
            </w:pPr>
          </w:p>
        </w:tc>
        <w:tc>
          <w:tcPr>
            <w:tcW w:w="270" w:type="dxa"/>
          </w:tcPr>
          <w:p w14:paraId="76E7B6DA"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Borders>
              <w:top w:val="single" w:sz="4" w:space="0" w:color="auto"/>
              <w:bottom w:val="double" w:sz="4" w:space="0" w:color="auto"/>
            </w:tcBorders>
          </w:tcPr>
          <w:p w14:paraId="325EADD3" w14:textId="42EB373F" w:rsidR="00A901EF" w:rsidRPr="003E4E6D" w:rsidRDefault="00F33BB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59768A" w:rsidRPr="003E4E6D">
              <w:rPr>
                <w:rFonts w:ascii="Times New Roman" w:hAnsi="Times New Roman" w:cs="Times New Roman"/>
              </w:rPr>
              <w:t>0</w:t>
            </w:r>
            <w:r w:rsidRPr="003E4E6D">
              <w:rPr>
                <w:rFonts w:ascii="Times New Roman" w:hAnsi="Times New Roman" w:cs="Times New Roman"/>
              </w:rPr>
              <w:t>,</w:t>
            </w:r>
            <w:r w:rsidR="00CC01FD" w:rsidRPr="003E4E6D">
              <w:rPr>
                <w:rFonts w:ascii="Times New Roman" w:hAnsi="Times New Roman" w:cs="Times New Roman"/>
              </w:rPr>
              <w:t>000</w:t>
            </w:r>
          </w:p>
        </w:tc>
        <w:tc>
          <w:tcPr>
            <w:tcW w:w="236" w:type="dxa"/>
          </w:tcPr>
          <w:p w14:paraId="753F4F64"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74" w:type="dxa"/>
            <w:tcBorders>
              <w:top w:val="single" w:sz="4" w:space="0" w:color="auto"/>
              <w:bottom w:val="double" w:sz="4" w:space="0" w:color="auto"/>
            </w:tcBorders>
          </w:tcPr>
          <w:p w14:paraId="18D5A412" w14:textId="099CEFC3"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18,787</w:t>
            </w:r>
          </w:p>
        </w:tc>
      </w:tr>
    </w:tbl>
    <w:p w14:paraId="4E9B3D20" w14:textId="6296C174"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2643216D" w14:textId="32C34012" w:rsidR="00DA5375" w:rsidRPr="003E4E6D" w:rsidRDefault="00DA5375"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Short-term borrowings from financial institution are repayable on</w:t>
      </w:r>
      <w:r w:rsidR="0021344D" w:rsidRPr="003E4E6D">
        <w:rPr>
          <w:rFonts w:ascii="Times New Roman" w:hAnsi="Times New Roman" w:cs="Times New Roman"/>
        </w:rPr>
        <w:t xml:space="preserve"> March 19,2021 (2019: Jan</w:t>
      </w:r>
      <w:r w:rsidR="002369D9">
        <w:rPr>
          <w:rFonts w:ascii="Times New Roman" w:hAnsi="Times New Roman" w:cs="Times New Roman"/>
        </w:rPr>
        <w:t>uary</w:t>
      </w:r>
      <w:r w:rsidR="0021344D" w:rsidRPr="003E4E6D">
        <w:rPr>
          <w:rFonts w:ascii="Times New Roman" w:hAnsi="Times New Roman" w:cs="Times New Roman"/>
        </w:rPr>
        <w:t xml:space="preserve"> 7,</w:t>
      </w:r>
      <w:r w:rsidR="002369D9">
        <w:rPr>
          <w:rFonts w:ascii="Times New Roman" w:hAnsi="Times New Roman" w:cs="Times New Roman"/>
        </w:rPr>
        <w:t xml:space="preserve"> </w:t>
      </w:r>
      <w:r w:rsidR="0021344D" w:rsidRPr="003E4E6D">
        <w:rPr>
          <w:rFonts w:ascii="Times New Roman" w:hAnsi="Times New Roman" w:cs="Times New Roman"/>
        </w:rPr>
        <w:t>2020)</w:t>
      </w:r>
    </w:p>
    <w:p w14:paraId="794B507F" w14:textId="77777777" w:rsidR="00DA5375" w:rsidRPr="003E4E6D" w:rsidRDefault="00DA5375"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7866185A" w14:textId="77777777" w:rsidR="00DA5375" w:rsidRPr="003E4E6D" w:rsidRDefault="00DA5375" w:rsidP="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3E4E6D">
        <w:rPr>
          <w:rFonts w:ascii="Times New Roman" w:hAnsi="Times New Roman" w:cs="Times New Roman"/>
        </w:rPr>
        <w:t xml:space="preserve">On April 23, 2020, the Company made the second amendment </w:t>
      </w:r>
      <w:r w:rsidRPr="003E4E6D">
        <w:rPr>
          <w:rFonts w:ascii="Times New Roman" w:hAnsi="Times New Roman" w:cs="Times New Roman"/>
          <w:lang w:val="en-GB"/>
        </w:rPr>
        <w:t>to the debt</w:t>
      </w:r>
      <w:r w:rsidRPr="003E4E6D">
        <w:rPr>
          <w:rFonts w:ascii="Times New Roman" w:hAnsi="Times New Roman" w:cs="Times New Roman"/>
        </w:rPr>
        <w:t xml:space="preserve"> restructure </w:t>
      </w:r>
      <w:r w:rsidRPr="003E4E6D">
        <w:rPr>
          <w:rFonts w:ascii="Times New Roman" w:hAnsi="Times New Roman" w:cs="Times New Roman"/>
          <w:lang w:val="en-GB"/>
        </w:rPr>
        <w:t>agreement dated July 13, 2017</w:t>
      </w:r>
      <w:r w:rsidRPr="003E4E6D">
        <w:rPr>
          <w:rFonts w:ascii="Times New Roman" w:hAnsi="Times New Roman" w:cs="Times New Roman"/>
        </w:rPr>
        <w:t xml:space="preserve"> to extend repayment period of outstanding balances of short-term borrowings (promissory notes) as at March 31, 2020 for another 6 months from the former maturing date and to reduce interest rate from MOR to be MOR-1% per annum from April 2020 to September 2020.</w:t>
      </w:r>
    </w:p>
    <w:p w14:paraId="4C885C20" w14:textId="77777777" w:rsidR="00DA5375" w:rsidRPr="003E4E6D" w:rsidRDefault="00DA5375"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p w14:paraId="3484CE04" w14:textId="14948579" w:rsidR="00C1428C" w:rsidRPr="003E4E6D" w:rsidRDefault="00C1428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3E4E6D">
        <w:rPr>
          <w:rFonts w:ascii="Times New Roman" w:hAnsi="Times New Roman" w:cs="Times New Roman"/>
        </w:rPr>
        <w:t>The Company is committed to comply with certain conditions as indicated in the facility agreement such as maintaining of financial ratio and others. Such credit facilities are guaranteed as discussed in Note 1</w:t>
      </w:r>
      <w:r w:rsidR="000F1328" w:rsidRPr="003E4E6D">
        <w:rPr>
          <w:rFonts w:ascii="Times New Roman" w:hAnsi="Times New Roman" w:cs="Times New Roman"/>
        </w:rPr>
        <w:t>1</w:t>
      </w:r>
      <w:r w:rsidRPr="003E4E6D">
        <w:rPr>
          <w:rFonts w:ascii="Times New Roman" w:hAnsi="Times New Roman" w:cs="Times New Roman"/>
        </w:rPr>
        <w:t>.</w:t>
      </w:r>
    </w:p>
    <w:p w14:paraId="555930F2" w14:textId="77777777" w:rsidR="008731A7" w:rsidRPr="003E4E6D" w:rsidRDefault="008731A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EF1BD24" w14:textId="77777777" w:rsidR="00DA5375" w:rsidRPr="003E4E6D" w:rsidRDefault="00DA5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E4E6D">
        <w:rPr>
          <w:rFonts w:ascii="Times New Roman" w:hAnsi="Times New Roman" w:cs="Times New Roman"/>
          <w:b/>
          <w:bCs/>
        </w:rPr>
        <w:br w:type="page"/>
      </w:r>
    </w:p>
    <w:p w14:paraId="77C4A60E" w14:textId="3390A409" w:rsidR="00AF6CA3" w:rsidRPr="003E4E6D" w:rsidRDefault="003B0A47"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lastRenderedPageBreak/>
        <w:t>1</w:t>
      </w:r>
      <w:r w:rsidR="004F7283" w:rsidRPr="003E4E6D">
        <w:rPr>
          <w:rFonts w:ascii="Times New Roman" w:hAnsi="Times New Roman" w:cs="Times New Roman"/>
          <w:b/>
          <w:bCs/>
        </w:rPr>
        <w:t>1</w:t>
      </w:r>
      <w:r w:rsidR="004E5ACD" w:rsidRPr="003E4E6D">
        <w:rPr>
          <w:rFonts w:ascii="Times New Roman" w:hAnsi="Times New Roman" w:cs="Times New Roman"/>
          <w:b/>
          <w:bCs/>
        </w:rPr>
        <w:t>.</w:t>
      </w:r>
      <w:r w:rsidR="004E5ACD" w:rsidRPr="003E4E6D">
        <w:rPr>
          <w:rFonts w:ascii="Times New Roman" w:hAnsi="Times New Roman" w:cs="Times New Roman"/>
          <w:b/>
          <w:bCs/>
        </w:rPr>
        <w:tab/>
        <w:t>LONG-TERM BORROWING</w:t>
      </w:r>
      <w:r w:rsidR="00B30E29" w:rsidRPr="003E4E6D">
        <w:rPr>
          <w:rFonts w:ascii="Times New Roman" w:hAnsi="Times New Roman" w:cs="Times New Roman"/>
          <w:b/>
          <w:bCs/>
        </w:rPr>
        <w:t>S FROM FINANCIAL INSTITUTION</w:t>
      </w:r>
      <w:r w:rsidR="00AF6CA3" w:rsidRPr="003E4E6D">
        <w:rPr>
          <w:rFonts w:ascii="Times New Roman" w:hAnsi="Times New Roman" w:cs="Times New Roman"/>
          <w:b/>
          <w:bCs/>
        </w:rPr>
        <w:t xml:space="preserve"> - Net</w:t>
      </w:r>
    </w:p>
    <w:p w14:paraId="50CA716E"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4050"/>
        <w:gridCol w:w="1080"/>
        <w:gridCol w:w="270"/>
        <w:gridCol w:w="1080"/>
        <w:gridCol w:w="270"/>
        <w:gridCol w:w="1350"/>
        <w:gridCol w:w="270"/>
        <w:gridCol w:w="1440"/>
      </w:tblGrid>
      <w:tr w:rsidR="00E40DC8" w:rsidRPr="003E4E6D" w14:paraId="7CAA8AA9" w14:textId="77777777" w:rsidTr="00E40DC8">
        <w:tc>
          <w:tcPr>
            <w:tcW w:w="4050" w:type="dxa"/>
          </w:tcPr>
          <w:p w14:paraId="016E7C48"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2430" w:type="dxa"/>
            <w:gridSpan w:val="3"/>
            <w:tcBorders>
              <w:bottom w:val="single" w:sz="4" w:space="0" w:color="auto"/>
            </w:tcBorders>
          </w:tcPr>
          <w:p w14:paraId="06A2782D"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Interest rate (% p.a.)</w:t>
            </w:r>
          </w:p>
        </w:tc>
        <w:tc>
          <w:tcPr>
            <w:tcW w:w="270" w:type="dxa"/>
          </w:tcPr>
          <w:p w14:paraId="21E91BA9"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3060" w:type="dxa"/>
            <w:gridSpan w:val="3"/>
            <w:tcBorders>
              <w:bottom w:val="single" w:sz="6" w:space="0" w:color="auto"/>
            </w:tcBorders>
          </w:tcPr>
          <w:p w14:paraId="06D6E20C"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r w:rsidRPr="003E4E6D">
              <w:rPr>
                <w:rFonts w:ascii="Times New Roman" w:hAnsi="Times New Roman" w:cs="Times New Roman"/>
              </w:rPr>
              <w:t>In Thousand Baht</w:t>
            </w:r>
          </w:p>
        </w:tc>
      </w:tr>
      <w:tr w:rsidR="00E40DC8" w:rsidRPr="003E4E6D" w14:paraId="31E58467" w14:textId="77777777" w:rsidTr="00E40DC8">
        <w:tc>
          <w:tcPr>
            <w:tcW w:w="4050" w:type="dxa"/>
          </w:tcPr>
          <w:p w14:paraId="3596629A"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Borders>
              <w:top w:val="single" w:sz="4" w:space="0" w:color="auto"/>
              <w:bottom w:val="single" w:sz="4" w:space="0" w:color="auto"/>
            </w:tcBorders>
          </w:tcPr>
          <w:p w14:paraId="65519113" w14:textId="7860DF4E" w:rsidR="00E40DC8" w:rsidRPr="003E4E6D" w:rsidRDefault="00E40DC8" w:rsidP="0005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2020</w:t>
            </w:r>
          </w:p>
        </w:tc>
        <w:tc>
          <w:tcPr>
            <w:tcW w:w="270" w:type="dxa"/>
            <w:tcBorders>
              <w:top w:val="single" w:sz="4" w:space="0" w:color="auto"/>
            </w:tcBorders>
          </w:tcPr>
          <w:p w14:paraId="05376BA9"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080" w:type="dxa"/>
            <w:tcBorders>
              <w:top w:val="single" w:sz="4" w:space="0" w:color="auto"/>
              <w:bottom w:val="single" w:sz="4" w:space="0" w:color="auto"/>
            </w:tcBorders>
          </w:tcPr>
          <w:p w14:paraId="3A29D922" w14:textId="39537601"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2019</w:t>
            </w:r>
          </w:p>
        </w:tc>
        <w:tc>
          <w:tcPr>
            <w:tcW w:w="270" w:type="dxa"/>
          </w:tcPr>
          <w:p w14:paraId="727BC3AB"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bottom w:val="single" w:sz="4" w:space="0" w:color="auto"/>
            </w:tcBorders>
          </w:tcPr>
          <w:p w14:paraId="110E5A8E" w14:textId="39739F17" w:rsidR="00E40DC8" w:rsidRPr="003E4E6D" w:rsidRDefault="006451CC" w:rsidP="00645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2020</w:t>
            </w:r>
          </w:p>
        </w:tc>
        <w:tc>
          <w:tcPr>
            <w:tcW w:w="270" w:type="dxa"/>
          </w:tcPr>
          <w:p w14:paraId="6EB4AE8F"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440" w:type="dxa"/>
            <w:tcBorders>
              <w:bottom w:val="single" w:sz="4" w:space="0" w:color="auto"/>
            </w:tcBorders>
          </w:tcPr>
          <w:p w14:paraId="24998DE6" w14:textId="39FD2C30"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3E4E6D">
              <w:rPr>
                <w:rFonts w:ascii="Times New Roman" w:hAnsi="Times New Roman" w:cs="Times New Roman"/>
              </w:rPr>
              <w:t>2019</w:t>
            </w:r>
          </w:p>
        </w:tc>
      </w:tr>
      <w:tr w:rsidR="00E40DC8" w:rsidRPr="003E4E6D" w14:paraId="5BC5F9F5" w14:textId="77777777" w:rsidTr="00E40DC8">
        <w:tc>
          <w:tcPr>
            <w:tcW w:w="4050" w:type="dxa"/>
          </w:tcPr>
          <w:p w14:paraId="4D1520B5"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Borrowings from a local financial institution</w:t>
            </w:r>
          </w:p>
        </w:tc>
        <w:tc>
          <w:tcPr>
            <w:tcW w:w="1080" w:type="dxa"/>
            <w:tcBorders>
              <w:top w:val="single" w:sz="4" w:space="0" w:color="auto"/>
            </w:tcBorders>
          </w:tcPr>
          <w:p w14:paraId="3E94AFEC"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692DC759"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imes New Roman" w:hAnsi="Times New Roman" w:cs="Times New Roman"/>
              </w:rPr>
            </w:pPr>
          </w:p>
        </w:tc>
        <w:tc>
          <w:tcPr>
            <w:tcW w:w="1080" w:type="dxa"/>
          </w:tcPr>
          <w:p w14:paraId="1C45A0A3"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63057FF"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350" w:type="dxa"/>
          </w:tcPr>
          <w:p w14:paraId="77AC8FC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270" w:type="dxa"/>
          </w:tcPr>
          <w:p w14:paraId="3213A8D8"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c>
          <w:tcPr>
            <w:tcW w:w="1440" w:type="dxa"/>
          </w:tcPr>
          <w:p w14:paraId="3741361E"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Times New Roman" w:hAnsi="Times New Roman" w:cs="Times New Roman"/>
              </w:rPr>
            </w:pPr>
          </w:p>
        </w:tc>
      </w:tr>
      <w:tr w:rsidR="00402F5C" w:rsidRPr="003E4E6D" w14:paraId="4B153F46" w14:textId="77777777" w:rsidTr="00E40DC8">
        <w:tc>
          <w:tcPr>
            <w:tcW w:w="4050" w:type="dxa"/>
          </w:tcPr>
          <w:p w14:paraId="55131CC5" w14:textId="77777777"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  First borrowing</w:t>
            </w:r>
          </w:p>
        </w:tc>
        <w:tc>
          <w:tcPr>
            <w:tcW w:w="1080" w:type="dxa"/>
          </w:tcPr>
          <w:p w14:paraId="59439991" w14:textId="7E9269C2" w:rsidR="00402F5C"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4.250</w:t>
            </w:r>
          </w:p>
        </w:tc>
        <w:tc>
          <w:tcPr>
            <w:tcW w:w="270" w:type="dxa"/>
          </w:tcPr>
          <w:p w14:paraId="11672E03" w14:textId="77777777"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both"/>
              <w:rPr>
                <w:rFonts w:ascii="Times New Roman" w:hAnsi="Times New Roman" w:cs="Times New Roman"/>
              </w:rPr>
            </w:pPr>
          </w:p>
        </w:tc>
        <w:tc>
          <w:tcPr>
            <w:tcW w:w="1080" w:type="dxa"/>
          </w:tcPr>
          <w:p w14:paraId="3E5CF6DE" w14:textId="1C994EF7"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cs/>
              </w:rPr>
              <w:t>6</w:t>
            </w:r>
            <w:r w:rsidRPr="003E4E6D">
              <w:rPr>
                <w:rFonts w:ascii="Times New Roman" w:hAnsi="Times New Roman" w:cs="Times New Roman"/>
              </w:rPr>
              <w:t>.</w:t>
            </w:r>
            <w:r w:rsidRPr="003E4E6D">
              <w:rPr>
                <w:rFonts w:ascii="Times New Roman" w:hAnsi="Times New Roman" w:cs="Times New Roman"/>
                <w:cs/>
              </w:rPr>
              <w:t>025</w:t>
            </w:r>
          </w:p>
        </w:tc>
        <w:tc>
          <w:tcPr>
            <w:tcW w:w="270" w:type="dxa"/>
          </w:tcPr>
          <w:p w14:paraId="0F776AF5" w14:textId="77777777"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34EF757" w14:textId="00966B4A" w:rsidR="00402F5C"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175,359</w:t>
            </w:r>
          </w:p>
        </w:tc>
        <w:tc>
          <w:tcPr>
            <w:tcW w:w="270" w:type="dxa"/>
          </w:tcPr>
          <w:p w14:paraId="3773C99B" w14:textId="77777777"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00A02AB" w14:textId="3AC519BB" w:rsidR="00402F5C" w:rsidRPr="003E4E6D" w:rsidRDefault="00402F5C"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182</w:t>
            </w:r>
            <w:r w:rsidRPr="003E4E6D">
              <w:rPr>
                <w:rFonts w:ascii="Times New Roman" w:hAnsi="Times New Roman" w:cs="Times New Roman"/>
              </w:rPr>
              <w:t>,</w:t>
            </w:r>
            <w:r w:rsidRPr="003E4E6D">
              <w:rPr>
                <w:rFonts w:ascii="Times New Roman" w:hAnsi="Times New Roman" w:cs="Times New Roman"/>
                <w:cs/>
              </w:rPr>
              <w:t>159</w:t>
            </w:r>
          </w:p>
        </w:tc>
      </w:tr>
      <w:tr w:rsidR="00F7063A" w:rsidRPr="003E4E6D" w14:paraId="3159C524" w14:textId="77777777" w:rsidTr="00E40DC8">
        <w:tc>
          <w:tcPr>
            <w:tcW w:w="4050" w:type="dxa"/>
          </w:tcPr>
          <w:p w14:paraId="092942AA"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  Second borrowing</w:t>
            </w:r>
          </w:p>
        </w:tc>
        <w:tc>
          <w:tcPr>
            <w:tcW w:w="1080" w:type="dxa"/>
          </w:tcPr>
          <w:p w14:paraId="0EEF2C42" w14:textId="737A4900"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4.250</w:t>
            </w:r>
          </w:p>
        </w:tc>
        <w:tc>
          <w:tcPr>
            <w:tcW w:w="270" w:type="dxa"/>
          </w:tcPr>
          <w:p w14:paraId="088191CF"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6DC35DA8" w14:textId="31FD7F08"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cs/>
              </w:rPr>
              <w:t>6</w:t>
            </w:r>
            <w:r w:rsidRPr="003E4E6D">
              <w:rPr>
                <w:rFonts w:ascii="Times New Roman" w:hAnsi="Times New Roman" w:cs="Times New Roman"/>
              </w:rPr>
              <w:t>.</w:t>
            </w:r>
            <w:r w:rsidRPr="003E4E6D">
              <w:rPr>
                <w:rFonts w:ascii="Times New Roman" w:hAnsi="Times New Roman" w:cs="Times New Roman"/>
                <w:cs/>
              </w:rPr>
              <w:t>025</w:t>
            </w:r>
          </w:p>
        </w:tc>
        <w:tc>
          <w:tcPr>
            <w:tcW w:w="270" w:type="dxa"/>
          </w:tcPr>
          <w:p w14:paraId="7AECDD5B"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6BF4D87A" w14:textId="2EC4F10E"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59,644</w:t>
            </w:r>
          </w:p>
        </w:tc>
        <w:tc>
          <w:tcPr>
            <w:tcW w:w="270" w:type="dxa"/>
          </w:tcPr>
          <w:p w14:paraId="2B21BA3B"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7F2314A" w14:textId="5A5E7593"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w:t>
            </w:r>
            <w:r w:rsidRPr="003E4E6D">
              <w:rPr>
                <w:rFonts w:ascii="Times New Roman" w:hAnsi="Times New Roman" w:cs="Times New Roman"/>
                <w:cs/>
              </w:rPr>
              <w:t>1</w:t>
            </w:r>
            <w:r w:rsidRPr="003E4E6D">
              <w:rPr>
                <w:rFonts w:ascii="Times New Roman" w:hAnsi="Times New Roman" w:cs="Times New Roman"/>
              </w:rPr>
              <w:t>,</w:t>
            </w:r>
            <w:r w:rsidRPr="003E4E6D">
              <w:rPr>
                <w:rFonts w:ascii="Times New Roman" w:hAnsi="Times New Roman" w:cs="Times New Roman"/>
                <w:cs/>
              </w:rPr>
              <w:t>644</w:t>
            </w:r>
          </w:p>
        </w:tc>
      </w:tr>
      <w:tr w:rsidR="00F7063A" w:rsidRPr="003E4E6D" w14:paraId="4EBF9F3F" w14:textId="77777777" w:rsidTr="00E40DC8">
        <w:tc>
          <w:tcPr>
            <w:tcW w:w="4050" w:type="dxa"/>
          </w:tcPr>
          <w:p w14:paraId="5BECC713"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  Third borrowing</w:t>
            </w:r>
          </w:p>
        </w:tc>
        <w:tc>
          <w:tcPr>
            <w:tcW w:w="1080" w:type="dxa"/>
          </w:tcPr>
          <w:p w14:paraId="259E0B4E" w14:textId="454E9DE1"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rPr>
              <w:t>4.250</w:t>
            </w:r>
          </w:p>
        </w:tc>
        <w:tc>
          <w:tcPr>
            <w:tcW w:w="270" w:type="dxa"/>
          </w:tcPr>
          <w:p w14:paraId="3B247C4A"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right"/>
              <w:rPr>
                <w:rFonts w:ascii="Times New Roman" w:hAnsi="Times New Roman" w:cs="Times New Roman"/>
              </w:rPr>
            </w:pPr>
          </w:p>
        </w:tc>
        <w:tc>
          <w:tcPr>
            <w:tcW w:w="1080" w:type="dxa"/>
          </w:tcPr>
          <w:p w14:paraId="01C0EB45" w14:textId="2A5960C5"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r w:rsidRPr="003E4E6D">
              <w:rPr>
                <w:rFonts w:ascii="Times New Roman" w:hAnsi="Times New Roman" w:cs="Times New Roman"/>
                <w:cs/>
              </w:rPr>
              <w:t>6</w:t>
            </w:r>
            <w:r w:rsidRPr="003E4E6D">
              <w:rPr>
                <w:rFonts w:ascii="Times New Roman" w:hAnsi="Times New Roman" w:cs="Times New Roman"/>
              </w:rPr>
              <w:t>.</w:t>
            </w:r>
            <w:r w:rsidRPr="003E4E6D">
              <w:rPr>
                <w:rFonts w:ascii="Times New Roman" w:hAnsi="Times New Roman" w:cs="Times New Roman"/>
                <w:cs/>
              </w:rPr>
              <w:t>025</w:t>
            </w:r>
          </w:p>
        </w:tc>
        <w:tc>
          <w:tcPr>
            <w:tcW w:w="270" w:type="dxa"/>
          </w:tcPr>
          <w:p w14:paraId="610E5503"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DE02E9A" w14:textId="6C1E7058"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15,540</w:t>
            </w:r>
          </w:p>
        </w:tc>
        <w:tc>
          <w:tcPr>
            <w:tcW w:w="270" w:type="dxa"/>
          </w:tcPr>
          <w:p w14:paraId="1C68CAF9" w14:textId="77777777"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B3F8433" w14:textId="1FAFD654" w:rsidR="00F7063A" w:rsidRPr="003E4E6D" w:rsidRDefault="00F7063A" w:rsidP="00F7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cs/>
              </w:rPr>
              <w:t>16</w:t>
            </w:r>
            <w:r w:rsidRPr="003E4E6D">
              <w:rPr>
                <w:rFonts w:ascii="Times New Roman" w:hAnsi="Times New Roman" w:cs="Times New Roman"/>
              </w:rPr>
              <w:t>,</w:t>
            </w:r>
            <w:r w:rsidRPr="003E4E6D">
              <w:rPr>
                <w:rFonts w:ascii="Times New Roman" w:hAnsi="Times New Roman" w:cs="Times New Roman"/>
                <w:cs/>
              </w:rPr>
              <w:t>940</w:t>
            </w:r>
          </w:p>
        </w:tc>
      </w:tr>
      <w:tr w:rsidR="00A901EF" w:rsidRPr="003E4E6D" w14:paraId="609D0CB8" w14:textId="77777777" w:rsidTr="00E40DC8">
        <w:tc>
          <w:tcPr>
            <w:tcW w:w="4050" w:type="dxa"/>
          </w:tcPr>
          <w:p w14:paraId="284D2481"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Total</w:t>
            </w:r>
          </w:p>
        </w:tc>
        <w:tc>
          <w:tcPr>
            <w:tcW w:w="1080" w:type="dxa"/>
          </w:tcPr>
          <w:p w14:paraId="327E42EE"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0DA64AD"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45550DE0"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B0219B9"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AA1B5C2" w14:textId="63736A4C" w:rsidR="00A901EF"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w:t>
            </w:r>
            <w:r w:rsidR="00D62159" w:rsidRPr="003E4E6D">
              <w:rPr>
                <w:rFonts w:ascii="Times New Roman" w:hAnsi="Times New Roman" w:cs="Times New Roman"/>
              </w:rPr>
              <w:t>543</w:t>
            </w:r>
          </w:p>
        </w:tc>
        <w:tc>
          <w:tcPr>
            <w:tcW w:w="270" w:type="dxa"/>
          </w:tcPr>
          <w:p w14:paraId="38C6AE84"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921CC07" w14:textId="10D5267B"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260,743</w:t>
            </w:r>
          </w:p>
        </w:tc>
      </w:tr>
      <w:tr w:rsidR="00A901EF" w:rsidRPr="003E4E6D" w14:paraId="1E64E823" w14:textId="77777777" w:rsidTr="00402F5C">
        <w:tc>
          <w:tcPr>
            <w:tcW w:w="4050" w:type="dxa"/>
          </w:tcPr>
          <w:p w14:paraId="03FDE96E"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roofErr w:type="gramStart"/>
            <w:r w:rsidRPr="003E4E6D">
              <w:rPr>
                <w:rFonts w:ascii="Times New Roman" w:hAnsi="Times New Roman" w:cs="Times New Roman"/>
              </w:rPr>
              <w:t>Less :</w:t>
            </w:r>
            <w:proofErr w:type="gramEnd"/>
            <w:r w:rsidRPr="003E4E6D">
              <w:rPr>
                <w:rFonts w:ascii="Times New Roman" w:hAnsi="Times New Roman" w:cs="Times New Roman"/>
              </w:rPr>
              <w:t xml:space="preserve"> Deferred loan extension fee</w:t>
            </w:r>
          </w:p>
        </w:tc>
        <w:tc>
          <w:tcPr>
            <w:tcW w:w="1080" w:type="dxa"/>
          </w:tcPr>
          <w:p w14:paraId="3EF0DABB"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3904137F"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6C6CC7A0"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243332D2"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bottom w:val="single" w:sz="4" w:space="0" w:color="auto"/>
            </w:tcBorders>
          </w:tcPr>
          <w:p w14:paraId="5B317921" w14:textId="1E086257" w:rsidR="00A901EF"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59768A" w:rsidRPr="003E4E6D">
              <w:rPr>
                <w:rFonts w:ascii="Times New Roman" w:hAnsi="Times New Roman" w:cs="Times New Roman"/>
              </w:rPr>
              <w:t>387</w:t>
            </w:r>
            <w:r w:rsidRPr="003E4E6D">
              <w:rPr>
                <w:rFonts w:ascii="Times New Roman" w:hAnsi="Times New Roman" w:cs="Times New Roman"/>
              </w:rPr>
              <w:t>)</w:t>
            </w:r>
          </w:p>
        </w:tc>
        <w:tc>
          <w:tcPr>
            <w:tcW w:w="270" w:type="dxa"/>
          </w:tcPr>
          <w:p w14:paraId="1400D4D6"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EF1D427" w14:textId="06637DB4"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(484)</w:t>
            </w:r>
          </w:p>
        </w:tc>
      </w:tr>
      <w:tr w:rsidR="00E40DC8" w:rsidRPr="003E4E6D" w14:paraId="4C57BDB4" w14:textId="77777777" w:rsidTr="00E40DC8">
        <w:tc>
          <w:tcPr>
            <w:tcW w:w="4050" w:type="dxa"/>
          </w:tcPr>
          <w:p w14:paraId="202A45E2"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p>
        </w:tc>
        <w:tc>
          <w:tcPr>
            <w:tcW w:w="1080" w:type="dxa"/>
          </w:tcPr>
          <w:p w14:paraId="10C7A74D"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5669F14A"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rPr>
                <w:rFonts w:ascii="Times New Roman" w:hAnsi="Times New Roman" w:cs="Times New Roman"/>
              </w:rPr>
            </w:pPr>
          </w:p>
        </w:tc>
        <w:tc>
          <w:tcPr>
            <w:tcW w:w="1080" w:type="dxa"/>
          </w:tcPr>
          <w:p w14:paraId="395A8631"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rPr>
            </w:pPr>
          </w:p>
        </w:tc>
        <w:tc>
          <w:tcPr>
            <w:tcW w:w="270" w:type="dxa"/>
          </w:tcPr>
          <w:p w14:paraId="60DAC543"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Borders>
              <w:top w:val="single" w:sz="4" w:space="0" w:color="auto"/>
            </w:tcBorders>
          </w:tcPr>
          <w:p w14:paraId="43CE95C6" w14:textId="6C02EE83" w:rsidR="00E40DC8"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w:t>
            </w:r>
            <w:r w:rsidR="007F051D" w:rsidRPr="003E4E6D">
              <w:rPr>
                <w:rFonts w:ascii="Times New Roman" w:hAnsi="Times New Roman" w:cs="Times New Roman"/>
              </w:rPr>
              <w:t>1</w:t>
            </w:r>
            <w:r w:rsidR="0059768A" w:rsidRPr="003E4E6D">
              <w:rPr>
                <w:rFonts w:ascii="Times New Roman" w:hAnsi="Times New Roman" w:cs="Times New Roman"/>
              </w:rPr>
              <w:t>56</w:t>
            </w:r>
          </w:p>
        </w:tc>
        <w:tc>
          <w:tcPr>
            <w:tcW w:w="270" w:type="dxa"/>
          </w:tcPr>
          <w:p w14:paraId="67549F2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3469726E" w14:textId="16C4F47A"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260,259</w:t>
            </w:r>
          </w:p>
        </w:tc>
      </w:tr>
      <w:tr w:rsidR="00A901EF" w:rsidRPr="003E4E6D" w14:paraId="4DA6A039" w14:textId="77777777" w:rsidTr="00E40DC8">
        <w:tc>
          <w:tcPr>
            <w:tcW w:w="4050" w:type="dxa"/>
          </w:tcPr>
          <w:p w14:paraId="5D1570C4" w14:textId="77777777" w:rsidR="00A901EF" w:rsidRPr="003E4E6D" w:rsidRDefault="00A901EF" w:rsidP="00955D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08"/>
              <w:jc w:val="both"/>
              <w:rPr>
                <w:rFonts w:ascii="Times New Roman" w:hAnsi="Times New Roman" w:cs="Times New Roman"/>
                <w:szCs w:val="18"/>
              </w:rPr>
            </w:pPr>
            <w:proofErr w:type="gramStart"/>
            <w:r w:rsidRPr="003E4E6D">
              <w:rPr>
                <w:rFonts w:ascii="Times New Roman" w:hAnsi="Times New Roman" w:cs="Times New Roman"/>
                <w:szCs w:val="18"/>
              </w:rPr>
              <w:t>Less :</w:t>
            </w:r>
            <w:proofErr w:type="gramEnd"/>
            <w:r w:rsidRPr="003E4E6D">
              <w:rPr>
                <w:rFonts w:ascii="Times New Roman" w:hAnsi="Times New Roman" w:cs="Times New Roman"/>
                <w:szCs w:val="18"/>
              </w:rPr>
              <w:t xml:space="preserve"> Portion due within one year</w:t>
            </w:r>
          </w:p>
        </w:tc>
        <w:tc>
          <w:tcPr>
            <w:tcW w:w="1080" w:type="dxa"/>
          </w:tcPr>
          <w:p w14:paraId="1A93E8E5"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375A5CED"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rPr>
            </w:pPr>
          </w:p>
        </w:tc>
        <w:tc>
          <w:tcPr>
            <w:tcW w:w="1080" w:type="dxa"/>
          </w:tcPr>
          <w:p w14:paraId="20ABD1BB"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A99C068"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rPr>
            </w:pPr>
          </w:p>
        </w:tc>
        <w:tc>
          <w:tcPr>
            <w:tcW w:w="1350" w:type="dxa"/>
          </w:tcPr>
          <w:p w14:paraId="77774EF0" w14:textId="57326667" w:rsidR="00A901EF"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59768A" w:rsidRPr="003E4E6D">
              <w:rPr>
                <w:rFonts w:ascii="Times New Roman" w:hAnsi="Times New Roman" w:cs="Times New Roman"/>
              </w:rPr>
              <w:t>2</w:t>
            </w:r>
            <w:r w:rsidR="00CC01FD" w:rsidRPr="003E4E6D">
              <w:rPr>
                <w:rFonts w:ascii="Times New Roman" w:hAnsi="Times New Roman" w:cs="Times New Roman"/>
              </w:rPr>
              <w:t>5</w:t>
            </w:r>
            <w:r w:rsidRPr="003E4E6D">
              <w:rPr>
                <w:rFonts w:ascii="Times New Roman" w:hAnsi="Times New Roman" w:cs="Times New Roman"/>
              </w:rPr>
              <w:t>,</w:t>
            </w:r>
            <w:r w:rsidR="0059768A" w:rsidRPr="003E4E6D">
              <w:rPr>
                <w:rFonts w:ascii="Times New Roman" w:hAnsi="Times New Roman" w:cs="Times New Roman"/>
              </w:rPr>
              <w:t>103</w:t>
            </w:r>
            <w:r w:rsidRPr="003E4E6D">
              <w:rPr>
                <w:rFonts w:ascii="Times New Roman" w:hAnsi="Times New Roman" w:cs="Times New Roman"/>
              </w:rPr>
              <w:t>)</w:t>
            </w:r>
          </w:p>
        </w:tc>
        <w:tc>
          <w:tcPr>
            <w:tcW w:w="270" w:type="dxa"/>
          </w:tcPr>
          <w:p w14:paraId="371C4273"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522E19F5" w14:textId="670DFD65"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(30,503)</w:t>
            </w:r>
          </w:p>
        </w:tc>
      </w:tr>
      <w:tr w:rsidR="00A901EF" w:rsidRPr="003E4E6D" w14:paraId="5A855449" w14:textId="77777777" w:rsidTr="00E40DC8">
        <w:tc>
          <w:tcPr>
            <w:tcW w:w="4050" w:type="dxa"/>
          </w:tcPr>
          <w:p w14:paraId="0C5D8AD8"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3E4E6D">
              <w:rPr>
                <w:rFonts w:ascii="Times New Roman" w:hAnsi="Times New Roman" w:cs="Times New Roman"/>
              </w:rPr>
              <w:t>Net</w:t>
            </w:r>
          </w:p>
        </w:tc>
        <w:tc>
          <w:tcPr>
            <w:tcW w:w="1080" w:type="dxa"/>
          </w:tcPr>
          <w:p w14:paraId="7BA435AA"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65ABB99C"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080" w:type="dxa"/>
          </w:tcPr>
          <w:p w14:paraId="07FC8372"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7D4B63DC"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350" w:type="dxa"/>
            <w:tcBorders>
              <w:top w:val="single" w:sz="4" w:space="0" w:color="auto"/>
              <w:bottom w:val="double" w:sz="4" w:space="0" w:color="auto"/>
            </w:tcBorders>
          </w:tcPr>
          <w:p w14:paraId="5042D8A5" w14:textId="0400254D" w:rsidR="00A901EF" w:rsidRPr="003E4E6D" w:rsidRDefault="00F7063A"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w:t>
            </w:r>
            <w:r w:rsidR="0059768A" w:rsidRPr="003E4E6D">
              <w:rPr>
                <w:rFonts w:ascii="Times New Roman" w:hAnsi="Times New Roman" w:cs="Times New Roman"/>
              </w:rPr>
              <w:t>25</w:t>
            </w:r>
            <w:r w:rsidRPr="003E4E6D">
              <w:rPr>
                <w:rFonts w:ascii="Times New Roman" w:hAnsi="Times New Roman" w:cs="Times New Roman"/>
              </w:rPr>
              <w:t>,</w:t>
            </w:r>
            <w:r w:rsidR="0059768A" w:rsidRPr="003E4E6D">
              <w:rPr>
                <w:rFonts w:ascii="Times New Roman" w:hAnsi="Times New Roman" w:cs="Times New Roman"/>
              </w:rPr>
              <w:t>053</w:t>
            </w:r>
          </w:p>
        </w:tc>
        <w:tc>
          <w:tcPr>
            <w:tcW w:w="270" w:type="dxa"/>
          </w:tcPr>
          <w:p w14:paraId="2F7E172C" w14:textId="77777777"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134BB5AC" w14:textId="1FFEFB79" w:rsidR="00A901EF" w:rsidRPr="003E4E6D" w:rsidRDefault="00A901EF"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229,756</w:t>
            </w:r>
          </w:p>
        </w:tc>
      </w:tr>
    </w:tbl>
    <w:p w14:paraId="47FF5554" w14:textId="5227F85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6682E6A" w14:textId="34026ECE"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E4E6D">
        <w:rPr>
          <w:rFonts w:ascii="Times New Roman" w:hAnsi="Times New Roman" w:cs="Times New Roman"/>
        </w:rPr>
        <w:t xml:space="preserve">Such borrowings are repayable in 72 </w:t>
      </w:r>
      <w:r w:rsidR="004C7B3E">
        <w:rPr>
          <w:rFonts w:ascii="Times New Roman" w:hAnsi="Times New Roman" w:cs="Times New Roman"/>
        </w:rPr>
        <w:t>and</w:t>
      </w:r>
      <w:r w:rsidRPr="003E4E6D">
        <w:rPr>
          <w:rFonts w:ascii="Times New Roman" w:hAnsi="Times New Roman" w:cs="Times New Roman"/>
        </w:rPr>
        <w:t xml:space="preserve"> 84 monthly installments at varying amounts commencing on January 8, 2015, on </w:t>
      </w:r>
      <w:r w:rsidR="004C7B3E">
        <w:rPr>
          <w:rFonts w:ascii="Times New Roman" w:hAnsi="Times New Roman" w:cs="Times New Roman"/>
        </w:rPr>
        <w:t xml:space="preserve">         </w:t>
      </w:r>
      <w:r w:rsidRPr="003E4E6D">
        <w:rPr>
          <w:rFonts w:ascii="Times New Roman" w:hAnsi="Times New Roman" w:cs="Times New Roman"/>
        </w:rPr>
        <w:t>February 5, 2015, on March 5, 2015 for the first, second and third borrowing, respectively, and bear interest at indicated in each agreement. Subsequently on April 19, 2016, the Company has extended repayment term for third borrowing from 72 installments to 90 installments.</w:t>
      </w:r>
    </w:p>
    <w:p w14:paraId="55C96190"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29B0AEF9"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E4E6D">
        <w:rPr>
          <w:rFonts w:ascii="Times New Roman" w:hAnsi="Times New Roman" w:cs="Times New Roman"/>
        </w:rPr>
        <w:t>During May 2017 to December 2017, the Company obtained grace period for repayment installments of 3 long-term borrowings contracts.</w:t>
      </w:r>
    </w:p>
    <w:p w14:paraId="7A35623E"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p>
    <w:p w14:paraId="6D06D1EB"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rPr>
      </w:pPr>
      <w:r w:rsidRPr="003E4E6D">
        <w:rPr>
          <w:rFonts w:ascii="Times New Roman" w:hAnsi="Times New Roman" w:cs="Times New Roman"/>
        </w:rPr>
        <w:t>On July 13, 2017, the Company had entered into the debt restructure loan agreement to change the maturing date of 3 long-term borrowings contracts with a local financial institution. Such debt restructure loan agreement is still maintained repayment schedule within the original term payments and reduced interest rate from default interest rate to be MLR-1.0% for period May 2017 to December 2017. After such period, the interest rate shall be original interest rate (MLR).</w:t>
      </w:r>
    </w:p>
    <w:p w14:paraId="39B005B4"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30D7A26F" w14:textId="1AF09FEC"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lang w:val="en-GB"/>
        </w:rPr>
      </w:pPr>
      <w:r w:rsidRPr="003E4E6D">
        <w:rPr>
          <w:rFonts w:ascii="Times New Roman" w:hAnsi="Times New Roman" w:cs="Times New Roman"/>
        </w:rPr>
        <w:t xml:space="preserve">On January 31, 2018, the Company made an amendment </w:t>
      </w:r>
      <w:r w:rsidRPr="003E4E6D">
        <w:rPr>
          <w:rFonts w:ascii="Times New Roman" w:hAnsi="Times New Roman" w:cs="Times New Roman"/>
          <w:lang w:val="en-GB"/>
        </w:rPr>
        <w:t>for the debt</w:t>
      </w:r>
      <w:r w:rsidRPr="003E4E6D">
        <w:rPr>
          <w:rFonts w:ascii="Times New Roman" w:hAnsi="Times New Roman" w:cs="Times New Roman"/>
        </w:rPr>
        <w:t xml:space="preserve"> restructure </w:t>
      </w:r>
      <w:r w:rsidRPr="003E4E6D">
        <w:rPr>
          <w:rFonts w:ascii="Times New Roman" w:hAnsi="Times New Roman" w:cs="Times New Roman"/>
          <w:lang w:val="en-GB"/>
        </w:rPr>
        <w:t xml:space="preserve">agreement dated July 13, 2017, which the new condition, the Company shall pay monthly interest expense separately. The borrowings are repayable in monthly </w:t>
      </w:r>
      <w:proofErr w:type="spellStart"/>
      <w:r w:rsidRPr="003E4E6D">
        <w:rPr>
          <w:rFonts w:ascii="Times New Roman" w:hAnsi="Times New Roman" w:cs="Times New Roman"/>
          <w:lang w:val="en-GB"/>
        </w:rPr>
        <w:t>installments</w:t>
      </w:r>
      <w:proofErr w:type="spellEnd"/>
      <w:r w:rsidRPr="003E4E6D">
        <w:rPr>
          <w:rFonts w:ascii="Times New Roman" w:hAnsi="Times New Roman" w:cs="Times New Roman"/>
          <w:lang w:val="en-GB"/>
        </w:rPr>
        <w:t xml:space="preserve"> at varying amounts commencing in</w:t>
      </w:r>
      <w:r w:rsidRPr="003E4E6D">
        <w:rPr>
          <w:rFonts w:ascii="Times New Roman" w:hAnsi="Times New Roman" w:cs="Times New Roman"/>
        </w:rPr>
        <w:t xml:space="preserve"> July 2018 to December 2022</w:t>
      </w:r>
      <w:r w:rsidRPr="003E4E6D">
        <w:rPr>
          <w:rFonts w:ascii="Times New Roman" w:hAnsi="Times New Roman" w:cs="Times New Roman"/>
          <w:lang w:val="en-GB"/>
        </w:rPr>
        <w:t xml:space="preserve"> and bear interest at the rate of MLR-1% p.a. in 2018 and MLR p.a. afterwards.</w:t>
      </w:r>
    </w:p>
    <w:p w14:paraId="5B7F4035"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3BCF20D3"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In August 2018, the Company obtained new borrowings from such financial institution </w:t>
      </w:r>
      <w:proofErr w:type="spellStart"/>
      <w:r w:rsidRPr="003E4E6D">
        <w:rPr>
          <w:rFonts w:ascii="Times New Roman" w:hAnsi="Times New Roman" w:cs="Times New Roman"/>
        </w:rPr>
        <w:t>totalling</w:t>
      </w:r>
      <w:proofErr w:type="spellEnd"/>
      <w:r w:rsidRPr="003E4E6D">
        <w:rPr>
          <w:rFonts w:ascii="Times New Roman" w:hAnsi="Times New Roman" w:cs="Times New Roman"/>
        </w:rPr>
        <w:t xml:space="preserve"> of Baht 7.5 million using for repairing damage assets from flood incident. Such borrowings bear interest at the rate of MLR-1% p.a. and were repaid in full amount in October 2018.  </w:t>
      </w:r>
    </w:p>
    <w:p w14:paraId="142B03E4"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p>
    <w:p w14:paraId="5140EF02" w14:textId="1C33EE23"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On November 11, 2019, the Company made an amendment </w:t>
      </w:r>
      <w:r w:rsidRPr="003E4E6D">
        <w:rPr>
          <w:rFonts w:ascii="Times New Roman" w:hAnsi="Times New Roman" w:cs="Times New Roman"/>
          <w:lang w:val="en-GB"/>
        </w:rPr>
        <w:t>for the debt</w:t>
      </w:r>
      <w:r w:rsidRPr="003E4E6D">
        <w:rPr>
          <w:rFonts w:ascii="Times New Roman" w:hAnsi="Times New Roman" w:cs="Times New Roman"/>
        </w:rPr>
        <w:t xml:space="preserve"> restructure </w:t>
      </w:r>
      <w:r w:rsidRPr="003E4E6D">
        <w:rPr>
          <w:rFonts w:ascii="Times New Roman" w:hAnsi="Times New Roman" w:cs="Times New Roman"/>
          <w:lang w:val="en-GB"/>
        </w:rPr>
        <w:t>agreement dated July 13, 2017</w:t>
      </w:r>
      <w:r w:rsidRPr="003E4E6D">
        <w:rPr>
          <w:rFonts w:ascii="Times New Roman" w:hAnsi="Times New Roman" w:cs="Times New Roman"/>
        </w:rPr>
        <w:t xml:space="preserve"> to extend repayment period for another 2 years</w:t>
      </w:r>
      <w:r w:rsidRPr="003E4E6D">
        <w:rPr>
          <w:rFonts w:ascii="Times New Roman" w:hAnsi="Times New Roman" w:cs="Times New Roman"/>
          <w:lang w:val="en-GB"/>
        </w:rPr>
        <w:t xml:space="preserve"> ending December 2024 and the Company shall pay monthly interest expense separately. </w:t>
      </w:r>
    </w:p>
    <w:p w14:paraId="431E0DDF" w14:textId="77777777" w:rsidR="006F2474" w:rsidRPr="003E4E6D" w:rsidRDefault="006F2474" w:rsidP="006F2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lang w:val="en-GB"/>
        </w:rPr>
      </w:pPr>
    </w:p>
    <w:p w14:paraId="4A1775AF" w14:textId="476A92BE" w:rsidR="000C42D8" w:rsidRPr="003E4E6D" w:rsidRDefault="000C42D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3E4E6D">
        <w:rPr>
          <w:rFonts w:ascii="Times New Roman" w:hAnsi="Times New Roman" w:cs="Times New Roman"/>
        </w:rPr>
        <w:t xml:space="preserve">On </w:t>
      </w:r>
      <w:r w:rsidR="006D0FB8" w:rsidRPr="003E4E6D">
        <w:rPr>
          <w:rFonts w:ascii="Times New Roman" w:hAnsi="Times New Roman" w:cs="Times New Roman"/>
        </w:rPr>
        <w:t xml:space="preserve">April </w:t>
      </w:r>
      <w:r w:rsidR="001218D3" w:rsidRPr="003E4E6D">
        <w:rPr>
          <w:rFonts w:ascii="Times New Roman" w:hAnsi="Times New Roman" w:cs="Times New Roman"/>
        </w:rPr>
        <w:t>23, 2020</w:t>
      </w:r>
      <w:r w:rsidRPr="003E4E6D">
        <w:rPr>
          <w:rFonts w:ascii="Times New Roman" w:hAnsi="Times New Roman" w:cs="Times New Roman"/>
        </w:rPr>
        <w:t xml:space="preserve">, the Company made </w:t>
      </w:r>
      <w:r w:rsidR="00AF3918" w:rsidRPr="003E4E6D">
        <w:rPr>
          <w:rFonts w:ascii="Times New Roman" w:hAnsi="Times New Roman" w:cs="Times New Roman"/>
        </w:rPr>
        <w:t>the</w:t>
      </w:r>
      <w:r w:rsidR="00901A2B" w:rsidRPr="003E4E6D">
        <w:rPr>
          <w:rFonts w:ascii="Times New Roman" w:hAnsi="Times New Roman" w:cs="Times New Roman"/>
        </w:rPr>
        <w:t xml:space="preserve"> second </w:t>
      </w:r>
      <w:r w:rsidRPr="003E4E6D">
        <w:rPr>
          <w:rFonts w:ascii="Times New Roman" w:hAnsi="Times New Roman" w:cs="Times New Roman"/>
        </w:rPr>
        <w:t xml:space="preserve">amendment </w:t>
      </w:r>
      <w:r w:rsidRPr="003E4E6D">
        <w:rPr>
          <w:rFonts w:ascii="Times New Roman" w:hAnsi="Times New Roman" w:cs="Times New Roman"/>
          <w:lang w:val="en-GB"/>
        </w:rPr>
        <w:t>for the debt</w:t>
      </w:r>
      <w:r w:rsidRPr="003E4E6D">
        <w:rPr>
          <w:rFonts w:ascii="Times New Roman" w:hAnsi="Times New Roman" w:cs="Times New Roman"/>
        </w:rPr>
        <w:t xml:space="preserve"> restructure </w:t>
      </w:r>
      <w:r w:rsidRPr="003E4E6D">
        <w:rPr>
          <w:rFonts w:ascii="Times New Roman" w:hAnsi="Times New Roman" w:cs="Times New Roman"/>
          <w:lang w:val="en-GB"/>
        </w:rPr>
        <w:t>agreement dated July 13, 2017</w:t>
      </w:r>
      <w:r w:rsidRPr="003E4E6D">
        <w:rPr>
          <w:rFonts w:ascii="Times New Roman" w:hAnsi="Times New Roman" w:cs="Times New Roman"/>
        </w:rPr>
        <w:t xml:space="preserve"> </w:t>
      </w:r>
      <w:r w:rsidR="00901A2B" w:rsidRPr="003E4E6D">
        <w:rPr>
          <w:rFonts w:ascii="Times New Roman" w:hAnsi="Times New Roman" w:cs="Times New Roman"/>
        </w:rPr>
        <w:t>to obtain</w:t>
      </w:r>
      <w:r w:rsidR="00AF3918" w:rsidRPr="003E4E6D">
        <w:rPr>
          <w:rFonts w:ascii="Times New Roman" w:hAnsi="Times New Roman" w:cs="Times New Roman"/>
        </w:rPr>
        <w:t xml:space="preserve"> a</w:t>
      </w:r>
      <w:r w:rsidR="00866F57" w:rsidRPr="003E4E6D">
        <w:rPr>
          <w:rFonts w:ascii="Times New Roman" w:hAnsi="Times New Roman" w:cs="Times New Roman"/>
        </w:rPr>
        <w:t xml:space="preserve"> grace period </w:t>
      </w:r>
      <w:r w:rsidR="00955D5F" w:rsidRPr="003E4E6D">
        <w:rPr>
          <w:rFonts w:ascii="Times New Roman" w:hAnsi="Times New Roman" w:cs="Times New Roman"/>
        </w:rPr>
        <w:t>of</w:t>
      </w:r>
      <w:r w:rsidR="00901A2B" w:rsidRPr="003E4E6D">
        <w:rPr>
          <w:rFonts w:ascii="Times New Roman" w:hAnsi="Times New Roman" w:cs="Times New Roman"/>
        </w:rPr>
        <w:t xml:space="preserve"> </w:t>
      </w:r>
      <w:r w:rsidR="00955D5F" w:rsidRPr="003E4E6D">
        <w:rPr>
          <w:rFonts w:ascii="Times New Roman" w:hAnsi="Times New Roman" w:cs="Times New Roman"/>
        </w:rPr>
        <w:t xml:space="preserve">debt </w:t>
      </w:r>
      <w:r w:rsidR="00901A2B" w:rsidRPr="003E4E6D">
        <w:rPr>
          <w:rFonts w:ascii="Times New Roman" w:hAnsi="Times New Roman" w:cs="Times New Roman"/>
        </w:rPr>
        <w:t xml:space="preserve">repayment </w:t>
      </w:r>
      <w:r w:rsidR="00955D5F" w:rsidRPr="003E4E6D">
        <w:rPr>
          <w:rFonts w:ascii="Times New Roman" w:hAnsi="Times New Roman" w:cs="Times New Roman"/>
        </w:rPr>
        <w:t xml:space="preserve">for </w:t>
      </w:r>
      <w:r w:rsidR="00901A2B" w:rsidRPr="003E4E6D">
        <w:rPr>
          <w:rFonts w:ascii="Times New Roman" w:hAnsi="Times New Roman" w:cs="Times New Roman"/>
        </w:rPr>
        <w:t>12 month</w:t>
      </w:r>
      <w:r w:rsidR="006B1519" w:rsidRPr="003E4E6D">
        <w:rPr>
          <w:rFonts w:ascii="Times New Roman" w:hAnsi="Times New Roman" w:cs="Times New Roman"/>
        </w:rPr>
        <w:t>ly</w:t>
      </w:r>
      <w:r w:rsidR="00901A2B" w:rsidRPr="003E4E6D">
        <w:rPr>
          <w:rFonts w:ascii="Times New Roman" w:hAnsi="Times New Roman" w:cs="Times New Roman"/>
        </w:rPr>
        <w:t xml:space="preserve"> installments </w:t>
      </w:r>
      <w:r w:rsidR="00866F57" w:rsidRPr="003E4E6D">
        <w:rPr>
          <w:rFonts w:ascii="Times New Roman" w:hAnsi="Times New Roman" w:cs="Times New Roman"/>
        </w:rPr>
        <w:t xml:space="preserve">from </w:t>
      </w:r>
      <w:r w:rsidR="00AF3918" w:rsidRPr="003E4E6D">
        <w:rPr>
          <w:rFonts w:ascii="Times New Roman" w:hAnsi="Times New Roman" w:cs="Times New Roman"/>
        </w:rPr>
        <w:t>April 2020 to March 2021</w:t>
      </w:r>
      <w:r w:rsidR="00901A2B" w:rsidRPr="003E4E6D">
        <w:rPr>
          <w:rFonts w:ascii="Times New Roman" w:hAnsi="Times New Roman" w:cs="Times New Roman"/>
        </w:rPr>
        <w:t xml:space="preserve"> and to reduce</w:t>
      </w:r>
      <w:r w:rsidR="000B68EC" w:rsidRPr="003E4E6D">
        <w:rPr>
          <w:rFonts w:ascii="Times New Roman" w:hAnsi="Times New Roman" w:cs="Times New Roman"/>
        </w:rPr>
        <w:t xml:space="preserve"> interest rate from</w:t>
      </w:r>
      <w:r w:rsidRPr="003E4E6D">
        <w:rPr>
          <w:rFonts w:ascii="Times New Roman" w:hAnsi="Times New Roman" w:cs="Times New Roman"/>
        </w:rPr>
        <w:t xml:space="preserve"> M</w:t>
      </w:r>
      <w:r w:rsidR="000B68EC" w:rsidRPr="003E4E6D">
        <w:rPr>
          <w:rFonts w:ascii="Times New Roman" w:hAnsi="Times New Roman" w:cs="Times New Roman"/>
        </w:rPr>
        <w:t>L</w:t>
      </w:r>
      <w:r w:rsidRPr="003E4E6D">
        <w:rPr>
          <w:rFonts w:ascii="Times New Roman" w:hAnsi="Times New Roman" w:cs="Times New Roman"/>
        </w:rPr>
        <w:t>R to</w:t>
      </w:r>
      <w:r w:rsidR="00901A2B" w:rsidRPr="003E4E6D">
        <w:rPr>
          <w:rFonts w:ascii="Times New Roman" w:hAnsi="Times New Roman" w:cs="Times New Roman"/>
        </w:rPr>
        <w:t xml:space="preserve"> be</w:t>
      </w:r>
      <w:r w:rsidRPr="003E4E6D">
        <w:rPr>
          <w:rFonts w:ascii="Times New Roman" w:hAnsi="Times New Roman" w:cs="Times New Roman"/>
        </w:rPr>
        <w:t xml:space="preserve"> M</w:t>
      </w:r>
      <w:r w:rsidR="000B68EC" w:rsidRPr="003E4E6D">
        <w:rPr>
          <w:rFonts w:ascii="Times New Roman" w:hAnsi="Times New Roman" w:cs="Times New Roman"/>
        </w:rPr>
        <w:t>L</w:t>
      </w:r>
      <w:r w:rsidRPr="003E4E6D">
        <w:rPr>
          <w:rFonts w:ascii="Times New Roman" w:hAnsi="Times New Roman" w:cs="Times New Roman"/>
        </w:rPr>
        <w:t>R-1%</w:t>
      </w:r>
      <w:r w:rsidR="00C768AA" w:rsidRPr="003E4E6D">
        <w:rPr>
          <w:rFonts w:ascii="Times New Roman" w:hAnsi="Times New Roman" w:cs="Times New Roman"/>
        </w:rPr>
        <w:t xml:space="preserve"> per annum</w:t>
      </w:r>
      <w:r w:rsidRPr="003E4E6D">
        <w:rPr>
          <w:rFonts w:ascii="Times New Roman" w:hAnsi="Times New Roman" w:cs="Times New Roman"/>
        </w:rPr>
        <w:t xml:space="preserve"> </w:t>
      </w:r>
      <w:r w:rsidR="004446BB" w:rsidRPr="003E4E6D">
        <w:rPr>
          <w:rFonts w:ascii="Times New Roman" w:hAnsi="Times New Roman" w:cs="Times New Roman"/>
        </w:rPr>
        <w:t>from</w:t>
      </w:r>
      <w:r w:rsidR="000B68EC" w:rsidRPr="003E4E6D">
        <w:rPr>
          <w:rFonts w:ascii="Times New Roman" w:hAnsi="Times New Roman" w:cs="Times New Roman"/>
        </w:rPr>
        <w:t xml:space="preserve"> April</w:t>
      </w:r>
      <w:r w:rsidR="00DA381A" w:rsidRPr="003E4E6D">
        <w:rPr>
          <w:rFonts w:ascii="Times New Roman" w:hAnsi="Times New Roman" w:cs="Times New Roman"/>
        </w:rPr>
        <w:t xml:space="preserve"> 23,</w:t>
      </w:r>
      <w:r w:rsidR="000B68EC" w:rsidRPr="003E4E6D">
        <w:rPr>
          <w:rFonts w:ascii="Times New Roman" w:hAnsi="Times New Roman" w:cs="Times New Roman"/>
        </w:rPr>
        <w:t xml:space="preserve"> 2020 to </w:t>
      </w:r>
      <w:r w:rsidR="0004740A" w:rsidRPr="003E4E6D">
        <w:rPr>
          <w:rFonts w:ascii="Times New Roman" w:hAnsi="Times New Roman" w:cs="Times New Roman"/>
        </w:rPr>
        <w:t xml:space="preserve">October </w:t>
      </w:r>
      <w:r w:rsidR="00DA381A" w:rsidRPr="003E4E6D">
        <w:rPr>
          <w:rFonts w:ascii="Times New Roman" w:hAnsi="Times New Roman" w:cs="Times New Roman"/>
        </w:rPr>
        <w:t>23,</w:t>
      </w:r>
      <w:r w:rsidR="000B68EC" w:rsidRPr="003E4E6D">
        <w:rPr>
          <w:rFonts w:ascii="Times New Roman" w:hAnsi="Times New Roman" w:cs="Times New Roman"/>
        </w:rPr>
        <w:t xml:space="preserve"> 2020</w:t>
      </w:r>
      <w:r w:rsidRPr="003E4E6D">
        <w:rPr>
          <w:rFonts w:ascii="Times New Roman" w:hAnsi="Times New Roman" w:cs="Times New Roman"/>
        </w:rPr>
        <w:t>.</w:t>
      </w:r>
      <w:r w:rsidR="00A14287" w:rsidRPr="003E4E6D">
        <w:rPr>
          <w:rFonts w:ascii="Times New Roman" w:hAnsi="Times New Roman" w:cs="Cordia New"/>
        </w:rPr>
        <w:t xml:space="preserve"> Subsequently</w:t>
      </w:r>
      <w:r w:rsidR="0097166E" w:rsidRPr="003E4E6D">
        <w:rPr>
          <w:rFonts w:ascii="Times New Roman" w:hAnsi="Times New Roman" w:cs="Cordia New"/>
        </w:rPr>
        <w:t xml:space="preserve"> </w:t>
      </w:r>
      <w:r w:rsidR="00A14287" w:rsidRPr="003E4E6D">
        <w:rPr>
          <w:rFonts w:ascii="Times New Roman" w:hAnsi="Times New Roman" w:cs="Cordia New"/>
        </w:rPr>
        <w:t xml:space="preserve">on October 9, 2020, the </w:t>
      </w:r>
      <w:r w:rsidR="00F10EFF" w:rsidRPr="003E4E6D">
        <w:rPr>
          <w:rFonts w:ascii="Times New Roman" w:hAnsi="Times New Roman"/>
          <w:color w:val="000000"/>
        </w:rPr>
        <w:t>financial institution</w:t>
      </w:r>
      <w:r w:rsidR="00F10EFF" w:rsidRPr="003E4E6D">
        <w:rPr>
          <w:rFonts w:ascii="Times New Roman" w:hAnsi="Times New Roman" w:hint="cs"/>
          <w:color w:val="000000"/>
          <w:cs/>
        </w:rPr>
        <w:t xml:space="preserve"> </w:t>
      </w:r>
      <w:r w:rsidR="00F10EFF" w:rsidRPr="003E4E6D">
        <w:rPr>
          <w:rFonts w:ascii="Times New Roman" w:hAnsi="Times New Roman"/>
          <w:color w:val="000000"/>
        </w:rPr>
        <w:t>extended the period</w:t>
      </w:r>
      <w:r w:rsidR="00A14287" w:rsidRPr="003E4E6D">
        <w:rPr>
          <w:rFonts w:ascii="Times New Roman" w:hAnsi="Times New Roman" w:cs="Times New Roman"/>
        </w:rPr>
        <w:t> to reduce interest rate</w:t>
      </w:r>
      <w:r w:rsidR="00F10EFF" w:rsidRPr="003E4E6D">
        <w:rPr>
          <w:rFonts w:ascii="Times New Roman" w:hAnsi="Times New Roman" w:cs="Times New Roman"/>
        </w:rPr>
        <w:t xml:space="preserve"> for</w:t>
      </w:r>
      <w:r w:rsidR="00A14287" w:rsidRPr="003E4E6D">
        <w:rPr>
          <w:rFonts w:ascii="Times New Roman" w:hAnsi="Times New Roman" w:cs="Times New Roman"/>
        </w:rPr>
        <w:t xml:space="preserve"> another 3 months </w:t>
      </w:r>
      <w:r w:rsidR="00F10EFF" w:rsidRPr="003E4E6D">
        <w:rPr>
          <w:rFonts w:ascii="Times New Roman" w:hAnsi="Times New Roman" w:cs="Times New Roman"/>
        </w:rPr>
        <w:t xml:space="preserve">ending </w:t>
      </w:r>
      <w:r w:rsidR="006078B4" w:rsidRPr="003E4E6D">
        <w:rPr>
          <w:rFonts w:ascii="Times New Roman" w:hAnsi="Times New Roman" w:cs="Times New Roman"/>
        </w:rPr>
        <w:t xml:space="preserve">January </w:t>
      </w:r>
      <w:r w:rsidR="00DA381A" w:rsidRPr="003E4E6D">
        <w:rPr>
          <w:rFonts w:ascii="Times New Roman" w:hAnsi="Times New Roman" w:cs="Times New Roman"/>
        </w:rPr>
        <w:t xml:space="preserve">23, </w:t>
      </w:r>
      <w:r w:rsidR="006078B4" w:rsidRPr="003E4E6D">
        <w:rPr>
          <w:rFonts w:ascii="Times New Roman" w:hAnsi="Times New Roman" w:cs="Times New Roman"/>
        </w:rPr>
        <w:t xml:space="preserve">2021. </w:t>
      </w:r>
    </w:p>
    <w:p w14:paraId="1251E6B7" w14:textId="77777777" w:rsidR="00901A2B" w:rsidRPr="003E4E6D" w:rsidRDefault="00901A2B"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06EACD7" w14:textId="77777777" w:rsidR="00955D5F" w:rsidRPr="003E4E6D" w:rsidRDefault="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3E4E6D">
        <w:rPr>
          <w:rFonts w:ascii="Times New Roman" w:hAnsi="Times New Roman" w:cs="Times New Roman"/>
        </w:rPr>
        <w:br w:type="page"/>
      </w:r>
    </w:p>
    <w:p w14:paraId="75D4DE3D" w14:textId="5D7F8719"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2"/>
        <w:jc w:val="both"/>
        <w:rPr>
          <w:rFonts w:ascii="Times New Roman" w:hAnsi="Times New Roman" w:cs="Times New Roman"/>
        </w:rPr>
      </w:pPr>
      <w:r w:rsidRPr="003E4E6D">
        <w:rPr>
          <w:rFonts w:ascii="Times New Roman" w:hAnsi="Times New Roman" w:cs="Times New Roman"/>
        </w:rPr>
        <w:lastRenderedPageBreak/>
        <w:t xml:space="preserve">The Company’s credit facilities are as follows: </w:t>
      </w:r>
    </w:p>
    <w:p w14:paraId="025EC2F3" w14:textId="77777777" w:rsidR="00E40DC8" w:rsidRPr="003E4E6D" w:rsidRDefault="00E40DC8" w:rsidP="00955D5F">
      <w:pPr>
        <w:pStyle w:val="BodyText3"/>
        <w:spacing w:line="240" w:lineRule="atLeast"/>
        <w:rPr>
          <w:rFonts w:cs="Times New Roman"/>
          <w:sz w:val="18"/>
          <w:szCs w:val="18"/>
        </w:rPr>
      </w:pPr>
    </w:p>
    <w:tbl>
      <w:tblPr>
        <w:tblW w:w="10027" w:type="dxa"/>
        <w:tblCellMar>
          <w:left w:w="58" w:type="dxa"/>
          <w:right w:w="58" w:type="dxa"/>
        </w:tblCellMar>
        <w:tblLook w:val="04A0" w:firstRow="1" w:lastRow="0" w:firstColumn="1" w:lastColumn="0" w:noHBand="0" w:noVBand="1"/>
      </w:tblPr>
      <w:tblGrid>
        <w:gridCol w:w="716"/>
        <w:gridCol w:w="136"/>
        <w:gridCol w:w="4278"/>
        <w:gridCol w:w="136"/>
        <w:gridCol w:w="1124"/>
        <w:gridCol w:w="180"/>
        <w:gridCol w:w="1086"/>
        <w:gridCol w:w="141"/>
        <w:gridCol w:w="2230"/>
      </w:tblGrid>
      <w:tr w:rsidR="00E40DC8" w:rsidRPr="003E4E6D" w14:paraId="1EE7C615" w14:textId="77777777" w:rsidTr="00E40DC8">
        <w:trPr>
          <w:trHeight w:val="20"/>
        </w:trPr>
        <w:tc>
          <w:tcPr>
            <w:tcW w:w="716" w:type="dxa"/>
            <w:shd w:val="clear" w:color="auto" w:fill="auto"/>
          </w:tcPr>
          <w:p w14:paraId="08699044"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54D025B8"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5043EA56"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5881C26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Pr>
          <w:p w14:paraId="050AD49D"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cs/>
              </w:rPr>
            </w:pPr>
            <w:r w:rsidRPr="003E4E6D">
              <w:rPr>
                <w:rFonts w:ascii="Times New Roman" w:hAnsi="Times New Roman" w:cs="Times New Roman"/>
              </w:rPr>
              <w:t>Credit line</w:t>
            </w:r>
          </w:p>
        </w:tc>
        <w:tc>
          <w:tcPr>
            <w:tcW w:w="141" w:type="dxa"/>
            <w:shd w:val="clear" w:color="auto" w:fill="auto"/>
          </w:tcPr>
          <w:p w14:paraId="0B8B488E"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96B27EE"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3E4E6D" w14:paraId="57CE8B50" w14:textId="77777777" w:rsidTr="00E40DC8">
        <w:trPr>
          <w:trHeight w:val="20"/>
        </w:trPr>
        <w:tc>
          <w:tcPr>
            <w:tcW w:w="716" w:type="dxa"/>
            <w:shd w:val="clear" w:color="auto" w:fill="auto"/>
          </w:tcPr>
          <w:p w14:paraId="3CA6C768" w14:textId="6A4002AD"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36" w:type="dxa"/>
          </w:tcPr>
          <w:p w14:paraId="653CA7F6"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shd w:val="clear" w:color="auto" w:fill="auto"/>
          </w:tcPr>
          <w:p w14:paraId="630477A2"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cs/>
              </w:rPr>
            </w:pPr>
          </w:p>
        </w:tc>
        <w:tc>
          <w:tcPr>
            <w:tcW w:w="136" w:type="dxa"/>
            <w:shd w:val="clear" w:color="auto" w:fill="auto"/>
          </w:tcPr>
          <w:p w14:paraId="3D6E77F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390" w:type="dxa"/>
            <w:gridSpan w:val="3"/>
            <w:tcBorders>
              <w:bottom w:val="single" w:sz="4" w:space="0" w:color="auto"/>
            </w:tcBorders>
          </w:tcPr>
          <w:p w14:paraId="51FC1637"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jc w:val="center"/>
              <w:rPr>
                <w:rFonts w:ascii="Times New Roman" w:hAnsi="Times New Roman" w:cs="Times New Roman"/>
              </w:rPr>
            </w:pPr>
            <w:r w:rsidRPr="003E4E6D">
              <w:rPr>
                <w:rFonts w:ascii="Times New Roman" w:hAnsi="Times New Roman" w:cs="Times New Roman"/>
              </w:rPr>
              <w:t>(In Thousand Baht)</w:t>
            </w:r>
          </w:p>
        </w:tc>
        <w:tc>
          <w:tcPr>
            <w:tcW w:w="141" w:type="dxa"/>
            <w:shd w:val="clear" w:color="auto" w:fill="auto"/>
          </w:tcPr>
          <w:p w14:paraId="4EED28A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shd w:val="clear" w:color="auto" w:fill="auto"/>
          </w:tcPr>
          <w:p w14:paraId="7B3C6A7F"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r>
      <w:tr w:rsidR="00E40DC8" w:rsidRPr="003E4E6D" w14:paraId="43609AE6" w14:textId="77777777" w:rsidTr="00E40DC8">
        <w:trPr>
          <w:trHeight w:val="20"/>
        </w:trPr>
        <w:tc>
          <w:tcPr>
            <w:tcW w:w="716" w:type="dxa"/>
            <w:tcBorders>
              <w:bottom w:val="single" w:sz="4" w:space="0" w:color="auto"/>
            </w:tcBorders>
            <w:shd w:val="clear" w:color="auto" w:fill="auto"/>
          </w:tcPr>
          <w:p w14:paraId="29C35B99" w14:textId="3EA69D1A" w:rsidR="00E40DC8" w:rsidRPr="003E4E6D" w:rsidRDefault="007C3405"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3E4E6D">
              <w:rPr>
                <w:rFonts w:ascii="Times New Roman" w:hAnsi="Times New Roman" w:cs="Times New Roman"/>
              </w:rPr>
              <w:t xml:space="preserve">Credit </w:t>
            </w:r>
            <w:r w:rsidR="00E40DC8" w:rsidRPr="003E4E6D">
              <w:rPr>
                <w:rFonts w:ascii="Times New Roman" w:hAnsi="Times New Roman" w:cs="Times New Roman"/>
              </w:rPr>
              <w:t>facility</w:t>
            </w:r>
          </w:p>
        </w:tc>
        <w:tc>
          <w:tcPr>
            <w:tcW w:w="136" w:type="dxa"/>
          </w:tcPr>
          <w:p w14:paraId="469DC6C3"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4278" w:type="dxa"/>
            <w:tcBorders>
              <w:bottom w:val="single" w:sz="4" w:space="0" w:color="auto"/>
            </w:tcBorders>
            <w:shd w:val="clear" w:color="auto" w:fill="auto"/>
          </w:tcPr>
          <w:p w14:paraId="18E5C511" w14:textId="77777777" w:rsidR="007C3405" w:rsidRPr="003E4E6D" w:rsidRDefault="007C3405"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2DDEF9F0"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3E4E6D">
              <w:rPr>
                <w:rFonts w:ascii="Times New Roman" w:hAnsi="Times New Roman" w:cs="Times New Roman"/>
              </w:rPr>
              <w:t>Purpose</w:t>
            </w:r>
          </w:p>
        </w:tc>
        <w:tc>
          <w:tcPr>
            <w:tcW w:w="136" w:type="dxa"/>
            <w:shd w:val="clear" w:color="auto" w:fill="auto"/>
          </w:tcPr>
          <w:p w14:paraId="5E273085"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124" w:type="dxa"/>
            <w:tcBorders>
              <w:bottom w:val="single" w:sz="4" w:space="0" w:color="auto"/>
            </w:tcBorders>
          </w:tcPr>
          <w:p w14:paraId="4460B572" w14:textId="77777777" w:rsidR="006D2903" w:rsidRPr="003E4E6D" w:rsidRDefault="006D2903" w:rsidP="0005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207D5155" w14:textId="670EF883" w:rsidR="00E40DC8" w:rsidRPr="003E4E6D" w:rsidRDefault="006451CC" w:rsidP="0005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3E4E6D">
              <w:rPr>
                <w:rFonts w:ascii="Times New Roman" w:hAnsi="Times New Roman" w:cs="Times New Roman"/>
              </w:rPr>
              <w:t>2020</w:t>
            </w:r>
          </w:p>
        </w:tc>
        <w:tc>
          <w:tcPr>
            <w:tcW w:w="180" w:type="dxa"/>
          </w:tcPr>
          <w:p w14:paraId="02A5FCC1"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1086" w:type="dxa"/>
            <w:tcBorders>
              <w:bottom w:val="single" w:sz="4" w:space="0" w:color="auto"/>
            </w:tcBorders>
            <w:shd w:val="clear" w:color="auto" w:fill="auto"/>
          </w:tcPr>
          <w:p w14:paraId="08724E9B" w14:textId="77777777" w:rsidR="006D2903" w:rsidRPr="003E4E6D" w:rsidRDefault="006D2903" w:rsidP="006D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p>
          <w:p w14:paraId="34DE278B" w14:textId="4D1DB9EB" w:rsidR="00E40DC8" w:rsidRPr="003E4E6D" w:rsidRDefault="00E40DC8" w:rsidP="006D2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52"/>
              <w:jc w:val="center"/>
              <w:rPr>
                <w:rFonts w:ascii="Times New Roman" w:hAnsi="Times New Roman" w:cs="Times New Roman"/>
              </w:rPr>
            </w:pPr>
            <w:r w:rsidRPr="003E4E6D">
              <w:rPr>
                <w:rFonts w:ascii="Times New Roman" w:hAnsi="Times New Roman" w:cs="Times New Roman"/>
              </w:rPr>
              <w:t>2019</w:t>
            </w:r>
          </w:p>
        </w:tc>
        <w:tc>
          <w:tcPr>
            <w:tcW w:w="141" w:type="dxa"/>
            <w:shd w:val="clear" w:color="auto" w:fill="auto"/>
          </w:tcPr>
          <w:p w14:paraId="499FD883"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2230" w:type="dxa"/>
            <w:tcBorders>
              <w:bottom w:val="single" w:sz="4" w:space="0" w:color="auto"/>
            </w:tcBorders>
            <w:shd w:val="clear" w:color="auto" w:fill="auto"/>
          </w:tcPr>
          <w:p w14:paraId="41C5CFC1" w14:textId="77777777" w:rsidR="007C3405" w:rsidRPr="003E4E6D" w:rsidRDefault="007C3405"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p w14:paraId="14420258"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3E4E6D">
              <w:rPr>
                <w:rFonts w:ascii="Times New Roman" w:hAnsi="Times New Roman" w:cs="Times New Roman"/>
              </w:rPr>
              <w:t>Interest rate</w:t>
            </w:r>
          </w:p>
        </w:tc>
      </w:tr>
      <w:tr w:rsidR="00E40DC8" w:rsidRPr="003E4E6D" w14:paraId="44A4EF4F" w14:textId="77777777" w:rsidTr="00E40DC8">
        <w:trPr>
          <w:trHeight w:val="20"/>
        </w:trPr>
        <w:tc>
          <w:tcPr>
            <w:tcW w:w="716" w:type="dxa"/>
            <w:tcBorders>
              <w:top w:val="single" w:sz="4" w:space="0" w:color="auto"/>
            </w:tcBorders>
            <w:shd w:val="clear" w:color="auto" w:fill="auto"/>
          </w:tcPr>
          <w:p w14:paraId="6C23347B"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36" w:type="dxa"/>
          </w:tcPr>
          <w:p w14:paraId="1DA1451A"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4278" w:type="dxa"/>
            <w:tcBorders>
              <w:top w:val="single" w:sz="4" w:space="0" w:color="auto"/>
            </w:tcBorders>
            <w:shd w:val="clear" w:color="auto" w:fill="auto"/>
          </w:tcPr>
          <w:p w14:paraId="4EE4B802"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3773FC18"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124" w:type="dxa"/>
            <w:tcBorders>
              <w:top w:val="single" w:sz="4" w:space="0" w:color="auto"/>
            </w:tcBorders>
          </w:tcPr>
          <w:p w14:paraId="779AF69D"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80" w:type="dxa"/>
          </w:tcPr>
          <w:p w14:paraId="0EF3D355"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086" w:type="dxa"/>
            <w:tcBorders>
              <w:top w:val="single" w:sz="4" w:space="0" w:color="auto"/>
            </w:tcBorders>
            <w:shd w:val="clear" w:color="auto" w:fill="auto"/>
          </w:tcPr>
          <w:p w14:paraId="3AFF25BE"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141" w:type="dxa"/>
            <w:shd w:val="clear" w:color="auto" w:fill="auto"/>
          </w:tcPr>
          <w:p w14:paraId="6957B6E6"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c>
          <w:tcPr>
            <w:tcW w:w="2230" w:type="dxa"/>
            <w:tcBorders>
              <w:top w:val="single" w:sz="4" w:space="0" w:color="auto"/>
            </w:tcBorders>
            <w:shd w:val="clear" w:color="auto" w:fill="auto"/>
          </w:tcPr>
          <w:p w14:paraId="65107D54" w14:textId="77777777" w:rsidR="00E40DC8" w:rsidRPr="003E4E6D" w:rsidRDefault="00E40DC8" w:rsidP="00955D5F">
            <w:pPr>
              <w:pStyle w:val="a"/>
              <w:tabs>
                <w:tab w:val="clear" w:pos="1080"/>
              </w:tabs>
              <w:spacing w:line="240" w:lineRule="atLeast"/>
              <w:ind w:right="-43"/>
              <w:jc w:val="center"/>
              <w:rPr>
                <w:rFonts w:cs="Times New Roman"/>
                <w:sz w:val="18"/>
                <w:szCs w:val="18"/>
                <w:lang w:val="en-US"/>
              </w:rPr>
            </w:pPr>
          </w:p>
        </w:tc>
      </w:tr>
      <w:tr w:rsidR="00995733" w:rsidRPr="003E4E6D" w14:paraId="7DFF8853" w14:textId="77777777" w:rsidTr="00402F5C">
        <w:trPr>
          <w:trHeight w:val="20"/>
        </w:trPr>
        <w:tc>
          <w:tcPr>
            <w:tcW w:w="716" w:type="dxa"/>
            <w:shd w:val="clear" w:color="auto" w:fill="auto"/>
          </w:tcPr>
          <w:p w14:paraId="067D83D7"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A</w:t>
            </w:r>
          </w:p>
        </w:tc>
        <w:tc>
          <w:tcPr>
            <w:tcW w:w="136" w:type="dxa"/>
          </w:tcPr>
          <w:p w14:paraId="1837964A" w14:textId="77777777" w:rsidR="00995733" w:rsidRPr="003E4E6D" w:rsidRDefault="00995733" w:rsidP="00955D5F">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78D5DCA" w14:textId="77777777" w:rsidR="00995733" w:rsidRPr="003E4E6D" w:rsidRDefault="00995733" w:rsidP="00955D5F">
            <w:pPr>
              <w:pStyle w:val="a"/>
              <w:tabs>
                <w:tab w:val="clear" w:pos="1080"/>
              </w:tabs>
              <w:spacing w:line="240" w:lineRule="atLeast"/>
              <w:ind w:right="32"/>
              <w:rPr>
                <w:rFonts w:cs="Times New Roman"/>
                <w:sz w:val="18"/>
                <w:szCs w:val="18"/>
                <w:lang w:val="en-US"/>
              </w:rPr>
            </w:pPr>
            <w:r w:rsidRPr="003E4E6D">
              <w:rPr>
                <w:rFonts w:cs="Times New Roman"/>
                <w:sz w:val="18"/>
                <w:szCs w:val="18"/>
                <w:lang w:val="en-US"/>
              </w:rPr>
              <w:t xml:space="preserve">Term loan facilities for purchase of machinery </w:t>
            </w:r>
          </w:p>
        </w:tc>
        <w:tc>
          <w:tcPr>
            <w:tcW w:w="136" w:type="dxa"/>
            <w:shd w:val="clear" w:color="auto" w:fill="auto"/>
          </w:tcPr>
          <w:p w14:paraId="7553DE1B" w14:textId="77777777" w:rsidR="00995733" w:rsidRPr="003E4E6D" w:rsidRDefault="00995733" w:rsidP="00955D5F">
            <w:pPr>
              <w:pStyle w:val="a"/>
              <w:tabs>
                <w:tab w:val="clear" w:pos="1080"/>
              </w:tabs>
              <w:spacing w:line="240" w:lineRule="atLeast"/>
              <w:ind w:right="-43"/>
              <w:rPr>
                <w:rFonts w:cs="Times New Roman"/>
                <w:sz w:val="18"/>
                <w:szCs w:val="18"/>
                <w:lang w:val="en-US"/>
              </w:rPr>
            </w:pPr>
          </w:p>
        </w:tc>
        <w:tc>
          <w:tcPr>
            <w:tcW w:w="1124" w:type="dxa"/>
            <w:shd w:val="clear" w:color="auto" w:fill="auto"/>
          </w:tcPr>
          <w:p w14:paraId="2D7C95D7" w14:textId="686E4E56"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235,176</w:t>
            </w:r>
          </w:p>
        </w:tc>
        <w:tc>
          <w:tcPr>
            <w:tcW w:w="180" w:type="dxa"/>
          </w:tcPr>
          <w:p w14:paraId="1F8D1F77"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FCE137" w14:textId="2AA71950"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235,176</w:t>
            </w:r>
          </w:p>
        </w:tc>
        <w:tc>
          <w:tcPr>
            <w:tcW w:w="141" w:type="dxa"/>
            <w:shd w:val="clear" w:color="auto" w:fill="auto"/>
          </w:tcPr>
          <w:p w14:paraId="1758AB50" w14:textId="77777777" w:rsidR="00995733" w:rsidRPr="003E4E6D" w:rsidRDefault="00995733" w:rsidP="00955D5F">
            <w:pPr>
              <w:pStyle w:val="a"/>
              <w:tabs>
                <w:tab w:val="clear" w:pos="1080"/>
              </w:tabs>
              <w:spacing w:line="240" w:lineRule="atLeast"/>
              <w:ind w:right="-43"/>
              <w:rPr>
                <w:rFonts w:cs="Times New Roman"/>
                <w:sz w:val="18"/>
                <w:szCs w:val="18"/>
                <w:lang w:val="en-US"/>
              </w:rPr>
            </w:pPr>
          </w:p>
        </w:tc>
        <w:tc>
          <w:tcPr>
            <w:tcW w:w="2230" w:type="dxa"/>
            <w:shd w:val="clear" w:color="auto" w:fill="auto"/>
          </w:tcPr>
          <w:p w14:paraId="3FB0D59C" w14:textId="2269F872" w:rsidR="00995733" w:rsidRPr="003E4E6D" w:rsidRDefault="00901A2B" w:rsidP="00955D5F">
            <w:pPr>
              <w:pStyle w:val="a"/>
              <w:tabs>
                <w:tab w:val="clear" w:pos="1080"/>
              </w:tabs>
              <w:spacing w:line="240" w:lineRule="atLeast"/>
              <w:ind w:right="-108"/>
              <w:rPr>
                <w:rFonts w:cs="Times New Roman"/>
                <w:sz w:val="18"/>
                <w:szCs w:val="18"/>
                <w:lang w:val="en-US"/>
              </w:rPr>
            </w:pPr>
            <w:r w:rsidRPr="003E4E6D">
              <w:rPr>
                <w:rFonts w:cs="Times New Roman"/>
                <w:sz w:val="18"/>
                <w:szCs w:val="18"/>
                <w:lang w:val="en-US"/>
              </w:rPr>
              <w:t>MLR *</w:t>
            </w:r>
          </w:p>
        </w:tc>
      </w:tr>
      <w:tr w:rsidR="00995733" w:rsidRPr="003E4E6D" w14:paraId="4411C3E0" w14:textId="77777777" w:rsidTr="00402F5C">
        <w:trPr>
          <w:trHeight w:val="20"/>
        </w:trPr>
        <w:tc>
          <w:tcPr>
            <w:tcW w:w="716" w:type="dxa"/>
            <w:shd w:val="clear" w:color="auto" w:fill="auto"/>
          </w:tcPr>
          <w:p w14:paraId="4F1DE35E"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136" w:type="dxa"/>
          </w:tcPr>
          <w:p w14:paraId="48A879DF" w14:textId="77777777" w:rsidR="00995733" w:rsidRPr="003E4E6D" w:rsidRDefault="00995733" w:rsidP="00955D5F">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25828FF" w14:textId="77777777" w:rsidR="00995733" w:rsidRPr="003E4E6D" w:rsidRDefault="00995733" w:rsidP="00955D5F">
            <w:pPr>
              <w:pStyle w:val="a"/>
              <w:tabs>
                <w:tab w:val="clear" w:pos="1080"/>
              </w:tabs>
              <w:spacing w:line="240" w:lineRule="atLeast"/>
              <w:ind w:right="32"/>
              <w:rPr>
                <w:rFonts w:cs="Times New Roman"/>
                <w:sz w:val="18"/>
                <w:szCs w:val="18"/>
                <w:lang w:val="en-US"/>
              </w:rPr>
            </w:pPr>
          </w:p>
        </w:tc>
        <w:tc>
          <w:tcPr>
            <w:tcW w:w="136" w:type="dxa"/>
            <w:shd w:val="clear" w:color="auto" w:fill="auto"/>
          </w:tcPr>
          <w:p w14:paraId="0B296EF8"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F92D9A4"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4FB4463A"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51F711EF"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0E77E920"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937284C"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r>
      <w:tr w:rsidR="00995733" w:rsidRPr="003E4E6D" w14:paraId="670BFA3E" w14:textId="77777777" w:rsidTr="00402F5C">
        <w:trPr>
          <w:trHeight w:val="20"/>
        </w:trPr>
        <w:tc>
          <w:tcPr>
            <w:tcW w:w="716" w:type="dxa"/>
            <w:shd w:val="clear" w:color="auto" w:fill="auto"/>
          </w:tcPr>
          <w:p w14:paraId="78944129"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B</w:t>
            </w:r>
          </w:p>
        </w:tc>
        <w:tc>
          <w:tcPr>
            <w:tcW w:w="136" w:type="dxa"/>
          </w:tcPr>
          <w:p w14:paraId="6A94CB76" w14:textId="77777777" w:rsidR="00995733" w:rsidRPr="003E4E6D" w:rsidRDefault="00995733" w:rsidP="00955D5F">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694E5A96" w14:textId="77777777" w:rsidR="00995733" w:rsidRPr="003E4E6D" w:rsidRDefault="00995733" w:rsidP="00955D5F">
            <w:pPr>
              <w:pStyle w:val="a"/>
              <w:tabs>
                <w:tab w:val="clear" w:pos="1080"/>
              </w:tabs>
              <w:spacing w:line="240" w:lineRule="atLeast"/>
              <w:ind w:right="32"/>
              <w:rPr>
                <w:rFonts w:cs="Times New Roman"/>
                <w:sz w:val="18"/>
                <w:szCs w:val="18"/>
                <w:cs/>
                <w:lang w:val="en-US"/>
              </w:rPr>
            </w:pPr>
            <w:r w:rsidRPr="003E4E6D">
              <w:rPr>
                <w:rFonts w:cs="Times New Roman"/>
                <w:sz w:val="18"/>
                <w:szCs w:val="18"/>
                <w:lang w:val="en-US"/>
              </w:rPr>
              <w:t>Term loan facilities for construction of factory and building</w:t>
            </w:r>
          </w:p>
        </w:tc>
        <w:tc>
          <w:tcPr>
            <w:tcW w:w="136" w:type="dxa"/>
            <w:shd w:val="clear" w:color="auto" w:fill="auto"/>
          </w:tcPr>
          <w:p w14:paraId="7DF61BD5" w14:textId="77777777" w:rsidR="00995733" w:rsidRPr="003E4E6D" w:rsidRDefault="00995733" w:rsidP="00955D5F">
            <w:pPr>
              <w:pStyle w:val="a"/>
              <w:tabs>
                <w:tab w:val="clear" w:pos="1080"/>
              </w:tabs>
              <w:spacing w:line="240" w:lineRule="atLeast"/>
              <w:ind w:right="-43"/>
              <w:rPr>
                <w:rFonts w:cs="Times New Roman"/>
                <w:sz w:val="18"/>
                <w:szCs w:val="18"/>
                <w:lang w:val="en-US"/>
              </w:rPr>
            </w:pPr>
          </w:p>
        </w:tc>
        <w:tc>
          <w:tcPr>
            <w:tcW w:w="1124" w:type="dxa"/>
            <w:shd w:val="clear" w:color="auto" w:fill="auto"/>
          </w:tcPr>
          <w:p w14:paraId="6596B76F" w14:textId="6AC01D92"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87,700</w:t>
            </w:r>
          </w:p>
        </w:tc>
        <w:tc>
          <w:tcPr>
            <w:tcW w:w="180" w:type="dxa"/>
          </w:tcPr>
          <w:p w14:paraId="6207FD4E"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78D8D53" w14:textId="225668F9"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87,700</w:t>
            </w:r>
          </w:p>
        </w:tc>
        <w:tc>
          <w:tcPr>
            <w:tcW w:w="141" w:type="dxa"/>
            <w:shd w:val="clear" w:color="auto" w:fill="auto"/>
          </w:tcPr>
          <w:p w14:paraId="3C7389E3" w14:textId="77777777" w:rsidR="00995733" w:rsidRPr="003E4E6D" w:rsidRDefault="00995733" w:rsidP="00955D5F">
            <w:pPr>
              <w:pStyle w:val="a"/>
              <w:tabs>
                <w:tab w:val="clear" w:pos="1080"/>
              </w:tabs>
              <w:spacing w:line="240" w:lineRule="atLeast"/>
              <w:ind w:right="-43"/>
              <w:rPr>
                <w:rFonts w:cs="Times New Roman"/>
                <w:sz w:val="18"/>
                <w:szCs w:val="18"/>
                <w:lang w:val="en-US"/>
              </w:rPr>
            </w:pPr>
          </w:p>
        </w:tc>
        <w:tc>
          <w:tcPr>
            <w:tcW w:w="2230" w:type="dxa"/>
            <w:shd w:val="clear" w:color="auto" w:fill="auto"/>
          </w:tcPr>
          <w:p w14:paraId="12A8BE34" w14:textId="77777777" w:rsidR="00901A2B" w:rsidRPr="003E4E6D" w:rsidRDefault="00901A2B" w:rsidP="00955D5F">
            <w:pPr>
              <w:pStyle w:val="a"/>
              <w:tabs>
                <w:tab w:val="clear" w:pos="1080"/>
              </w:tabs>
              <w:spacing w:line="240" w:lineRule="atLeast"/>
              <w:ind w:right="-108"/>
              <w:rPr>
                <w:rFonts w:cs="Times New Roman"/>
                <w:sz w:val="18"/>
                <w:szCs w:val="18"/>
                <w:lang w:val="en-US"/>
              </w:rPr>
            </w:pPr>
            <w:r w:rsidRPr="003E4E6D">
              <w:rPr>
                <w:rFonts w:cs="Times New Roman"/>
                <w:sz w:val="18"/>
                <w:szCs w:val="18"/>
                <w:lang w:val="en-US"/>
              </w:rPr>
              <w:t>MLR *</w:t>
            </w:r>
          </w:p>
          <w:p w14:paraId="377D900C" w14:textId="692A310D" w:rsidR="00995733" w:rsidRPr="003E4E6D" w:rsidRDefault="00995733" w:rsidP="00955D5F">
            <w:pPr>
              <w:pStyle w:val="a"/>
              <w:tabs>
                <w:tab w:val="clear" w:pos="1080"/>
              </w:tabs>
              <w:spacing w:line="240" w:lineRule="atLeast"/>
              <w:ind w:right="-43"/>
              <w:rPr>
                <w:rFonts w:cs="Times New Roman"/>
                <w:sz w:val="18"/>
                <w:szCs w:val="18"/>
                <w:cs/>
                <w:lang w:val="en-US"/>
              </w:rPr>
            </w:pPr>
          </w:p>
        </w:tc>
      </w:tr>
      <w:tr w:rsidR="00995733" w:rsidRPr="003E4E6D" w14:paraId="3FE748DE" w14:textId="77777777" w:rsidTr="00402F5C">
        <w:trPr>
          <w:trHeight w:val="20"/>
        </w:trPr>
        <w:tc>
          <w:tcPr>
            <w:tcW w:w="716" w:type="dxa"/>
            <w:shd w:val="clear" w:color="auto" w:fill="auto"/>
          </w:tcPr>
          <w:p w14:paraId="518C0D37"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136" w:type="dxa"/>
          </w:tcPr>
          <w:p w14:paraId="04E3D804" w14:textId="77777777" w:rsidR="00995733" w:rsidRPr="003E4E6D" w:rsidRDefault="00995733" w:rsidP="00955D5F">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3E2CD8C" w14:textId="77777777" w:rsidR="00995733" w:rsidRPr="003E4E6D" w:rsidRDefault="00995733" w:rsidP="00955D5F">
            <w:pPr>
              <w:pStyle w:val="a"/>
              <w:tabs>
                <w:tab w:val="clear" w:pos="1080"/>
              </w:tabs>
              <w:spacing w:line="240" w:lineRule="atLeast"/>
              <w:ind w:right="32"/>
              <w:rPr>
                <w:rFonts w:cs="Times New Roman"/>
                <w:sz w:val="18"/>
                <w:szCs w:val="18"/>
                <w:lang w:val="en-US"/>
              </w:rPr>
            </w:pPr>
          </w:p>
        </w:tc>
        <w:tc>
          <w:tcPr>
            <w:tcW w:w="136" w:type="dxa"/>
            <w:shd w:val="clear" w:color="auto" w:fill="auto"/>
          </w:tcPr>
          <w:p w14:paraId="1EF44143"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B78732B"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70B90"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8B39671" w14:textId="77777777" w:rsidR="00995733" w:rsidRPr="003E4E6D" w:rsidRDefault="00995733"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9F1BBB"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EF7B4FE" w14:textId="77777777" w:rsidR="00995733" w:rsidRPr="003E4E6D" w:rsidRDefault="00995733" w:rsidP="00955D5F">
            <w:pPr>
              <w:pStyle w:val="a"/>
              <w:tabs>
                <w:tab w:val="clear" w:pos="1080"/>
              </w:tabs>
              <w:spacing w:line="240" w:lineRule="atLeast"/>
              <w:ind w:right="-43"/>
              <w:jc w:val="center"/>
              <w:rPr>
                <w:rFonts w:cs="Times New Roman"/>
                <w:sz w:val="18"/>
                <w:szCs w:val="18"/>
                <w:lang w:val="en-US"/>
              </w:rPr>
            </w:pPr>
          </w:p>
        </w:tc>
      </w:tr>
      <w:tr w:rsidR="00BE3A38" w:rsidRPr="003E4E6D" w14:paraId="7BFF059B" w14:textId="77777777" w:rsidTr="00402F5C">
        <w:trPr>
          <w:trHeight w:val="20"/>
        </w:trPr>
        <w:tc>
          <w:tcPr>
            <w:tcW w:w="716" w:type="dxa"/>
            <w:shd w:val="clear" w:color="auto" w:fill="auto"/>
          </w:tcPr>
          <w:p w14:paraId="26E34943"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C</w:t>
            </w:r>
          </w:p>
        </w:tc>
        <w:tc>
          <w:tcPr>
            <w:tcW w:w="136" w:type="dxa"/>
          </w:tcPr>
          <w:p w14:paraId="787E564B"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1C17BFA" w14:textId="77777777"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Term loan facilities for purchase of crane</w:t>
            </w:r>
          </w:p>
        </w:tc>
        <w:tc>
          <w:tcPr>
            <w:tcW w:w="136" w:type="dxa"/>
            <w:shd w:val="clear" w:color="auto" w:fill="auto"/>
          </w:tcPr>
          <w:p w14:paraId="16BDDBB2"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0CA20625" w14:textId="673B4C31" w:rsidR="00BE3A38" w:rsidRPr="003E4E6D" w:rsidRDefault="00BE3A38" w:rsidP="00B0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27,450</w:t>
            </w:r>
          </w:p>
        </w:tc>
        <w:tc>
          <w:tcPr>
            <w:tcW w:w="180" w:type="dxa"/>
          </w:tcPr>
          <w:p w14:paraId="3ED2820C" w14:textId="77777777" w:rsidR="00BE3A38" w:rsidRPr="003E4E6D" w:rsidRDefault="00BE3A38" w:rsidP="00B0205C">
            <w:pPr>
              <w:pStyle w:val="a"/>
              <w:tabs>
                <w:tab w:val="clear" w:pos="1080"/>
              </w:tabs>
              <w:spacing w:line="240" w:lineRule="atLeast"/>
              <w:ind w:right="-43"/>
              <w:jc w:val="right"/>
              <w:rPr>
                <w:rFonts w:cs="Times New Roman"/>
                <w:sz w:val="18"/>
                <w:szCs w:val="18"/>
                <w:lang w:val="en-US"/>
              </w:rPr>
            </w:pPr>
          </w:p>
        </w:tc>
        <w:tc>
          <w:tcPr>
            <w:tcW w:w="1086" w:type="dxa"/>
            <w:shd w:val="clear" w:color="auto" w:fill="auto"/>
          </w:tcPr>
          <w:p w14:paraId="2CD3E093" w14:textId="469D65BF" w:rsidR="00BE3A38" w:rsidRPr="003E4E6D" w:rsidRDefault="00BE3A38" w:rsidP="00B02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27,450</w:t>
            </w:r>
          </w:p>
        </w:tc>
        <w:tc>
          <w:tcPr>
            <w:tcW w:w="141" w:type="dxa"/>
            <w:shd w:val="clear" w:color="auto" w:fill="auto"/>
          </w:tcPr>
          <w:p w14:paraId="575B358D"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61224D5E" w14:textId="263EC556" w:rsidR="00BE3A38" w:rsidRPr="003E4E6D" w:rsidRDefault="00BE3A38" w:rsidP="00B0205C">
            <w:pPr>
              <w:pStyle w:val="a"/>
              <w:tabs>
                <w:tab w:val="clear" w:pos="1080"/>
              </w:tabs>
              <w:spacing w:line="240" w:lineRule="atLeast"/>
              <w:ind w:right="-43"/>
              <w:rPr>
                <w:rFonts w:cs="Times New Roman"/>
                <w:sz w:val="18"/>
                <w:szCs w:val="18"/>
                <w:cs/>
                <w:lang w:val="en-US"/>
              </w:rPr>
            </w:pPr>
            <w:r w:rsidRPr="003E4E6D">
              <w:rPr>
                <w:rFonts w:cs="Times New Roman"/>
                <w:sz w:val="18"/>
                <w:szCs w:val="18"/>
                <w:lang w:val="en-US"/>
              </w:rPr>
              <w:t>MLR *</w:t>
            </w:r>
          </w:p>
        </w:tc>
      </w:tr>
      <w:tr w:rsidR="00BE3A38" w:rsidRPr="003E4E6D" w14:paraId="6E96A9A8" w14:textId="77777777" w:rsidTr="00402F5C">
        <w:trPr>
          <w:trHeight w:val="20"/>
        </w:trPr>
        <w:tc>
          <w:tcPr>
            <w:tcW w:w="716" w:type="dxa"/>
            <w:shd w:val="clear" w:color="auto" w:fill="auto"/>
          </w:tcPr>
          <w:p w14:paraId="0187122F"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35D146C1"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8941E00" w14:textId="77777777" w:rsidR="00BE3A38" w:rsidRPr="003E4E6D" w:rsidRDefault="00BE3A38" w:rsidP="00BE3A38">
            <w:pPr>
              <w:pStyle w:val="a"/>
              <w:tabs>
                <w:tab w:val="clear" w:pos="1080"/>
              </w:tabs>
              <w:spacing w:line="240" w:lineRule="atLeast"/>
              <w:ind w:right="32"/>
              <w:rPr>
                <w:rFonts w:cs="Times New Roman"/>
                <w:sz w:val="18"/>
                <w:szCs w:val="18"/>
                <w:lang w:val="en-US"/>
              </w:rPr>
            </w:pPr>
          </w:p>
        </w:tc>
        <w:tc>
          <w:tcPr>
            <w:tcW w:w="136" w:type="dxa"/>
            <w:shd w:val="clear" w:color="auto" w:fill="auto"/>
          </w:tcPr>
          <w:p w14:paraId="254FBAAC"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7EB915B3"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D825D3B"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D3F54CF"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71A561C3"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70A46A80"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r>
      <w:tr w:rsidR="00BE3A38" w:rsidRPr="003E4E6D" w14:paraId="306AA45D" w14:textId="77777777" w:rsidTr="00402F5C">
        <w:trPr>
          <w:trHeight w:val="20"/>
        </w:trPr>
        <w:tc>
          <w:tcPr>
            <w:tcW w:w="716" w:type="dxa"/>
            <w:shd w:val="clear" w:color="auto" w:fill="auto"/>
          </w:tcPr>
          <w:p w14:paraId="24F7874C"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D</w:t>
            </w:r>
          </w:p>
        </w:tc>
        <w:tc>
          <w:tcPr>
            <w:tcW w:w="136" w:type="dxa"/>
          </w:tcPr>
          <w:p w14:paraId="470E2C6D"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4278" w:type="dxa"/>
            <w:shd w:val="clear" w:color="auto" w:fill="auto"/>
          </w:tcPr>
          <w:p w14:paraId="05CB25D2" w14:textId="77777777" w:rsidR="00BE3A38" w:rsidRPr="003E4E6D" w:rsidRDefault="00BE3A38" w:rsidP="00BE3A38">
            <w:pPr>
              <w:pStyle w:val="a"/>
              <w:tabs>
                <w:tab w:val="clear" w:pos="1080"/>
              </w:tabs>
              <w:spacing w:line="240" w:lineRule="atLeast"/>
              <w:ind w:right="32"/>
              <w:rPr>
                <w:rFonts w:cs="Times New Roman"/>
                <w:sz w:val="18"/>
                <w:szCs w:val="18"/>
                <w:lang w:val="en-US"/>
              </w:rPr>
            </w:pPr>
            <w:r w:rsidRPr="003E4E6D">
              <w:rPr>
                <w:rFonts w:cs="Times New Roman"/>
                <w:sz w:val="18"/>
                <w:szCs w:val="18"/>
                <w:lang w:val="en-US"/>
              </w:rPr>
              <w:t xml:space="preserve">Promissory notes </w:t>
            </w:r>
          </w:p>
        </w:tc>
        <w:tc>
          <w:tcPr>
            <w:tcW w:w="136" w:type="dxa"/>
            <w:shd w:val="clear" w:color="auto" w:fill="auto"/>
          </w:tcPr>
          <w:p w14:paraId="5D76A30F"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2B5A5203" w14:textId="68E6F20E"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25,000</w:t>
            </w:r>
          </w:p>
        </w:tc>
        <w:tc>
          <w:tcPr>
            <w:tcW w:w="180" w:type="dxa"/>
          </w:tcPr>
          <w:p w14:paraId="43091595"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4E8DBC76" w14:textId="2352ACF3"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25,000</w:t>
            </w:r>
          </w:p>
        </w:tc>
        <w:tc>
          <w:tcPr>
            <w:tcW w:w="141" w:type="dxa"/>
            <w:shd w:val="clear" w:color="auto" w:fill="auto"/>
          </w:tcPr>
          <w:p w14:paraId="2E83D1B6"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1210FA9A" w14:textId="512538A7" w:rsidR="00BE3A38" w:rsidRPr="003E4E6D" w:rsidRDefault="00BE3A38" w:rsidP="00BE3A38">
            <w:pPr>
              <w:pStyle w:val="a"/>
              <w:tabs>
                <w:tab w:val="clear" w:pos="1080"/>
              </w:tabs>
              <w:spacing w:line="240" w:lineRule="atLeast"/>
              <w:ind w:right="-108"/>
              <w:rPr>
                <w:rFonts w:cs="Times New Roman"/>
                <w:sz w:val="18"/>
                <w:szCs w:val="18"/>
                <w:cs/>
                <w:lang w:val="en-US"/>
              </w:rPr>
            </w:pPr>
            <w:r w:rsidRPr="003E4E6D">
              <w:rPr>
                <w:rFonts w:cs="Times New Roman"/>
                <w:sz w:val="18"/>
                <w:szCs w:val="18"/>
                <w:lang w:val="en-US"/>
              </w:rPr>
              <w:t>MOR **</w:t>
            </w:r>
          </w:p>
        </w:tc>
      </w:tr>
      <w:tr w:rsidR="00BE3A38" w:rsidRPr="003E4E6D" w14:paraId="46160BB3" w14:textId="77777777" w:rsidTr="00402F5C">
        <w:trPr>
          <w:trHeight w:val="20"/>
        </w:trPr>
        <w:tc>
          <w:tcPr>
            <w:tcW w:w="716" w:type="dxa"/>
            <w:shd w:val="clear" w:color="auto" w:fill="auto"/>
          </w:tcPr>
          <w:p w14:paraId="06304307"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048822B6"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5A8584F" w14:textId="77777777" w:rsidR="00BE3A38" w:rsidRPr="003E4E6D" w:rsidRDefault="00BE3A38" w:rsidP="00BE3A38">
            <w:pPr>
              <w:pStyle w:val="a"/>
              <w:tabs>
                <w:tab w:val="clear" w:pos="1080"/>
              </w:tabs>
              <w:spacing w:line="240" w:lineRule="atLeast"/>
              <w:ind w:right="32"/>
              <w:rPr>
                <w:rFonts w:cs="Times New Roman"/>
                <w:sz w:val="18"/>
                <w:szCs w:val="18"/>
                <w:lang w:val="en-US"/>
              </w:rPr>
            </w:pPr>
          </w:p>
        </w:tc>
        <w:tc>
          <w:tcPr>
            <w:tcW w:w="136" w:type="dxa"/>
            <w:shd w:val="clear" w:color="auto" w:fill="auto"/>
          </w:tcPr>
          <w:p w14:paraId="5650D7BE"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17667"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9D83A36"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E1FED"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55BC01C"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4BE5B322" w14:textId="77777777" w:rsidR="00BE3A38" w:rsidRPr="003E4E6D" w:rsidRDefault="00BE3A38" w:rsidP="00BE3A38">
            <w:pPr>
              <w:pStyle w:val="a"/>
              <w:tabs>
                <w:tab w:val="clear" w:pos="1080"/>
              </w:tabs>
              <w:spacing w:line="240" w:lineRule="atLeast"/>
              <w:ind w:right="-108"/>
              <w:rPr>
                <w:rFonts w:cs="Times New Roman"/>
                <w:sz w:val="18"/>
                <w:szCs w:val="18"/>
                <w:lang w:val="en-US"/>
              </w:rPr>
            </w:pPr>
          </w:p>
        </w:tc>
      </w:tr>
      <w:tr w:rsidR="00BE3A38" w:rsidRPr="003E4E6D" w14:paraId="4C73BAD2" w14:textId="77777777" w:rsidTr="00402F5C">
        <w:trPr>
          <w:trHeight w:val="20"/>
        </w:trPr>
        <w:tc>
          <w:tcPr>
            <w:tcW w:w="716" w:type="dxa"/>
            <w:shd w:val="clear" w:color="auto" w:fill="auto"/>
          </w:tcPr>
          <w:p w14:paraId="56CB9E87"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E</w:t>
            </w:r>
          </w:p>
        </w:tc>
        <w:tc>
          <w:tcPr>
            <w:tcW w:w="136" w:type="dxa"/>
          </w:tcPr>
          <w:p w14:paraId="5C8D8C57"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3D4DC3A4" w14:textId="77777777" w:rsidR="00BE3A38" w:rsidRPr="003E4E6D" w:rsidRDefault="00BE3A38" w:rsidP="00BE3A38">
            <w:pPr>
              <w:pStyle w:val="a"/>
              <w:tabs>
                <w:tab w:val="clear" w:pos="1080"/>
              </w:tabs>
              <w:spacing w:line="240" w:lineRule="atLeast"/>
              <w:ind w:right="32"/>
              <w:rPr>
                <w:rFonts w:cs="Times New Roman"/>
                <w:sz w:val="18"/>
                <w:szCs w:val="18"/>
                <w:lang w:val="en-US"/>
              </w:rPr>
            </w:pPr>
            <w:r w:rsidRPr="003E4E6D">
              <w:rPr>
                <w:rFonts w:cs="Times New Roman"/>
                <w:sz w:val="18"/>
                <w:szCs w:val="18"/>
                <w:lang w:val="en-US"/>
              </w:rPr>
              <w:t>Bank overdraft</w:t>
            </w:r>
          </w:p>
        </w:tc>
        <w:tc>
          <w:tcPr>
            <w:tcW w:w="136" w:type="dxa"/>
            <w:shd w:val="clear" w:color="auto" w:fill="auto"/>
          </w:tcPr>
          <w:p w14:paraId="6B5742D7"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0DAC3143" w14:textId="7EE0DF65"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15,000</w:t>
            </w:r>
          </w:p>
        </w:tc>
        <w:tc>
          <w:tcPr>
            <w:tcW w:w="180" w:type="dxa"/>
          </w:tcPr>
          <w:p w14:paraId="21EA9442"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F46754E" w14:textId="607C040A"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15,000</w:t>
            </w:r>
          </w:p>
        </w:tc>
        <w:tc>
          <w:tcPr>
            <w:tcW w:w="141" w:type="dxa"/>
            <w:shd w:val="clear" w:color="auto" w:fill="auto"/>
          </w:tcPr>
          <w:p w14:paraId="0D0EF633"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207B33C" w14:textId="0D742B4D"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MOR</w:t>
            </w:r>
          </w:p>
        </w:tc>
      </w:tr>
      <w:tr w:rsidR="00BE3A38" w:rsidRPr="003E4E6D" w14:paraId="386623C2" w14:textId="77777777" w:rsidTr="00402F5C">
        <w:trPr>
          <w:trHeight w:val="20"/>
        </w:trPr>
        <w:tc>
          <w:tcPr>
            <w:tcW w:w="716" w:type="dxa"/>
            <w:shd w:val="clear" w:color="auto" w:fill="auto"/>
          </w:tcPr>
          <w:p w14:paraId="0ED2E2B5"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4B4FFA1E"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3B2BDC" w14:textId="77777777" w:rsidR="00BE3A38" w:rsidRPr="003E4E6D" w:rsidRDefault="00BE3A38" w:rsidP="00BE3A38">
            <w:pPr>
              <w:pStyle w:val="a"/>
              <w:tabs>
                <w:tab w:val="clear" w:pos="1080"/>
              </w:tabs>
              <w:spacing w:line="240" w:lineRule="atLeast"/>
              <w:ind w:right="32"/>
              <w:rPr>
                <w:rFonts w:cs="Times New Roman"/>
                <w:sz w:val="18"/>
                <w:szCs w:val="18"/>
                <w:lang w:val="en-US"/>
              </w:rPr>
            </w:pPr>
          </w:p>
        </w:tc>
        <w:tc>
          <w:tcPr>
            <w:tcW w:w="136" w:type="dxa"/>
            <w:shd w:val="clear" w:color="auto" w:fill="auto"/>
          </w:tcPr>
          <w:p w14:paraId="370E8465"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2F9D8A1"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5F86C56"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2660DC89"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6CF93D92"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30BC0705"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r>
      <w:tr w:rsidR="00BE3A38" w:rsidRPr="003E4E6D" w14:paraId="78AB9FAA" w14:textId="77777777" w:rsidTr="00402F5C">
        <w:trPr>
          <w:trHeight w:val="20"/>
        </w:trPr>
        <w:tc>
          <w:tcPr>
            <w:tcW w:w="716" w:type="dxa"/>
            <w:shd w:val="clear" w:color="auto" w:fill="auto"/>
          </w:tcPr>
          <w:p w14:paraId="41769441"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F</w:t>
            </w:r>
          </w:p>
        </w:tc>
        <w:tc>
          <w:tcPr>
            <w:tcW w:w="136" w:type="dxa"/>
          </w:tcPr>
          <w:p w14:paraId="7D226617"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BB37073" w14:textId="36115FF8" w:rsidR="00BE3A38" w:rsidRPr="003E4E6D" w:rsidRDefault="00BE3A38" w:rsidP="00BE3A38">
            <w:pPr>
              <w:pStyle w:val="a"/>
              <w:tabs>
                <w:tab w:val="clear" w:pos="1080"/>
              </w:tabs>
              <w:spacing w:line="240" w:lineRule="atLeast"/>
              <w:ind w:right="32"/>
              <w:rPr>
                <w:rFonts w:cs="Times New Roman"/>
                <w:sz w:val="18"/>
                <w:szCs w:val="18"/>
                <w:lang w:val="en-US"/>
              </w:rPr>
            </w:pPr>
            <w:r w:rsidRPr="003E4E6D">
              <w:rPr>
                <w:rFonts w:cs="Times New Roman"/>
                <w:sz w:val="18"/>
                <w:szCs w:val="18"/>
                <w:lang w:val="en-US"/>
              </w:rPr>
              <w:t xml:space="preserve">Letter of guarantee for purchase of raw materials </w:t>
            </w:r>
          </w:p>
        </w:tc>
        <w:tc>
          <w:tcPr>
            <w:tcW w:w="136" w:type="dxa"/>
            <w:shd w:val="clear" w:color="auto" w:fill="auto"/>
          </w:tcPr>
          <w:p w14:paraId="1DEDBB6E"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443C21A9" w14:textId="13E71D81"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20,000</w:t>
            </w:r>
          </w:p>
        </w:tc>
        <w:tc>
          <w:tcPr>
            <w:tcW w:w="180" w:type="dxa"/>
          </w:tcPr>
          <w:p w14:paraId="51E41ACC"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36E4EC1C" w14:textId="6122BB7C"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20,000</w:t>
            </w:r>
          </w:p>
        </w:tc>
        <w:tc>
          <w:tcPr>
            <w:tcW w:w="141" w:type="dxa"/>
            <w:shd w:val="clear" w:color="auto" w:fill="auto"/>
          </w:tcPr>
          <w:p w14:paraId="0742CC83"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28AC6501" w14:textId="77777777" w:rsidR="00BE3A38" w:rsidRPr="003E4E6D" w:rsidRDefault="00BE3A38" w:rsidP="00BE3A38">
            <w:pPr>
              <w:pStyle w:val="a"/>
              <w:tabs>
                <w:tab w:val="clear" w:pos="1080"/>
              </w:tabs>
              <w:spacing w:line="240" w:lineRule="atLeast"/>
              <w:ind w:right="-108"/>
              <w:rPr>
                <w:rFonts w:cs="Times New Roman"/>
                <w:sz w:val="18"/>
                <w:szCs w:val="18"/>
                <w:lang w:val="en-US"/>
              </w:rPr>
            </w:pPr>
            <w:r w:rsidRPr="003E4E6D">
              <w:rPr>
                <w:rFonts w:cs="Times New Roman"/>
                <w:sz w:val="18"/>
                <w:szCs w:val="18"/>
                <w:lang w:val="en-US"/>
              </w:rPr>
              <w:t>Indicated in each agreement</w:t>
            </w:r>
          </w:p>
        </w:tc>
      </w:tr>
      <w:tr w:rsidR="00BE3A38" w:rsidRPr="003E4E6D" w14:paraId="1B8A108B" w14:textId="77777777" w:rsidTr="00402F5C">
        <w:trPr>
          <w:trHeight w:val="20"/>
        </w:trPr>
        <w:tc>
          <w:tcPr>
            <w:tcW w:w="716" w:type="dxa"/>
            <w:shd w:val="clear" w:color="auto" w:fill="auto"/>
          </w:tcPr>
          <w:p w14:paraId="6B1947D3"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43E54849"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E13023E"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shd w:val="clear" w:color="auto" w:fill="auto"/>
          </w:tcPr>
          <w:p w14:paraId="4A49E9AD"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124" w:type="dxa"/>
            <w:shd w:val="clear" w:color="auto" w:fill="auto"/>
          </w:tcPr>
          <w:p w14:paraId="109673EF"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76EA4261"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14018A0A"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1A194C6B"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2230" w:type="dxa"/>
            <w:shd w:val="clear" w:color="auto" w:fill="auto"/>
          </w:tcPr>
          <w:p w14:paraId="579573D8" w14:textId="77777777" w:rsidR="00BE3A38" w:rsidRPr="003E4E6D" w:rsidRDefault="00BE3A38" w:rsidP="00BE3A38">
            <w:pPr>
              <w:pStyle w:val="a"/>
              <w:tabs>
                <w:tab w:val="clear" w:pos="1080"/>
              </w:tabs>
              <w:spacing w:line="240" w:lineRule="atLeast"/>
              <w:ind w:right="-108"/>
              <w:rPr>
                <w:rFonts w:cs="Times New Roman"/>
                <w:sz w:val="18"/>
                <w:szCs w:val="18"/>
                <w:lang w:val="en-US"/>
              </w:rPr>
            </w:pPr>
          </w:p>
        </w:tc>
      </w:tr>
      <w:tr w:rsidR="00BE3A38" w:rsidRPr="003E4E6D" w14:paraId="63CB56E7" w14:textId="77777777" w:rsidTr="00402F5C">
        <w:trPr>
          <w:trHeight w:val="20"/>
        </w:trPr>
        <w:tc>
          <w:tcPr>
            <w:tcW w:w="716" w:type="dxa"/>
            <w:shd w:val="clear" w:color="auto" w:fill="auto"/>
          </w:tcPr>
          <w:p w14:paraId="1AA96DA1"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G</w:t>
            </w:r>
          </w:p>
        </w:tc>
        <w:tc>
          <w:tcPr>
            <w:tcW w:w="136" w:type="dxa"/>
          </w:tcPr>
          <w:p w14:paraId="70DF77C0"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801FEC7" w14:textId="77777777"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Letter of guarantee for electricity use</w:t>
            </w:r>
          </w:p>
        </w:tc>
        <w:tc>
          <w:tcPr>
            <w:tcW w:w="136" w:type="dxa"/>
            <w:shd w:val="clear" w:color="auto" w:fill="auto"/>
          </w:tcPr>
          <w:p w14:paraId="0F980637"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5633315D" w14:textId="2463A26D"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5,000</w:t>
            </w:r>
          </w:p>
        </w:tc>
        <w:tc>
          <w:tcPr>
            <w:tcW w:w="180" w:type="dxa"/>
          </w:tcPr>
          <w:p w14:paraId="04F99E45"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7397C9A" w14:textId="0E38D405"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5,000</w:t>
            </w:r>
          </w:p>
        </w:tc>
        <w:tc>
          <w:tcPr>
            <w:tcW w:w="141" w:type="dxa"/>
            <w:shd w:val="clear" w:color="auto" w:fill="auto"/>
          </w:tcPr>
          <w:p w14:paraId="736E2158"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6302217B" w14:textId="77777777" w:rsidR="00BE3A38" w:rsidRPr="003E4E6D" w:rsidRDefault="00BE3A38" w:rsidP="00BE3A38">
            <w:pPr>
              <w:pStyle w:val="a"/>
              <w:tabs>
                <w:tab w:val="clear" w:pos="1080"/>
              </w:tabs>
              <w:spacing w:line="240" w:lineRule="atLeast"/>
              <w:ind w:right="-108"/>
              <w:rPr>
                <w:rFonts w:cs="Times New Roman"/>
                <w:sz w:val="18"/>
                <w:szCs w:val="18"/>
                <w:cs/>
                <w:lang w:val="en-US"/>
              </w:rPr>
            </w:pPr>
            <w:r w:rsidRPr="003E4E6D">
              <w:rPr>
                <w:rFonts w:cs="Times New Roman"/>
                <w:sz w:val="18"/>
                <w:szCs w:val="18"/>
                <w:lang w:val="en-US"/>
              </w:rPr>
              <w:t>Indicated in each agreement</w:t>
            </w:r>
          </w:p>
        </w:tc>
      </w:tr>
      <w:tr w:rsidR="00BE3A38" w:rsidRPr="003E4E6D" w14:paraId="5966116D" w14:textId="77777777" w:rsidTr="00402F5C">
        <w:trPr>
          <w:trHeight w:val="20"/>
        </w:trPr>
        <w:tc>
          <w:tcPr>
            <w:tcW w:w="716" w:type="dxa"/>
            <w:shd w:val="clear" w:color="auto" w:fill="auto"/>
          </w:tcPr>
          <w:p w14:paraId="0AD1D95A"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2F8C07B8"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2A10F643"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36" w:type="dxa"/>
            <w:shd w:val="clear" w:color="auto" w:fill="auto"/>
          </w:tcPr>
          <w:p w14:paraId="67C428B3"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6B5A5C5A"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0495D62B"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0345F1A3"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2D53AEAB"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7E608F4A" w14:textId="77777777" w:rsidR="00BE3A38" w:rsidRPr="003E4E6D" w:rsidRDefault="00BE3A38" w:rsidP="00BE3A38">
            <w:pPr>
              <w:pStyle w:val="a"/>
              <w:tabs>
                <w:tab w:val="clear" w:pos="1080"/>
              </w:tabs>
              <w:spacing w:line="240" w:lineRule="atLeast"/>
              <w:ind w:right="-108"/>
              <w:rPr>
                <w:rFonts w:cs="Times New Roman"/>
                <w:sz w:val="18"/>
                <w:szCs w:val="18"/>
                <w:lang w:val="en-US"/>
              </w:rPr>
            </w:pPr>
          </w:p>
        </w:tc>
      </w:tr>
      <w:tr w:rsidR="00BE3A38" w:rsidRPr="003E4E6D" w14:paraId="2DED78B3" w14:textId="77777777" w:rsidTr="00402F5C">
        <w:trPr>
          <w:trHeight w:val="20"/>
        </w:trPr>
        <w:tc>
          <w:tcPr>
            <w:tcW w:w="716" w:type="dxa"/>
            <w:shd w:val="clear" w:color="auto" w:fill="auto"/>
          </w:tcPr>
          <w:p w14:paraId="3BB77311"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H</w:t>
            </w:r>
          </w:p>
        </w:tc>
        <w:tc>
          <w:tcPr>
            <w:tcW w:w="136" w:type="dxa"/>
          </w:tcPr>
          <w:p w14:paraId="07C61F4F"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6ABBBCA" w14:textId="77777777"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Letter of guarantee for advance received</w:t>
            </w:r>
          </w:p>
        </w:tc>
        <w:tc>
          <w:tcPr>
            <w:tcW w:w="136" w:type="dxa"/>
            <w:shd w:val="clear" w:color="auto" w:fill="auto"/>
          </w:tcPr>
          <w:p w14:paraId="15502707"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3EF5E793" w14:textId="1D5AEACB"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50,000</w:t>
            </w:r>
          </w:p>
        </w:tc>
        <w:tc>
          <w:tcPr>
            <w:tcW w:w="180" w:type="dxa"/>
          </w:tcPr>
          <w:p w14:paraId="7AC1B66F"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7480BDD4" w14:textId="37BF5A79"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50,000</w:t>
            </w:r>
          </w:p>
        </w:tc>
        <w:tc>
          <w:tcPr>
            <w:tcW w:w="141" w:type="dxa"/>
            <w:shd w:val="clear" w:color="auto" w:fill="auto"/>
          </w:tcPr>
          <w:p w14:paraId="09FF5173"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2E45DC1" w14:textId="77777777" w:rsidR="00BE3A38" w:rsidRPr="003E4E6D" w:rsidRDefault="00BE3A38" w:rsidP="00BE3A38">
            <w:pPr>
              <w:pStyle w:val="a"/>
              <w:tabs>
                <w:tab w:val="clear" w:pos="1080"/>
              </w:tabs>
              <w:spacing w:line="240" w:lineRule="atLeast"/>
              <w:ind w:right="-108"/>
              <w:rPr>
                <w:rFonts w:cs="Times New Roman"/>
                <w:sz w:val="18"/>
                <w:szCs w:val="18"/>
                <w:lang w:val="en-US"/>
              </w:rPr>
            </w:pPr>
            <w:r w:rsidRPr="003E4E6D">
              <w:rPr>
                <w:rFonts w:cs="Times New Roman"/>
                <w:sz w:val="18"/>
                <w:szCs w:val="18"/>
                <w:lang w:val="en-US"/>
              </w:rPr>
              <w:t>Indicated in each agreement</w:t>
            </w:r>
          </w:p>
        </w:tc>
      </w:tr>
      <w:tr w:rsidR="00BE3A38" w:rsidRPr="003E4E6D" w14:paraId="04124618" w14:textId="77777777" w:rsidTr="00402F5C">
        <w:trPr>
          <w:trHeight w:val="20"/>
        </w:trPr>
        <w:tc>
          <w:tcPr>
            <w:tcW w:w="716" w:type="dxa"/>
            <w:shd w:val="clear" w:color="auto" w:fill="auto"/>
          </w:tcPr>
          <w:p w14:paraId="0A3C3EBA"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443F14ED"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43129A25"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36" w:type="dxa"/>
            <w:shd w:val="clear" w:color="auto" w:fill="auto"/>
          </w:tcPr>
          <w:p w14:paraId="3BB0534F"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shd w:val="clear" w:color="auto" w:fill="auto"/>
          </w:tcPr>
          <w:p w14:paraId="7678DDAE"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15DD5034"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shd w:val="clear" w:color="auto" w:fill="auto"/>
          </w:tcPr>
          <w:p w14:paraId="665A9542"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C1CF1EC"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D79C89F" w14:textId="77777777" w:rsidR="00BE3A38" w:rsidRPr="003E4E6D" w:rsidRDefault="00BE3A38" w:rsidP="00BE3A38">
            <w:pPr>
              <w:pStyle w:val="a"/>
              <w:tabs>
                <w:tab w:val="clear" w:pos="1080"/>
              </w:tabs>
              <w:spacing w:line="240" w:lineRule="atLeast"/>
              <w:ind w:right="-108"/>
              <w:rPr>
                <w:rFonts w:cs="Times New Roman"/>
                <w:sz w:val="18"/>
                <w:szCs w:val="18"/>
                <w:lang w:val="en-US"/>
              </w:rPr>
            </w:pPr>
          </w:p>
        </w:tc>
      </w:tr>
      <w:tr w:rsidR="00BE3A38" w:rsidRPr="003E4E6D" w14:paraId="26549CBB" w14:textId="77777777" w:rsidTr="00402F5C">
        <w:trPr>
          <w:trHeight w:val="20"/>
        </w:trPr>
        <w:tc>
          <w:tcPr>
            <w:tcW w:w="716" w:type="dxa"/>
            <w:shd w:val="clear" w:color="auto" w:fill="auto"/>
          </w:tcPr>
          <w:p w14:paraId="4C17C163"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r w:rsidRPr="003E4E6D">
              <w:rPr>
                <w:rFonts w:cs="Times New Roman"/>
                <w:sz w:val="18"/>
                <w:szCs w:val="18"/>
                <w:lang w:val="en-US"/>
              </w:rPr>
              <w:t>I</w:t>
            </w:r>
          </w:p>
        </w:tc>
        <w:tc>
          <w:tcPr>
            <w:tcW w:w="136" w:type="dxa"/>
          </w:tcPr>
          <w:p w14:paraId="4662D56C"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58A25DA2" w14:textId="77777777"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Factoring</w:t>
            </w:r>
          </w:p>
        </w:tc>
        <w:tc>
          <w:tcPr>
            <w:tcW w:w="136" w:type="dxa"/>
            <w:shd w:val="clear" w:color="auto" w:fill="auto"/>
          </w:tcPr>
          <w:p w14:paraId="67EF020A"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tcBorders>
              <w:bottom w:val="single" w:sz="4" w:space="0" w:color="auto"/>
            </w:tcBorders>
            <w:shd w:val="clear" w:color="auto" w:fill="auto"/>
          </w:tcPr>
          <w:p w14:paraId="572E32F1" w14:textId="43EE3441"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25,000</w:t>
            </w:r>
          </w:p>
        </w:tc>
        <w:tc>
          <w:tcPr>
            <w:tcW w:w="180" w:type="dxa"/>
          </w:tcPr>
          <w:p w14:paraId="22652450"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single" w:sz="4" w:space="0" w:color="auto"/>
            </w:tcBorders>
            <w:shd w:val="clear" w:color="auto" w:fill="auto"/>
          </w:tcPr>
          <w:p w14:paraId="1D2EE5F5" w14:textId="3DDD0E1D"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25,000</w:t>
            </w:r>
          </w:p>
        </w:tc>
        <w:tc>
          <w:tcPr>
            <w:tcW w:w="141" w:type="dxa"/>
            <w:shd w:val="clear" w:color="auto" w:fill="auto"/>
          </w:tcPr>
          <w:p w14:paraId="2B38BA20"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3A493A76" w14:textId="77777777" w:rsidR="00BE3A38" w:rsidRPr="003E4E6D" w:rsidRDefault="00BE3A38" w:rsidP="00BE3A38">
            <w:pPr>
              <w:pStyle w:val="a"/>
              <w:tabs>
                <w:tab w:val="clear" w:pos="1080"/>
              </w:tabs>
              <w:spacing w:line="240" w:lineRule="atLeast"/>
              <w:ind w:right="-108"/>
              <w:rPr>
                <w:rFonts w:cs="Times New Roman"/>
                <w:sz w:val="18"/>
                <w:szCs w:val="18"/>
                <w:lang w:val="en-US"/>
              </w:rPr>
            </w:pPr>
            <w:r w:rsidRPr="003E4E6D">
              <w:rPr>
                <w:rFonts w:cs="Times New Roman"/>
                <w:sz w:val="18"/>
                <w:szCs w:val="18"/>
                <w:lang w:val="en-US"/>
              </w:rPr>
              <w:t>Indicated in each agreement</w:t>
            </w:r>
          </w:p>
        </w:tc>
      </w:tr>
      <w:tr w:rsidR="00BE3A38" w:rsidRPr="003E4E6D" w14:paraId="4027B165" w14:textId="77777777" w:rsidTr="00402F5C">
        <w:trPr>
          <w:trHeight w:val="20"/>
        </w:trPr>
        <w:tc>
          <w:tcPr>
            <w:tcW w:w="716" w:type="dxa"/>
            <w:shd w:val="clear" w:color="auto" w:fill="auto"/>
          </w:tcPr>
          <w:p w14:paraId="170D7FF0"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7BF1D108"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06ED1E9D"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36" w:type="dxa"/>
            <w:shd w:val="clear" w:color="auto" w:fill="auto"/>
          </w:tcPr>
          <w:p w14:paraId="51BC2681"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tcBorders>
              <w:top w:val="single" w:sz="4" w:space="0" w:color="auto"/>
            </w:tcBorders>
            <w:shd w:val="clear" w:color="auto" w:fill="auto"/>
          </w:tcPr>
          <w:p w14:paraId="3A1E08EB"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80" w:type="dxa"/>
          </w:tcPr>
          <w:p w14:paraId="2D48E1FC"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top w:val="single" w:sz="4" w:space="0" w:color="auto"/>
            </w:tcBorders>
            <w:shd w:val="clear" w:color="auto" w:fill="auto"/>
          </w:tcPr>
          <w:p w14:paraId="60124661"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1" w:type="dxa"/>
            <w:shd w:val="clear" w:color="auto" w:fill="auto"/>
          </w:tcPr>
          <w:p w14:paraId="3822DC2B"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2C652ACC"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r>
      <w:tr w:rsidR="00BE3A38" w:rsidRPr="003E4E6D" w14:paraId="27EF8DB2" w14:textId="77777777" w:rsidTr="00402F5C">
        <w:trPr>
          <w:trHeight w:val="20"/>
        </w:trPr>
        <w:tc>
          <w:tcPr>
            <w:tcW w:w="716" w:type="dxa"/>
            <w:shd w:val="clear" w:color="auto" w:fill="auto"/>
          </w:tcPr>
          <w:p w14:paraId="4DCD4F00" w14:textId="77777777" w:rsidR="00BE3A38" w:rsidRPr="003E4E6D" w:rsidRDefault="00BE3A38" w:rsidP="00BE3A38">
            <w:pPr>
              <w:pStyle w:val="a"/>
              <w:tabs>
                <w:tab w:val="clear" w:pos="1080"/>
              </w:tabs>
              <w:spacing w:line="240" w:lineRule="atLeast"/>
              <w:ind w:right="-43"/>
              <w:jc w:val="center"/>
              <w:rPr>
                <w:rFonts w:cs="Times New Roman"/>
                <w:sz w:val="18"/>
                <w:szCs w:val="18"/>
                <w:lang w:val="en-US"/>
              </w:rPr>
            </w:pPr>
          </w:p>
        </w:tc>
        <w:tc>
          <w:tcPr>
            <w:tcW w:w="136" w:type="dxa"/>
          </w:tcPr>
          <w:p w14:paraId="585C8EA3" w14:textId="77777777" w:rsidR="00BE3A38" w:rsidRPr="003E4E6D" w:rsidRDefault="00BE3A38" w:rsidP="00BE3A38">
            <w:pPr>
              <w:pStyle w:val="a"/>
              <w:tabs>
                <w:tab w:val="clear" w:pos="1080"/>
              </w:tabs>
              <w:spacing w:line="240" w:lineRule="atLeast"/>
              <w:ind w:right="-43"/>
              <w:jc w:val="center"/>
              <w:rPr>
                <w:rFonts w:cs="Times New Roman"/>
                <w:sz w:val="18"/>
                <w:szCs w:val="18"/>
                <w:cs/>
                <w:lang w:val="en-US"/>
              </w:rPr>
            </w:pPr>
          </w:p>
        </w:tc>
        <w:tc>
          <w:tcPr>
            <w:tcW w:w="4278" w:type="dxa"/>
            <w:shd w:val="clear" w:color="auto" w:fill="auto"/>
          </w:tcPr>
          <w:p w14:paraId="71D8E2AC" w14:textId="77777777" w:rsidR="00BE3A38" w:rsidRPr="003E4E6D" w:rsidRDefault="00BE3A38" w:rsidP="00BE3A38">
            <w:pPr>
              <w:pStyle w:val="a"/>
              <w:tabs>
                <w:tab w:val="clear" w:pos="1080"/>
              </w:tabs>
              <w:spacing w:line="240" w:lineRule="atLeast"/>
              <w:ind w:right="-43"/>
              <w:rPr>
                <w:rFonts w:cs="Times New Roman"/>
                <w:sz w:val="18"/>
                <w:szCs w:val="18"/>
                <w:lang w:val="en-US"/>
              </w:rPr>
            </w:pPr>
            <w:r w:rsidRPr="003E4E6D">
              <w:rPr>
                <w:rFonts w:cs="Times New Roman"/>
                <w:sz w:val="18"/>
                <w:szCs w:val="18"/>
                <w:lang w:val="en-US"/>
              </w:rPr>
              <w:t>Total</w:t>
            </w:r>
          </w:p>
        </w:tc>
        <w:tc>
          <w:tcPr>
            <w:tcW w:w="136" w:type="dxa"/>
            <w:shd w:val="clear" w:color="auto" w:fill="auto"/>
          </w:tcPr>
          <w:p w14:paraId="287CCA0F"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1124" w:type="dxa"/>
            <w:tcBorders>
              <w:bottom w:val="double" w:sz="4" w:space="0" w:color="auto"/>
            </w:tcBorders>
            <w:shd w:val="clear" w:color="auto" w:fill="auto"/>
          </w:tcPr>
          <w:p w14:paraId="566078BD" w14:textId="24577888"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490,326</w:t>
            </w:r>
          </w:p>
        </w:tc>
        <w:tc>
          <w:tcPr>
            <w:tcW w:w="180" w:type="dxa"/>
          </w:tcPr>
          <w:p w14:paraId="4E04DBF4" w14:textId="77777777"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086" w:type="dxa"/>
            <w:tcBorders>
              <w:bottom w:val="double" w:sz="4" w:space="0" w:color="auto"/>
            </w:tcBorders>
            <w:shd w:val="clear" w:color="auto" w:fill="auto"/>
          </w:tcPr>
          <w:p w14:paraId="2B76EBB2" w14:textId="3220056A" w:rsidR="00BE3A38" w:rsidRPr="003E4E6D" w:rsidRDefault="00BE3A38" w:rsidP="00BE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490,326</w:t>
            </w:r>
          </w:p>
        </w:tc>
        <w:tc>
          <w:tcPr>
            <w:tcW w:w="141" w:type="dxa"/>
            <w:shd w:val="clear" w:color="auto" w:fill="auto"/>
          </w:tcPr>
          <w:p w14:paraId="0C3CCD28"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c>
          <w:tcPr>
            <w:tcW w:w="2230" w:type="dxa"/>
            <w:shd w:val="clear" w:color="auto" w:fill="auto"/>
          </w:tcPr>
          <w:p w14:paraId="13972192" w14:textId="77777777" w:rsidR="00BE3A38" w:rsidRPr="003E4E6D" w:rsidRDefault="00BE3A38" w:rsidP="00BE3A38">
            <w:pPr>
              <w:pStyle w:val="a"/>
              <w:tabs>
                <w:tab w:val="clear" w:pos="1080"/>
              </w:tabs>
              <w:spacing w:line="240" w:lineRule="atLeast"/>
              <w:ind w:right="-43"/>
              <w:rPr>
                <w:rFonts w:cs="Times New Roman"/>
                <w:sz w:val="18"/>
                <w:szCs w:val="18"/>
                <w:lang w:val="en-US"/>
              </w:rPr>
            </w:pPr>
          </w:p>
        </w:tc>
      </w:tr>
    </w:tbl>
    <w:p w14:paraId="783BC8E8" w14:textId="77777777" w:rsidR="00E40DC8" w:rsidRPr="003E4E6D" w:rsidRDefault="00E40DC8"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57428544" w14:textId="4CD24A74" w:rsidR="002F3530" w:rsidRPr="003E4E6D" w:rsidRDefault="00901A2B"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360"/>
        <w:rPr>
          <w:rFonts w:ascii="Times New Roman" w:hAnsi="Times New Roman" w:cs="Times New Roman"/>
        </w:rPr>
      </w:pPr>
      <w:r w:rsidRPr="003E4E6D">
        <w:rPr>
          <w:rFonts w:ascii="Times New Roman" w:hAnsi="Times New Roman" w:cs="Times New Roman"/>
        </w:rPr>
        <w:t>*</w:t>
      </w:r>
      <w:r w:rsidR="002F3530" w:rsidRPr="003E4E6D">
        <w:rPr>
          <w:rFonts w:ascii="Times New Roman" w:hAnsi="Times New Roman" w:cs="Times New Roman"/>
        </w:rPr>
        <w:tab/>
        <w:t xml:space="preserve">Above interest rate is reduced from MLR to be MLR-1% from April 2020 to </w:t>
      </w:r>
      <w:r w:rsidR="006078B4" w:rsidRPr="003E4E6D">
        <w:rPr>
          <w:rFonts w:ascii="Times New Roman" w:hAnsi="Times New Roman" w:cs="Times New Roman"/>
        </w:rPr>
        <w:t>January</w:t>
      </w:r>
      <w:r w:rsidR="002F3530" w:rsidRPr="003E4E6D">
        <w:rPr>
          <w:rFonts w:ascii="Times New Roman" w:hAnsi="Times New Roman" w:cs="Times New Roman"/>
        </w:rPr>
        <w:t xml:space="preserve"> 202</w:t>
      </w:r>
      <w:r w:rsidR="006078B4" w:rsidRPr="003E4E6D">
        <w:rPr>
          <w:rFonts w:ascii="Times New Roman" w:hAnsi="Times New Roman" w:cs="Times New Roman"/>
        </w:rPr>
        <w:t>1</w:t>
      </w:r>
    </w:p>
    <w:p w14:paraId="32DD13EA" w14:textId="2C845686" w:rsidR="002F3530" w:rsidRPr="003E4E6D" w:rsidRDefault="002F3530"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20" w:hanging="360"/>
        <w:rPr>
          <w:rFonts w:ascii="Times New Roman" w:hAnsi="Times New Roman" w:cs="Times New Roman"/>
        </w:rPr>
      </w:pPr>
      <w:r w:rsidRPr="003E4E6D">
        <w:rPr>
          <w:rFonts w:ascii="Times New Roman" w:hAnsi="Times New Roman" w:cs="Times New Roman"/>
        </w:rPr>
        <w:t>**</w:t>
      </w:r>
      <w:r w:rsidRPr="003E4E6D">
        <w:rPr>
          <w:rFonts w:ascii="Times New Roman" w:hAnsi="Times New Roman" w:cs="Times New Roman"/>
        </w:rPr>
        <w:tab/>
        <w:t xml:space="preserve">Above interest rate is reduced from MOR to be MOR-1% from April 2020 to </w:t>
      </w:r>
      <w:r w:rsidR="00955D5F" w:rsidRPr="003E4E6D">
        <w:rPr>
          <w:rFonts w:ascii="Times New Roman" w:hAnsi="Times New Roman" w:cs="Times New Roman"/>
        </w:rPr>
        <w:t>Septem</w:t>
      </w:r>
      <w:r w:rsidRPr="003E4E6D">
        <w:rPr>
          <w:rFonts w:ascii="Times New Roman" w:hAnsi="Times New Roman" w:cs="Times New Roman"/>
        </w:rPr>
        <w:t>ber 2020</w:t>
      </w:r>
    </w:p>
    <w:p w14:paraId="1D5714E8" w14:textId="30E97705" w:rsidR="00901A2B" w:rsidRPr="003E4E6D" w:rsidRDefault="00901A2B" w:rsidP="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rPr>
      </w:pPr>
    </w:p>
    <w:p w14:paraId="2C1BAD39" w14:textId="783827AD" w:rsidR="00E40DC8" w:rsidRPr="003E4E6D" w:rsidRDefault="00E40DC8"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 xml:space="preserve">Credit facilities are </w:t>
      </w:r>
      <w:proofErr w:type="spellStart"/>
      <w:r w:rsidRPr="003E4E6D">
        <w:rPr>
          <w:rFonts w:ascii="Times New Roman" w:hAnsi="Times New Roman" w:cs="Times New Roman"/>
        </w:rPr>
        <w:t>collaterized</w:t>
      </w:r>
      <w:proofErr w:type="spellEnd"/>
      <w:r w:rsidRPr="003E4E6D">
        <w:rPr>
          <w:rFonts w:ascii="Times New Roman" w:hAnsi="Times New Roman" w:cs="Times New Roman"/>
        </w:rPr>
        <w:t xml:space="preserve"> by the following:</w:t>
      </w:r>
    </w:p>
    <w:p w14:paraId="3F2238D6" w14:textId="44A87563" w:rsidR="00E40DC8" w:rsidRPr="003E4E6D" w:rsidRDefault="00E40DC8" w:rsidP="00E40DC8">
      <w:pPr>
        <w:pStyle w:val="BodyText3"/>
        <w:tabs>
          <w:tab w:val="left" w:pos="360"/>
        </w:tabs>
        <w:spacing w:line="240" w:lineRule="atLeast"/>
        <w:ind w:left="360" w:hanging="360"/>
        <w:jc w:val="thaiDistribute"/>
        <w:rPr>
          <w:rFonts w:cs="Times New Roman"/>
          <w:sz w:val="18"/>
          <w:szCs w:val="18"/>
        </w:rPr>
      </w:pPr>
      <w:r w:rsidRPr="003E4E6D">
        <w:rPr>
          <w:rFonts w:cs="Times New Roman"/>
          <w:sz w:val="18"/>
          <w:szCs w:val="18"/>
        </w:rPr>
        <w:t>-</w:t>
      </w:r>
      <w:r w:rsidRPr="003E4E6D">
        <w:rPr>
          <w:rFonts w:cs="Times New Roman"/>
          <w:sz w:val="18"/>
          <w:szCs w:val="18"/>
        </w:rPr>
        <w:tab/>
        <w:t xml:space="preserve">mortgage of land, together with the existing and future structures thereon as discussed in Note </w:t>
      </w:r>
      <w:r w:rsidR="001C27F1" w:rsidRPr="003E4E6D">
        <w:rPr>
          <w:rFonts w:cs="Times New Roman"/>
          <w:sz w:val="18"/>
          <w:szCs w:val="18"/>
        </w:rPr>
        <w:t>7</w:t>
      </w:r>
      <w:r w:rsidRPr="003E4E6D">
        <w:rPr>
          <w:rFonts w:cs="Times New Roman"/>
          <w:sz w:val="18"/>
          <w:szCs w:val="18"/>
        </w:rPr>
        <w:t>,</w:t>
      </w:r>
    </w:p>
    <w:p w14:paraId="1EEB4FA6" w14:textId="0C2448C4" w:rsidR="00E40DC8" w:rsidRPr="003E4E6D" w:rsidRDefault="00E40DC8" w:rsidP="00E40DC8">
      <w:pPr>
        <w:pStyle w:val="BodyText3"/>
        <w:tabs>
          <w:tab w:val="left" w:pos="360"/>
        </w:tabs>
        <w:spacing w:line="240" w:lineRule="atLeast"/>
        <w:ind w:left="360" w:hanging="360"/>
        <w:jc w:val="thaiDistribute"/>
        <w:rPr>
          <w:rFonts w:cs="Times New Roman"/>
          <w:sz w:val="18"/>
          <w:szCs w:val="18"/>
        </w:rPr>
      </w:pPr>
      <w:r w:rsidRPr="003E4E6D">
        <w:rPr>
          <w:rFonts w:cs="Times New Roman"/>
          <w:sz w:val="18"/>
          <w:szCs w:val="18"/>
        </w:rPr>
        <w:t>-</w:t>
      </w:r>
      <w:r w:rsidRPr="003E4E6D">
        <w:rPr>
          <w:rFonts w:cs="Times New Roman"/>
          <w:sz w:val="18"/>
          <w:szCs w:val="18"/>
        </w:rPr>
        <w:tab/>
        <w:t xml:space="preserve">pledge of machinery and equipment as discussed in Note </w:t>
      </w:r>
      <w:r w:rsidR="001C27F1" w:rsidRPr="003E4E6D">
        <w:rPr>
          <w:rFonts w:cs="Times New Roman"/>
          <w:sz w:val="18"/>
          <w:szCs w:val="18"/>
        </w:rPr>
        <w:t>7</w:t>
      </w:r>
      <w:r w:rsidRPr="003E4E6D">
        <w:rPr>
          <w:rFonts w:cs="Times New Roman"/>
          <w:sz w:val="18"/>
          <w:szCs w:val="18"/>
        </w:rPr>
        <w:t>,</w:t>
      </w:r>
    </w:p>
    <w:p w14:paraId="445B47FB" w14:textId="54C289B6" w:rsidR="00E40DC8" w:rsidRPr="003E4E6D" w:rsidRDefault="00E40DC8" w:rsidP="00E40DC8">
      <w:pPr>
        <w:pStyle w:val="BodyText3"/>
        <w:tabs>
          <w:tab w:val="left" w:pos="360"/>
        </w:tabs>
        <w:spacing w:line="240" w:lineRule="atLeast"/>
        <w:rPr>
          <w:rFonts w:cs="Times New Roman"/>
          <w:sz w:val="18"/>
          <w:szCs w:val="18"/>
        </w:rPr>
      </w:pPr>
      <w:r w:rsidRPr="003E4E6D">
        <w:rPr>
          <w:rFonts w:cs="Times New Roman"/>
          <w:sz w:val="18"/>
          <w:szCs w:val="18"/>
        </w:rPr>
        <w:t>-</w:t>
      </w:r>
      <w:r w:rsidRPr="003E4E6D">
        <w:rPr>
          <w:rFonts w:cs="Times New Roman"/>
          <w:sz w:val="18"/>
          <w:szCs w:val="18"/>
        </w:rPr>
        <w:tab/>
      </w:r>
      <w:r w:rsidR="00AF3918" w:rsidRPr="003E4E6D">
        <w:rPr>
          <w:rFonts w:cs="Times New Roman"/>
          <w:sz w:val="18"/>
          <w:szCs w:val="18"/>
        </w:rPr>
        <w:t xml:space="preserve">beneficiary on </w:t>
      </w:r>
      <w:r w:rsidRPr="003E4E6D">
        <w:rPr>
          <w:rFonts w:cs="Times New Roman"/>
          <w:sz w:val="18"/>
          <w:szCs w:val="18"/>
        </w:rPr>
        <w:t>insurance coverage on structures and machinery are assigned to the financial institution,</w:t>
      </w:r>
    </w:p>
    <w:p w14:paraId="7CE53641" w14:textId="77777777" w:rsidR="00E40DC8" w:rsidRPr="003E4E6D" w:rsidRDefault="00E40DC8" w:rsidP="00E40DC8">
      <w:pPr>
        <w:pStyle w:val="BodyText3"/>
        <w:tabs>
          <w:tab w:val="left" w:pos="360"/>
        </w:tabs>
        <w:spacing w:line="240" w:lineRule="atLeast"/>
        <w:rPr>
          <w:rFonts w:cs="Times New Roman"/>
          <w:sz w:val="18"/>
          <w:szCs w:val="18"/>
        </w:rPr>
      </w:pPr>
      <w:r w:rsidRPr="003E4E6D">
        <w:rPr>
          <w:rFonts w:cs="Times New Roman"/>
          <w:sz w:val="18"/>
          <w:szCs w:val="18"/>
        </w:rPr>
        <w:t>-</w:t>
      </w:r>
      <w:r w:rsidRPr="003E4E6D">
        <w:rPr>
          <w:rFonts w:cs="Times New Roman"/>
          <w:sz w:val="18"/>
          <w:szCs w:val="18"/>
        </w:rPr>
        <w:tab/>
        <w:t xml:space="preserve">restricted savings deposit </w:t>
      </w:r>
    </w:p>
    <w:p w14:paraId="005F6629" w14:textId="77777777" w:rsidR="00E40DC8" w:rsidRPr="003E4E6D" w:rsidRDefault="00E40DC8" w:rsidP="00E40DC8">
      <w:pPr>
        <w:pStyle w:val="BodyText3"/>
        <w:tabs>
          <w:tab w:val="left" w:pos="360"/>
        </w:tabs>
        <w:spacing w:line="240" w:lineRule="atLeast"/>
        <w:rPr>
          <w:rFonts w:cs="Times New Roman"/>
          <w:sz w:val="18"/>
          <w:szCs w:val="18"/>
        </w:rPr>
      </w:pPr>
      <w:r w:rsidRPr="003E4E6D">
        <w:rPr>
          <w:rFonts w:cs="Times New Roman"/>
          <w:sz w:val="18"/>
          <w:szCs w:val="18"/>
        </w:rPr>
        <w:t>-</w:t>
      </w:r>
      <w:r w:rsidRPr="003E4E6D">
        <w:rPr>
          <w:rFonts w:cs="Times New Roman"/>
          <w:sz w:val="18"/>
          <w:szCs w:val="18"/>
        </w:rPr>
        <w:tab/>
        <w:t>guarantee by a director.</w:t>
      </w:r>
    </w:p>
    <w:p w14:paraId="66DEE0D3" w14:textId="77777777" w:rsidR="00E40DC8" w:rsidRPr="003E4E6D" w:rsidRDefault="00E40DC8" w:rsidP="00E40DC8">
      <w:pPr>
        <w:pStyle w:val="BodyText3"/>
        <w:spacing w:line="240" w:lineRule="atLeast"/>
        <w:jc w:val="both"/>
        <w:rPr>
          <w:rFonts w:cs="Times New Roman"/>
          <w:sz w:val="18"/>
          <w:szCs w:val="18"/>
        </w:rPr>
      </w:pPr>
    </w:p>
    <w:p w14:paraId="0F63E5C2" w14:textId="77777777" w:rsidR="00E40DC8" w:rsidRPr="003E4E6D" w:rsidRDefault="00E40DC8" w:rsidP="00E40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rPr>
      </w:pPr>
      <w:r w:rsidRPr="003E4E6D">
        <w:rPr>
          <w:rFonts w:ascii="Times New Roman" w:hAnsi="Times New Roman" w:cs="Times New Roman"/>
        </w:rPr>
        <w:t>The Company is committed to comply with certain conditions as indicated in the facility agreement such as maintaining of financial ratio and others.</w:t>
      </w:r>
    </w:p>
    <w:p w14:paraId="5882A064" w14:textId="5C369A1D" w:rsidR="00A6132C" w:rsidRPr="003E4E6D" w:rsidRDefault="00A61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5607D515" w14:textId="77777777" w:rsidR="00955D5F" w:rsidRPr="003E4E6D" w:rsidRDefault="0095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E4E6D">
        <w:rPr>
          <w:rFonts w:ascii="Times New Roman" w:hAnsi="Times New Roman" w:cs="Times New Roman"/>
          <w:b/>
          <w:bCs/>
        </w:rPr>
        <w:br w:type="page"/>
      </w:r>
    </w:p>
    <w:p w14:paraId="1E4DCEC2" w14:textId="4DB5CFA4" w:rsidR="0038349C" w:rsidRPr="003E4E6D" w:rsidRDefault="00817BF9"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r w:rsidRPr="003E4E6D">
        <w:rPr>
          <w:rFonts w:ascii="Times New Roman" w:hAnsi="Times New Roman" w:cs="Times New Roman"/>
          <w:b/>
          <w:bCs/>
        </w:rPr>
        <w:lastRenderedPageBreak/>
        <w:t>1</w:t>
      </w:r>
      <w:r w:rsidR="004F7283" w:rsidRPr="003E4E6D">
        <w:rPr>
          <w:rFonts w:ascii="Times New Roman" w:hAnsi="Times New Roman" w:cs="Times New Roman"/>
          <w:b/>
          <w:bCs/>
        </w:rPr>
        <w:t>2</w:t>
      </w:r>
      <w:r w:rsidR="0038349C" w:rsidRPr="003E4E6D">
        <w:rPr>
          <w:rFonts w:ascii="Times New Roman" w:hAnsi="Times New Roman" w:cs="Times New Roman"/>
          <w:b/>
          <w:bCs/>
        </w:rPr>
        <w:t>.</w:t>
      </w:r>
      <w:r w:rsidR="0038349C" w:rsidRPr="003E4E6D">
        <w:rPr>
          <w:rFonts w:ascii="Times New Roman" w:hAnsi="Times New Roman" w:cs="Times New Roman"/>
          <w:b/>
          <w:bCs/>
        </w:rPr>
        <w:tab/>
      </w:r>
      <w:r w:rsidR="00E40DC8" w:rsidRPr="003E4E6D">
        <w:rPr>
          <w:rFonts w:ascii="Times New Roman" w:hAnsi="Times New Roman" w:cs="Times New Roman"/>
          <w:b/>
          <w:bCs/>
        </w:rPr>
        <w:t xml:space="preserve">LEASE </w:t>
      </w:r>
      <w:r w:rsidR="0038349C" w:rsidRPr="003E4E6D">
        <w:rPr>
          <w:rFonts w:ascii="Times New Roman" w:hAnsi="Times New Roman" w:cs="Times New Roman"/>
          <w:b/>
          <w:bCs/>
        </w:rPr>
        <w:t>LIABILITIE</w:t>
      </w:r>
      <w:r w:rsidR="00D5716F" w:rsidRPr="003E4E6D">
        <w:rPr>
          <w:rFonts w:ascii="Times New Roman" w:hAnsi="Times New Roman" w:cs="Times New Roman"/>
          <w:b/>
          <w:bCs/>
        </w:rPr>
        <w:t xml:space="preserve">S </w:t>
      </w:r>
      <w:r w:rsidR="004009F5" w:rsidRPr="003E4E6D">
        <w:rPr>
          <w:rFonts w:ascii="Times New Roman" w:hAnsi="Times New Roman" w:cs="Times New Roman"/>
          <w:b/>
          <w:bCs/>
        </w:rPr>
        <w:t>-</w:t>
      </w:r>
      <w:r w:rsidR="006864DB" w:rsidRPr="003E4E6D">
        <w:rPr>
          <w:rFonts w:ascii="Times New Roman" w:hAnsi="Times New Roman" w:cs="Times New Roman"/>
          <w:b/>
          <w:bCs/>
        </w:rPr>
        <w:t xml:space="preserve"> Net</w:t>
      </w:r>
    </w:p>
    <w:p w14:paraId="2A01A34C" w14:textId="77777777" w:rsidR="0038349C" w:rsidRPr="003E4E6D" w:rsidRDefault="0038349C"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70"/>
        <w:gridCol w:w="1350"/>
        <w:gridCol w:w="270"/>
        <w:gridCol w:w="1440"/>
      </w:tblGrid>
      <w:tr w:rsidR="00A3136B" w:rsidRPr="003E4E6D" w14:paraId="73763F0F" w14:textId="77777777" w:rsidTr="00A3136B">
        <w:tc>
          <w:tcPr>
            <w:tcW w:w="6480" w:type="dxa"/>
          </w:tcPr>
          <w:p w14:paraId="1BE264A4" w14:textId="77777777" w:rsidR="00A3136B" w:rsidRPr="003E4E6D" w:rsidRDefault="00A3136B" w:rsidP="00BB2C8C">
            <w:pPr>
              <w:pStyle w:val="BodyText3"/>
              <w:spacing w:line="240" w:lineRule="atLeast"/>
              <w:rPr>
                <w:rFonts w:cs="Times New Roman"/>
                <w:sz w:val="18"/>
                <w:szCs w:val="18"/>
              </w:rPr>
            </w:pPr>
          </w:p>
        </w:tc>
        <w:tc>
          <w:tcPr>
            <w:tcW w:w="270" w:type="dxa"/>
          </w:tcPr>
          <w:p w14:paraId="573BACBC" w14:textId="77777777" w:rsidR="00A3136B" w:rsidRPr="003E4E6D" w:rsidRDefault="00A3136B" w:rsidP="00BB2C8C">
            <w:pPr>
              <w:pStyle w:val="BodyText3"/>
              <w:spacing w:line="240" w:lineRule="atLeast"/>
              <w:jc w:val="center"/>
              <w:rPr>
                <w:rFonts w:cs="Times New Roman"/>
                <w:sz w:val="18"/>
                <w:szCs w:val="18"/>
              </w:rPr>
            </w:pPr>
          </w:p>
        </w:tc>
        <w:tc>
          <w:tcPr>
            <w:tcW w:w="3060" w:type="dxa"/>
            <w:gridSpan w:val="3"/>
            <w:tcBorders>
              <w:bottom w:val="single" w:sz="4" w:space="0" w:color="auto"/>
            </w:tcBorders>
          </w:tcPr>
          <w:p w14:paraId="275E9B3D" w14:textId="77777777" w:rsidR="00A3136B" w:rsidRPr="003E4E6D" w:rsidRDefault="00A3136B" w:rsidP="00BB2C8C">
            <w:pPr>
              <w:pStyle w:val="BodyText3"/>
              <w:spacing w:line="240" w:lineRule="atLeast"/>
              <w:jc w:val="center"/>
              <w:rPr>
                <w:rFonts w:cs="Times New Roman"/>
                <w:sz w:val="18"/>
                <w:szCs w:val="18"/>
              </w:rPr>
            </w:pPr>
            <w:r w:rsidRPr="003E4E6D">
              <w:rPr>
                <w:rFonts w:cs="Times New Roman"/>
                <w:sz w:val="18"/>
                <w:szCs w:val="18"/>
              </w:rPr>
              <w:t>In Thousand Baht</w:t>
            </w:r>
          </w:p>
        </w:tc>
      </w:tr>
      <w:tr w:rsidR="00F660C2" w:rsidRPr="003E4E6D" w14:paraId="24DCF085" w14:textId="77777777" w:rsidTr="00A3136B">
        <w:tc>
          <w:tcPr>
            <w:tcW w:w="6480" w:type="dxa"/>
            <w:tcBorders>
              <w:bottom w:val="single" w:sz="4" w:space="0" w:color="auto"/>
            </w:tcBorders>
          </w:tcPr>
          <w:p w14:paraId="1A5E22BB" w14:textId="45D02733" w:rsidR="00F660C2" w:rsidRPr="003E4E6D"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12"/>
              <w:rPr>
                <w:rFonts w:ascii="Times New Roman" w:hAnsi="Times New Roman" w:cs="Times New Roman"/>
                <w:b/>
                <w:bCs/>
              </w:rPr>
            </w:pPr>
            <w:r w:rsidRPr="003E4E6D">
              <w:rPr>
                <w:rFonts w:ascii="Times New Roman" w:hAnsi="Times New Roman" w:cs="Times New Roman"/>
              </w:rPr>
              <w:t xml:space="preserve">Year </w:t>
            </w:r>
          </w:p>
        </w:tc>
        <w:tc>
          <w:tcPr>
            <w:tcW w:w="270" w:type="dxa"/>
          </w:tcPr>
          <w:p w14:paraId="28671236" w14:textId="77777777" w:rsidR="00F660C2" w:rsidRPr="003E4E6D" w:rsidRDefault="00F660C2" w:rsidP="00BB2C8C">
            <w:pPr>
              <w:pStyle w:val="BodyText3"/>
              <w:spacing w:line="240" w:lineRule="atLeast"/>
              <w:jc w:val="center"/>
              <w:rPr>
                <w:rFonts w:cs="Times New Roman"/>
                <w:sz w:val="18"/>
                <w:szCs w:val="18"/>
              </w:rPr>
            </w:pPr>
          </w:p>
        </w:tc>
        <w:tc>
          <w:tcPr>
            <w:tcW w:w="1350" w:type="dxa"/>
            <w:tcBorders>
              <w:bottom w:val="single" w:sz="4" w:space="0" w:color="auto"/>
            </w:tcBorders>
          </w:tcPr>
          <w:p w14:paraId="153276E3" w14:textId="7B328145" w:rsidR="00F660C2" w:rsidRPr="003E4E6D" w:rsidRDefault="00E40DC8" w:rsidP="00BB2C8C">
            <w:pPr>
              <w:pStyle w:val="BodyText3"/>
              <w:spacing w:line="240" w:lineRule="atLeast"/>
              <w:jc w:val="center"/>
              <w:rPr>
                <w:rFonts w:cs="Times New Roman"/>
                <w:sz w:val="18"/>
                <w:szCs w:val="18"/>
              </w:rPr>
            </w:pPr>
            <w:r w:rsidRPr="003E4E6D">
              <w:rPr>
                <w:rFonts w:cs="Times New Roman"/>
                <w:sz w:val="18"/>
                <w:szCs w:val="18"/>
              </w:rPr>
              <w:t>2020</w:t>
            </w:r>
          </w:p>
        </w:tc>
        <w:tc>
          <w:tcPr>
            <w:tcW w:w="270" w:type="dxa"/>
          </w:tcPr>
          <w:p w14:paraId="4C07B110" w14:textId="77777777" w:rsidR="00F660C2" w:rsidRPr="003E4E6D" w:rsidRDefault="00F660C2" w:rsidP="00BB2C8C">
            <w:pPr>
              <w:pStyle w:val="BodyText3"/>
              <w:spacing w:line="240" w:lineRule="atLeast"/>
              <w:rPr>
                <w:rFonts w:cs="Times New Roman"/>
                <w:sz w:val="18"/>
                <w:szCs w:val="18"/>
              </w:rPr>
            </w:pPr>
          </w:p>
        </w:tc>
        <w:tc>
          <w:tcPr>
            <w:tcW w:w="1440" w:type="dxa"/>
            <w:tcBorders>
              <w:bottom w:val="single" w:sz="4" w:space="0" w:color="auto"/>
            </w:tcBorders>
          </w:tcPr>
          <w:p w14:paraId="5E20A168" w14:textId="5DD95503" w:rsidR="00F660C2" w:rsidRPr="003E4E6D" w:rsidRDefault="00E40DC8" w:rsidP="00BB2C8C">
            <w:pPr>
              <w:pStyle w:val="BodyText3"/>
              <w:spacing w:line="240" w:lineRule="atLeast"/>
              <w:jc w:val="center"/>
              <w:rPr>
                <w:rFonts w:cs="Times New Roman"/>
                <w:sz w:val="18"/>
                <w:szCs w:val="18"/>
              </w:rPr>
            </w:pPr>
            <w:r w:rsidRPr="003E4E6D">
              <w:rPr>
                <w:rFonts w:cs="Times New Roman"/>
                <w:sz w:val="18"/>
                <w:szCs w:val="18"/>
              </w:rPr>
              <w:t>2019</w:t>
            </w:r>
          </w:p>
        </w:tc>
      </w:tr>
      <w:tr w:rsidR="00A3136B" w:rsidRPr="003E4E6D" w14:paraId="68795BCD" w14:textId="77777777" w:rsidTr="00A3136B">
        <w:tc>
          <w:tcPr>
            <w:tcW w:w="6480" w:type="dxa"/>
            <w:tcBorders>
              <w:top w:val="single" w:sz="4" w:space="0" w:color="auto"/>
            </w:tcBorders>
          </w:tcPr>
          <w:p w14:paraId="4B03DAB5" w14:textId="77777777" w:rsidR="00A3136B" w:rsidRPr="003E4E6D" w:rsidRDefault="00A3136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270" w:type="dxa"/>
          </w:tcPr>
          <w:p w14:paraId="6DEA3B07" w14:textId="77777777" w:rsidR="00A3136B" w:rsidRPr="003E4E6D" w:rsidRDefault="00A3136B" w:rsidP="00BB2C8C">
            <w:pPr>
              <w:pStyle w:val="BodyText3"/>
              <w:spacing w:line="240" w:lineRule="atLeast"/>
              <w:jc w:val="center"/>
              <w:rPr>
                <w:rFonts w:cs="Times New Roman"/>
                <w:sz w:val="18"/>
                <w:szCs w:val="18"/>
              </w:rPr>
            </w:pPr>
          </w:p>
        </w:tc>
        <w:tc>
          <w:tcPr>
            <w:tcW w:w="1350" w:type="dxa"/>
          </w:tcPr>
          <w:p w14:paraId="4DE75D40" w14:textId="77777777" w:rsidR="00A3136B" w:rsidRPr="003E4E6D" w:rsidRDefault="00A3136B" w:rsidP="00BB2C8C">
            <w:pPr>
              <w:pStyle w:val="BodyText3"/>
              <w:spacing w:line="240" w:lineRule="atLeast"/>
              <w:jc w:val="center"/>
              <w:rPr>
                <w:rFonts w:cs="Times New Roman"/>
                <w:sz w:val="18"/>
                <w:szCs w:val="18"/>
              </w:rPr>
            </w:pPr>
          </w:p>
        </w:tc>
        <w:tc>
          <w:tcPr>
            <w:tcW w:w="270" w:type="dxa"/>
          </w:tcPr>
          <w:p w14:paraId="3FF134B2" w14:textId="77777777" w:rsidR="00A3136B" w:rsidRPr="003E4E6D" w:rsidRDefault="00A3136B" w:rsidP="00BB2C8C">
            <w:pPr>
              <w:pStyle w:val="BodyText3"/>
              <w:spacing w:line="240" w:lineRule="atLeast"/>
              <w:rPr>
                <w:rFonts w:cs="Times New Roman"/>
                <w:sz w:val="18"/>
                <w:szCs w:val="18"/>
              </w:rPr>
            </w:pPr>
          </w:p>
        </w:tc>
        <w:tc>
          <w:tcPr>
            <w:tcW w:w="1440" w:type="dxa"/>
          </w:tcPr>
          <w:p w14:paraId="237F5F57" w14:textId="77777777" w:rsidR="00A3136B" w:rsidRPr="003E4E6D" w:rsidRDefault="00A3136B" w:rsidP="00BB2C8C">
            <w:pPr>
              <w:pStyle w:val="BodyText3"/>
              <w:spacing w:line="240" w:lineRule="atLeast"/>
              <w:jc w:val="center"/>
              <w:rPr>
                <w:rFonts w:cs="Times New Roman"/>
                <w:sz w:val="18"/>
                <w:szCs w:val="18"/>
              </w:rPr>
            </w:pPr>
          </w:p>
        </w:tc>
      </w:tr>
      <w:tr w:rsidR="0021545C" w:rsidRPr="003E4E6D" w14:paraId="5F88CDFF" w14:textId="77777777" w:rsidTr="00A3136B">
        <w:trPr>
          <w:trHeight w:val="252"/>
        </w:trPr>
        <w:tc>
          <w:tcPr>
            <w:tcW w:w="6480" w:type="dxa"/>
          </w:tcPr>
          <w:p w14:paraId="41697815" w14:textId="1C123411"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2020</w:t>
            </w:r>
          </w:p>
        </w:tc>
        <w:tc>
          <w:tcPr>
            <w:tcW w:w="270" w:type="dxa"/>
          </w:tcPr>
          <w:p w14:paraId="06309992"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118024A6" w14:textId="7C4D8488"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0" w:type="dxa"/>
          </w:tcPr>
          <w:p w14:paraId="7C0AA707"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FB6B69F" w14:textId="7F3058B6"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1,411</w:t>
            </w:r>
          </w:p>
        </w:tc>
      </w:tr>
      <w:tr w:rsidR="0021545C" w:rsidRPr="003E4E6D" w14:paraId="07360F3B" w14:textId="77777777" w:rsidTr="00A3136B">
        <w:trPr>
          <w:trHeight w:val="252"/>
        </w:trPr>
        <w:tc>
          <w:tcPr>
            <w:tcW w:w="6480" w:type="dxa"/>
          </w:tcPr>
          <w:p w14:paraId="1E53A07B" w14:textId="016420A9"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2021</w:t>
            </w:r>
          </w:p>
        </w:tc>
        <w:tc>
          <w:tcPr>
            <w:tcW w:w="270" w:type="dxa"/>
          </w:tcPr>
          <w:p w14:paraId="0940574B"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4618C1A" w14:textId="14AD8BA0"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1,09</w:t>
            </w:r>
            <w:r w:rsidR="000F1328" w:rsidRPr="003E4E6D">
              <w:rPr>
                <w:rFonts w:ascii="Times New Roman" w:hAnsi="Times New Roman" w:cs="Times New Roman"/>
              </w:rPr>
              <w:t>8</w:t>
            </w:r>
          </w:p>
        </w:tc>
        <w:tc>
          <w:tcPr>
            <w:tcW w:w="270" w:type="dxa"/>
          </w:tcPr>
          <w:p w14:paraId="2D48693C"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4DF9E795" w14:textId="26EF39DA"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850</w:t>
            </w:r>
          </w:p>
        </w:tc>
      </w:tr>
      <w:tr w:rsidR="0021545C" w:rsidRPr="003E4E6D" w14:paraId="6CB36462" w14:textId="77777777" w:rsidTr="00A3136B">
        <w:trPr>
          <w:trHeight w:val="252"/>
        </w:trPr>
        <w:tc>
          <w:tcPr>
            <w:tcW w:w="6480" w:type="dxa"/>
          </w:tcPr>
          <w:p w14:paraId="3FF30494" w14:textId="79459482"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2022</w:t>
            </w:r>
          </w:p>
        </w:tc>
        <w:tc>
          <w:tcPr>
            <w:tcW w:w="270" w:type="dxa"/>
          </w:tcPr>
          <w:p w14:paraId="690379CE"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564BE16" w14:textId="17E41600"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1,005</w:t>
            </w:r>
          </w:p>
        </w:tc>
        <w:tc>
          <w:tcPr>
            <w:tcW w:w="270" w:type="dxa"/>
          </w:tcPr>
          <w:p w14:paraId="44DD1B32"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16938C2" w14:textId="6E9AE6D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850</w:t>
            </w:r>
          </w:p>
        </w:tc>
      </w:tr>
      <w:tr w:rsidR="0021545C" w:rsidRPr="003E4E6D" w14:paraId="6D30B451" w14:textId="77777777" w:rsidTr="00A3136B">
        <w:trPr>
          <w:trHeight w:val="252"/>
        </w:trPr>
        <w:tc>
          <w:tcPr>
            <w:tcW w:w="6480" w:type="dxa"/>
          </w:tcPr>
          <w:p w14:paraId="391EF1D2" w14:textId="7D5F4A5E"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2023</w:t>
            </w:r>
          </w:p>
        </w:tc>
        <w:tc>
          <w:tcPr>
            <w:tcW w:w="270" w:type="dxa"/>
          </w:tcPr>
          <w:p w14:paraId="732FE69E"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0FAF39BB" w14:textId="7C58E6D8"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55</w:t>
            </w:r>
            <w:r w:rsidR="000F1328" w:rsidRPr="003E4E6D">
              <w:rPr>
                <w:rFonts w:ascii="Times New Roman" w:hAnsi="Times New Roman" w:cs="Times New Roman"/>
              </w:rPr>
              <w:t>5</w:t>
            </w:r>
          </w:p>
        </w:tc>
        <w:tc>
          <w:tcPr>
            <w:tcW w:w="270" w:type="dxa"/>
          </w:tcPr>
          <w:p w14:paraId="50467800"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767343" w14:textId="7D11E42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413</w:t>
            </w:r>
          </w:p>
        </w:tc>
      </w:tr>
      <w:tr w:rsidR="0021545C" w:rsidRPr="003E4E6D" w14:paraId="3EACA0BC" w14:textId="77777777" w:rsidTr="00A3136B">
        <w:trPr>
          <w:trHeight w:val="252"/>
        </w:trPr>
        <w:tc>
          <w:tcPr>
            <w:tcW w:w="6480" w:type="dxa"/>
          </w:tcPr>
          <w:p w14:paraId="0082859C" w14:textId="4BB4E95D"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2024</w:t>
            </w:r>
          </w:p>
        </w:tc>
        <w:tc>
          <w:tcPr>
            <w:tcW w:w="270" w:type="dxa"/>
          </w:tcPr>
          <w:p w14:paraId="2A4C60A7"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Pr>
          <w:p w14:paraId="4F24BC3D" w14:textId="1159F3AB"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200</w:t>
            </w:r>
          </w:p>
        </w:tc>
        <w:tc>
          <w:tcPr>
            <w:tcW w:w="270" w:type="dxa"/>
          </w:tcPr>
          <w:p w14:paraId="4F563FC5"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3AD9555D" w14:textId="3ED7078A"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200</w:t>
            </w:r>
          </w:p>
        </w:tc>
      </w:tr>
      <w:tr w:rsidR="0021545C" w:rsidRPr="003E4E6D" w14:paraId="470AEDC3" w14:textId="77777777" w:rsidTr="00A3136B">
        <w:trPr>
          <w:trHeight w:val="252"/>
        </w:trPr>
        <w:tc>
          <w:tcPr>
            <w:tcW w:w="6480" w:type="dxa"/>
          </w:tcPr>
          <w:p w14:paraId="7F9F1EDD"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Total minimum lease payments</w:t>
            </w:r>
          </w:p>
        </w:tc>
        <w:tc>
          <w:tcPr>
            <w:tcW w:w="270" w:type="dxa"/>
          </w:tcPr>
          <w:p w14:paraId="16700AEF"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63603608" w14:textId="7F6E19F9"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2,858</w:t>
            </w:r>
          </w:p>
        </w:tc>
        <w:tc>
          <w:tcPr>
            <w:tcW w:w="270" w:type="dxa"/>
          </w:tcPr>
          <w:p w14:paraId="7D05CE7C"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62CF555E" w14:textId="428EB36E"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3,724</w:t>
            </w:r>
          </w:p>
        </w:tc>
      </w:tr>
      <w:tr w:rsidR="0021545C" w:rsidRPr="003E4E6D" w14:paraId="34403C44" w14:textId="77777777" w:rsidTr="00402F5C">
        <w:trPr>
          <w:trHeight w:val="252"/>
        </w:trPr>
        <w:tc>
          <w:tcPr>
            <w:tcW w:w="6480" w:type="dxa"/>
          </w:tcPr>
          <w:p w14:paraId="095019ED"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Less: Deferred interest</w:t>
            </w:r>
          </w:p>
        </w:tc>
        <w:tc>
          <w:tcPr>
            <w:tcW w:w="270" w:type="dxa"/>
          </w:tcPr>
          <w:p w14:paraId="60FF4288"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3BA84668" w14:textId="6F342D29"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(300)</w:t>
            </w:r>
          </w:p>
        </w:tc>
        <w:tc>
          <w:tcPr>
            <w:tcW w:w="270" w:type="dxa"/>
          </w:tcPr>
          <w:p w14:paraId="41A1C5F1"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Pr>
          <w:p w14:paraId="7633974C" w14:textId="7597F930"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(464)</w:t>
            </w:r>
          </w:p>
        </w:tc>
      </w:tr>
      <w:tr w:rsidR="0021545C" w:rsidRPr="003E4E6D" w14:paraId="4AD6E836" w14:textId="77777777" w:rsidTr="00A3136B">
        <w:trPr>
          <w:trHeight w:val="252"/>
        </w:trPr>
        <w:tc>
          <w:tcPr>
            <w:tcW w:w="6480" w:type="dxa"/>
          </w:tcPr>
          <w:p w14:paraId="1F54C7B5"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Present value of net minimum lease payments</w:t>
            </w:r>
          </w:p>
        </w:tc>
        <w:tc>
          <w:tcPr>
            <w:tcW w:w="270" w:type="dxa"/>
          </w:tcPr>
          <w:p w14:paraId="127E3DC7"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tcBorders>
          </w:tcPr>
          <w:p w14:paraId="1014B8AA" w14:textId="2C9FE5B3"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2,558</w:t>
            </w:r>
          </w:p>
        </w:tc>
        <w:tc>
          <w:tcPr>
            <w:tcW w:w="270" w:type="dxa"/>
          </w:tcPr>
          <w:p w14:paraId="05FCFC2C"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tcBorders>
          </w:tcPr>
          <w:p w14:paraId="5562D01E" w14:textId="3F7E2C9A"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3,260</w:t>
            </w:r>
          </w:p>
        </w:tc>
      </w:tr>
      <w:tr w:rsidR="0021545C" w:rsidRPr="003E4E6D" w14:paraId="4089119F" w14:textId="77777777" w:rsidTr="00A3136B">
        <w:trPr>
          <w:trHeight w:val="252"/>
        </w:trPr>
        <w:tc>
          <w:tcPr>
            <w:tcW w:w="6480" w:type="dxa"/>
          </w:tcPr>
          <w:p w14:paraId="31974D3D"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 xml:space="preserve">Less: Portion due within one year - net deferred interest </w:t>
            </w:r>
          </w:p>
        </w:tc>
        <w:tc>
          <w:tcPr>
            <w:tcW w:w="270" w:type="dxa"/>
          </w:tcPr>
          <w:p w14:paraId="147AED09"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p>
        </w:tc>
        <w:tc>
          <w:tcPr>
            <w:tcW w:w="1350" w:type="dxa"/>
            <w:tcBorders>
              <w:bottom w:val="single" w:sz="4" w:space="0" w:color="auto"/>
            </w:tcBorders>
          </w:tcPr>
          <w:p w14:paraId="4AE43DDF" w14:textId="4CA1807C"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(938)</w:t>
            </w:r>
          </w:p>
        </w:tc>
        <w:tc>
          <w:tcPr>
            <w:tcW w:w="270" w:type="dxa"/>
          </w:tcPr>
          <w:p w14:paraId="3126786B"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bottom w:val="single" w:sz="4" w:space="0" w:color="auto"/>
            </w:tcBorders>
          </w:tcPr>
          <w:p w14:paraId="2BE663A2" w14:textId="1E8E513D"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(1,213)</w:t>
            </w:r>
          </w:p>
        </w:tc>
      </w:tr>
      <w:tr w:rsidR="0021545C" w:rsidRPr="003E4E6D" w14:paraId="3423A5C8" w14:textId="77777777" w:rsidTr="00A3136B">
        <w:trPr>
          <w:trHeight w:val="252"/>
        </w:trPr>
        <w:tc>
          <w:tcPr>
            <w:tcW w:w="6480" w:type="dxa"/>
          </w:tcPr>
          <w:p w14:paraId="6575DD72"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Net</w:t>
            </w:r>
          </w:p>
        </w:tc>
        <w:tc>
          <w:tcPr>
            <w:tcW w:w="270" w:type="dxa"/>
          </w:tcPr>
          <w:p w14:paraId="75BD52B3"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50" w:type="dxa"/>
            <w:tcBorders>
              <w:top w:val="single" w:sz="4" w:space="0" w:color="auto"/>
              <w:bottom w:val="double" w:sz="4" w:space="0" w:color="auto"/>
            </w:tcBorders>
          </w:tcPr>
          <w:p w14:paraId="7B1A99A1" w14:textId="05F92F1D"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1,620</w:t>
            </w:r>
          </w:p>
        </w:tc>
        <w:tc>
          <w:tcPr>
            <w:tcW w:w="270" w:type="dxa"/>
          </w:tcPr>
          <w:p w14:paraId="4684B863"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40" w:type="dxa"/>
            <w:tcBorders>
              <w:top w:val="single" w:sz="4" w:space="0" w:color="auto"/>
              <w:bottom w:val="double" w:sz="4" w:space="0" w:color="auto"/>
            </w:tcBorders>
          </w:tcPr>
          <w:p w14:paraId="6CA29464" w14:textId="33881956"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2,047</w:t>
            </w:r>
          </w:p>
        </w:tc>
      </w:tr>
    </w:tbl>
    <w:p w14:paraId="569BC165" w14:textId="77777777" w:rsidR="005F3D59" w:rsidRPr="003E4E6D" w:rsidRDefault="005F3D59" w:rsidP="00BB2C8C">
      <w:pPr>
        <w:pStyle w:val="10"/>
        <w:tabs>
          <w:tab w:val="clear" w:pos="1080"/>
          <w:tab w:val="left" w:pos="540"/>
        </w:tabs>
        <w:spacing w:line="240" w:lineRule="atLeast"/>
        <w:rPr>
          <w:rFonts w:cs="Times New Roman"/>
          <w:sz w:val="18"/>
          <w:szCs w:val="18"/>
          <w:lang w:val="en-US"/>
        </w:rPr>
      </w:pPr>
    </w:p>
    <w:p w14:paraId="3057346E" w14:textId="12C34495" w:rsidR="00F94FC5" w:rsidRPr="003E4E6D" w:rsidRDefault="00D96897" w:rsidP="00BB2C8C">
      <w:pPr>
        <w:pStyle w:val="10"/>
        <w:tabs>
          <w:tab w:val="clear" w:pos="1080"/>
          <w:tab w:val="left" w:pos="540"/>
        </w:tabs>
        <w:spacing w:line="240" w:lineRule="atLeast"/>
        <w:rPr>
          <w:rFonts w:cs="Times New Roman"/>
          <w:sz w:val="18"/>
          <w:szCs w:val="18"/>
          <w:cs/>
        </w:rPr>
      </w:pPr>
      <w:r w:rsidRPr="003E4E6D">
        <w:rPr>
          <w:rFonts w:cs="Times New Roman"/>
          <w:sz w:val="18"/>
          <w:szCs w:val="18"/>
          <w:lang w:val="en-US"/>
        </w:rPr>
        <w:t xml:space="preserve">The Company </w:t>
      </w:r>
      <w:r w:rsidR="0038349C" w:rsidRPr="003E4E6D">
        <w:rPr>
          <w:rFonts w:cs="Times New Roman"/>
          <w:sz w:val="18"/>
          <w:szCs w:val="18"/>
          <w:lang w:val="en-US"/>
        </w:rPr>
        <w:t>entered into</w:t>
      </w:r>
      <w:r w:rsidR="006A7E38" w:rsidRPr="003E4E6D">
        <w:rPr>
          <w:rFonts w:cs="Times New Roman"/>
          <w:sz w:val="18"/>
          <w:szCs w:val="18"/>
          <w:lang w:val="en-US"/>
        </w:rPr>
        <w:t xml:space="preserve"> </w:t>
      </w:r>
      <w:r w:rsidR="00D5716F" w:rsidRPr="003E4E6D">
        <w:rPr>
          <w:rFonts w:cs="Times New Roman"/>
          <w:sz w:val="18"/>
          <w:szCs w:val="18"/>
          <w:lang w:val="en-US"/>
        </w:rPr>
        <w:t>various</w:t>
      </w:r>
      <w:r w:rsidR="006A7E38" w:rsidRPr="003E4E6D">
        <w:rPr>
          <w:rFonts w:cs="Times New Roman"/>
          <w:sz w:val="18"/>
          <w:szCs w:val="18"/>
          <w:lang w:val="en-US"/>
        </w:rPr>
        <w:t xml:space="preserve"> </w:t>
      </w:r>
      <w:r w:rsidR="005202FA" w:rsidRPr="003E4E6D">
        <w:rPr>
          <w:rFonts w:cs="Times New Roman"/>
          <w:sz w:val="18"/>
          <w:szCs w:val="18"/>
          <w:lang w:val="en-US"/>
        </w:rPr>
        <w:t>lease contracts with various</w:t>
      </w:r>
      <w:r w:rsidR="0038349C" w:rsidRPr="003E4E6D">
        <w:rPr>
          <w:rFonts w:cs="Times New Roman"/>
          <w:sz w:val="18"/>
          <w:szCs w:val="18"/>
          <w:lang w:val="en-US"/>
        </w:rPr>
        <w:t xml:space="preserve"> local </w:t>
      </w:r>
      <w:r w:rsidR="009F6C57" w:rsidRPr="003E4E6D">
        <w:rPr>
          <w:rFonts w:cs="Times New Roman"/>
          <w:sz w:val="18"/>
          <w:szCs w:val="18"/>
          <w:lang w:val="en-US"/>
        </w:rPr>
        <w:t>leasing</w:t>
      </w:r>
      <w:r w:rsidR="005764CE" w:rsidRPr="003E4E6D">
        <w:rPr>
          <w:rFonts w:cs="Times New Roman"/>
          <w:sz w:val="18"/>
          <w:szCs w:val="18"/>
          <w:lang w:val="en-US"/>
        </w:rPr>
        <w:t xml:space="preserve"> and private</w:t>
      </w:r>
      <w:r w:rsidR="009F6C57" w:rsidRPr="003E4E6D">
        <w:rPr>
          <w:rFonts w:cs="Times New Roman"/>
          <w:sz w:val="18"/>
          <w:szCs w:val="18"/>
          <w:lang w:val="en-US"/>
        </w:rPr>
        <w:t xml:space="preserve"> </w:t>
      </w:r>
      <w:r w:rsidR="0038349C" w:rsidRPr="003E4E6D">
        <w:rPr>
          <w:rFonts w:cs="Times New Roman"/>
          <w:sz w:val="18"/>
          <w:szCs w:val="18"/>
          <w:lang w:val="en-US"/>
        </w:rPr>
        <w:t>companies</w:t>
      </w:r>
      <w:r w:rsidR="00E40DC8" w:rsidRPr="003E4E6D">
        <w:rPr>
          <w:rFonts w:cs="Times New Roman"/>
          <w:sz w:val="18"/>
          <w:szCs w:val="18"/>
          <w:lang w:val="en-US"/>
        </w:rPr>
        <w:t xml:space="preserve"> </w:t>
      </w:r>
      <w:r w:rsidR="0038349C" w:rsidRPr="003E4E6D">
        <w:rPr>
          <w:rFonts w:cs="Times New Roman"/>
          <w:sz w:val="18"/>
          <w:szCs w:val="18"/>
          <w:lang w:val="en-US"/>
        </w:rPr>
        <w:t>for purchase of cer</w:t>
      </w:r>
      <w:r w:rsidR="00447D7B" w:rsidRPr="003E4E6D">
        <w:rPr>
          <w:rFonts w:cs="Times New Roman"/>
          <w:sz w:val="18"/>
          <w:szCs w:val="18"/>
          <w:lang w:val="en-US"/>
        </w:rPr>
        <w:t xml:space="preserve">tain assets </w:t>
      </w:r>
      <w:r w:rsidR="002F3530" w:rsidRPr="003E4E6D">
        <w:rPr>
          <w:rFonts w:cs="Times New Roman"/>
          <w:sz w:val="18"/>
          <w:szCs w:val="18"/>
          <w:lang w:val="en-US"/>
        </w:rPr>
        <w:t xml:space="preserve">at the expiry date of the lease contracts or </w:t>
      </w:r>
      <w:r w:rsidR="00C960D1" w:rsidRPr="003E4E6D">
        <w:rPr>
          <w:rFonts w:cs="Times New Roman"/>
          <w:sz w:val="18"/>
          <w:szCs w:val="18"/>
          <w:lang w:val="en-US"/>
        </w:rPr>
        <w:t>obtain</w:t>
      </w:r>
      <w:r w:rsidR="00244539" w:rsidRPr="003E4E6D">
        <w:rPr>
          <w:rFonts w:cs="Times New Roman"/>
          <w:sz w:val="18"/>
          <w:szCs w:val="18"/>
          <w:lang w:val="en-US"/>
        </w:rPr>
        <w:t>ing</w:t>
      </w:r>
      <w:r w:rsidR="00C960D1" w:rsidRPr="003E4E6D">
        <w:rPr>
          <w:rFonts w:cs="Times New Roman"/>
          <w:sz w:val="18"/>
          <w:szCs w:val="18"/>
          <w:lang w:val="en-US"/>
        </w:rPr>
        <w:t xml:space="preserve"> the right to control and use</w:t>
      </w:r>
      <w:r w:rsidR="00E40DC8" w:rsidRPr="003E4E6D">
        <w:rPr>
          <w:rFonts w:cs="Times New Roman"/>
          <w:sz w:val="18"/>
          <w:szCs w:val="18"/>
          <w:lang w:val="en-US"/>
        </w:rPr>
        <w:t xml:space="preserve"> right-of-use assets </w:t>
      </w:r>
      <w:r w:rsidR="00447D7B" w:rsidRPr="003E4E6D">
        <w:rPr>
          <w:rFonts w:cs="Times New Roman"/>
          <w:sz w:val="18"/>
          <w:szCs w:val="18"/>
          <w:lang w:val="en-US"/>
        </w:rPr>
        <w:t>as discussed in Not</w:t>
      </w:r>
      <w:r w:rsidR="002F3530" w:rsidRPr="003E4E6D">
        <w:rPr>
          <w:rFonts w:cs="Times New Roman"/>
          <w:sz w:val="18"/>
          <w:szCs w:val="18"/>
          <w:lang w:val="en-US"/>
        </w:rPr>
        <w:t>e</w:t>
      </w:r>
      <w:r w:rsidR="00AC0823" w:rsidRPr="003E4E6D">
        <w:rPr>
          <w:rFonts w:cs="Times New Roman"/>
          <w:sz w:val="18"/>
          <w:szCs w:val="18"/>
          <w:lang w:val="en-US"/>
        </w:rPr>
        <w:t xml:space="preserve"> </w:t>
      </w:r>
      <w:r w:rsidR="000F1328" w:rsidRPr="003E4E6D">
        <w:rPr>
          <w:rFonts w:cs="Times New Roman"/>
          <w:sz w:val="18"/>
          <w:szCs w:val="18"/>
          <w:lang w:val="en-US"/>
        </w:rPr>
        <w:t>7</w:t>
      </w:r>
      <w:r w:rsidR="0038349C" w:rsidRPr="003E4E6D">
        <w:rPr>
          <w:rFonts w:cs="Times New Roman"/>
          <w:sz w:val="18"/>
          <w:szCs w:val="18"/>
          <w:lang w:val="en-US"/>
        </w:rPr>
        <w:t xml:space="preserve">. </w:t>
      </w:r>
    </w:p>
    <w:p w14:paraId="1C8339A7" w14:textId="77777777" w:rsidR="0000507C" w:rsidRPr="003E4E6D" w:rsidRDefault="0000507C" w:rsidP="00BB2C8C">
      <w:pPr>
        <w:pStyle w:val="10"/>
        <w:tabs>
          <w:tab w:val="clear" w:pos="1080"/>
          <w:tab w:val="left" w:pos="540"/>
        </w:tabs>
        <w:spacing w:line="240" w:lineRule="atLeast"/>
        <w:rPr>
          <w:rFonts w:cs="Times New Roman"/>
          <w:sz w:val="18"/>
          <w:szCs w:val="18"/>
          <w:cs/>
        </w:rPr>
      </w:pPr>
    </w:p>
    <w:p w14:paraId="71477F67" w14:textId="369DE1B7" w:rsidR="00F87302" w:rsidRPr="003E4E6D" w:rsidRDefault="00F87302" w:rsidP="00BB2C8C">
      <w:pPr>
        <w:pStyle w:val="BodyText2"/>
        <w:tabs>
          <w:tab w:val="left" w:pos="540"/>
        </w:tabs>
        <w:spacing w:line="240" w:lineRule="atLeast"/>
        <w:ind w:left="0" w:firstLine="0"/>
        <w:rPr>
          <w:rFonts w:ascii="Times New Roman" w:hAnsi="Times New Roman" w:cs="Times New Roman"/>
          <w:b/>
          <w:bCs/>
          <w:sz w:val="18"/>
          <w:szCs w:val="18"/>
        </w:rPr>
      </w:pPr>
      <w:r w:rsidRPr="003E4E6D">
        <w:rPr>
          <w:rFonts w:ascii="Times New Roman" w:hAnsi="Times New Roman" w:cs="Times New Roman"/>
          <w:b/>
          <w:bCs/>
          <w:sz w:val="18"/>
          <w:szCs w:val="18"/>
        </w:rPr>
        <w:t>1</w:t>
      </w:r>
      <w:r w:rsidR="004F7283" w:rsidRPr="003E4E6D">
        <w:rPr>
          <w:rFonts w:ascii="Times New Roman" w:hAnsi="Times New Roman" w:cs="Times New Roman"/>
          <w:b/>
          <w:bCs/>
          <w:sz w:val="18"/>
          <w:szCs w:val="18"/>
        </w:rPr>
        <w:t>3</w:t>
      </w:r>
      <w:r w:rsidRPr="003E4E6D">
        <w:rPr>
          <w:rFonts w:ascii="Times New Roman" w:hAnsi="Times New Roman" w:cs="Times New Roman"/>
          <w:b/>
          <w:bCs/>
          <w:sz w:val="18"/>
          <w:szCs w:val="18"/>
        </w:rPr>
        <w:t>.</w:t>
      </w:r>
      <w:r w:rsidRPr="003E4E6D">
        <w:rPr>
          <w:rFonts w:ascii="Times New Roman" w:hAnsi="Times New Roman" w:cs="Times New Roman"/>
          <w:b/>
          <w:bCs/>
          <w:sz w:val="18"/>
          <w:szCs w:val="18"/>
        </w:rPr>
        <w:tab/>
        <w:t>PROVISION FOR EMPLOYEE RETIREMENT BENEFIT</w:t>
      </w:r>
    </w:p>
    <w:p w14:paraId="61CC3F2B"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0555CF" w:rsidRPr="003E4E6D" w14:paraId="720711BF" w14:textId="77777777" w:rsidTr="006347FF">
        <w:tc>
          <w:tcPr>
            <w:tcW w:w="6731" w:type="dxa"/>
          </w:tcPr>
          <w:p w14:paraId="73A042EA" w14:textId="77777777" w:rsidR="000555CF" w:rsidRPr="003E4E6D" w:rsidRDefault="000555C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6633F33B" w14:textId="77777777" w:rsidR="000555CF" w:rsidRPr="003E4E6D" w:rsidRDefault="000555CF" w:rsidP="006347FF">
            <w:pPr>
              <w:pStyle w:val="BodyText3"/>
              <w:spacing w:line="240" w:lineRule="atLeast"/>
              <w:jc w:val="center"/>
              <w:rPr>
                <w:rFonts w:cs="Times New Roman"/>
                <w:sz w:val="18"/>
                <w:szCs w:val="18"/>
              </w:rPr>
            </w:pPr>
            <w:r w:rsidRPr="003E4E6D">
              <w:rPr>
                <w:rFonts w:cs="Times New Roman"/>
                <w:sz w:val="18"/>
                <w:szCs w:val="18"/>
              </w:rPr>
              <w:t>In Thousand Baht</w:t>
            </w:r>
          </w:p>
        </w:tc>
      </w:tr>
      <w:tr w:rsidR="000555CF" w:rsidRPr="003E4E6D" w14:paraId="4020B268" w14:textId="77777777" w:rsidTr="006347FF">
        <w:tc>
          <w:tcPr>
            <w:tcW w:w="6731" w:type="dxa"/>
          </w:tcPr>
          <w:p w14:paraId="1440BB22"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1257CCD0" w14:textId="7BB62FDB" w:rsidR="000555CF" w:rsidRPr="003E4E6D" w:rsidRDefault="000555CF" w:rsidP="000555CF">
            <w:pPr>
              <w:pStyle w:val="BodyText3"/>
              <w:spacing w:line="240" w:lineRule="atLeast"/>
              <w:jc w:val="center"/>
              <w:rPr>
                <w:rFonts w:cs="Times New Roman"/>
                <w:sz w:val="18"/>
                <w:szCs w:val="18"/>
              </w:rPr>
            </w:pPr>
            <w:r w:rsidRPr="003E4E6D">
              <w:rPr>
                <w:rFonts w:cs="Times New Roman"/>
                <w:sz w:val="18"/>
                <w:szCs w:val="18"/>
              </w:rPr>
              <w:t>2020</w:t>
            </w:r>
          </w:p>
        </w:tc>
        <w:tc>
          <w:tcPr>
            <w:tcW w:w="269" w:type="dxa"/>
          </w:tcPr>
          <w:p w14:paraId="4D5909A6" w14:textId="77777777" w:rsidR="000555CF" w:rsidRPr="003E4E6D" w:rsidRDefault="000555CF" w:rsidP="000555CF">
            <w:pPr>
              <w:pStyle w:val="BodyText3"/>
              <w:spacing w:line="240" w:lineRule="atLeast"/>
              <w:rPr>
                <w:rFonts w:cs="Times New Roman"/>
                <w:sz w:val="18"/>
                <w:szCs w:val="18"/>
              </w:rPr>
            </w:pPr>
          </w:p>
        </w:tc>
        <w:tc>
          <w:tcPr>
            <w:tcW w:w="1405" w:type="dxa"/>
            <w:tcBorders>
              <w:bottom w:val="single" w:sz="4" w:space="0" w:color="auto"/>
            </w:tcBorders>
          </w:tcPr>
          <w:p w14:paraId="6BD40715" w14:textId="543EF355" w:rsidR="000555CF" w:rsidRPr="003E4E6D" w:rsidRDefault="000555CF" w:rsidP="000555CF">
            <w:pPr>
              <w:pStyle w:val="BodyText3"/>
              <w:spacing w:line="240" w:lineRule="atLeast"/>
              <w:jc w:val="center"/>
              <w:rPr>
                <w:rFonts w:cs="Times New Roman"/>
                <w:sz w:val="18"/>
                <w:szCs w:val="18"/>
              </w:rPr>
            </w:pPr>
            <w:r w:rsidRPr="003E4E6D">
              <w:rPr>
                <w:rFonts w:cs="Times New Roman"/>
                <w:sz w:val="18"/>
                <w:szCs w:val="18"/>
              </w:rPr>
              <w:t>2019</w:t>
            </w:r>
          </w:p>
        </w:tc>
      </w:tr>
      <w:tr w:rsidR="000555CF" w:rsidRPr="003E4E6D" w14:paraId="73A87319" w14:textId="77777777" w:rsidTr="006347FF">
        <w:tc>
          <w:tcPr>
            <w:tcW w:w="6731" w:type="dxa"/>
          </w:tcPr>
          <w:p w14:paraId="41690A56"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75BE54D0" w14:textId="77777777" w:rsidR="000555CF" w:rsidRPr="003E4E6D" w:rsidRDefault="000555CF" w:rsidP="000555CF">
            <w:pPr>
              <w:pStyle w:val="BodyText3"/>
              <w:spacing w:line="240" w:lineRule="atLeast"/>
              <w:jc w:val="center"/>
              <w:rPr>
                <w:rFonts w:cs="Times New Roman"/>
                <w:sz w:val="18"/>
                <w:szCs w:val="18"/>
              </w:rPr>
            </w:pPr>
          </w:p>
        </w:tc>
        <w:tc>
          <w:tcPr>
            <w:tcW w:w="269" w:type="dxa"/>
          </w:tcPr>
          <w:p w14:paraId="21C8AC05" w14:textId="77777777" w:rsidR="000555CF" w:rsidRPr="003E4E6D" w:rsidRDefault="000555CF" w:rsidP="000555CF">
            <w:pPr>
              <w:pStyle w:val="BodyText3"/>
              <w:spacing w:line="240" w:lineRule="atLeast"/>
              <w:rPr>
                <w:rFonts w:cs="Times New Roman"/>
                <w:sz w:val="18"/>
                <w:szCs w:val="18"/>
              </w:rPr>
            </w:pPr>
          </w:p>
        </w:tc>
        <w:tc>
          <w:tcPr>
            <w:tcW w:w="1405" w:type="dxa"/>
          </w:tcPr>
          <w:p w14:paraId="2A7C0A6B" w14:textId="77777777" w:rsidR="000555CF" w:rsidRPr="003E4E6D" w:rsidRDefault="000555CF" w:rsidP="000555CF">
            <w:pPr>
              <w:pStyle w:val="BodyText3"/>
              <w:spacing w:line="240" w:lineRule="atLeast"/>
              <w:jc w:val="center"/>
              <w:rPr>
                <w:rFonts w:cs="Times New Roman"/>
                <w:sz w:val="18"/>
                <w:szCs w:val="18"/>
              </w:rPr>
            </w:pPr>
          </w:p>
        </w:tc>
      </w:tr>
      <w:tr w:rsidR="000555CF" w:rsidRPr="003E4E6D" w14:paraId="28F55EB0" w14:textId="77777777" w:rsidTr="006347FF">
        <w:trPr>
          <w:trHeight w:val="252"/>
        </w:trPr>
        <w:tc>
          <w:tcPr>
            <w:tcW w:w="6731" w:type="dxa"/>
          </w:tcPr>
          <w:p w14:paraId="20548A2F" w14:textId="77777777" w:rsidR="000555CF" w:rsidRPr="003E4E6D" w:rsidRDefault="000555CF" w:rsidP="000555C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Employee retirement benefit obligation as at January 1</w:t>
            </w:r>
          </w:p>
        </w:tc>
        <w:tc>
          <w:tcPr>
            <w:tcW w:w="1405" w:type="dxa"/>
          </w:tcPr>
          <w:p w14:paraId="6645E98A" w14:textId="07345244"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590</w:t>
            </w:r>
          </w:p>
        </w:tc>
        <w:tc>
          <w:tcPr>
            <w:tcW w:w="269" w:type="dxa"/>
          </w:tcPr>
          <w:p w14:paraId="231D4361"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34AE9776" w14:textId="2BBC8B52"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486</w:t>
            </w:r>
          </w:p>
        </w:tc>
      </w:tr>
      <w:tr w:rsidR="000555CF" w:rsidRPr="003E4E6D" w14:paraId="4504ACD7" w14:textId="77777777" w:rsidTr="006347FF">
        <w:trPr>
          <w:trHeight w:val="252"/>
        </w:trPr>
        <w:tc>
          <w:tcPr>
            <w:tcW w:w="6731" w:type="dxa"/>
          </w:tcPr>
          <w:p w14:paraId="683E5117" w14:textId="77777777" w:rsidR="000555CF" w:rsidRPr="003E4E6D" w:rsidRDefault="000555CF" w:rsidP="000555C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 xml:space="preserve">Current service costs </w:t>
            </w:r>
          </w:p>
        </w:tc>
        <w:tc>
          <w:tcPr>
            <w:tcW w:w="1405" w:type="dxa"/>
          </w:tcPr>
          <w:p w14:paraId="39B9C050" w14:textId="12CB8CB5" w:rsidR="000555CF" w:rsidRPr="003E4E6D" w:rsidRDefault="0021545C"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523</w:t>
            </w:r>
          </w:p>
        </w:tc>
        <w:tc>
          <w:tcPr>
            <w:tcW w:w="269" w:type="dxa"/>
          </w:tcPr>
          <w:p w14:paraId="2613988D"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8D02ABE" w14:textId="684FA3A4"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346</w:t>
            </w:r>
          </w:p>
        </w:tc>
      </w:tr>
      <w:tr w:rsidR="000555CF" w:rsidRPr="003E4E6D" w14:paraId="6AF5B3BC" w14:textId="77777777" w:rsidTr="006347FF">
        <w:trPr>
          <w:trHeight w:val="252"/>
        </w:trPr>
        <w:tc>
          <w:tcPr>
            <w:tcW w:w="6731" w:type="dxa"/>
          </w:tcPr>
          <w:p w14:paraId="5F678A92" w14:textId="77777777" w:rsidR="000555CF" w:rsidRPr="003E4E6D" w:rsidRDefault="000555CF" w:rsidP="000555C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Interest expense</w:t>
            </w:r>
          </w:p>
        </w:tc>
        <w:tc>
          <w:tcPr>
            <w:tcW w:w="1405" w:type="dxa"/>
          </w:tcPr>
          <w:p w14:paraId="223BF468" w14:textId="55B57961" w:rsidR="000555CF" w:rsidRPr="003E4E6D" w:rsidRDefault="0021545C"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17</w:t>
            </w:r>
          </w:p>
        </w:tc>
        <w:tc>
          <w:tcPr>
            <w:tcW w:w="269" w:type="dxa"/>
          </w:tcPr>
          <w:p w14:paraId="711C0CCD"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C23F833" w14:textId="552EA9A1"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w:t>
            </w:r>
          </w:p>
        </w:tc>
      </w:tr>
      <w:tr w:rsidR="0021545C" w:rsidRPr="003E4E6D" w14:paraId="207EC6A7" w14:textId="77777777" w:rsidTr="006347FF">
        <w:trPr>
          <w:trHeight w:val="252"/>
        </w:trPr>
        <w:tc>
          <w:tcPr>
            <w:tcW w:w="6731" w:type="dxa"/>
          </w:tcPr>
          <w:p w14:paraId="6EFD331F" w14:textId="77777777" w:rsidR="0021545C" w:rsidRPr="003E4E6D" w:rsidRDefault="0021545C" w:rsidP="0021545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Past service cost from change in defined benefit plan</w:t>
            </w:r>
          </w:p>
        </w:tc>
        <w:tc>
          <w:tcPr>
            <w:tcW w:w="1405" w:type="dxa"/>
          </w:tcPr>
          <w:p w14:paraId="029F27F9" w14:textId="005040D6"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69" w:type="dxa"/>
          </w:tcPr>
          <w:p w14:paraId="2ECD2ABD" w14:textId="77777777"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0FED5FBE" w14:textId="5F81F165" w:rsidR="0021545C" w:rsidRPr="003E4E6D" w:rsidRDefault="0021545C"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w:t>
            </w:r>
          </w:p>
        </w:tc>
      </w:tr>
      <w:tr w:rsidR="000555CF" w:rsidRPr="003E4E6D" w14:paraId="27F81078" w14:textId="77777777" w:rsidTr="006347FF">
        <w:trPr>
          <w:trHeight w:val="252"/>
        </w:trPr>
        <w:tc>
          <w:tcPr>
            <w:tcW w:w="6731" w:type="dxa"/>
          </w:tcPr>
          <w:p w14:paraId="3A97CB36" w14:textId="77777777" w:rsidR="000555CF" w:rsidRPr="003E4E6D" w:rsidRDefault="000555CF" w:rsidP="000555C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Actuarial gains</w:t>
            </w:r>
          </w:p>
        </w:tc>
        <w:tc>
          <w:tcPr>
            <w:tcW w:w="1405" w:type="dxa"/>
          </w:tcPr>
          <w:p w14:paraId="6C5BA896" w14:textId="515C0F66"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21545C" w:rsidRPr="003E4E6D">
              <w:rPr>
                <w:rFonts w:ascii="Times New Roman" w:hAnsi="Times New Roman" w:cs="Times New Roman"/>
              </w:rPr>
              <w:t>90</w:t>
            </w:r>
            <w:r w:rsidRPr="003E4E6D">
              <w:rPr>
                <w:rFonts w:ascii="Times New Roman" w:hAnsi="Times New Roman" w:cs="Times New Roman"/>
              </w:rPr>
              <w:t>)</w:t>
            </w:r>
          </w:p>
        </w:tc>
        <w:tc>
          <w:tcPr>
            <w:tcW w:w="269" w:type="dxa"/>
          </w:tcPr>
          <w:p w14:paraId="135F77C2"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50820B4B" w14:textId="57816E40" w:rsidR="000555CF" w:rsidRPr="003E4E6D" w:rsidRDefault="000555CF" w:rsidP="00C00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(255)</w:t>
            </w:r>
          </w:p>
        </w:tc>
      </w:tr>
      <w:tr w:rsidR="000555CF" w:rsidRPr="003E4E6D" w14:paraId="4DCEA90A" w14:textId="77777777" w:rsidTr="006347FF">
        <w:trPr>
          <w:trHeight w:val="252"/>
        </w:trPr>
        <w:tc>
          <w:tcPr>
            <w:tcW w:w="6731" w:type="dxa"/>
          </w:tcPr>
          <w:p w14:paraId="729C855C" w14:textId="77777777" w:rsidR="000555CF" w:rsidRPr="003E4E6D" w:rsidRDefault="000555CF" w:rsidP="000555C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3E4E6D">
              <w:rPr>
                <w:rFonts w:ascii="Times New Roman" w:hAnsi="Times New Roman" w:cs="Times New Roman"/>
              </w:rPr>
              <w:t>Employee retirement benefit obligation as at December 31</w:t>
            </w:r>
          </w:p>
        </w:tc>
        <w:tc>
          <w:tcPr>
            <w:tcW w:w="1405" w:type="dxa"/>
            <w:tcBorders>
              <w:top w:val="single" w:sz="4" w:space="0" w:color="auto"/>
              <w:bottom w:val="double" w:sz="4" w:space="0" w:color="auto"/>
            </w:tcBorders>
          </w:tcPr>
          <w:p w14:paraId="79B51C58" w14:textId="462634CF" w:rsidR="000555CF" w:rsidRPr="003E4E6D" w:rsidRDefault="0021545C"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1,040</w:t>
            </w:r>
          </w:p>
        </w:tc>
        <w:tc>
          <w:tcPr>
            <w:tcW w:w="269" w:type="dxa"/>
          </w:tcPr>
          <w:p w14:paraId="340D5AF9" w14:textId="77777777"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Borders>
              <w:top w:val="single" w:sz="4" w:space="0" w:color="auto"/>
              <w:bottom w:val="double" w:sz="4" w:space="0" w:color="auto"/>
            </w:tcBorders>
          </w:tcPr>
          <w:p w14:paraId="7F67D7CC" w14:textId="1ACFFAAB" w:rsidR="000555CF" w:rsidRPr="003E4E6D" w:rsidRDefault="000555CF" w:rsidP="0005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590</w:t>
            </w:r>
          </w:p>
        </w:tc>
      </w:tr>
    </w:tbl>
    <w:p w14:paraId="49816B0D" w14:textId="77777777" w:rsidR="00F660C2" w:rsidRPr="003E4E6D" w:rsidRDefault="00F660C2"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6E8CBFD5" w14:textId="4D3DDDE8" w:rsidR="00D40DAF" w:rsidRPr="003E4E6D" w:rsidRDefault="007E466A" w:rsidP="00BB2C8C">
      <w:pPr>
        <w:jc w:val="both"/>
        <w:rPr>
          <w:rFonts w:ascii="Times New Roman" w:hAnsi="Times New Roman" w:cstheme="minorBidi"/>
          <w:cs/>
        </w:rPr>
      </w:pPr>
      <w:r w:rsidRPr="003E4E6D">
        <w:rPr>
          <w:rFonts w:ascii="Times New Roman" w:hAnsi="Times New Roman" w:cs="Times New Roman"/>
        </w:rPr>
        <w:t>Expenses recognized in the statements of comprehensive income</w:t>
      </w:r>
      <w:r w:rsidR="004B651E" w:rsidRPr="003E4E6D">
        <w:rPr>
          <w:rFonts w:ascii="Times New Roman" w:hAnsi="Times New Roman" w:cs="Times New Roman"/>
        </w:rPr>
        <w:t xml:space="preserve"> </w:t>
      </w:r>
      <w:r w:rsidRPr="003E4E6D">
        <w:rPr>
          <w:rFonts w:ascii="Times New Roman" w:hAnsi="Times New Roman" w:cs="Times New Roman"/>
        </w:rPr>
        <w:t>for</w:t>
      </w:r>
      <w:r w:rsidR="003061BE" w:rsidRPr="003E4E6D">
        <w:rPr>
          <w:rFonts w:ascii="Times New Roman" w:hAnsi="Times New Roman" w:cs="Times New Roman"/>
        </w:rPr>
        <w:t xml:space="preserve"> each of</w:t>
      </w:r>
      <w:r w:rsidRPr="003E4E6D">
        <w:rPr>
          <w:rFonts w:ascii="Times New Roman" w:hAnsi="Times New Roman" w:cs="Times New Roman"/>
        </w:rPr>
        <w:t xml:space="preserve"> </w:t>
      </w:r>
      <w:r w:rsidR="00F660C2" w:rsidRPr="003E4E6D">
        <w:rPr>
          <w:rFonts w:ascii="Times New Roman" w:hAnsi="Times New Roman" w:cs="Times New Roman"/>
        </w:rPr>
        <w:t>the</w:t>
      </w:r>
      <w:r w:rsidR="003D68FA" w:rsidRPr="003E4E6D">
        <w:rPr>
          <w:rFonts w:ascii="Times New Roman" w:hAnsi="Times New Roman" w:cs="Times New Roman"/>
        </w:rPr>
        <w:t xml:space="preserve"> </w:t>
      </w:r>
      <w:r w:rsidR="000555CF" w:rsidRPr="003E4E6D">
        <w:rPr>
          <w:rFonts w:ascii="Times New Roman" w:hAnsi="Times New Roman" w:cs="Times New Roman"/>
        </w:rPr>
        <w:t>year</w:t>
      </w:r>
      <w:r w:rsidR="00C00F16" w:rsidRPr="003E4E6D">
        <w:rPr>
          <w:rFonts w:ascii="Times New Roman" w:hAnsi="Times New Roman" w:cs="Times New Roman"/>
        </w:rPr>
        <w:t>s</w:t>
      </w:r>
      <w:r w:rsidR="000555CF" w:rsidRPr="003E4E6D">
        <w:rPr>
          <w:rFonts w:ascii="Times New Roman" w:hAnsi="Times New Roman" w:cs="Times New Roman"/>
        </w:rPr>
        <w:t xml:space="preserve"> </w:t>
      </w:r>
      <w:r w:rsidRPr="003E4E6D">
        <w:rPr>
          <w:rFonts w:ascii="Times New Roman" w:hAnsi="Times New Roman" w:cs="Times New Roman"/>
        </w:rPr>
        <w:t>ended</w:t>
      </w:r>
      <w:r w:rsidR="000555CF" w:rsidRPr="003E4E6D">
        <w:rPr>
          <w:rFonts w:ascii="Times New Roman" w:hAnsi="Times New Roman" w:cs="Times New Roman"/>
        </w:rPr>
        <w:t xml:space="preserve"> December</w:t>
      </w:r>
      <w:r w:rsidR="00D40DAF" w:rsidRPr="003E4E6D">
        <w:rPr>
          <w:rFonts w:ascii="Times New Roman" w:hAnsi="Times New Roman" w:cs="Times New Roman"/>
        </w:rPr>
        <w:t xml:space="preserve"> </w:t>
      </w:r>
      <w:r w:rsidR="006F304C" w:rsidRPr="003E4E6D">
        <w:rPr>
          <w:rFonts w:ascii="Times New Roman" w:hAnsi="Times New Roman" w:cs="Times New Roman"/>
        </w:rPr>
        <w:t>3</w:t>
      </w:r>
      <w:r w:rsidR="000555CF" w:rsidRPr="003E4E6D">
        <w:rPr>
          <w:rFonts w:ascii="Times New Roman" w:hAnsi="Times New Roman" w:cs="Times New Roman"/>
        </w:rPr>
        <w:t>1</w:t>
      </w:r>
      <w:r w:rsidR="00F660C2" w:rsidRPr="003E4E6D">
        <w:rPr>
          <w:rFonts w:ascii="Times New Roman" w:hAnsi="Times New Roman" w:cs="Times New Roman"/>
        </w:rPr>
        <w:t>, 20</w:t>
      </w:r>
      <w:r w:rsidR="003061BE" w:rsidRPr="003E4E6D">
        <w:rPr>
          <w:rFonts w:ascii="Times New Roman" w:hAnsi="Times New Roman" w:cs="Times New Roman"/>
        </w:rPr>
        <w:t>20 and 20</w:t>
      </w:r>
      <w:r w:rsidR="00F660C2" w:rsidRPr="003E4E6D">
        <w:rPr>
          <w:rFonts w:ascii="Times New Roman" w:hAnsi="Times New Roman" w:cs="Times New Roman"/>
        </w:rPr>
        <w:t xml:space="preserve">19 </w:t>
      </w:r>
      <w:r w:rsidR="0001579B" w:rsidRPr="003E4E6D">
        <w:rPr>
          <w:rFonts w:ascii="Times New Roman" w:hAnsi="Times New Roman" w:cs="Times New Roman"/>
        </w:rPr>
        <w:t>were</w:t>
      </w:r>
      <w:r w:rsidR="00A40BB3" w:rsidRPr="003E4E6D">
        <w:rPr>
          <w:rFonts w:ascii="Times New Roman" w:hAnsi="Times New Roman" w:cs="Times New Roman"/>
        </w:rPr>
        <w:t xml:space="preserve"> as follows:</w:t>
      </w:r>
    </w:p>
    <w:p w14:paraId="4F9C0731"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270"/>
        <w:gridCol w:w="1260"/>
        <w:gridCol w:w="270"/>
        <w:gridCol w:w="1260"/>
        <w:gridCol w:w="270"/>
        <w:gridCol w:w="1260"/>
      </w:tblGrid>
      <w:tr w:rsidR="000555CF" w:rsidRPr="003E4E6D" w14:paraId="6F1DB8F4" w14:textId="77777777" w:rsidTr="00C00F16">
        <w:tc>
          <w:tcPr>
            <w:tcW w:w="4950" w:type="dxa"/>
          </w:tcPr>
          <w:p w14:paraId="2FCCC555" w14:textId="77777777" w:rsidR="000555CF" w:rsidRPr="003E4E6D" w:rsidRDefault="000555C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1800" w:type="dxa"/>
            <w:gridSpan w:val="3"/>
          </w:tcPr>
          <w:p w14:paraId="2B61BFDC" w14:textId="2B5B20EB" w:rsidR="000555CF" w:rsidRPr="003E4E6D" w:rsidRDefault="000555CF" w:rsidP="00D40DAF">
            <w:pPr>
              <w:pStyle w:val="BodyText3"/>
              <w:spacing w:line="240" w:lineRule="atLeast"/>
              <w:ind w:left="-18" w:right="-18"/>
              <w:jc w:val="center"/>
              <w:rPr>
                <w:rFonts w:cs="Times New Roman"/>
                <w:sz w:val="18"/>
                <w:szCs w:val="18"/>
              </w:rPr>
            </w:pPr>
          </w:p>
        </w:tc>
        <w:tc>
          <w:tcPr>
            <w:tcW w:w="270" w:type="dxa"/>
          </w:tcPr>
          <w:p w14:paraId="600A1EE1" w14:textId="77777777" w:rsidR="000555CF" w:rsidRPr="003E4E6D" w:rsidRDefault="000555CF" w:rsidP="00D40DAF">
            <w:pPr>
              <w:pStyle w:val="BodyText3"/>
              <w:spacing w:line="240" w:lineRule="atLeast"/>
              <w:ind w:left="-18" w:right="-18"/>
              <w:jc w:val="center"/>
              <w:rPr>
                <w:rFonts w:cs="Times New Roman"/>
                <w:sz w:val="18"/>
                <w:szCs w:val="18"/>
              </w:rPr>
            </w:pPr>
          </w:p>
        </w:tc>
        <w:tc>
          <w:tcPr>
            <w:tcW w:w="2790" w:type="dxa"/>
            <w:gridSpan w:val="3"/>
            <w:tcBorders>
              <w:bottom w:val="single" w:sz="4" w:space="0" w:color="auto"/>
            </w:tcBorders>
          </w:tcPr>
          <w:p w14:paraId="5DBB223F" w14:textId="13F14E72" w:rsidR="000555CF" w:rsidRPr="003E4E6D" w:rsidRDefault="000555CF" w:rsidP="00D40DAF">
            <w:pPr>
              <w:pStyle w:val="BodyText3"/>
              <w:spacing w:line="240" w:lineRule="atLeast"/>
              <w:ind w:left="-18" w:right="-18"/>
              <w:jc w:val="center"/>
              <w:rPr>
                <w:rFonts w:cs="Times New Roman"/>
                <w:sz w:val="18"/>
                <w:szCs w:val="18"/>
              </w:rPr>
            </w:pPr>
            <w:r w:rsidRPr="003E4E6D">
              <w:rPr>
                <w:rFonts w:cs="Times New Roman"/>
                <w:sz w:val="18"/>
                <w:szCs w:val="18"/>
              </w:rPr>
              <w:t>In Thousand Baht</w:t>
            </w:r>
          </w:p>
        </w:tc>
      </w:tr>
      <w:tr w:rsidR="00D40DAF" w:rsidRPr="003E4E6D" w14:paraId="49003A0B" w14:textId="77777777" w:rsidTr="00C00F16">
        <w:tc>
          <w:tcPr>
            <w:tcW w:w="4950" w:type="dxa"/>
          </w:tcPr>
          <w:p w14:paraId="2FC328A8"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tc>
        <w:tc>
          <w:tcPr>
            <w:tcW w:w="270" w:type="dxa"/>
          </w:tcPr>
          <w:p w14:paraId="6CFB7DC9" w14:textId="017BBE75" w:rsidR="00D40DAF" w:rsidRPr="003E4E6D" w:rsidRDefault="00D40DAF" w:rsidP="00D40DAF">
            <w:pPr>
              <w:pStyle w:val="BodyText3"/>
              <w:spacing w:line="240" w:lineRule="atLeast"/>
              <w:ind w:left="-18" w:right="-18"/>
              <w:jc w:val="center"/>
              <w:rPr>
                <w:rFonts w:cs="Times New Roman"/>
                <w:sz w:val="18"/>
                <w:szCs w:val="18"/>
              </w:rPr>
            </w:pPr>
          </w:p>
        </w:tc>
        <w:tc>
          <w:tcPr>
            <w:tcW w:w="270" w:type="dxa"/>
          </w:tcPr>
          <w:p w14:paraId="0715702C" w14:textId="77777777" w:rsidR="00D40DAF" w:rsidRPr="003E4E6D" w:rsidRDefault="00D40DAF" w:rsidP="00D40DAF">
            <w:pPr>
              <w:pStyle w:val="BodyText3"/>
              <w:spacing w:line="240" w:lineRule="atLeast"/>
              <w:ind w:left="-18" w:right="-18"/>
              <w:jc w:val="center"/>
              <w:rPr>
                <w:rFonts w:cs="Times New Roman"/>
                <w:sz w:val="18"/>
                <w:szCs w:val="18"/>
              </w:rPr>
            </w:pPr>
          </w:p>
        </w:tc>
        <w:tc>
          <w:tcPr>
            <w:tcW w:w="1260" w:type="dxa"/>
          </w:tcPr>
          <w:p w14:paraId="5C7D0E0A" w14:textId="7B18CCF5" w:rsidR="00D40DAF" w:rsidRPr="003E4E6D" w:rsidRDefault="00D40DAF" w:rsidP="00D40DAF">
            <w:pPr>
              <w:pStyle w:val="BodyText3"/>
              <w:spacing w:line="240" w:lineRule="atLeast"/>
              <w:ind w:left="-18" w:right="-18"/>
              <w:jc w:val="center"/>
              <w:rPr>
                <w:rFonts w:cs="Times New Roman"/>
                <w:sz w:val="18"/>
                <w:szCs w:val="18"/>
              </w:rPr>
            </w:pPr>
          </w:p>
        </w:tc>
        <w:tc>
          <w:tcPr>
            <w:tcW w:w="270" w:type="dxa"/>
          </w:tcPr>
          <w:p w14:paraId="44908F77" w14:textId="77777777" w:rsidR="00D40DAF" w:rsidRPr="003E4E6D" w:rsidRDefault="00D40DAF" w:rsidP="00D40D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78DCAF67" w14:textId="46AE8BC3" w:rsidR="00D40DAF" w:rsidRPr="003E4E6D" w:rsidRDefault="00D40DAF" w:rsidP="00D40DAF">
            <w:pPr>
              <w:pStyle w:val="BodyText3"/>
              <w:spacing w:line="240" w:lineRule="atLeast"/>
              <w:ind w:left="-18" w:right="-18"/>
              <w:jc w:val="center"/>
              <w:rPr>
                <w:rFonts w:cs="Times New Roman"/>
                <w:sz w:val="18"/>
                <w:szCs w:val="18"/>
              </w:rPr>
            </w:pPr>
            <w:r w:rsidRPr="003E4E6D">
              <w:rPr>
                <w:rFonts w:cs="Times New Roman"/>
                <w:sz w:val="18"/>
                <w:szCs w:val="18"/>
              </w:rPr>
              <w:t>2020</w:t>
            </w:r>
          </w:p>
        </w:tc>
        <w:tc>
          <w:tcPr>
            <w:tcW w:w="270" w:type="dxa"/>
            <w:tcBorders>
              <w:top w:val="single" w:sz="4" w:space="0" w:color="auto"/>
            </w:tcBorders>
          </w:tcPr>
          <w:p w14:paraId="45420731" w14:textId="77777777" w:rsidR="00D40DAF" w:rsidRPr="003E4E6D" w:rsidRDefault="00D40DAF" w:rsidP="00D40DAF">
            <w:pPr>
              <w:pStyle w:val="BodyText3"/>
              <w:spacing w:line="240" w:lineRule="atLeast"/>
              <w:ind w:left="-18" w:right="-18"/>
              <w:jc w:val="center"/>
              <w:rPr>
                <w:rFonts w:cs="Times New Roman"/>
                <w:sz w:val="18"/>
                <w:szCs w:val="18"/>
              </w:rPr>
            </w:pPr>
          </w:p>
        </w:tc>
        <w:tc>
          <w:tcPr>
            <w:tcW w:w="1260" w:type="dxa"/>
            <w:tcBorders>
              <w:top w:val="single" w:sz="4" w:space="0" w:color="auto"/>
              <w:bottom w:val="single" w:sz="4" w:space="0" w:color="auto"/>
            </w:tcBorders>
          </w:tcPr>
          <w:p w14:paraId="111AB78C" w14:textId="4B46950B" w:rsidR="00D40DAF" w:rsidRPr="003E4E6D" w:rsidRDefault="00D40DAF" w:rsidP="00D40DAF">
            <w:pPr>
              <w:pStyle w:val="BodyText3"/>
              <w:spacing w:line="240" w:lineRule="atLeast"/>
              <w:ind w:left="-18" w:right="-18"/>
              <w:jc w:val="center"/>
              <w:rPr>
                <w:rFonts w:cs="Times New Roman"/>
                <w:sz w:val="18"/>
                <w:szCs w:val="18"/>
              </w:rPr>
            </w:pPr>
            <w:r w:rsidRPr="003E4E6D">
              <w:rPr>
                <w:rFonts w:cs="Times New Roman"/>
                <w:sz w:val="18"/>
                <w:szCs w:val="18"/>
              </w:rPr>
              <w:t>2019</w:t>
            </w:r>
          </w:p>
        </w:tc>
      </w:tr>
      <w:tr w:rsidR="00D40DAF" w:rsidRPr="003E4E6D" w14:paraId="18B301E4" w14:textId="77777777" w:rsidTr="00C00F16">
        <w:tc>
          <w:tcPr>
            <w:tcW w:w="4950" w:type="dxa"/>
          </w:tcPr>
          <w:p w14:paraId="28BF9D13" w14:textId="27DB1650" w:rsidR="00D40DAF" w:rsidRPr="003E4E6D" w:rsidRDefault="001E78A1"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 xml:space="preserve">In profit for the </w:t>
            </w:r>
            <w:proofErr w:type="gramStart"/>
            <w:r w:rsidR="00AE2646" w:rsidRPr="003E4E6D">
              <w:rPr>
                <w:rFonts w:ascii="Times New Roman" w:hAnsi="Times New Roman" w:cs="Times New Roman"/>
              </w:rPr>
              <w:t>year</w:t>
            </w:r>
            <w:r w:rsidRPr="003E4E6D">
              <w:rPr>
                <w:rFonts w:ascii="Times New Roman" w:hAnsi="Times New Roman" w:cs="Times New Roman"/>
              </w:rPr>
              <w:t xml:space="preserve"> :</w:t>
            </w:r>
            <w:proofErr w:type="gramEnd"/>
          </w:p>
        </w:tc>
        <w:tc>
          <w:tcPr>
            <w:tcW w:w="270" w:type="dxa"/>
          </w:tcPr>
          <w:p w14:paraId="59F9BD04"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CD5177F"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5F34331"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065A9C3"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72E542A"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75F9D2F"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A1DEA50"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40DAF" w:rsidRPr="003E4E6D" w14:paraId="7B0E4D84" w14:textId="77777777" w:rsidTr="00C00F16">
        <w:tc>
          <w:tcPr>
            <w:tcW w:w="4950" w:type="dxa"/>
          </w:tcPr>
          <w:p w14:paraId="265C40DA" w14:textId="732CF3CA" w:rsidR="00D40DAF" w:rsidRPr="003E4E6D" w:rsidRDefault="001E78A1"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 xml:space="preserve">-  </w:t>
            </w:r>
            <w:r w:rsidR="00D40DAF" w:rsidRPr="003E4E6D">
              <w:rPr>
                <w:rFonts w:ascii="Times New Roman" w:hAnsi="Times New Roman" w:cs="Times New Roman"/>
              </w:rPr>
              <w:t xml:space="preserve">Current service costs </w:t>
            </w:r>
          </w:p>
        </w:tc>
        <w:tc>
          <w:tcPr>
            <w:tcW w:w="270" w:type="dxa"/>
          </w:tcPr>
          <w:p w14:paraId="3C30A770" w14:textId="365BAE84"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1944F07"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1A88321" w14:textId="03462DE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8BB5CAF"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6DF7B4B" w14:textId="039C45B7" w:rsidR="00D40DAF" w:rsidRPr="003E4E6D" w:rsidRDefault="0021545C"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523</w:t>
            </w:r>
          </w:p>
        </w:tc>
        <w:tc>
          <w:tcPr>
            <w:tcW w:w="270" w:type="dxa"/>
          </w:tcPr>
          <w:p w14:paraId="6689BE4A"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D56191D" w14:textId="5D8C8EBB" w:rsidR="00D40DAF" w:rsidRPr="003E4E6D" w:rsidRDefault="0021545C"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346</w:t>
            </w:r>
          </w:p>
        </w:tc>
      </w:tr>
      <w:tr w:rsidR="00D40DAF" w:rsidRPr="003E4E6D" w14:paraId="0A572CC4" w14:textId="77777777" w:rsidTr="00C00F16">
        <w:tc>
          <w:tcPr>
            <w:tcW w:w="4950" w:type="dxa"/>
          </w:tcPr>
          <w:p w14:paraId="59B1D873" w14:textId="1E916E9E" w:rsidR="00D40DAF" w:rsidRPr="003E4E6D" w:rsidRDefault="001E78A1"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 xml:space="preserve">-  </w:t>
            </w:r>
            <w:r w:rsidR="00D40DAF" w:rsidRPr="003E4E6D">
              <w:rPr>
                <w:rFonts w:ascii="Times New Roman" w:hAnsi="Times New Roman" w:cs="Times New Roman"/>
              </w:rPr>
              <w:t>Interest expense</w:t>
            </w:r>
          </w:p>
        </w:tc>
        <w:tc>
          <w:tcPr>
            <w:tcW w:w="270" w:type="dxa"/>
          </w:tcPr>
          <w:p w14:paraId="16C9AC6A" w14:textId="7DCECC5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51E822EB"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19064FE" w14:textId="7642DABF"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B7F3306"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D54359" w14:textId="1F88BB94" w:rsidR="00D40DAF" w:rsidRPr="003E4E6D" w:rsidRDefault="00CC01FD"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21545C" w:rsidRPr="003E4E6D">
              <w:rPr>
                <w:rFonts w:ascii="Times New Roman" w:hAnsi="Times New Roman" w:cs="Times New Roman"/>
              </w:rPr>
              <w:t>7</w:t>
            </w:r>
          </w:p>
        </w:tc>
        <w:tc>
          <w:tcPr>
            <w:tcW w:w="270" w:type="dxa"/>
          </w:tcPr>
          <w:p w14:paraId="158582D4" w14:textId="77777777" w:rsidR="00D40DAF" w:rsidRPr="003E4E6D" w:rsidRDefault="00D40DAF"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3DF8BC28" w14:textId="33F5F99D" w:rsidR="00D40DAF" w:rsidRPr="003E4E6D" w:rsidRDefault="0021545C" w:rsidP="00D40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w:t>
            </w:r>
          </w:p>
        </w:tc>
      </w:tr>
      <w:tr w:rsidR="000F1328" w:rsidRPr="003E4E6D" w14:paraId="45E1F1F2" w14:textId="77777777" w:rsidTr="00C00F16">
        <w:tc>
          <w:tcPr>
            <w:tcW w:w="4950" w:type="dxa"/>
          </w:tcPr>
          <w:p w14:paraId="1DB0B5DD" w14:textId="4BACBA40" w:rsidR="000F1328" w:rsidRPr="003E4E6D" w:rsidRDefault="00C00F16"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24"/>
              <w:jc w:val="both"/>
              <w:rPr>
                <w:rFonts w:ascii="Times New Roman" w:hAnsi="Times New Roman" w:cs="Times New Roman"/>
              </w:rPr>
            </w:pPr>
            <w:r w:rsidRPr="003E4E6D">
              <w:rPr>
                <w:rFonts w:ascii="Times New Roman" w:hAnsi="Times New Roman" w:cs="Times New Roman"/>
              </w:rPr>
              <w:t xml:space="preserve">-  Past service cost from change in </w:t>
            </w:r>
            <w:r w:rsidR="000F1328" w:rsidRPr="003E4E6D">
              <w:rPr>
                <w:rFonts w:ascii="Times New Roman" w:hAnsi="Times New Roman" w:cs="Times New Roman"/>
              </w:rPr>
              <w:t>defined benefit plan</w:t>
            </w:r>
          </w:p>
        </w:tc>
        <w:tc>
          <w:tcPr>
            <w:tcW w:w="270" w:type="dxa"/>
          </w:tcPr>
          <w:p w14:paraId="1F3DA2CC" w14:textId="795E8307"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A9B38D7" w14:textId="77777777"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FE04395" w14:textId="018228A9"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98D7CCC" w14:textId="77777777"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3F99DDC" w14:textId="52AB5F67"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r w:rsidRPr="003E4E6D">
              <w:rPr>
                <w:rFonts w:ascii="Times New Roman" w:hAnsi="Times New Roman" w:cs="Times New Roman"/>
              </w:rPr>
              <w:t xml:space="preserve">              -</w:t>
            </w:r>
          </w:p>
        </w:tc>
        <w:tc>
          <w:tcPr>
            <w:tcW w:w="270" w:type="dxa"/>
          </w:tcPr>
          <w:p w14:paraId="4A29F583" w14:textId="77777777"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BC6E58" w14:textId="677B7DF2" w:rsidR="000F1328" w:rsidRPr="003E4E6D" w:rsidRDefault="000F1328" w:rsidP="000F1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7</w:t>
            </w:r>
          </w:p>
        </w:tc>
      </w:tr>
      <w:tr w:rsidR="001E78A1" w:rsidRPr="003E4E6D" w14:paraId="2B6991F2" w14:textId="77777777" w:rsidTr="00C00F16">
        <w:tc>
          <w:tcPr>
            <w:tcW w:w="4950" w:type="dxa"/>
          </w:tcPr>
          <w:p w14:paraId="0CF97B60" w14:textId="2530CE3E" w:rsidR="001E78A1" w:rsidRPr="003E4E6D" w:rsidRDefault="001E78A1" w:rsidP="00D91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6"/>
              <w:jc w:val="both"/>
              <w:rPr>
                <w:rFonts w:ascii="Times New Roman" w:hAnsi="Times New Roman" w:cs="Times New Roman"/>
              </w:rPr>
            </w:pPr>
            <w:r w:rsidRPr="003E4E6D">
              <w:rPr>
                <w:rFonts w:ascii="Times New Roman" w:hAnsi="Times New Roman" w:cs="Times New Roman"/>
              </w:rPr>
              <w:t>In other comprehensive income</w:t>
            </w:r>
            <w:r w:rsidR="004B651E" w:rsidRPr="003E4E6D">
              <w:rPr>
                <w:rFonts w:ascii="Times New Roman" w:hAnsi="Times New Roman" w:cs="Times New Roman"/>
              </w:rPr>
              <w:t xml:space="preserve"> </w:t>
            </w:r>
            <w:r w:rsidRPr="003E4E6D">
              <w:rPr>
                <w:rFonts w:ascii="Times New Roman" w:hAnsi="Times New Roman" w:cs="Times New Roman"/>
              </w:rPr>
              <w:t xml:space="preserve">for the </w:t>
            </w:r>
            <w:proofErr w:type="gramStart"/>
            <w:r w:rsidR="00AE2646" w:rsidRPr="003E4E6D">
              <w:rPr>
                <w:rFonts w:ascii="Times New Roman" w:hAnsi="Times New Roman" w:cs="Times New Roman"/>
              </w:rPr>
              <w:t>year</w:t>
            </w:r>
            <w:r w:rsidRPr="003E4E6D">
              <w:rPr>
                <w:rFonts w:ascii="Times New Roman" w:hAnsi="Times New Roman" w:cs="Times New Roman"/>
              </w:rPr>
              <w:t xml:space="preserve"> :</w:t>
            </w:r>
            <w:proofErr w:type="gramEnd"/>
          </w:p>
        </w:tc>
        <w:tc>
          <w:tcPr>
            <w:tcW w:w="270" w:type="dxa"/>
          </w:tcPr>
          <w:p w14:paraId="59FEC62C"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057DF2"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53BD7F56"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27CAD897"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E3E43C"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60B7A14B"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FB3AFBB"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D03690" w:rsidRPr="003E4E6D" w14:paraId="00E9EE0C" w14:textId="77777777" w:rsidTr="00C00F16">
        <w:tc>
          <w:tcPr>
            <w:tcW w:w="4950" w:type="dxa"/>
          </w:tcPr>
          <w:p w14:paraId="14598F43" w14:textId="7DB1D301"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4"/>
              <w:jc w:val="both"/>
              <w:rPr>
                <w:rFonts w:ascii="Times New Roman" w:hAnsi="Times New Roman" w:cs="Times New Roman"/>
              </w:rPr>
            </w:pPr>
            <w:r w:rsidRPr="003E4E6D">
              <w:rPr>
                <w:rFonts w:ascii="Times New Roman" w:hAnsi="Times New Roman" w:cs="Times New Roman"/>
              </w:rPr>
              <w:t>-  Actuarial gains</w:t>
            </w:r>
          </w:p>
        </w:tc>
        <w:tc>
          <w:tcPr>
            <w:tcW w:w="270" w:type="dxa"/>
          </w:tcPr>
          <w:p w14:paraId="4AD9C0C6" w14:textId="54790DC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1EC5580E"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13CFC8B0" w14:textId="39D5A71E"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270" w:type="dxa"/>
          </w:tcPr>
          <w:p w14:paraId="2552B2E0"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center"/>
              <w:rPr>
                <w:rFonts w:ascii="Times New Roman" w:hAnsi="Times New Roman" w:cs="Times New Roman"/>
              </w:rPr>
            </w:pPr>
          </w:p>
        </w:tc>
        <w:tc>
          <w:tcPr>
            <w:tcW w:w="1260" w:type="dxa"/>
          </w:tcPr>
          <w:p w14:paraId="70A4F1EC" w14:textId="4CCEA713" w:rsidR="00D03690" w:rsidRPr="003E4E6D" w:rsidRDefault="00D03690" w:rsidP="00215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 xml:space="preserve">              </w:t>
            </w:r>
            <w:r w:rsidR="0021545C" w:rsidRPr="003E4E6D">
              <w:rPr>
                <w:rFonts w:ascii="Times New Roman" w:hAnsi="Times New Roman" w:cs="Times New Roman"/>
              </w:rPr>
              <w:t>(90)</w:t>
            </w:r>
          </w:p>
        </w:tc>
        <w:tc>
          <w:tcPr>
            <w:tcW w:w="270" w:type="dxa"/>
          </w:tcPr>
          <w:p w14:paraId="02E1CD92" w14:textId="77777777" w:rsidR="00D03690" w:rsidRPr="003E4E6D" w:rsidRDefault="00D03690" w:rsidP="00D0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B97FDA2" w14:textId="261F867F" w:rsidR="00D03690" w:rsidRPr="003E4E6D" w:rsidRDefault="00D03690" w:rsidP="00D36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 xml:space="preserve">              </w:t>
            </w:r>
            <w:r w:rsidR="00D3601C" w:rsidRPr="003E4E6D">
              <w:rPr>
                <w:rFonts w:ascii="Times New Roman" w:hAnsi="Times New Roman" w:cs="Times New Roman"/>
              </w:rPr>
              <w:t>(255)</w:t>
            </w:r>
          </w:p>
        </w:tc>
      </w:tr>
      <w:tr w:rsidR="001E78A1" w:rsidRPr="003E4E6D" w14:paraId="17A6AFAE" w14:textId="77777777" w:rsidTr="00C00F16">
        <w:tc>
          <w:tcPr>
            <w:tcW w:w="4950" w:type="dxa"/>
          </w:tcPr>
          <w:p w14:paraId="3F71EBF6" w14:textId="526ADA52"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rPr>
              <w:t>Total</w:t>
            </w:r>
          </w:p>
        </w:tc>
        <w:tc>
          <w:tcPr>
            <w:tcW w:w="270" w:type="dxa"/>
          </w:tcPr>
          <w:p w14:paraId="1076135D" w14:textId="3479729E"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1CD185D8"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D0865A5" w14:textId="43126A01"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36302AEE"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70EBCAF1" w14:textId="37763069" w:rsidR="001E78A1" w:rsidRPr="003E4E6D" w:rsidRDefault="00CC01FD"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w:t>
            </w:r>
            <w:r w:rsidR="007977FA" w:rsidRPr="003E4E6D">
              <w:rPr>
                <w:rFonts w:ascii="Times New Roman" w:hAnsi="Times New Roman" w:cs="Times New Roman"/>
              </w:rPr>
              <w:t>50</w:t>
            </w:r>
          </w:p>
        </w:tc>
        <w:tc>
          <w:tcPr>
            <w:tcW w:w="270" w:type="dxa"/>
          </w:tcPr>
          <w:p w14:paraId="20D581A1" w14:textId="77777777" w:rsidR="001E78A1" w:rsidRPr="003E4E6D" w:rsidRDefault="001E78A1"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Borders>
              <w:top w:val="single" w:sz="4" w:space="0" w:color="auto"/>
              <w:bottom w:val="double" w:sz="4" w:space="0" w:color="auto"/>
            </w:tcBorders>
          </w:tcPr>
          <w:p w14:paraId="39DABD8D" w14:textId="057A0D17" w:rsidR="001E78A1" w:rsidRPr="003E4E6D" w:rsidRDefault="00D3601C" w:rsidP="001E7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1</w:t>
            </w:r>
            <w:r w:rsidR="0021545C" w:rsidRPr="003E4E6D">
              <w:rPr>
                <w:rFonts w:ascii="Times New Roman" w:hAnsi="Times New Roman" w:cs="Times New Roman"/>
              </w:rPr>
              <w:t>04</w:t>
            </w:r>
          </w:p>
        </w:tc>
      </w:tr>
    </w:tbl>
    <w:p w14:paraId="0FB3727F" w14:textId="5D203C70" w:rsidR="000555CF" w:rsidRPr="003E4E6D" w:rsidRDefault="000555CF" w:rsidP="00BB2C8C">
      <w:pPr>
        <w:jc w:val="both"/>
        <w:rPr>
          <w:rFonts w:ascii="Times New Roman" w:hAnsi="Times New Roman" w:cs="Times New Roman"/>
        </w:rPr>
      </w:pPr>
    </w:p>
    <w:p w14:paraId="4FBAB4FD" w14:textId="77777777" w:rsidR="006347FF" w:rsidRPr="003E4E6D" w:rsidRDefault="006347FF" w:rsidP="006347FF">
      <w:pPr>
        <w:jc w:val="both"/>
        <w:rPr>
          <w:rFonts w:ascii="Times New Roman" w:hAnsi="Times New Roman" w:cs="Times New Roman"/>
        </w:rPr>
      </w:pPr>
      <w:r w:rsidRPr="003E4E6D">
        <w:rPr>
          <w:rFonts w:ascii="Times New Roman" w:hAnsi="Times New Roman" w:cs="Times New Roman"/>
        </w:rPr>
        <w:t>Actuarial assumptions:</w:t>
      </w:r>
    </w:p>
    <w:p w14:paraId="48BE3982" w14:textId="77777777" w:rsidR="006347FF" w:rsidRPr="003E4E6D" w:rsidRDefault="006347FF" w:rsidP="006347FF">
      <w:pPr>
        <w:jc w:val="both"/>
        <w:rPr>
          <w:rFonts w:ascii="Times New Roman" w:hAnsi="Times New Roman" w:cs="Times New Roman"/>
        </w:rPr>
      </w:pPr>
    </w:p>
    <w:tbl>
      <w:tblPr>
        <w:tblW w:w="9810" w:type="dxa"/>
        <w:tblInd w:w="-90" w:type="dxa"/>
        <w:tblLayout w:type="fixed"/>
        <w:tblLook w:val="0000" w:firstRow="0" w:lastRow="0" w:firstColumn="0" w:lastColumn="0" w:noHBand="0" w:noVBand="0"/>
      </w:tblPr>
      <w:tblGrid>
        <w:gridCol w:w="3060"/>
        <w:gridCol w:w="3240"/>
        <w:gridCol w:w="270"/>
        <w:gridCol w:w="3240"/>
      </w:tblGrid>
      <w:tr w:rsidR="006347FF" w:rsidRPr="003E4E6D" w14:paraId="25C3B295" w14:textId="77777777" w:rsidTr="006347FF">
        <w:tc>
          <w:tcPr>
            <w:tcW w:w="3060" w:type="dxa"/>
          </w:tcPr>
          <w:p w14:paraId="44B103C6"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55EA8AB6" w14:textId="7FA61BD9"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2020</w:t>
            </w:r>
          </w:p>
        </w:tc>
        <w:tc>
          <w:tcPr>
            <w:tcW w:w="270" w:type="dxa"/>
          </w:tcPr>
          <w:p w14:paraId="21D84268"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3240" w:type="dxa"/>
            <w:tcBorders>
              <w:bottom w:val="single" w:sz="4" w:space="0" w:color="auto"/>
            </w:tcBorders>
          </w:tcPr>
          <w:p w14:paraId="007864E7" w14:textId="6AF7004F"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3E4E6D">
              <w:rPr>
                <w:rFonts w:ascii="Times New Roman" w:hAnsi="Times New Roman" w:cs="Times New Roman"/>
              </w:rPr>
              <w:t>2019</w:t>
            </w:r>
          </w:p>
        </w:tc>
      </w:tr>
      <w:tr w:rsidR="006347FF" w:rsidRPr="003E4E6D" w14:paraId="484B8B1D" w14:textId="77777777" w:rsidTr="006347FF">
        <w:tc>
          <w:tcPr>
            <w:tcW w:w="3060" w:type="dxa"/>
          </w:tcPr>
          <w:p w14:paraId="5FA6CE9A"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1D50D26F"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270" w:type="dxa"/>
          </w:tcPr>
          <w:p w14:paraId="40A5BE72"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Borders>
              <w:top w:val="single" w:sz="4" w:space="0" w:color="auto"/>
            </w:tcBorders>
          </w:tcPr>
          <w:p w14:paraId="3187F840"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r>
      <w:tr w:rsidR="006347FF" w:rsidRPr="003E4E6D" w14:paraId="6B61D1C5" w14:textId="77777777" w:rsidTr="006347FF">
        <w:tc>
          <w:tcPr>
            <w:tcW w:w="3060" w:type="dxa"/>
          </w:tcPr>
          <w:p w14:paraId="1524A58A"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Discount rate</w:t>
            </w:r>
          </w:p>
        </w:tc>
        <w:tc>
          <w:tcPr>
            <w:tcW w:w="3240" w:type="dxa"/>
          </w:tcPr>
          <w:p w14:paraId="39EF55FB" w14:textId="7AF63452" w:rsidR="006347FF" w:rsidRPr="003E4E6D" w:rsidRDefault="0021545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1</w:t>
            </w:r>
            <w:r w:rsidR="006347FF" w:rsidRPr="003E4E6D">
              <w:rPr>
                <w:rFonts w:ascii="Times New Roman" w:hAnsi="Times New Roman" w:cs="Times New Roman"/>
              </w:rPr>
              <w:t>.</w:t>
            </w:r>
            <w:r w:rsidRPr="003E4E6D">
              <w:rPr>
                <w:rFonts w:ascii="Times New Roman" w:hAnsi="Times New Roman" w:cs="Times New Roman"/>
                <w:lang w:val="en-GB"/>
              </w:rPr>
              <w:t>7</w:t>
            </w:r>
            <w:r w:rsidR="006347FF" w:rsidRPr="003E4E6D">
              <w:rPr>
                <w:rFonts w:ascii="Times New Roman" w:hAnsi="Times New Roman" w:cs="Times New Roman"/>
                <w:lang w:val="en-GB"/>
              </w:rPr>
              <w:t>1</w:t>
            </w:r>
            <w:r w:rsidR="006347FF" w:rsidRPr="003E4E6D">
              <w:rPr>
                <w:rFonts w:ascii="Times New Roman" w:hAnsi="Times New Roman" w:cs="Times New Roman"/>
              </w:rPr>
              <w:t>% per annum</w:t>
            </w:r>
          </w:p>
        </w:tc>
        <w:tc>
          <w:tcPr>
            <w:tcW w:w="270" w:type="dxa"/>
          </w:tcPr>
          <w:p w14:paraId="2DC25687"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137E3271" w14:textId="74E6275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2.81% per annum</w:t>
            </w:r>
          </w:p>
        </w:tc>
      </w:tr>
      <w:tr w:rsidR="006347FF" w:rsidRPr="003E4E6D" w14:paraId="2FD1BD70" w14:textId="77777777" w:rsidTr="006347FF">
        <w:tc>
          <w:tcPr>
            <w:tcW w:w="3060" w:type="dxa"/>
          </w:tcPr>
          <w:p w14:paraId="22B95FAA"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 xml:space="preserve">Future salary </w:t>
            </w:r>
            <w:proofErr w:type="gramStart"/>
            <w:r w:rsidRPr="003E4E6D">
              <w:rPr>
                <w:rFonts w:ascii="Times New Roman" w:hAnsi="Times New Roman" w:cs="Times New Roman"/>
              </w:rPr>
              <w:t>increase</w:t>
            </w:r>
            <w:proofErr w:type="gramEnd"/>
          </w:p>
        </w:tc>
        <w:tc>
          <w:tcPr>
            <w:tcW w:w="3240" w:type="dxa"/>
          </w:tcPr>
          <w:p w14:paraId="3C97C238"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5% per annum</w:t>
            </w:r>
          </w:p>
        </w:tc>
        <w:tc>
          <w:tcPr>
            <w:tcW w:w="270" w:type="dxa"/>
          </w:tcPr>
          <w:p w14:paraId="2502A06F"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70D17DBD" w14:textId="1DEC9592"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5% per annum</w:t>
            </w:r>
          </w:p>
        </w:tc>
      </w:tr>
      <w:tr w:rsidR="006347FF" w:rsidRPr="003E4E6D" w14:paraId="6616A9A3" w14:textId="77777777" w:rsidTr="006347FF">
        <w:tc>
          <w:tcPr>
            <w:tcW w:w="3060" w:type="dxa"/>
          </w:tcPr>
          <w:p w14:paraId="1C5D3C3E"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Employee turnover rate</w:t>
            </w:r>
          </w:p>
        </w:tc>
        <w:tc>
          <w:tcPr>
            <w:tcW w:w="3240" w:type="dxa"/>
          </w:tcPr>
          <w:p w14:paraId="3FDCE619" w14:textId="3E8B0261" w:rsidR="006347FF" w:rsidRPr="003E4E6D" w:rsidRDefault="0021545C"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7.18</w:t>
            </w:r>
            <w:r w:rsidR="006347FF" w:rsidRPr="003E4E6D">
              <w:rPr>
                <w:rFonts w:ascii="Times New Roman" w:hAnsi="Times New Roman" w:cs="Times New Roman"/>
              </w:rPr>
              <w:t xml:space="preserve">% - </w:t>
            </w:r>
            <w:r w:rsidRPr="003E4E6D">
              <w:rPr>
                <w:rFonts w:ascii="Times New Roman" w:hAnsi="Times New Roman" w:cs="Times New Roman"/>
              </w:rPr>
              <w:t>57.30</w:t>
            </w:r>
            <w:r w:rsidR="006347FF" w:rsidRPr="003E4E6D">
              <w:rPr>
                <w:rFonts w:ascii="Times New Roman" w:hAnsi="Times New Roman" w:cs="Times New Roman"/>
              </w:rPr>
              <w:t xml:space="preserve">% per </w:t>
            </w:r>
            <w:r w:rsidR="006F2474" w:rsidRPr="003E4E6D">
              <w:rPr>
                <w:rFonts w:ascii="Times New Roman" w:hAnsi="Times New Roman" w:cs="Times New Roman"/>
              </w:rPr>
              <w:t>year</w:t>
            </w:r>
          </w:p>
        </w:tc>
        <w:tc>
          <w:tcPr>
            <w:tcW w:w="270" w:type="dxa"/>
          </w:tcPr>
          <w:p w14:paraId="1874232D"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3A7643E0" w14:textId="41030DAE"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 xml:space="preserve">0% - 48% per </w:t>
            </w:r>
            <w:r w:rsidR="006F2474" w:rsidRPr="003E4E6D">
              <w:rPr>
                <w:rFonts w:ascii="Times New Roman" w:hAnsi="Times New Roman" w:cs="Times New Roman"/>
              </w:rPr>
              <w:t>year</w:t>
            </w:r>
          </w:p>
        </w:tc>
      </w:tr>
      <w:tr w:rsidR="006347FF" w:rsidRPr="003E4E6D" w14:paraId="4C6A6C9C" w14:textId="77777777" w:rsidTr="006347FF">
        <w:tc>
          <w:tcPr>
            <w:tcW w:w="3060" w:type="dxa"/>
          </w:tcPr>
          <w:p w14:paraId="0E76B413"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Mortality rate</w:t>
            </w:r>
          </w:p>
        </w:tc>
        <w:tc>
          <w:tcPr>
            <w:tcW w:w="3240" w:type="dxa"/>
          </w:tcPr>
          <w:p w14:paraId="7AE6F8EB"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100% of Thai Mortality Table Year 2017</w:t>
            </w:r>
          </w:p>
        </w:tc>
        <w:tc>
          <w:tcPr>
            <w:tcW w:w="270" w:type="dxa"/>
          </w:tcPr>
          <w:p w14:paraId="09E83C2C"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2D590D92" w14:textId="12E793CF"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100% of Thai Mortality Table Year 2017</w:t>
            </w:r>
          </w:p>
        </w:tc>
      </w:tr>
      <w:tr w:rsidR="006347FF" w:rsidRPr="003E4E6D" w14:paraId="3E33FE40" w14:textId="77777777" w:rsidTr="006347FF">
        <w:tc>
          <w:tcPr>
            <w:tcW w:w="3060" w:type="dxa"/>
          </w:tcPr>
          <w:p w14:paraId="29D57CF5"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Disability rate</w:t>
            </w:r>
          </w:p>
        </w:tc>
        <w:tc>
          <w:tcPr>
            <w:tcW w:w="3240" w:type="dxa"/>
          </w:tcPr>
          <w:p w14:paraId="7E278623"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5% of Thai Mortality Table Year 2017</w:t>
            </w:r>
          </w:p>
        </w:tc>
        <w:tc>
          <w:tcPr>
            <w:tcW w:w="270" w:type="dxa"/>
          </w:tcPr>
          <w:p w14:paraId="4D51E353"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3240" w:type="dxa"/>
          </w:tcPr>
          <w:p w14:paraId="598AD5AC" w14:textId="74C3153B"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sidRPr="003E4E6D">
              <w:rPr>
                <w:rFonts w:ascii="Times New Roman" w:hAnsi="Times New Roman" w:cs="Times New Roman"/>
              </w:rPr>
              <w:t>5% of Thai Mortality Table Year 2017</w:t>
            </w:r>
          </w:p>
        </w:tc>
      </w:tr>
    </w:tbl>
    <w:p w14:paraId="4A5C3DC6" w14:textId="77777777" w:rsidR="006347FF" w:rsidRPr="003E4E6D" w:rsidRDefault="006347FF" w:rsidP="006347FF">
      <w:pPr>
        <w:jc w:val="both"/>
        <w:rPr>
          <w:rFonts w:ascii="Times New Roman" w:hAnsi="Times New Roman" w:cs="Times New Roman"/>
          <w:b/>
          <w:bCs/>
          <w:i/>
          <w:iCs/>
        </w:rPr>
      </w:pPr>
    </w:p>
    <w:p w14:paraId="00665046" w14:textId="77777777" w:rsidR="00E044C7" w:rsidRPr="003E4E6D" w:rsidRDefault="00E04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3E4E6D">
        <w:rPr>
          <w:rFonts w:ascii="Times New Roman" w:hAnsi="Times New Roman" w:cs="Times New Roman"/>
          <w:b/>
          <w:bCs/>
          <w:i/>
          <w:iCs/>
        </w:rPr>
        <w:br w:type="page"/>
      </w:r>
    </w:p>
    <w:p w14:paraId="1CFFD73A" w14:textId="32C310BF" w:rsidR="006347FF" w:rsidRPr="003E4E6D" w:rsidRDefault="006347FF" w:rsidP="006347FF">
      <w:pPr>
        <w:jc w:val="both"/>
        <w:rPr>
          <w:rFonts w:ascii="Times New Roman" w:hAnsi="Times New Roman" w:cs="Times New Roman"/>
          <w:b/>
          <w:bCs/>
          <w:i/>
          <w:iCs/>
        </w:rPr>
      </w:pPr>
      <w:r w:rsidRPr="003E4E6D">
        <w:rPr>
          <w:rFonts w:ascii="Times New Roman" w:hAnsi="Times New Roman" w:cs="Times New Roman"/>
          <w:b/>
          <w:bCs/>
          <w:i/>
          <w:iCs/>
        </w:rPr>
        <w:lastRenderedPageBreak/>
        <w:t>Sensitivity analysis</w:t>
      </w:r>
    </w:p>
    <w:p w14:paraId="1DF07E6D" w14:textId="77777777" w:rsidR="006347FF" w:rsidRPr="003E4E6D" w:rsidRDefault="006347FF" w:rsidP="006347FF">
      <w:pPr>
        <w:jc w:val="both"/>
        <w:rPr>
          <w:rFonts w:ascii="Times New Roman" w:hAnsi="Times New Roman" w:cs="Times New Roman"/>
        </w:rPr>
      </w:pPr>
    </w:p>
    <w:p w14:paraId="2E2ED179" w14:textId="77777777" w:rsidR="006347FF" w:rsidRPr="003E4E6D" w:rsidRDefault="006347FF" w:rsidP="006347FF">
      <w:pPr>
        <w:jc w:val="both"/>
        <w:rPr>
          <w:rFonts w:ascii="Times New Roman" w:hAnsi="Times New Roman" w:cs="Times New Roman"/>
        </w:rPr>
      </w:pPr>
      <w:r w:rsidRPr="003E4E6D">
        <w:rPr>
          <w:rFonts w:ascii="Times New Roman" w:hAnsi="Times New Roman" w:cs="Times New Roman"/>
        </w:rPr>
        <w:t>Reasonably possible changes at the reporting date to one of the relevant actuarial assumptions, holding other assumptions constant, would have affected the provision for defined benefit plans by the amounts shown below.</w:t>
      </w:r>
    </w:p>
    <w:p w14:paraId="5526D96F" w14:textId="77777777" w:rsidR="006347FF" w:rsidRPr="003E4E6D" w:rsidRDefault="006347FF" w:rsidP="006347FF">
      <w:pPr>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260"/>
        <w:gridCol w:w="270"/>
        <w:gridCol w:w="1260"/>
      </w:tblGrid>
      <w:tr w:rsidR="006347FF" w:rsidRPr="003E4E6D" w14:paraId="31D6EE05" w14:textId="77777777" w:rsidTr="006347FF">
        <w:tc>
          <w:tcPr>
            <w:tcW w:w="7020" w:type="dxa"/>
          </w:tcPr>
          <w:p w14:paraId="4E70664B" w14:textId="77777777" w:rsidR="006347FF" w:rsidRPr="003E4E6D" w:rsidRDefault="006347FF" w:rsidP="006347FF">
            <w:pPr>
              <w:pStyle w:val="BodyText3"/>
              <w:spacing w:line="240" w:lineRule="atLeast"/>
              <w:rPr>
                <w:rFonts w:cs="Times New Roman"/>
                <w:sz w:val="18"/>
                <w:szCs w:val="18"/>
              </w:rPr>
            </w:pPr>
          </w:p>
        </w:tc>
        <w:tc>
          <w:tcPr>
            <w:tcW w:w="2790" w:type="dxa"/>
            <w:gridSpan w:val="3"/>
            <w:tcBorders>
              <w:bottom w:val="single" w:sz="4" w:space="0" w:color="auto"/>
            </w:tcBorders>
          </w:tcPr>
          <w:p w14:paraId="49112576" w14:textId="77777777"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In Million Baht</w:t>
            </w:r>
          </w:p>
        </w:tc>
      </w:tr>
      <w:tr w:rsidR="006347FF" w:rsidRPr="003E4E6D" w14:paraId="7077482A" w14:textId="77777777" w:rsidTr="006347FF">
        <w:tc>
          <w:tcPr>
            <w:tcW w:w="7020" w:type="dxa"/>
          </w:tcPr>
          <w:p w14:paraId="1D75FA9A"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260" w:type="dxa"/>
            <w:tcBorders>
              <w:bottom w:val="single" w:sz="4" w:space="0" w:color="auto"/>
            </w:tcBorders>
          </w:tcPr>
          <w:p w14:paraId="521BB60B" w14:textId="61179D2F"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2020</w:t>
            </w:r>
          </w:p>
        </w:tc>
        <w:tc>
          <w:tcPr>
            <w:tcW w:w="270" w:type="dxa"/>
          </w:tcPr>
          <w:p w14:paraId="0C23A482" w14:textId="77777777" w:rsidR="006347FF" w:rsidRPr="003E4E6D" w:rsidRDefault="006347FF" w:rsidP="006347FF">
            <w:pPr>
              <w:pStyle w:val="BodyText3"/>
              <w:spacing w:line="240" w:lineRule="atLeast"/>
              <w:rPr>
                <w:rFonts w:cs="Times New Roman"/>
                <w:sz w:val="18"/>
                <w:szCs w:val="18"/>
              </w:rPr>
            </w:pPr>
          </w:p>
        </w:tc>
        <w:tc>
          <w:tcPr>
            <w:tcW w:w="1260" w:type="dxa"/>
            <w:tcBorders>
              <w:bottom w:val="single" w:sz="4" w:space="0" w:color="auto"/>
            </w:tcBorders>
          </w:tcPr>
          <w:p w14:paraId="4E6AC0E7" w14:textId="76A588ED"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2019</w:t>
            </w:r>
          </w:p>
        </w:tc>
      </w:tr>
      <w:tr w:rsidR="006347FF" w:rsidRPr="003E4E6D" w14:paraId="23509852" w14:textId="77777777" w:rsidTr="006347FF">
        <w:trPr>
          <w:trHeight w:val="62"/>
        </w:trPr>
        <w:tc>
          <w:tcPr>
            <w:tcW w:w="7020" w:type="dxa"/>
          </w:tcPr>
          <w:p w14:paraId="2B1862D4" w14:textId="23CAE659"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spacing w:val="-4"/>
              </w:rPr>
              <w:t>Effect on the provision for employee benefit at December 31</w:t>
            </w:r>
          </w:p>
        </w:tc>
        <w:tc>
          <w:tcPr>
            <w:tcW w:w="1260" w:type="dxa"/>
          </w:tcPr>
          <w:p w14:paraId="61942453"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0B425EAB"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C3689C9"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47FF" w:rsidRPr="003E4E6D" w14:paraId="11F059B4" w14:textId="77777777" w:rsidTr="006347FF">
        <w:trPr>
          <w:trHeight w:val="252"/>
        </w:trPr>
        <w:tc>
          <w:tcPr>
            <w:tcW w:w="7020" w:type="dxa"/>
          </w:tcPr>
          <w:p w14:paraId="65F05362"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Discount rate</w:t>
            </w:r>
          </w:p>
        </w:tc>
        <w:tc>
          <w:tcPr>
            <w:tcW w:w="1260" w:type="dxa"/>
          </w:tcPr>
          <w:p w14:paraId="4FBBCF63"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730FDB4F"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25D5771"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47FF" w:rsidRPr="003E4E6D" w14:paraId="54E853CE" w14:textId="77777777" w:rsidTr="006347FF">
        <w:trPr>
          <w:trHeight w:val="252"/>
        </w:trPr>
        <w:tc>
          <w:tcPr>
            <w:tcW w:w="7020" w:type="dxa"/>
          </w:tcPr>
          <w:p w14:paraId="4CAE0516" w14:textId="77777777" w:rsidR="006347FF" w:rsidRPr="003E4E6D" w:rsidRDefault="006347FF"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1% increase</w:t>
            </w:r>
          </w:p>
        </w:tc>
        <w:tc>
          <w:tcPr>
            <w:tcW w:w="1260" w:type="dxa"/>
          </w:tcPr>
          <w:p w14:paraId="4B060DC2" w14:textId="0388BF3D"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heme="minorBidi"/>
                <w:cs/>
              </w:rPr>
            </w:pPr>
            <w:r w:rsidRPr="003E4E6D">
              <w:rPr>
                <w:rFonts w:ascii="Times New Roman" w:hAnsi="Times New Roman" w:cs="Times New Roman"/>
              </w:rPr>
              <w:t>(0.</w:t>
            </w:r>
            <w:r w:rsidR="0021545C" w:rsidRPr="003E4E6D">
              <w:rPr>
                <w:rFonts w:ascii="Times New Roman" w:hAnsi="Times New Roman" w:cs="Times New Roman"/>
              </w:rPr>
              <w:t>13</w:t>
            </w:r>
            <w:r w:rsidRPr="003E4E6D">
              <w:rPr>
                <w:rFonts w:ascii="Times New Roman" w:hAnsi="Times New Roman" w:cs="Times New Roman"/>
              </w:rPr>
              <w:t>)</w:t>
            </w:r>
          </w:p>
        </w:tc>
        <w:tc>
          <w:tcPr>
            <w:tcW w:w="270" w:type="dxa"/>
          </w:tcPr>
          <w:p w14:paraId="424AB37A"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6D42DA8" w14:textId="02C1ADF8"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(0.05)</w:t>
            </w:r>
          </w:p>
        </w:tc>
      </w:tr>
      <w:tr w:rsidR="006347FF" w:rsidRPr="003E4E6D" w14:paraId="5F2666AA" w14:textId="77777777" w:rsidTr="006347FF">
        <w:trPr>
          <w:trHeight w:val="252"/>
        </w:trPr>
        <w:tc>
          <w:tcPr>
            <w:tcW w:w="7020" w:type="dxa"/>
          </w:tcPr>
          <w:p w14:paraId="6FE3F481" w14:textId="77777777" w:rsidR="006347FF" w:rsidRPr="003E4E6D" w:rsidRDefault="006347FF"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1% decrease</w:t>
            </w:r>
          </w:p>
        </w:tc>
        <w:tc>
          <w:tcPr>
            <w:tcW w:w="1260" w:type="dxa"/>
          </w:tcPr>
          <w:p w14:paraId="1727DD92" w14:textId="6F5FD6BC"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w:t>
            </w:r>
            <w:r w:rsidR="0021545C" w:rsidRPr="003E4E6D">
              <w:rPr>
                <w:rFonts w:ascii="Times New Roman" w:hAnsi="Times New Roman" w:cs="Times New Roman"/>
              </w:rPr>
              <w:t>15</w:t>
            </w:r>
          </w:p>
        </w:tc>
        <w:tc>
          <w:tcPr>
            <w:tcW w:w="270" w:type="dxa"/>
          </w:tcPr>
          <w:p w14:paraId="6F6BE24F"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18D5DA5A" w14:textId="1ACF8820"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0.06</w:t>
            </w:r>
          </w:p>
        </w:tc>
      </w:tr>
      <w:tr w:rsidR="006347FF" w:rsidRPr="003E4E6D" w14:paraId="01DCD634" w14:textId="77777777" w:rsidTr="006347FF">
        <w:trPr>
          <w:trHeight w:val="252"/>
        </w:trPr>
        <w:tc>
          <w:tcPr>
            <w:tcW w:w="7020" w:type="dxa"/>
          </w:tcPr>
          <w:p w14:paraId="5F3D7BE5"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Salary increase rate</w:t>
            </w:r>
          </w:p>
        </w:tc>
        <w:tc>
          <w:tcPr>
            <w:tcW w:w="1260" w:type="dxa"/>
          </w:tcPr>
          <w:p w14:paraId="54C6EEDC"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EC6529F"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95CA2C2"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6347FF" w:rsidRPr="003E4E6D" w14:paraId="47916E98" w14:textId="77777777" w:rsidTr="006347FF">
        <w:trPr>
          <w:trHeight w:val="252"/>
        </w:trPr>
        <w:tc>
          <w:tcPr>
            <w:tcW w:w="7020" w:type="dxa"/>
          </w:tcPr>
          <w:p w14:paraId="101247AF" w14:textId="77777777" w:rsidR="006347FF" w:rsidRPr="003E4E6D" w:rsidRDefault="006347FF"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1% increase</w:t>
            </w:r>
          </w:p>
        </w:tc>
        <w:tc>
          <w:tcPr>
            <w:tcW w:w="1260" w:type="dxa"/>
          </w:tcPr>
          <w:p w14:paraId="2854C04C" w14:textId="0207FF8E"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w:t>
            </w:r>
            <w:r w:rsidR="0021545C" w:rsidRPr="003E4E6D">
              <w:rPr>
                <w:rFonts w:ascii="Times New Roman" w:hAnsi="Times New Roman" w:cs="Times New Roman"/>
              </w:rPr>
              <w:t>14</w:t>
            </w:r>
          </w:p>
        </w:tc>
        <w:tc>
          <w:tcPr>
            <w:tcW w:w="270" w:type="dxa"/>
          </w:tcPr>
          <w:p w14:paraId="5661E52C"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04A1A05B" w14:textId="45CDA00C"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0.07</w:t>
            </w:r>
          </w:p>
        </w:tc>
      </w:tr>
      <w:tr w:rsidR="006347FF" w:rsidRPr="003E4E6D" w14:paraId="51D999C1" w14:textId="77777777" w:rsidTr="006347FF">
        <w:trPr>
          <w:trHeight w:val="252"/>
        </w:trPr>
        <w:tc>
          <w:tcPr>
            <w:tcW w:w="7020" w:type="dxa"/>
          </w:tcPr>
          <w:p w14:paraId="314C8527" w14:textId="77777777" w:rsidR="006347FF" w:rsidRPr="003E4E6D" w:rsidRDefault="006347FF"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1% decrease</w:t>
            </w:r>
          </w:p>
        </w:tc>
        <w:tc>
          <w:tcPr>
            <w:tcW w:w="1260" w:type="dxa"/>
          </w:tcPr>
          <w:p w14:paraId="5F9CEB07" w14:textId="408FFC01"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(0.</w:t>
            </w:r>
            <w:r w:rsidR="0021545C" w:rsidRPr="003E4E6D">
              <w:rPr>
                <w:rFonts w:ascii="Times New Roman" w:hAnsi="Times New Roman" w:cs="Times New Roman"/>
              </w:rPr>
              <w:t>12</w:t>
            </w:r>
            <w:r w:rsidRPr="003E4E6D">
              <w:rPr>
                <w:rFonts w:ascii="Times New Roman" w:hAnsi="Times New Roman" w:cs="Times New Roman"/>
              </w:rPr>
              <w:t>)</w:t>
            </w:r>
          </w:p>
        </w:tc>
        <w:tc>
          <w:tcPr>
            <w:tcW w:w="270" w:type="dxa"/>
          </w:tcPr>
          <w:p w14:paraId="21F15EC9"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43CE066F" w14:textId="1B2A125B"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(0.06)</w:t>
            </w:r>
          </w:p>
        </w:tc>
      </w:tr>
      <w:tr w:rsidR="006347FF" w:rsidRPr="003E4E6D" w14:paraId="5FE61960" w14:textId="77777777" w:rsidTr="006347FF">
        <w:trPr>
          <w:trHeight w:val="252"/>
        </w:trPr>
        <w:tc>
          <w:tcPr>
            <w:tcW w:w="7020" w:type="dxa"/>
          </w:tcPr>
          <w:p w14:paraId="23EC5B41" w14:textId="77777777" w:rsidR="006347FF" w:rsidRPr="003E4E6D" w:rsidRDefault="006347FF" w:rsidP="006347FF">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3E4E6D">
              <w:rPr>
                <w:rFonts w:ascii="Times New Roman" w:hAnsi="Times New Roman" w:cs="Times New Roman"/>
              </w:rPr>
              <w:t>Employee turnover rate</w:t>
            </w:r>
          </w:p>
        </w:tc>
        <w:tc>
          <w:tcPr>
            <w:tcW w:w="1260" w:type="dxa"/>
          </w:tcPr>
          <w:p w14:paraId="3D7593CC"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270" w:type="dxa"/>
          </w:tcPr>
          <w:p w14:paraId="62B3C203"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2526E32E"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r>
      <w:tr w:rsidR="000319EB" w:rsidRPr="003E4E6D" w14:paraId="1172CFCC" w14:textId="77777777" w:rsidTr="006347FF">
        <w:trPr>
          <w:trHeight w:val="252"/>
        </w:trPr>
        <w:tc>
          <w:tcPr>
            <w:tcW w:w="7020" w:type="dxa"/>
          </w:tcPr>
          <w:p w14:paraId="19686486" w14:textId="5E8A9C44" w:rsidR="000319EB" w:rsidRPr="003E4E6D" w:rsidRDefault="00765E44"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 xml:space="preserve">20% </w:t>
            </w:r>
            <w:r w:rsidR="00E044C7" w:rsidRPr="003E4E6D">
              <w:rPr>
                <w:rFonts w:ascii="Times New Roman" w:hAnsi="Times New Roman" w:cs="Times New Roman"/>
              </w:rPr>
              <w:t xml:space="preserve">for year 2020 </w:t>
            </w:r>
            <w:r w:rsidRPr="003E4E6D">
              <w:rPr>
                <w:rFonts w:ascii="Times New Roman" w:hAnsi="Times New Roman" w:cs="Times New Roman"/>
              </w:rPr>
              <w:t xml:space="preserve">and </w:t>
            </w:r>
            <w:r w:rsidR="000319EB" w:rsidRPr="003E4E6D">
              <w:rPr>
                <w:rFonts w:ascii="Times New Roman" w:hAnsi="Times New Roman" w:cs="Times New Roman"/>
              </w:rPr>
              <w:t xml:space="preserve">1% </w:t>
            </w:r>
            <w:r w:rsidR="00E044C7" w:rsidRPr="003E4E6D">
              <w:rPr>
                <w:rFonts w:ascii="Times New Roman" w:hAnsi="Times New Roman" w:cs="Times New Roman"/>
              </w:rPr>
              <w:t xml:space="preserve">for year 2019 </w:t>
            </w:r>
            <w:r w:rsidR="000319EB" w:rsidRPr="003E4E6D">
              <w:rPr>
                <w:rFonts w:ascii="Times New Roman" w:hAnsi="Times New Roman" w:cs="Times New Roman"/>
              </w:rPr>
              <w:t>increase</w:t>
            </w:r>
          </w:p>
        </w:tc>
        <w:tc>
          <w:tcPr>
            <w:tcW w:w="1260" w:type="dxa"/>
          </w:tcPr>
          <w:p w14:paraId="54E52AB1" w14:textId="0B75260C"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(0.26)</w:t>
            </w:r>
          </w:p>
        </w:tc>
        <w:tc>
          <w:tcPr>
            <w:tcW w:w="270" w:type="dxa"/>
          </w:tcPr>
          <w:p w14:paraId="76A3A31C" w14:textId="77777777"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7EB56F11" w14:textId="39EDB215"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w:t>
            </w:r>
            <w:r w:rsidR="00765E44" w:rsidRPr="003E4E6D">
              <w:rPr>
                <w:rFonts w:ascii="Times New Roman" w:hAnsi="Times New Roman" w:cs="Times New Roman"/>
              </w:rPr>
              <w:t>0</w:t>
            </w:r>
            <w:r w:rsidRPr="003E4E6D">
              <w:rPr>
                <w:rFonts w:ascii="Times New Roman" w:hAnsi="Times New Roman" w:cs="Times New Roman"/>
              </w:rPr>
              <w:t>.</w:t>
            </w:r>
            <w:r w:rsidR="00765E44" w:rsidRPr="003E4E6D">
              <w:rPr>
                <w:rFonts w:ascii="Times New Roman" w:hAnsi="Times New Roman" w:cs="Times New Roman"/>
              </w:rPr>
              <w:t>06</w:t>
            </w:r>
            <w:r w:rsidRPr="003E4E6D">
              <w:rPr>
                <w:rFonts w:ascii="Times New Roman" w:hAnsi="Times New Roman" w:cs="Times New Roman"/>
              </w:rPr>
              <w:t>)</w:t>
            </w:r>
          </w:p>
        </w:tc>
      </w:tr>
      <w:tr w:rsidR="000319EB" w:rsidRPr="003E4E6D" w14:paraId="65C54C6A" w14:textId="77777777" w:rsidTr="006347FF">
        <w:trPr>
          <w:trHeight w:val="252"/>
        </w:trPr>
        <w:tc>
          <w:tcPr>
            <w:tcW w:w="7020" w:type="dxa"/>
          </w:tcPr>
          <w:p w14:paraId="7C9A78E2" w14:textId="18B99D0E" w:rsidR="000319EB" w:rsidRPr="003E4E6D" w:rsidRDefault="00765E44" w:rsidP="00E044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cs="Times New Roman"/>
              </w:rPr>
            </w:pPr>
            <w:r w:rsidRPr="003E4E6D">
              <w:rPr>
                <w:rFonts w:ascii="Times New Roman" w:hAnsi="Times New Roman" w:cs="Times New Roman"/>
              </w:rPr>
              <w:t xml:space="preserve">20% </w:t>
            </w:r>
            <w:r w:rsidR="00E044C7" w:rsidRPr="003E4E6D">
              <w:rPr>
                <w:rFonts w:ascii="Times New Roman" w:hAnsi="Times New Roman" w:cs="Times New Roman"/>
              </w:rPr>
              <w:t xml:space="preserve">for year 2020 and 1% for year 2019 </w:t>
            </w:r>
            <w:r w:rsidR="000319EB" w:rsidRPr="003E4E6D">
              <w:rPr>
                <w:rFonts w:ascii="Times New Roman" w:hAnsi="Times New Roman" w:cs="Times New Roman"/>
              </w:rPr>
              <w:t>decrease</w:t>
            </w:r>
          </w:p>
        </w:tc>
        <w:tc>
          <w:tcPr>
            <w:tcW w:w="1260" w:type="dxa"/>
          </w:tcPr>
          <w:p w14:paraId="4D1C63A5" w14:textId="04523354"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0.39</w:t>
            </w:r>
          </w:p>
        </w:tc>
        <w:tc>
          <w:tcPr>
            <w:tcW w:w="270" w:type="dxa"/>
          </w:tcPr>
          <w:p w14:paraId="5527A05C" w14:textId="77777777"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260" w:type="dxa"/>
          </w:tcPr>
          <w:p w14:paraId="6C3FC714" w14:textId="144F23BA" w:rsidR="000319EB" w:rsidRPr="003E4E6D" w:rsidRDefault="000319EB" w:rsidP="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0.</w:t>
            </w:r>
            <w:r w:rsidR="00765E44" w:rsidRPr="003E4E6D">
              <w:rPr>
                <w:rFonts w:ascii="Times New Roman" w:hAnsi="Times New Roman" w:cs="Times New Roman"/>
              </w:rPr>
              <w:t>0</w:t>
            </w:r>
            <w:r w:rsidRPr="003E4E6D">
              <w:rPr>
                <w:rFonts w:ascii="Times New Roman" w:hAnsi="Times New Roman" w:cs="Times New Roman"/>
              </w:rPr>
              <w:t>2</w:t>
            </w:r>
          </w:p>
        </w:tc>
      </w:tr>
    </w:tbl>
    <w:p w14:paraId="5D116BFA" w14:textId="77777777" w:rsidR="006347FF" w:rsidRPr="003E4E6D" w:rsidRDefault="006347FF" w:rsidP="006347FF">
      <w:pPr>
        <w:jc w:val="both"/>
        <w:rPr>
          <w:rFonts w:ascii="Times New Roman" w:hAnsi="Times New Roman" w:cs="Times New Roman"/>
        </w:rPr>
      </w:pPr>
    </w:p>
    <w:p w14:paraId="00683E20" w14:textId="77777777" w:rsidR="006347FF" w:rsidRPr="003E4E6D" w:rsidRDefault="006347FF" w:rsidP="006347FF">
      <w:pPr>
        <w:jc w:val="both"/>
        <w:rPr>
          <w:rFonts w:ascii="Times New Roman" w:hAnsi="Times New Roman" w:cs="Times New Roman"/>
        </w:rPr>
      </w:pPr>
      <w:r w:rsidRPr="003E4E6D">
        <w:rPr>
          <w:rFonts w:ascii="Times New Roman" w:hAnsi="Times New Roman" w:cs="Times New Roman"/>
        </w:rPr>
        <w:t>Although the analysis does not take account of the full distribution of cash flows expected under the plan, it does provide an approximation of the sensitivity of the assumptions shown.</w:t>
      </w:r>
    </w:p>
    <w:p w14:paraId="08D9702F" w14:textId="11FBFF64" w:rsidR="00D40DAF" w:rsidRPr="003E4E6D" w:rsidRDefault="00D40DAF"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p w14:paraId="4C06D8AD" w14:textId="1C1D770B" w:rsidR="001E38E0" w:rsidRPr="003E4E6D" w:rsidRDefault="001E38E0" w:rsidP="00984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On April 5, 2019, the Labor Protection Act (No. 7) B.E. 2562 (dated April 4, 2019) was announced in the Government Gazette and it will become effective 30 days after its publication, to include a requirement that an employee who is terminated after having been employed by the same employer for an uninterrupted period of 20 years or more, receives severance payment of 400 days of wages at the most recent rate, which is increased from the former maximum rate of 300 days. The Company recorded past service cost from change in such defined benefit plan when the labor law has come into force in the statement of comprehensive income for the</w:t>
      </w:r>
      <w:r w:rsidR="00A97E03" w:rsidRPr="003E4E6D">
        <w:rPr>
          <w:rFonts w:ascii="Times New Roman" w:hAnsi="Times New Roman" w:cs="Times New Roman"/>
        </w:rPr>
        <w:t xml:space="preserve"> </w:t>
      </w:r>
      <w:r w:rsidR="006F031A" w:rsidRPr="003E4E6D">
        <w:rPr>
          <w:rFonts w:ascii="Times New Roman" w:hAnsi="Times New Roman" w:cs="Times New Roman"/>
        </w:rPr>
        <w:t>year</w:t>
      </w:r>
      <w:r w:rsidRPr="003E4E6D">
        <w:rPr>
          <w:rFonts w:ascii="Times New Roman" w:hAnsi="Times New Roman" w:cs="Times New Roman"/>
        </w:rPr>
        <w:t xml:space="preserve"> ended </w:t>
      </w:r>
      <w:r w:rsidR="000555CF" w:rsidRPr="003E4E6D">
        <w:rPr>
          <w:rFonts w:ascii="Times New Roman" w:hAnsi="Times New Roman" w:cs="Times New Roman"/>
        </w:rPr>
        <w:t xml:space="preserve">December </w:t>
      </w:r>
      <w:r w:rsidRPr="003E4E6D">
        <w:rPr>
          <w:rFonts w:ascii="Times New Roman" w:hAnsi="Times New Roman" w:cs="Times New Roman"/>
        </w:rPr>
        <w:t>3</w:t>
      </w:r>
      <w:r w:rsidR="000555CF" w:rsidRPr="003E4E6D">
        <w:rPr>
          <w:rFonts w:ascii="Times New Roman" w:hAnsi="Times New Roman" w:cs="Times New Roman"/>
        </w:rPr>
        <w:t>1</w:t>
      </w:r>
      <w:r w:rsidRPr="003E4E6D">
        <w:rPr>
          <w:rFonts w:ascii="Times New Roman" w:hAnsi="Times New Roman" w:cs="Times New Roman"/>
        </w:rPr>
        <w:t>, 20</w:t>
      </w:r>
      <w:r w:rsidR="000319EB" w:rsidRPr="003E4E6D">
        <w:rPr>
          <w:rFonts w:ascii="Times New Roman" w:hAnsi="Times New Roman" w:cs="Times New Roman"/>
        </w:rPr>
        <w:t>19</w:t>
      </w:r>
      <w:r w:rsidRPr="003E4E6D">
        <w:rPr>
          <w:rFonts w:ascii="Times New Roman" w:hAnsi="Times New Roman" w:cs="Times New Roman"/>
        </w:rPr>
        <w:t xml:space="preserve">. </w:t>
      </w:r>
    </w:p>
    <w:p w14:paraId="148EF983" w14:textId="77777777" w:rsidR="001E38E0" w:rsidRPr="003E4E6D" w:rsidRDefault="001E38E0"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7D5D2D88" w14:textId="2D3EAB10" w:rsidR="00641776" w:rsidRPr="003E4E6D" w:rsidRDefault="00641776"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r w:rsidRPr="003E4E6D">
        <w:rPr>
          <w:rFonts w:ascii="Times New Roman" w:hAnsi="Times New Roman" w:cs="Times New Roman"/>
          <w:b/>
          <w:bCs/>
          <w:cs/>
        </w:rPr>
        <w:t>1</w:t>
      </w:r>
      <w:r w:rsidRPr="003E4E6D">
        <w:rPr>
          <w:rFonts w:ascii="Times New Roman" w:hAnsi="Times New Roman" w:cs="Times New Roman"/>
          <w:b/>
          <w:bCs/>
        </w:rPr>
        <w:t>4</w:t>
      </w:r>
      <w:r w:rsidRPr="003E4E6D">
        <w:rPr>
          <w:rFonts w:ascii="Times New Roman" w:hAnsi="Times New Roman" w:cs="Times New Roman"/>
          <w:b/>
          <w:bCs/>
          <w:cs/>
        </w:rPr>
        <w:t>.</w:t>
      </w:r>
      <w:r w:rsidRPr="003E4E6D">
        <w:rPr>
          <w:rFonts w:ascii="Times New Roman" w:hAnsi="Times New Roman" w:cs="Times New Roman"/>
          <w:b/>
          <w:bCs/>
          <w:cs/>
        </w:rPr>
        <w:tab/>
      </w:r>
      <w:r w:rsidRPr="003E4E6D">
        <w:rPr>
          <w:rFonts w:ascii="Times New Roman" w:hAnsi="Times New Roman" w:cs="Times New Roman"/>
          <w:b/>
          <w:bCs/>
        </w:rPr>
        <w:t>CAP</w:t>
      </w:r>
      <w:r w:rsidR="00AE1D40" w:rsidRPr="003E4E6D">
        <w:rPr>
          <w:rFonts w:ascii="Times New Roman" w:hAnsi="Times New Roman" w:cs="Times New Roman"/>
          <w:b/>
          <w:bCs/>
        </w:rPr>
        <w:t>I</w:t>
      </w:r>
      <w:r w:rsidRPr="003E4E6D">
        <w:rPr>
          <w:rFonts w:ascii="Times New Roman" w:hAnsi="Times New Roman" w:cs="Times New Roman"/>
          <w:b/>
          <w:bCs/>
        </w:rPr>
        <w:t>TAL DECREASE</w:t>
      </w:r>
    </w:p>
    <w:p w14:paraId="7AA8AB3F" w14:textId="77777777" w:rsidR="00641776" w:rsidRPr="003E4E6D" w:rsidRDefault="00641776"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33BE7F02" w14:textId="23A0E97E" w:rsidR="00641776" w:rsidRPr="003E4E6D" w:rsidRDefault="00641776" w:rsidP="00641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3E4E6D">
        <w:rPr>
          <w:rFonts w:ascii="Times New Roman" w:hAnsi="Times New Roman" w:cs="Times New Roman"/>
        </w:rPr>
        <w:t>At the extraordinary shareholders’ meeting of the Company held on October 15, 2019, the shareholder resolved the capital decrease by par value deduction to wipe out deficit, resulting to decreas</w:t>
      </w:r>
      <w:r w:rsidR="00A855AD" w:rsidRPr="003E4E6D">
        <w:rPr>
          <w:rFonts w:ascii="Times New Roman" w:hAnsi="Times New Roman" w:cs="Times New Roman"/>
        </w:rPr>
        <w:t>e in</w:t>
      </w:r>
      <w:r w:rsidRPr="003E4E6D">
        <w:rPr>
          <w:rFonts w:ascii="Times New Roman" w:hAnsi="Times New Roman" w:cs="Times New Roman"/>
        </w:rPr>
        <w:t xml:space="preserve"> the Company’s authorized share capital from Baht 170,000,000 (divided to ordinary share 1,700,000 shares at Baht 100 par value) to Baht 110,500,000 (divided to ordinary share 1,700,000 shares at Baht 65 par value).  The Company registered such capital decrease with the Ministry of Commerce on December 24, 2019.</w:t>
      </w:r>
    </w:p>
    <w:p w14:paraId="580518FC" w14:textId="77777777" w:rsidR="000319EB" w:rsidRPr="003E4E6D" w:rsidRDefault="000319EB"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57873F96" w14:textId="65617275"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b/>
          <w:bCs/>
        </w:rPr>
        <w:t>1</w:t>
      </w:r>
      <w:r w:rsidR="006F031A" w:rsidRPr="003E4E6D">
        <w:rPr>
          <w:rFonts w:ascii="Times New Roman" w:hAnsi="Times New Roman" w:cs="Times New Roman"/>
          <w:b/>
          <w:bCs/>
        </w:rPr>
        <w:t>5</w:t>
      </w:r>
      <w:r w:rsidRPr="003E4E6D">
        <w:rPr>
          <w:rFonts w:ascii="Times New Roman" w:hAnsi="Times New Roman" w:cs="Times New Roman"/>
          <w:b/>
          <w:bCs/>
        </w:rPr>
        <w:t>.</w:t>
      </w:r>
      <w:r w:rsidRPr="003E4E6D">
        <w:rPr>
          <w:rFonts w:ascii="Times New Roman" w:hAnsi="Times New Roman" w:cs="Times New Roman"/>
          <w:b/>
          <w:bCs/>
        </w:rPr>
        <w:tab/>
        <w:t>EXPENSES BY NATURE</w:t>
      </w:r>
    </w:p>
    <w:p w14:paraId="7A9F3F6C"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A50FB95" w14:textId="6B37767E"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3E4E6D">
        <w:rPr>
          <w:rFonts w:ascii="Times New Roman" w:hAnsi="Times New Roman" w:cs="Times New Roman"/>
        </w:rPr>
        <w:t>Significant expenses by nature for each of the years ended December 31, 2020 and 2019 were as follows:</w:t>
      </w:r>
    </w:p>
    <w:p w14:paraId="1FD06BF5"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1"/>
        <w:gridCol w:w="1405"/>
        <w:gridCol w:w="269"/>
        <w:gridCol w:w="1405"/>
      </w:tblGrid>
      <w:tr w:rsidR="006347FF" w:rsidRPr="003E4E6D" w14:paraId="11E77500" w14:textId="77777777" w:rsidTr="006347FF">
        <w:tc>
          <w:tcPr>
            <w:tcW w:w="6731" w:type="dxa"/>
          </w:tcPr>
          <w:p w14:paraId="19CA4DE7" w14:textId="77777777" w:rsidR="006347FF" w:rsidRPr="003E4E6D" w:rsidRDefault="006347FF" w:rsidP="006347FF">
            <w:pPr>
              <w:pStyle w:val="BodyText3"/>
              <w:spacing w:line="240" w:lineRule="atLeast"/>
              <w:rPr>
                <w:rFonts w:cs="Times New Roman"/>
                <w:sz w:val="18"/>
                <w:szCs w:val="18"/>
              </w:rPr>
            </w:pPr>
          </w:p>
        </w:tc>
        <w:tc>
          <w:tcPr>
            <w:tcW w:w="3079" w:type="dxa"/>
            <w:gridSpan w:val="3"/>
            <w:tcBorders>
              <w:bottom w:val="single" w:sz="4" w:space="0" w:color="auto"/>
            </w:tcBorders>
          </w:tcPr>
          <w:p w14:paraId="011B5DBB" w14:textId="77777777"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In Thousand Baht</w:t>
            </w:r>
          </w:p>
        </w:tc>
      </w:tr>
      <w:tr w:rsidR="006347FF" w:rsidRPr="003E4E6D" w14:paraId="12B75008" w14:textId="77777777" w:rsidTr="006347FF">
        <w:tc>
          <w:tcPr>
            <w:tcW w:w="6731" w:type="dxa"/>
          </w:tcPr>
          <w:p w14:paraId="77803EF7"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Borders>
              <w:bottom w:val="single" w:sz="4" w:space="0" w:color="auto"/>
            </w:tcBorders>
          </w:tcPr>
          <w:p w14:paraId="0DFC7764" w14:textId="3717D5FD"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2020</w:t>
            </w:r>
          </w:p>
        </w:tc>
        <w:tc>
          <w:tcPr>
            <w:tcW w:w="269" w:type="dxa"/>
          </w:tcPr>
          <w:p w14:paraId="297CF78B" w14:textId="77777777" w:rsidR="006347FF" w:rsidRPr="003E4E6D" w:rsidRDefault="006347FF" w:rsidP="006347FF">
            <w:pPr>
              <w:pStyle w:val="BodyText3"/>
              <w:spacing w:line="240" w:lineRule="atLeast"/>
              <w:rPr>
                <w:rFonts w:cs="Times New Roman"/>
                <w:sz w:val="18"/>
                <w:szCs w:val="18"/>
              </w:rPr>
            </w:pPr>
          </w:p>
        </w:tc>
        <w:tc>
          <w:tcPr>
            <w:tcW w:w="1405" w:type="dxa"/>
            <w:tcBorders>
              <w:bottom w:val="single" w:sz="4" w:space="0" w:color="auto"/>
            </w:tcBorders>
          </w:tcPr>
          <w:p w14:paraId="3A315C86" w14:textId="66E0C8B9" w:rsidR="006347FF" w:rsidRPr="003E4E6D" w:rsidRDefault="006347FF" w:rsidP="006347FF">
            <w:pPr>
              <w:pStyle w:val="BodyText3"/>
              <w:spacing w:line="240" w:lineRule="atLeast"/>
              <w:jc w:val="center"/>
              <w:rPr>
                <w:rFonts w:cs="Times New Roman"/>
                <w:sz w:val="18"/>
                <w:szCs w:val="18"/>
              </w:rPr>
            </w:pPr>
            <w:r w:rsidRPr="003E4E6D">
              <w:rPr>
                <w:rFonts w:cs="Times New Roman"/>
                <w:sz w:val="18"/>
                <w:szCs w:val="18"/>
              </w:rPr>
              <w:t>2019</w:t>
            </w:r>
          </w:p>
        </w:tc>
      </w:tr>
      <w:tr w:rsidR="006347FF" w:rsidRPr="003E4E6D" w14:paraId="0B0DD74F" w14:textId="77777777" w:rsidTr="006347FF">
        <w:tc>
          <w:tcPr>
            <w:tcW w:w="6731" w:type="dxa"/>
          </w:tcPr>
          <w:p w14:paraId="1D860419" w14:textId="77777777" w:rsidR="006347FF" w:rsidRPr="003E4E6D" w:rsidRDefault="006347FF"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05" w:type="dxa"/>
          </w:tcPr>
          <w:p w14:paraId="3957E79C" w14:textId="77777777" w:rsidR="006347FF" w:rsidRPr="003E4E6D" w:rsidRDefault="006347FF" w:rsidP="006347FF">
            <w:pPr>
              <w:pStyle w:val="BodyText3"/>
              <w:spacing w:line="240" w:lineRule="atLeast"/>
              <w:jc w:val="center"/>
              <w:rPr>
                <w:rFonts w:cs="Times New Roman"/>
                <w:sz w:val="18"/>
                <w:szCs w:val="18"/>
              </w:rPr>
            </w:pPr>
          </w:p>
        </w:tc>
        <w:tc>
          <w:tcPr>
            <w:tcW w:w="269" w:type="dxa"/>
          </w:tcPr>
          <w:p w14:paraId="7C5D0BCF" w14:textId="77777777" w:rsidR="006347FF" w:rsidRPr="003E4E6D" w:rsidRDefault="006347FF" w:rsidP="006347FF">
            <w:pPr>
              <w:pStyle w:val="BodyText3"/>
              <w:spacing w:line="240" w:lineRule="atLeast"/>
              <w:rPr>
                <w:rFonts w:cs="Times New Roman"/>
                <w:sz w:val="18"/>
                <w:szCs w:val="18"/>
              </w:rPr>
            </w:pPr>
          </w:p>
        </w:tc>
        <w:tc>
          <w:tcPr>
            <w:tcW w:w="1405" w:type="dxa"/>
          </w:tcPr>
          <w:p w14:paraId="189AF0A0" w14:textId="77777777" w:rsidR="006347FF" w:rsidRPr="003E4E6D" w:rsidRDefault="006347FF" w:rsidP="006347FF">
            <w:pPr>
              <w:pStyle w:val="BodyText3"/>
              <w:spacing w:line="240" w:lineRule="atLeast"/>
              <w:jc w:val="center"/>
              <w:rPr>
                <w:rFonts w:cs="Times New Roman"/>
                <w:sz w:val="18"/>
                <w:szCs w:val="18"/>
              </w:rPr>
            </w:pPr>
          </w:p>
        </w:tc>
      </w:tr>
      <w:tr w:rsidR="00757F30" w:rsidRPr="003E4E6D" w14:paraId="4511AB01" w14:textId="77777777" w:rsidTr="006347FF">
        <w:trPr>
          <w:trHeight w:val="252"/>
        </w:trPr>
        <w:tc>
          <w:tcPr>
            <w:tcW w:w="6731" w:type="dxa"/>
          </w:tcPr>
          <w:p w14:paraId="7A6DBF75" w14:textId="222C25C1"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Raw materials</w:t>
            </w:r>
            <w:r w:rsidR="00AE1D40" w:rsidRPr="003E4E6D">
              <w:rPr>
                <w:rFonts w:ascii="Times New Roman" w:hAnsi="Times New Roman" w:cs="Times New Roman"/>
              </w:rPr>
              <w:t>, operation</w:t>
            </w:r>
            <w:r w:rsidRPr="003E4E6D">
              <w:rPr>
                <w:rFonts w:ascii="Times New Roman" w:hAnsi="Times New Roman" w:cs="Times New Roman"/>
              </w:rPr>
              <w:t xml:space="preserve"> supplies and parts used</w:t>
            </w:r>
          </w:p>
        </w:tc>
        <w:tc>
          <w:tcPr>
            <w:tcW w:w="1405" w:type="dxa"/>
          </w:tcPr>
          <w:p w14:paraId="5F56E33D" w14:textId="23278524"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w:t>
            </w:r>
            <w:r w:rsidR="00F13B93" w:rsidRPr="003E4E6D">
              <w:rPr>
                <w:rFonts w:ascii="Times New Roman" w:hAnsi="Times New Roman" w:cs="Times New Roman"/>
              </w:rPr>
              <w:t>8,593</w:t>
            </w:r>
          </w:p>
        </w:tc>
        <w:tc>
          <w:tcPr>
            <w:tcW w:w="269" w:type="dxa"/>
          </w:tcPr>
          <w:p w14:paraId="23587F31"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15144116" w14:textId="231347DA"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97,561</w:t>
            </w:r>
          </w:p>
        </w:tc>
      </w:tr>
      <w:tr w:rsidR="00757F30" w:rsidRPr="003E4E6D" w14:paraId="6CA0A3F2" w14:textId="77777777" w:rsidTr="006347FF">
        <w:trPr>
          <w:trHeight w:val="252"/>
        </w:trPr>
        <w:tc>
          <w:tcPr>
            <w:tcW w:w="6731" w:type="dxa"/>
          </w:tcPr>
          <w:p w14:paraId="51DA202D" w14:textId="583549AC"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Change</w:t>
            </w:r>
            <w:r w:rsidR="00AE1D40" w:rsidRPr="003E4E6D">
              <w:rPr>
                <w:rFonts w:ascii="Times New Roman" w:hAnsi="Times New Roman" w:cs="Times New Roman"/>
              </w:rPr>
              <w:t>s</w:t>
            </w:r>
            <w:r w:rsidRPr="003E4E6D">
              <w:rPr>
                <w:rFonts w:ascii="Times New Roman" w:hAnsi="Times New Roman" w:cs="Times New Roman"/>
              </w:rPr>
              <w:t xml:space="preserve"> in merchandises, finished goods and work in progress</w:t>
            </w:r>
          </w:p>
        </w:tc>
        <w:tc>
          <w:tcPr>
            <w:tcW w:w="1405" w:type="dxa"/>
          </w:tcPr>
          <w:p w14:paraId="38113DE2" w14:textId="40CC2615" w:rsidR="00757F30" w:rsidRPr="003E4E6D" w:rsidRDefault="00757F30" w:rsidP="00887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right"/>
              <w:rPr>
                <w:rFonts w:ascii="Times New Roman" w:hAnsi="Times New Roman" w:cs="Times New Roman"/>
              </w:rPr>
            </w:pPr>
            <w:r w:rsidRPr="003E4E6D">
              <w:rPr>
                <w:rFonts w:ascii="Times New Roman" w:hAnsi="Times New Roman" w:cs="Times New Roman"/>
              </w:rPr>
              <w:tab/>
            </w:r>
            <w:r w:rsidR="00C45D25">
              <w:rPr>
                <w:rFonts w:ascii="Times New Roman" w:hAnsi="Times New Roman" w:cs="Times New Roman"/>
              </w:rPr>
              <w:t>(</w:t>
            </w:r>
            <w:r w:rsidR="00F13B93" w:rsidRPr="003E4E6D">
              <w:rPr>
                <w:rFonts w:ascii="Times New Roman" w:hAnsi="Times New Roman" w:cs="Times New Roman"/>
              </w:rPr>
              <w:t>1,400</w:t>
            </w:r>
            <w:r w:rsidR="00C45D25">
              <w:rPr>
                <w:rFonts w:ascii="Times New Roman" w:hAnsi="Times New Roman" w:cs="Times New Roman"/>
              </w:rPr>
              <w:t>)</w:t>
            </w:r>
          </w:p>
        </w:tc>
        <w:tc>
          <w:tcPr>
            <w:tcW w:w="269" w:type="dxa"/>
          </w:tcPr>
          <w:p w14:paraId="087FD149"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A8C8A41" w14:textId="789E9510"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ab/>
              <w:t>2,419</w:t>
            </w:r>
          </w:p>
        </w:tc>
      </w:tr>
      <w:tr w:rsidR="00757F30" w:rsidRPr="003E4E6D" w14:paraId="4FD82373" w14:textId="77777777" w:rsidTr="006347FF">
        <w:trPr>
          <w:trHeight w:val="252"/>
        </w:trPr>
        <w:tc>
          <w:tcPr>
            <w:tcW w:w="6731" w:type="dxa"/>
          </w:tcPr>
          <w:p w14:paraId="69BE6DED"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Employee benefit expenses</w:t>
            </w:r>
          </w:p>
        </w:tc>
        <w:tc>
          <w:tcPr>
            <w:tcW w:w="1405" w:type="dxa"/>
          </w:tcPr>
          <w:p w14:paraId="498C1668" w14:textId="41899AB2"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47,909</w:t>
            </w:r>
          </w:p>
        </w:tc>
        <w:tc>
          <w:tcPr>
            <w:tcW w:w="269" w:type="dxa"/>
          </w:tcPr>
          <w:p w14:paraId="1E44708B"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429E5964" w14:textId="2A818AE5"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62,173</w:t>
            </w:r>
          </w:p>
        </w:tc>
      </w:tr>
      <w:tr w:rsidR="00757F30" w:rsidRPr="003E4E6D" w14:paraId="29449474" w14:textId="77777777" w:rsidTr="006347FF">
        <w:trPr>
          <w:trHeight w:val="252"/>
        </w:trPr>
        <w:tc>
          <w:tcPr>
            <w:tcW w:w="6731" w:type="dxa"/>
          </w:tcPr>
          <w:p w14:paraId="31D4CF9D"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E4E6D">
              <w:rPr>
                <w:rFonts w:ascii="Times New Roman" w:hAnsi="Times New Roman" w:cs="Times New Roman"/>
              </w:rPr>
              <w:t>Depreciation and amortization</w:t>
            </w:r>
          </w:p>
        </w:tc>
        <w:tc>
          <w:tcPr>
            <w:tcW w:w="1405" w:type="dxa"/>
          </w:tcPr>
          <w:p w14:paraId="4C2D95E6" w14:textId="43AD2830" w:rsidR="00757F30" w:rsidRPr="003E4E6D" w:rsidRDefault="008B39F4"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30,781</w:t>
            </w:r>
          </w:p>
        </w:tc>
        <w:tc>
          <w:tcPr>
            <w:tcW w:w="269" w:type="dxa"/>
          </w:tcPr>
          <w:p w14:paraId="0BDC668F" w14:textId="77777777"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405" w:type="dxa"/>
          </w:tcPr>
          <w:p w14:paraId="215732CD" w14:textId="707B27FF" w:rsidR="00757F30" w:rsidRPr="003E4E6D" w:rsidRDefault="00757F30"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3E4E6D">
              <w:rPr>
                <w:rFonts w:ascii="Times New Roman" w:hAnsi="Times New Roman" w:cs="Times New Roman"/>
              </w:rPr>
              <w:t>29,505</w:t>
            </w:r>
          </w:p>
        </w:tc>
      </w:tr>
    </w:tbl>
    <w:p w14:paraId="0507B178" w14:textId="77777777" w:rsidR="008B39F4" w:rsidRPr="003E4E6D" w:rsidRDefault="008B39F4"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3347D750" w14:textId="77777777" w:rsidR="008B39F4" w:rsidRPr="003E4E6D" w:rsidRDefault="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sidRPr="003E4E6D">
        <w:rPr>
          <w:rFonts w:ascii="Times New Roman" w:hAnsi="Times New Roman" w:cs="Times New Roman"/>
          <w:b/>
          <w:bCs/>
        </w:rPr>
        <w:br w:type="page"/>
      </w:r>
    </w:p>
    <w:p w14:paraId="285C09FD" w14:textId="132FFE9F" w:rsidR="007C1F21" w:rsidRPr="003E4E6D" w:rsidRDefault="007C1F21"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3E4E6D">
        <w:rPr>
          <w:rFonts w:ascii="Times New Roman" w:hAnsi="Times New Roman" w:cs="Times New Roman"/>
          <w:b/>
          <w:bCs/>
        </w:rPr>
        <w:lastRenderedPageBreak/>
        <w:t>1</w:t>
      </w:r>
      <w:r w:rsidR="006F031A" w:rsidRPr="003E4E6D">
        <w:rPr>
          <w:rFonts w:ascii="Times New Roman" w:hAnsi="Times New Roman" w:cs="Times New Roman"/>
          <w:b/>
          <w:bCs/>
        </w:rPr>
        <w:t>6</w:t>
      </w:r>
      <w:r w:rsidRPr="003E4E6D">
        <w:rPr>
          <w:rFonts w:ascii="Times New Roman" w:hAnsi="Times New Roman" w:cs="Times New Roman"/>
          <w:b/>
          <w:bCs/>
        </w:rPr>
        <w:t>.</w:t>
      </w:r>
      <w:r w:rsidRPr="003E4E6D">
        <w:rPr>
          <w:rFonts w:ascii="Times New Roman" w:hAnsi="Times New Roman" w:cs="Times New Roman"/>
          <w:b/>
          <w:bCs/>
        </w:rPr>
        <w:tab/>
        <w:t>DISCLOSURE OF FINANCIAL INSTRUMENTS</w:t>
      </w:r>
    </w:p>
    <w:p w14:paraId="6DF7FD95" w14:textId="77777777" w:rsidR="007C1F21" w:rsidRPr="003E4E6D" w:rsidRDefault="007C1F21" w:rsidP="007C1F21">
      <w:pPr>
        <w:jc w:val="both"/>
        <w:rPr>
          <w:rFonts w:ascii="Times New Roman" w:hAnsi="Times New Roman" w:cs="Times New Roman"/>
        </w:rPr>
      </w:pPr>
    </w:p>
    <w:p w14:paraId="644D89FD" w14:textId="7FD795F8" w:rsidR="007C1F21" w:rsidRPr="003E4E6D" w:rsidRDefault="007C1F21" w:rsidP="008B39F4">
      <w:pPr>
        <w:jc w:val="both"/>
        <w:rPr>
          <w:rFonts w:ascii="Times New Roman" w:hAnsi="Times New Roman" w:cs="Times New Roman"/>
        </w:rPr>
      </w:pPr>
      <w:r w:rsidRPr="003E4E6D">
        <w:rPr>
          <w:rFonts w:ascii="Times New Roman" w:hAnsi="Times New Roman" w:cs="Times New Roman"/>
        </w:rPr>
        <w:t xml:space="preserve">Financial assets and financial liabilities carried on the statement of financial position include cash and cash equivalents, trade account receivables, restricted savings deposit, bank overdraft and short-term borrowings from financial institution, trade account payables, other account payables, </w:t>
      </w:r>
      <w:r w:rsidR="006F2474" w:rsidRPr="003E4E6D">
        <w:rPr>
          <w:rFonts w:ascii="Times New Roman" w:hAnsi="Times New Roman" w:cs="Times New Roman"/>
        </w:rPr>
        <w:t xml:space="preserve">short-term </w:t>
      </w:r>
      <w:r w:rsidRPr="003E4E6D">
        <w:rPr>
          <w:rFonts w:ascii="Times New Roman" w:hAnsi="Times New Roman" w:cs="Times New Roman"/>
        </w:rPr>
        <w:t xml:space="preserve">borrowings from related persons and accrued interest, advances received from directors, deposits </w:t>
      </w:r>
      <w:r w:rsidRPr="003E4E6D">
        <w:rPr>
          <w:rFonts w:ascii="Times New Roman" w:hAnsi="Times New Roman"/>
          <w:szCs w:val="22"/>
        </w:rPr>
        <w:t xml:space="preserve">and advances </w:t>
      </w:r>
      <w:r w:rsidRPr="003E4E6D">
        <w:rPr>
          <w:rFonts w:ascii="Times New Roman" w:hAnsi="Times New Roman" w:cs="Times New Roman"/>
        </w:rPr>
        <w:t xml:space="preserve">received from customers, </w:t>
      </w:r>
      <w:r w:rsidR="00224C42" w:rsidRPr="003E4E6D">
        <w:rPr>
          <w:rFonts w:ascii="Times New Roman" w:hAnsi="Times New Roman" w:cs="Times New Roman"/>
        </w:rPr>
        <w:t xml:space="preserve">and </w:t>
      </w:r>
      <w:r w:rsidRPr="003E4E6D">
        <w:rPr>
          <w:rFonts w:ascii="Times New Roman" w:hAnsi="Times New Roman" w:cs="Times New Roman"/>
        </w:rPr>
        <w:t>long-term borrowings from financial institution</w:t>
      </w:r>
      <w:r w:rsidR="006F2474" w:rsidRPr="003E4E6D">
        <w:rPr>
          <w:rFonts w:ascii="Times New Roman" w:hAnsi="Times New Roman" w:cs="Times New Roman"/>
        </w:rPr>
        <w:t xml:space="preserve"> and lease liabilities</w:t>
      </w:r>
      <w:r w:rsidR="00AE1D40" w:rsidRPr="003E4E6D">
        <w:rPr>
          <w:rFonts w:ascii="Times New Roman" w:hAnsi="Times New Roman" w:cs="Times New Roman"/>
        </w:rPr>
        <w:t>.</w:t>
      </w:r>
      <w:r w:rsidR="00737904" w:rsidRPr="003E4E6D">
        <w:rPr>
          <w:rFonts w:ascii="Times New Roman" w:hAnsi="Times New Roman" w:cs="Times New Roman"/>
        </w:rPr>
        <w:t xml:space="preserve"> </w:t>
      </w:r>
      <w:r w:rsidRPr="003E4E6D">
        <w:rPr>
          <w:rFonts w:ascii="Times New Roman" w:hAnsi="Times New Roman" w:cs="Times New Roman"/>
        </w:rPr>
        <w:t xml:space="preserve">The accounting policies on recognition and measurement of these items are disclosed in the respective accounting policies in Note </w:t>
      </w:r>
      <w:r w:rsidR="008B39F4" w:rsidRPr="003E4E6D">
        <w:rPr>
          <w:rFonts w:ascii="Times New Roman" w:hAnsi="Times New Roman" w:cs="Times New Roman"/>
        </w:rPr>
        <w:t>3</w:t>
      </w:r>
      <w:r w:rsidRPr="003E4E6D">
        <w:rPr>
          <w:rFonts w:ascii="Times New Roman" w:hAnsi="Times New Roman" w:cs="Times New Roman"/>
        </w:rPr>
        <w:t>.</w:t>
      </w:r>
    </w:p>
    <w:p w14:paraId="1474A6BA" w14:textId="77777777" w:rsidR="008B39F4" w:rsidRPr="003E4E6D" w:rsidRDefault="008B39F4" w:rsidP="008B39F4">
      <w:pPr>
        <w:jc w:val="both"/>
        <w:rPr>
          <w:rFonts w:ascii="Times New Roman" w:hAnsi="Times New Roman" w:cs="Times New Roman"/>
          <w:b/>
          <w:bCs/>
          <w:cs/>
        </w:rPr>
      </w:pPr>
    </w:p>
    <w:p w14:paraId="0DB39903" w14:textId="77777777" w:rsidR="007C1F21" w:rsidRPr="003E4E6D" w:rsidRDefault="007C1F21" w:rsidP="008B39F4">
      <w:pPr>
        <w:jc w:val="both"/>
        <w:rPr>
          <w:rFonts w:ascii="Times New Roman" w:hAnsi="Times New Roman" w:cs="Times New Roman"/>
          <w:b/>
          <w:bCs/>
        </w:rPr>
      </w:pPr>
      <w:r w:rsidRPr="003E4E6D">
        <w:rPr>
          <w:rFonts w:ascii="Times New Roman" w:hAnsi="Times New Roman" w:cs="Times New Roman"/>
          <w:b/>
          <w:bCs/>
        </w:rPr>
        <w:t>Liquidity Risk</w:t>
      </w:r>
    </w:p>
    <w:p w14:paraId="3E01C35C" w14:textId="77777777" w:rsidR="007C1F21" w:rsidRPr="003E4E6D" w:rsidRDefault="007C1F21" w:rsidP="008B39F4">
      <w:pPr>
        <w:jc w:val="both"/>
        <w:rPr>
          <w:rFonts w:ascii="Times New Roman" w:hAnsi="Times New Roman" w:cs="Times New Roman"/>
          <w:b/>
          <w:bCs/>
        </w:rPr>
      </w:pPr>
    </w:p>
    <w:p w14:paraId="64B06DE5" w14:textId="77777777" w:rsidR="007C1F21" w:rsidRPr="003E4E6D" w:rsidRDefault="007C1F21" w:rsidP="007C1F21">
      <w:pPr>
        <w:tabs>
          <w:tab w:val="clear" w:pos="227"/>
          <w:tab w:val="clear" w:pos="454"/>
          <w:tab w:val="clear" w:pos="680"/>
          <w:tab w:val="left" w:pos="270"/>
          <w:tab w:val="left" w:pos="720"/>
        </w:tabs>
        <w:jc w:val="both"/>
        <w:rPr>
          <w:rFonts w:ascii="Times New Roman" w:hAnsi="Times New Roman" w:cs="Times New Roman"/>
        </w:rPr>
      </w:pPr>
      <w:r w:rsidRPr="003E4E6D">
        <w:rPr>
          <w:rFonts w:ascii="Times New Roman" w:hAnsi="Times New Roman" w:cs="Times New Roman"/>
        </w:rPr>
        <w:t>Liquidity risk arises from the problem in raising funds adequately and in time to meet commitments as indicated in the financial statements. Based on the assessment of the current financial position and results of operations, the Company does not face liquidity risk.</w:t>
      </w:r>
    </w:p>
    <w:p w14:paraId="5F74E359" w14:textId="77777777" w:rsidR="007C1F21" w:rsidRPr="003E4E6D" w:rsidRDefault="007C1F21" w:rsidP="008B39F4">
      <w:pPr>
        <w:jc w:val="both"/>
        <w:rPr>
          <w:rFonts w:ascii="Times New Roman" w:hAnsi="Times New Roman" w:cs="Times New Roman"/>
          <w:b/>
          <w:bCs/>
        </w:rPr>
      </w:pPr>
    </w:p>
    <w:p w14:paraId="2242C286" w14:textId="77777777" w:rsidR="007C1F21" w:rsidRPr="003E4E6D" w:rsidRDefault="007C1F21" w:rsidP="008B39F4">
      <w:pPr>
        <w:jc w:val="both"/>
        <w:rPr>
          <w:rFonts w:ascii="Times New Roman" w:hAnsi="Times New Roman" w:cs="Times New Roman"/>
          <w:b/>
          <w:bCs/>
        </w:rPr>
      </w:pPr>
      <w:r w:rsidRPr="003E4E6D">
        <w:rPr>
          <w:rFonts w:ascii="Times New Roman" w:hAnsi="Times New Roman" w:cs="Times New Roman"/>
          <w:b/>
          <w:bCs/>
        </w:rPr>
        <w:t>Foreign Currency Risk</w:t>
      </w:r>
    </w:p>
    <w:p w14:paraId="762D4573" w14:textId="77777777" w:rsidR="007C1F21" w:rsidRPr="003E4E6D" w:rsidRDefault="007C1F21" w:rsidP="007C1F21">
      <w:pPr>
        <w:pStyle w:val="BodyText"/>
        <w:tabs>
          <w:tab w:val="clear" w:pos="227"/>
          <w:tab w:val="clear" w:pos="454"/>
          <w:tab w:val="clear" w:pos="680"/>
          <w:tab w:val="left" w:pos="720"/>
        </w:tabs>
        <w:spacing w:after="0"/>
        <w:jc w:val="both"/>
        <w:rPr>
          <w:rFonts w:ascii="Times New Roman" w:hAnsi="Times New Roman" w:cs="Times New Roman"/>
          <w:b/>
          <w:bCs/>
        </w:rPr>
      </w:pPr>
    </w:p>
    <w:p w14:paraId="41CE4483" w14:textId="77777777" w:rsidR="007C1F21" w:rsidRPr="003E4E6D" w:rsidRDefault="007C1F21" w:rsidP="007C1F21">
      <w:pPr>
        <w:pStyle w:val="BodyText"/>
        <w:tabs>
          <w:tab w:val="clear" w:pos="227"/>
          <w:tab w:val="clear" w:pos="454"/>
          <w:tab w:val="clear" w:pos="680"/>
          <w:tab w:val="left" w:pos="720"/>
        </w:tabs>
        <w:spacing w:after="0"/>
        <w:jc w:val="both"/>
        <w:rPr>
          <w:rFonts w:ascii="Times New Roman" w:hAnsi="Times New Roman" w:cs="Times New Roman"/>
        </w:rPr>
      </w:pPr>
      <w:r w:rsidRPr="003E4E6D">
        <w:rPr>
          <w:rFonts w:ascii="Times New Roman" w:hAnsi="Times New Roman" w:cs="Times New Roman"/>
        </w:rPr>
        <w:t>The Company has certain transactions in foreign currency, giving rise to exposure risk from changes in foreign exchange rates. However, the Company did not have hedging agreement to protect against such risk.</w:t>
      </w:r>
    </w:p>
    <w:p w14:paraId="2127399F" w14:textId="77777777" w:rsidR="007C1F21" w:rsidRPr="003E4E6D" w:rsidRDefault="007C1F21" w:rsidP="008B39F4">
      <w:pPr>
        <w:jc w:val="both"/>
        <w:rPr>
          <w:rFonts w:ascii="Times New Roman" w:hAnsi="Times New Roman" w:cs="Times New Roman"/>
          <w:b/>
          <w:bCs/>
        </w:rPr>
      </w:pPr>
    </w:p>
    <w:p w14:paraId="78DA4F0B" w14:textId="77777777" w:rsidR="007C1F21" w:rsidRPr="003E4E6D" w:rsidRDefault="007C1F21" w:rsidP="008B39F4">
      <w:pPr>
        <w:jc w:val="both"/>
        <w:rPr>
          <w:rFonts w:ascii="Times New Roman" w:hAnsi="Times New Roman" w:cs="Times New Roman"/>
          <w:b/>
          <w:bCs/>
        </w:rPr>
      </w:pPr>
      <w:r w:rsidRPr="003E4E6D">
        <w:rPr>
          <w:rFonts w:ascii="Times New Roman" w:hAnsi="Times New Roman" w:cs="Times New Roman"/>
          <w:b/>
          <w:bCs/>
        </w:rPr>
        <w:t>Credit Risk</w:t>
      </w:r>
    </w:p>
    <w:p w14:paraId="6A17415E" w14:textId="77777777" w:rsidR="007C1F21" w:rsidRPr="003E4E6D" w:rsidRDefault="007C1F21" w:rsidP="008B39F4">
      <w:pPr>
        <w:jc w:val="both"/>
        <w:rPr>
          <w:rFonts w:ascii="Times New Roman" w:hAnsi="Times New Roman" w:cs="Times New Roman"/>
          <w:b/>
          <w:bCs/>
          <w:cs/>
        </w:rPr>
      </w:pPr>
    </w:p>
    <w:p w14:paraId="1933B467" w14:textId="77777777" w:rsidR="007C1F21" w:rsidRPr="003E4E6D" w:rsidRDefault="007C1F21" w:rsidP="007C1F21">
      <w:pPr>
        <w:tabs>
          <w:tab w:val="left" w:pos="540"/>
        </w:tabs>
        <w:jc w:val="both"/>
        <w:rPr>
          <w:rFonts w:ascii="Times New Roman" w:hAnsi="Times New Roman" w:cs="Times New Roman"/>
        </w:rPr>
      </w:pPr>
      <w:r w:rsidRPr="003E4E6D">
        <w:rPr>
          <w:rFonts w:ascii="Times New Roman" w:hAnsi="Times New Roman" w:cs="Times New Roman"/>
        </w:rPr>
        <w:t>Credit risk is the potential financial loss resulting from the failure of a customer or a counterparty to settle their financial and contractual obligations to the Company as and when they fall due. Management has a credit policy in place and the exposure to credit risk is monitored on an ongoing basis. Credit evaluations on financial position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Management does not anticipate material losses from its debt collection.</w:t>
      </w:r>
    </w:p>
    <w:p w14:paraId="6F9C938E" w14:textId="77777777" w:rsidR="007C1F21" w:rsidRPr="003E4E6D" w:rsidRDefault="007C1F21" w:rsidP="008B39F4">
      <w:pPr>
        <w:jc w:val="both"/>
        <w:rPr>
          <w:rFonts w:ascii="Times New Roman" w:hAnsi="Times New Roman" w:cs="Times New Roman"/>
          <w:b/>
          <w:bCs/>
        </w:rPr>
      </w:pPr>
    </w:p>
    <w:p w14:paraId="64D59B01" w14:textId="77777777" w:rsidR="007C1F21" w:rsidRPr="003E4E6D" w:rsidRDefault="007C1F21" w:rsidP="008B39F4">
      <w:pPr>
        <w:jc w:val="both"/>
        <w:rPr>
          <w:rFonts w:ascii="Times New Roman" w:hAnsi="Times New Roman" w:cs="Times New Roman"/>
          <w:b/>
          <w:bCs/>
          <w:cs/>
        </w:rPr>
      </w:pPr>
      <w:r w:rsidRPr="003E4E6D">
        <w:rPr>
          <w:rFonts w:ascii="Times New Roman" w:hAnsi="Times New Roman" w:cs="Times New Roman"/>
          <w:b/>
          <w:bCs/>
        </w:rPr>
        <w:t>Interest Rate Risk</w:t>
      </w:r>
    </w:p>
    <w:p w14:paraId="71A86F45" w14:textId="77777777" w:rsidR="007C1F21" w:rsidRPr="003E4E6D" w:rsidRDefault="007C1F21" w:rsidP="008B39F4">
      <w:pPr>
        <w:jc w:val="both"/>
        <w:rPr>
          <w:rFonts w:ascii="Times New Roman" w:hAnsi="Times New Roman" w:cs="Times New Roman"/>
          <w:b/>
          <w:bCs/>
        </w:rPr>
      </w:pPr>
    </w:p>
    <w:p w14:paraId="65C19836" w14:textId="41707D85" w:rsidR="007C1F21" w:rsidRPr="003E4E6D" w:rsidRDefault="007C1F21" w:rsidP="007C1F21">
      <w:pPr>
        <w:pStyle w:val="BodyText"/>
        <w:tabs>
          <w:tab w:val="clear" w:pos="227"/>
          <w:tab w:val="clear" w:pos="454"/>
          <w:tab w:val="left" w:pos="540"/>
        </w:tabs>
        <w:spacing w:after="0"/>
        <w:jc w:val="both"/>
        <w:rPr>
          <w:rFonts w:ascii="Times New Roman" w:hAnsi="Times New Roman" w:cs="Times New Roman"/>
        </w:rPr>
      </w:pPr>
      <w:r w:rsidRPr="003E4E6D">
        <w:rPr>
          <w:rFonts w:ascii="Times New Roman" w:hAnsi="Times New Roman" w:cs="Times New Roman"/>
        </w:rPr>
        <w:t xml:space="preserve">Interest rate risk arises from the fluctuation of market interest rates, which may have an impact to current and future operations of the Company. The Company’s exposure to interest rate risk relates primarily to their deposits at financial institutions, </w:t>
      </w:r>
      <w:r w:rsidR="006F2474" w:rsidRPr="003E4E6D">
        <w:rPr>
          <w:rFonts w:ascii="Times New Roman" w:hAnsi="Times New Roman" w:cs="Times New Roman"/>
        </w:rPr>
        <w:t xml:space="preserve">restricted savings deposit, </w:t>
      </w:r>
      <w:r w:rsidRPr="003E4E6D">
        <w:rPr>
          <w:rFonts w:ascii="Times New Roman" w:hAnsi="Times New Roman" w:cs="Times New Roman"/>
        </w:rPr>
        <w:t xml:space="preserve">bank overdraft and short-term borrowings from financial institutions, </w:t>
      </w:r>
      <w:r w:rsidR="006F2474" w:rsidRPr="003E4E6D">
        <w:rPr>
          <w:rFonts w:ascii="Times New Roman" w:hAnsi="Times New Roman" w:cs="Times New Roman"/>
        </w:rPr>
        <w:t xml:space="preserve">short-term </w:t>
      </w:r>
      <w:r w:rsidRPr="003E4E6D">
        <w:rPr>
          <w:rFonts w:ascii="Times New Roman" w:hAnsi="Times New Roman" w:cs="Times New Roman"/>
        </w:rPr>
        <w:t>borrowings from related persons and accrued interest, long-term borrowings from financial institution and</w:t>
      </w:r>
      <w:r w:rsidR="00D84DB7" w:rsidRPr="003E4E6D">
        <w:rPr>
          <w:rFonts w:ascii="Times New Roman" w:hAnsi="Times New Roman" w:cs="Times New Roman"/>
        </w:rPr>
        <w:t xml:space="preserve"> lease</w:t>
      </w:r>
      <w:r w:rsidRPr="003E4E6D">
        <w:rPr>
          <w:rFonts w:ascii="Times New Roman" w:hAnsi="Times New Roman" w:cs="Times New Roman"/>
        </w:rPr>
        <w:t xml:space="preserve"> liabilities, which bear interest. However, since most of the Company’s financial assets and liabilities bear floating interest rates or fixed interest rates which are close to the market rates. The management considers that the interest rate risk is minimal, hence, the Company has no hedging agreement to protect against such risk.</w:t>
      </w:r>
    </w:p>
    <w:p w14:paraId="4EF92A0E" w14:textId="2514703C" w:rsidR="000319EB" w:rsidRPr="003E4E6D" w:rsidRDefault="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3EB248D" w14:textId="77777777" w:rsidR="00027986" w:rsidRPr="003E4E6D" w:rsidRDefault="00027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3E4E6D">
        <w:rPr>
          <w:rFonts w:ascii="Times New Roman" w:hAnsi="Times New Roman" w:cs="Times New Roman"/>
        </w:rPr>
        <w:br w:type="page"/>
      </w:r>
    </w:p>
    <w:p w14:paraId="748FC9DC" w14:textId="54CE2841" w:rsidR="007C1F21" w:rsidRPr="003E4E6D" w:rsidRDefault="007C1F21" w:rsidP="007C1F21">
      <w:pPr>
        <w:pStyle w:val="BodyText"/>
        <w:tabs>
          <w:tab w:val="clear" w:pos="227"/>
          <w:tab w:val="clear" w:pos="454"/>
          <w:tab w:val="left" w:pos="540"/>
        </w:tabs>
        <w:spacing w:after="0"/>
        <w:jc w:val="both"/>
        <w:rPr>
          <w:rFonts w:ascii="Times New Roman" w:hAnsi="Times New Roman" w:cs="Times New Roman"/>
        </w:rPr>
      </w:pPr>
      <w:r w:rsidRPr="003E4E6D">
        <w:rPr>
          <w:rFonts w:ascii="Times New Roman" w:hAnsi="Times New Roman" w:cs="Times New Roman"/>
        </w:rPr>
        <w:lastRenderedPageBreak/>
        <w:t>Significant financial assets and liabilities as at December 31, 2020 and 2019, classified by type of interest rates are summarized in the table below:</w:t>
      </w:r>
    </w:p>
    <w:p w14:paraId="22939387" w14:textId="77777777" w:rsidR="007C1F21" w:rsidRPr="003E4E6D" w:rsidRDefault="007C1F21" w:rsidP="007C1F21">
      <w:pPr>
        <w:rPr>
          <w:rFonts w:ascii="Times New Roman" w:hAnsi="Times New Roman" w:cs="Times New Roman"/>
        </w:rPr>
      </w:pPr>
    </w:p>
    <w:tbl>
      <w:tblPr>
        <w:tblW w:w="10122" w:type="dxa"/>
        <w:tblInd w:w="-90" w:type="dxa"/>
        <w:tblLayout w:type="fixed"/>
        <w:tblLook w:val="00A0" w:firstRow="1" w:lastRow="0" w:firstColumn="1" w:lastColumn="0" w:noHBand="0" w:noVBand="0"/>
      </w:tblPr>
      <w:tblGrid>
        <w:gridCol w:w="3742"/>
        <w:gridCol w:w="851"/>
        <w:gridCol w:w="850"/>
        <w:gridCol w:w="743"/>
        <w:gridCol w:w="958"/>
        <w:gridCol w:w="992"/>
        <w:gridCol w:w="851"/>
        <w:gridCol w:w="1135"/>
      </w:tblGrid>
      <w:tr w:rsidR="007C1F21" w:rsidRPr="003E4E6D" w14:paraId="0280BFE2" w14:textId="77777777" w:rsidTr="0075775F">
        <w:tc>
          <w:tcPr>
            <w:tcW w:w="3742" w:type="dxa"/>
          </w:tcPr>
          <w:p w14:paraId="128F6D6D" w14:textId="77777777" w:rsidR="007C1F21" w:rsidRPr="003E4E6D" w:rsidRDefault="007C1F21" w:rsidP="0075775F">
            <w:pPr>
              <w:tabs>
                <w:tab w:val="clear" w:pos="227"/>
                <w:tab w:val="clear" w:pos="454"/>
                <w:tab w:val="clear" w:pos="680"/>
                <w:tab w:val="left" w:pos="720"/>
              </w:tabs>
              <w:jc w:val="center"/>
              <w:rPr>
                <w:rFonts w:ascii="Times New Roman" w:hAnsi="Times New Roman" w:cs="Times New Roman"/>
                <w:u w:val="single"/>
              </w:rPr>
            </w:pPr>
          </w:p>
        </w:tc>
        <w:tc>
          <w:tcPr>
            <w:tcW w:w="5245" w:type="dxa"/>
            <w:gridSpan w:val="6"/>
            <w:tcBorders>
              <w:bottom w:val="single" w:sz="4" w:space="0" w:color="auto"/>
            </w:tcBorders>
          </w:tcPr>
          <w:p w14:paraId="236597BC" w14:textId="7EC79E89" w:rsidR="007C1F21" w:rsidRPr="003E4E6D" w:rsidRDefault="007C1F21" w:rsidP="0075775F">
            <w:pPr>
              <w:tabs>
                <w:tab w:val="clear" w:pos="227"/>
                <w:tab w:val="clear" w:pos="454"/>
                <w:tab w:val="clear" w:pos="680"/>
                <w:tab w:val="left" w:pos="800"/>
              </w:tabs>
              <w:jc w:val="center"/>
              <w:rPr>
                <w:rFonts w:ascii="Times New Roman" w:hAnsi="Times New Roman" w:cs="Times New Roman"/>
                <w:u w:val="single"/>
              </w:rPr>
            </w:pPr>
            <w:r w:rsidRPr="003E4E6D">
              <w:rPr>
                <w:rFonts w:ascii="Times New Roman" w:hAnsi="Times New Roman" w:cs="Times New Roman"/>
              </w:rPr>
              <w:t>2020</w:t>
            </w:r>
          </w:p>
        </w:tc>
        <w:tc>
          <w:tcPr>
            <w:tcW w:w="1135" w:type="dxa"/>
            <w:hideMark/>
          </w:tcPr>
          <w:p w14:paraId="0B7AD66D" w14:textId="77777777" w:rsidR="007C1F21" w:rsidRPr="003E4E6D" w:rsidRDefault="007C1F21" w:rsidP="0075775F">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7C1F21" w:rsidRPr="003E4E6D" w14:paraId="36912F29" w14:textId="77777777" w:rsidTr="0075775F">
        <w:tc>
          <w:tcPr>
            <w:tcW w:w="3742" w:type="dxa"/>
          </w:tcPr>
          <w:p w14:paraId="204E01FE" w14:textId="77777777" w:rsidR="007C1F21" w:rsidRPr="003E4E6D" w:rsidRDefault="007C1F21" w:rsidP="0075775F">
            <w:pPr>
              <w:tabs>
                <w:tab w:val="clear" w:pos="227"/>
                <w:tab w:val="clear" w:pos="454"/>
                <w:tab w:val="clear" w:pos="680"/>
                <w:tab w:val="left" w:pos="720"/>
              </w:tabs>
              <w:jc w:val="center"/>
              <w:rPr>
                <w:rFonts w:ascii="Times New Roman" w:hAnsi="Times New Roman" w:cs="Times New Roman"/>
                <w:u w:val="single"/>
              </w:rPr>
            </w:pPr>
          </w:p>
        </w:tc>
        <w:tc>
          <w:tcPr>
            <w:tcW w:w="5245" w:type="dxa"/>
            <w:gridSpan w:val="6"/>
            <w:tcBorders>
              <w:bottom w:val="single" w:sz="4" w:space="0" w:color="auto"/>
            </w:tcBorders>
          </w:tcPr>
          <w:p w14:paraId="6BAF2C4A" w14:textId="77777777" w:rsidR="007C1F21" w:rsidRPr="003E4E6D" w:rsidRDefault="007C1F21" w:rsidP="0075775F">
            <w:pPr>
              <w:tabs>
                <w:tab w:val="clear" w:pos="227"/>
                <w:tab w:val="clear" w:pos="454"/>
                <w:tab w:val="clear" w:pos="680"/>
                <w:tab w:val="left" w:pos="800"/>
              </w:tabs>
              <w:jc w:val="center"/>
              <w:rPr>
                <w:rFonts w:ascii="Times New Roman" w:hAnsi="Times New Roman" w:cs="Times New Roman"/>
              </w:rPr>
            </w:pPr>
            <w:r w:rsidRPr="003E4E6D">
              <w:rPr>
                <w:rFonts w:ascii="Times New Roman" w:hAnsi="Times New Roman" w:cs="Times New Roman"/>
              </w:rPr>
              <w:t>In Thousand Baht</w:t>
            </w:r>
          </w:p>
        </w:tc>
        <w:tc>
          <w:tcPr>
            <w:tcW w:w="1135" w:type="dxa"/>
          </w:tcPr>
          <w:p w14:paraId="3A42FA82" w14:textId="77777777" w:rsidR="007C1F21" w:rsidRPr="003E4E6D" w:rsidRDefault="007C1F21" w:rsidP="0075775F">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7C1F21" w:rsidRPr="003E4E6D" w14:paraId="6BCAE32F" w14:textId="77777777" w:rsidTr="0075775F">
        <w:tc>
          <w:tcPr>
            <w:tcW w:w="3742" w:type="dxa"/>
          </w:tcPr>
          <w:p w14:paraId="7ACAFAE1" w14:textId="77777777" w:rsidR="007C1F21" w:rsidRPr="003E4E6D" w:rsidRDefault="007C1F21" w:rsidP="0075775F">
            <w:pPr>
              <w:tabs>
                <w:tab w:val="clear" w:pos="227"/>
                <w:tab w:val="clear" w:pos="454"/>
                <w:tab w:val="clear" w:pos="680"/>
                <w:tab w:val="left" w:pos="720"/>
              </w:tabs>
              <w:jc w:val="center"/>
              <w:rPr>
                <w:rFonts w:ascii="Times New Roman" w:hAnsi="Times New Roman" w:cs="Times New Roman"/>
                <w:u w:val="single"/>
              </w:rPr>
            </w:pPr>
          </w:p>
        </w:tc>
        <w:tc>
          <w:tcPr>
            <w:tcW w:w="2444" w:type="dxa"/>
            <w:gridSpan w:val="3"/>
            <w:tcBorders>
              <w:top w:val="single" w:sz="4" w:space="0" w:color="auto"/>
            </w:tcBorders>
          </w:tcPr>
          <w:p w14:paraId="58077269" w14:textId="77777777" w:rsidR="007C1F21" w:rsidRPr="003E4E6D" w:rsidRDefault="007C1F21" w:rsidP="0075775F">
            <w:pPr>
              <w:tabs>
                <w:tab w:val="clear" w:pos="227"/>
                <w:tab w:val="clear" w:pos="454"/>
                <w:tab w:val="clear" w:pos="680"/>
                <w:tab w:val="left" w:pos="788"/>
              </w:tabs>
              <w:jc w:val="center"/>
              <w:rPr>
                <w:rFonts w:ascii="Times New Roman" w:hAnsi="Times New Roman" w:cs="Times New Roman"/>
                <w:u w:val="single"/>
              </w:rPr>
            </w:pPr>
            <w:r w:rsidRPr="003E4E6D">
              <w:rPr>
                <w:rFonts w:ascii="Times New Roman" w:hAnsi="Times New Roman" w:cs="Times New Roman"/>
              </w:rPr>
              <w:t>Fixed interest rates</w:t>
            </w:r>
          </w:p>
        </w:tc>
        <w:tc>
          <w:tcPr>
            <w:tcW w:w="958" w:type="dxa"/>
            <w:tcBorders>
              <w:top w:val="single" w:sz="4" w:space="0" w:color="auto"/>
            </w:tcBorders>
          </w:tcPr>
          <w:p w14:paraId="30BD1CE8" w14:textId="77777777" w:rsidR="007C1F21" w:rsidRPr="003E4E6D" w:rsidRDefault="007C1F21" w:rsidP="0075775F">
            <w:pPr>
              <w:tabs>
                <w:tab w:val="clear" w:pos="227"/>
                <w:tab w:val="clear" w:pos="454"/>
                <w:tab w:val="clear" w:pos="680"/>
                <w:tab w:val="left" w:pos="720"/>
              </w:tabs>
              <w:ind w:left="-125" w:right="-83"/>
              <w:jc w:val="center"/>
              <w:rPr>
                <w:rFonts w:ascii="Times New Roman" w:hAnsi="Times New Roman" w:cs="Times New Roman"/>
              </w:rPr>
            </w:pPr>
          </w:p>
        </w:tc>
        <w:tc>
          <w:tcPr>
            <w:tcW w:w="992" w:type="dxa"/>
            <w:tcBorders>
              <w:top w:val="single" w:sz="4" w:space="0" w:color="auto"/>
            </w:tcBorders>
          </w:tcPr>
          <w:p w14:paraId="620AC64C" w14:textId="77777777" w:rsidR="007C1F21" w:rsidRPr="003E4E6D" w:rsidRDefault="007C1F21" w:rsidP="0075775F">
            <w:pPr>
              <w:tabs>
                <w:tab w:val="clear" w:pos="227"/>
                <w:tab w:val="clear" w:pos="454"/>
                <w:tab w:val="clear" w:pos="680"/>
                <w:tab w:val="left" w:pos="841"/>
              </w:tabs>
              <w:ind w:left="-69" w:right="-55"/>
              <w:jc w:val="center"/>
              <w:rPr>
                <w:rFonts w:ascii="Times New Roman" w:hAnsi="Times New Roman" w:cs="Times New Roman"/>
                <w:u w:val="single"/>
              </w:rPr>
            </w:pPr>
          </w:p>
        </w:tc>
        <w:tc>
          <w:tcPr>
            <w:tcW w:w="851" w:type="dxa"/>
            <w:tcBorders>
              <w:top w:val="single" w:sz="4" w:space="0" w:color="auto"/>
            </w:tcBorders>
          </w:tcPr>
          <w:p w14:paraId="52663F87" w14:textId="77777777" w:rsidR="007C1F21" w:rsidRPr="003E4E6D" w:rsidRDefault="007C1F21" w:rsidP="0075775F">
            <w:pPr>
              <w:tabs>
                <w:tab w:val="clear" w:pos="227"/>
                <w:tab w:val="clear" w:pos="454"/>
                <w:tab w:val="clear" w:pos="680"/>
                <w:tab w:val="left" w:pos="800"/>
              </w:tabs>
              <w:jc w:val="center"/>
              <w:rPr>
                <w:rFonts w:ascii="Times New Roman" w:hAnsi="Times New Roman" w:cs="Times New Roman"/>
                <w:u w:val="single"/>
              </w:rPr>
            </w:pPr>
          </w:p>
        </w:tc>
        <w:tc>
          <w:tcPr>
            <w:tcW w:w="1135" w:type="dxa"/>
            <w:vMerge w:val="restart"/>
          </w:tcPr>
          <w:p w14:paraId="37A009CA" w14:textId="77777777" w:rsidR="007C1F21" w:rsidRPr="003E4E6D" w:rsidRDefault="007C1F21" w:rsidP="0075775F">
            <w:pPr>
              <w:tabs>
                <w:tab w:val="clear" w:pos="227"/>
                <w:tab w:val="clear" w:pos="454"/>
                <w:tab w:val="clear" w:pos="680"/>
                <w:tab w:val="left" w:pos="720"/>
              </w:tabs>
              <w:jc w:val="center"/>
              <w:rPr>
                <w:rFonts w:ascii="Times New Roman" w:hAnsi="Times New Roman" w:cs="Times New Roman"/>
              </w:rPr>
            </w:pPr>
            <w:r w:rsidRPr="003E4E6D">
              <w:rPr>
                <w:rFonts w:ascii="Times New Roman" w:hAnsi="Times New Roman" w:cs="Times New Roman"/>
              </w:rPr>
              <w:t>Effective interest rates</w:t>
            </w:r>
          </w:p>
          <w:p w14:paraId="11A46BDE" w14:textId="63A2522B" w:rsidR="007C1F21" w:rsidRPr="003E4E6D" w:rsidRDefault="0000220B" w:rsidP="0000220B">
            <w:pPr>
              <w:tabs>
                <w:tab w:val="clear" w:pos="227"/>
                <w:tab w:val="clear" w:pos="454"/>
                <w:tab w:val="clear" w:pos="680"/>
                <w:tab w:val="clear" w:pos="907"/>
                <w:tab w:val="left" w:pos="896"/>
              </w:tabs>
              <w:jc w:val="center"/>
              <w:rPr>
                <w:rFonts w:ascii="Times New Roman" w:hAnsi="Times New Roman" w:cs="Times New Roman"/>
              </w:rPr>
            </w:pPr>
            <w:r w:rsidRPr="003E4E6D">
              <w:rPr>
                <w:rFonts w:ascii="Times New Roman" w:hAnsi="Times New Roman" w:cs="Times New Roman"/>
                <w:u w:val="single"/>
              </w:rPr>
              <w:t xml:space="preserve">    </w:t>
            </w:r>
            <w:r w:rsidR="007C1F21" w:rsidRPr="003E4E6D">
              <w:rPr>
                <w:rFonts w:ascii="Times New Roman" w:hAnsi="Times New Roman" w:cs="Times New Roman"/>
                <w:u w:val="single"/>
              </w:rPr>
              <w:t>(% p.a.)</w:t>
            </w:r>
            <w:r w:rsidRPr="003E4E6D">
              <w:rPr>
                <w:rFonts w:ascii="Times New Roman" w:hAnsi="Times New Roman" w:cs="Times New Roman"/>
                <w:u w:val="single"/>
              </w:rPr>
              <w:t xml:space="preserve"> </w:t>
            </w:r>
            <w:r w:rsidRPr="003E4E6D">
              <w:rPr>
                <w:rFonts w:ascii="Times New Roman" w:hAnsi="Times New Roman" w:cs="Times New Roman"/>
                <w:u w:val="single"/>
              </w:rPr>
              <w:tab/>
              <w:t xml:space="preserve">   </w:t>
            </w:r>
          </w:p>
        </w:tc>
      </w:tr>
      <w:tr w:rsidR="00F50CB0" w:rsidRPr="003E4E6D" w14:paraId="640F37F9" w14:textId="77777777" w:rsidTr="0075775F">
        <w:trPr>
          <w:trHeight w:val="551"/>
        </w:trPr>
        <w:tc>
          <w:tcPr>
            <w:tcW w:w="3742" w:type="dxa"/>
          </w:tcPr>
          <w:p w14:paraId="617A8379" w14:textId="77777777" w:rsidR="00F50CB0" w:rsidRPr="003E4E6D" w:rsidRDefault="00F50CB0" w:rsidP="00F50CB0">
            <w:pPr>
              <w:tabs>
                <w:tab w:val="clear" w:pos="227"/>
                <w:tab w:val="clear" w:pos="454"/>
                <w:tab w:val="clear" w:pos="680"/>
                <w:tab w:val="left" w:pos="720"/>
              </w:tabs>
              <w:jc w:val="center"/>
              <w:rPr>
                <w:rFonts w:ascii="Times New Roman" w:hAnsi="Times New Roman" w:cs="Times New Roman"/>
                <w:u w:val="single"/>
              </w:rPr>
            </w:pPr>
          </w:p>
        </w:tc>
        <w:tc>
          <w:tcPr>
            <w:tcW w:w="851" w:type="dxa"/>
            <w:tcBorders>
              <w:top w:val="single" w:sz="4" w:space="0" w:color="auto"/>
            </w:tcBorders>
          </w:tcPr>
          <w:p w14:paraId="004392DD" w14:textId="77777777" w:rsidR="00F50CB0" w:rsidRPr="003E4E6D" w:rsidRDefault="00F50CB0" w:rsidP="00F50CB0">
            <w:pPr>
              <w:tabs>
                <w:tab w:val="left" w:pos="720"/>
              </w:tabs>
              <w:jc w:val="center"/>
              <w:rPr>
                <w:rFonts w:ascii="Times New Roman" w:hAnsi="Times New Roman" w:cs="Times New Roman"/>
              </w:rPr>
            </w:pPr>
            <w:r w:rsidRPr="003E4E6D">
              <w:rPr>
                <w:rFonts w:ascii="Times New Roman" w:hAnsi="Times New Roman" w:cs="Times New Roman"/>
              </w:rPr>
              <w:t xml:space="preserve"> Within</w:t>
            </w:r>
          </w:p>
          <w:p w14:paraId="4B95BFBE" w14:textId="40512884" w:rsidR="00F50CB0" w:rsidRPr="003E4E6D" w:rsidRDefault="00F50CB0" w:rsidP="00F50CB0">
            <w:pPr>
              <w:tabs>
                <w:tab w:val="clear" w:pos="227"/>
                <w:tab w:val="clear" w:pos="454"/>
                <w:tab w:val="clear" w:pos="680"/>
                <w:tab w:val="left" w:pos="629"/>
              </w:tabs>
              <w:rPr>
                <w:rFonts w:ascii="Times New Roman" w:hAnsi="Times New Roman" w:cs="Times New Roman"/>
                <w:u w:val="single"/>
              </w:rPr>
            </w:pPr>
            <w:r w:rsidRPr="003E4E6D">
              <w:rPr>
                <w:rFonts w:ascii="Times New Roman" w:hAnsi="Times New Roman" w:cs="Times New Roman"/>
                <w:u w:val="single"/>
              </w:rPr>
              <w:t xml:space="preserve">  1 year</w:t>
            </w:r>
            <w:r w:rsidRPr="003E4E6D">
              <w:rPr>
                <w:rFonts w:ascii="Times New Roman" w:hAnsi="Times New Roman" w:cs="Times New Roman"/>
                <w:u w:val="single"/>
              </w:rPr>
              <w:tab/>
              <w:t xml:space="preserve"> </w:t>
            </w:r>
          </w:p>
        </w:tc>
        <w:tc>
          <w:tcPr>
            <w:tcW w:w="850" w:type="dxa"/>
            <w:tcBorders>
              <w:top w:val="single" w:sz="4" w:space="0" w:color="auto"/>
            </w:tcBorders>
          </w:tcPr>
          <w:p w14:paraId="4AE9AC1F" w14:textId="77777777" w:rsidR="00F50CB0" w:rsidRPr="003E4E6D" w:rsidRDefault="00F50CB0" w:rsidP="00F50CB0">
            <w:pPr>
              <w:jc w:val="center"/>
              <w:rPr>
                <w:rFonts w:ascii="Times New Roman" w:hAnsi="Times New Roman" w:cs="Times New Roman"/>
                <w:u w:val="single"/>
              </w:rPr>
            </w:pPr>
          </w:p>
          <w:p w14:paraId="017D01C6" w14:textId="77777777" w:rsidR="00F50CB0" w:rsidRPr="003E4E6D" w:rsidRDefault="00F50CB0" w:rsidP="00164267">
            <w:pPr>
              <w:tabs>
                <w:tab w:val="clear" w:pos="227"/>
                <w:tab w:val="clear" w:pos="454"/>
                <w:tab w:val="clear" w:pos="680"/>
                <w:tab w:val="clear" w:pos="907"/>
              </w:tabs>
              <w:ind w:left="-21" w:right="-204"/>
              <w:rPr>
                <w:rFonts w:ascii="Times New Roman" w:hAnsi="Times New Roman" w:cs="Times New Roman"/>
                <w:u w:val="single"/>
              </w:rPr>
            </w:pPr>
            <w:r w:rsidRPr="003E4E6D">
              <w:rPr>
                <w:rFonts w:ascii="Times New Roman" w:hAnsi="Times New Roman" w:cs="Times New Roman"/>
                <w:u w:val="single"/>
              </w:rPr>
              <w:t>1- 5 years</w:t>
            </w:r>
          </w:p>
        </w:tc>
        <w:tc>
          <w:tcPr>
            <w:tcW w:w="743" w:type="dxa"/>
            <w:tcBorders>
              <w:top w:val="single" w:sz="4" w:space="0" w:color="auto"/>
            </w:tcBorders>
          </w:tcPr>
          <w:p w14:paraId="33B9BA9C" w14:textId="77777777" w:rsidR="00F50CB0" w:rsidRPr="003E4E6D" w:rsidRDefault="00F50CB0" w:rsidP="00F50CB0">
            <w:pPr>
              <w:tabs>
                <w:tab w:val="clear" w:pos="227"/>
                <w:tab w:val="clear" w:pos="454"/>
                <w:tab w:val="clear" w:pos="680"/>
                <w:tab w:val="left" w:pos="720"/>
              </w:tabs>
              <w:jc w:val="center"/>
              <w:rPr>
                <w:rFonts w:ascii="Times New Roman" w:hAnsi="Times New Roman" w:cs="Times New Roman"/>
              </w:rPr>
            </w:pPr>
            <w:r w:rsidRPr="003E4E6D">
              <w:rPr>
                <w:rFonts w:ascii="Times New Roman" w:hAnsi="Times New Roman" w:cs="Times New Roman"/>
              </w:rPr>
              <w:t>Over</w:t>
            </w:r>
          </w:p>
          <w:p w14:paraId="7738B68E" w14:textId="77777777" w:rsidR="00F50CB0" w:rsidRPr="003E4E6D" w:rsidRDefault="00F50CB0" w:rsidP="00F50CB0">
            <w:pPr>
              <w:tabs>
                <w:tab w:val="clear" w:pos="227"/>
                <w:tab w:val="clear" w:pos="454"/>
                <w:tab w:val="clear" w:pos="680"/>
                <w:tab w:val="left" w:pos="788"/>
              </w:tabs>
              <w:ind w:left="-108" w:right="-107"/>
              <w:jc w:val="center"/>
              <w:rPr>
                <w:rFonts w:ascii="Times New Roman" w:hAnsi="Times New Roman" w:cs="Times New Roman"/>
                <w:u w:val="single"/>
              </w:rPr>
            </w:pPr>
            <w:r w:rsidRPr="003E4E6D">
              <w:rPr>
                <w:rFonts w:ascii="Times New Roman" w:hAnsi="Times New Roman" w:cs="Times New Roman"/>
                <w:u w:val="single"/>
              </w:rPr>
              <w:t>5 years</w:t>
            </w:r>
          </w:p>
        </w:tc>
        <w:tc>
          <w:tcPr>
            <w:tcW w:w="958" w:type="dxa"/>
          </w:tcPr>
          <w:p w14:paraId="55C060A8" w14:textId="77777777" w:rsidR="00F50CB0" w:rsidRPr="003E4E6D" w:rsidRDefault="00F50CB0" w:rsidP="00F50CB0">
            <w:pPr>
              <w:tabs>
                <w:tab w:val="clear" w:pos="227"/>
                <w:tab w:val="clear" w:pos="454"/>
                <w:tab w:val="clear" w:pos="680"/>
                <w:tab w:val="left" w:pos="720"/>
              </w:tabs>
              <w:ind w:left="-116" w:right="-91"/>
              <w:jc w:val="center"/>
              <w:rPr>
                <w:rFonts w:ascii="Times New Roman" w:hAnsi="Times New Roman" w:cs="Times New Roman"/>
              </w:rPr>
            </w:pPr>
            <w:r w:rsidRPr="003E4E6D">
              <w:rPr>
                <w:rFonts w:ascii="Times New Roman" w:hAnsi="Times New Roman" w:cs="Times New Roman"/>
              </w:rPr>
              <w:t>Floating</w:t>
            </w:r>
          </w:p>
          <w:p w14:paraId="5048E106" w14:textId="77777777" w:rsidR="00F50CB0" w:rsidRPr="003E4E6D" w:rsidRDefault="00F50CB0" w:rsidP="00F50CB0">
            <w:pPr>
              <w:tabs>
                <w:tab w:val="clear" w:pos="227"/>
                <w:tab w:val="clear" w:pos="454"/>
                <w:tab w:val="clear" w:pos="680"/>
                <w:tab w:val="left" w:pos="720"/>
              </w:tabs>
              <w:ind w:left="-125" w:right="-83"/>
              <w:jc w:val="center"/>
              <w:rPr>
                <w:rFonts w:ascii="Times New Roman" w:hAnsi="Times New Roman" w:cs="Times New Roman"/>
              </w:rPr>
            </w:pPr>
            <w:r w:rsidRPr="003E4E6D">
              <w:rPr>
                <w:rFonts w:ascii="Times New Roman" w:hAnsi="Times New Roman" w:cs="Times New Roman"/>
                <w:u w:val="single"/>
              </w:rPr>
              <w:t>interest rate</w:t>
            </w:r>
          </w:p>
        </w:tc>
        <w:tc>
          <w:tcPr>
            <w:tcW w:w="992" w:type="dxa"/>
          </w:tcPr>
          <w:p w14:paraId="3F101BA1" w14:textId="77777777" w:rsidR="00F50CB0" w:rsidRPr="003E4E6D" w:rsidRDefault="00F50CB0" w:rsidP="00F50CB0">
            <w:pPr>
              <w:tabs>
                <w:tab w:val="left" w:pos="720"/>
              </w:tabs>
              <w:ind w:left="-125" w:right="-83"/>
              <w:jc w:val="center"/>
              <w:rPr>
                <w:rFonts w:ascii="Times New Roman" w:hAnsi="Times New Roman" w:cs="Times New Roman"/>
              </w:rPr>
            </w:pPr>
            <w:r w:rsidRPr="003E4E6D">
              <w:rPr>
                <w:rFonts w:ascii="Times New Roman" w:hAnsi="Times New Roman" w:cs="Times New Roman"/>
              </w:rPr>
              <w:t xml:space="preserve"> Non-interest</w:t>
            </w:r>
          </w:p>
          <w:p w14:paraId="3371317E" w14:textId="6800D876" w:rsidR="00F50CB0" w:rsidRPr="003E4E6D" w:rsidRDefault="00F50CB0" w:rsidP="00F50CB0">
            <w:pPr>
              <w:tabs>
                <w:tab w:val="clear" w:pos="227"/>
                <w:tab w:val="clear" w:pos="454"/>
                <w:tab w:val="clear" w:pos="680"/>
                <w:tab w:val="left" w:pos="757"/>
              </w:tabs>
              <w:ind w:left="-69" w:right="-55"/>
              <w:jc w:val="center"/>
              <w:rPr>
                <w:rFonts w:ascii="Times New Roman" w:hAnsi="Times New Roman" w:cs="Times New Roman"/>
                <w:u w:val="single"/>
              </w:rPr>
            </w:pPr>
            <w:r w:rsidRPr="003E4E6D">
              <w:rPr>
                <w:rFonts w:ascii="Times New Roman" w:hAnsi="Times New Roman" w:cs="Times New Roman"/>
                <w:u w:val="single"/>
              </w:rPr>
              <w:t xml:space="preserve">   bearing</w:t>
            </w:r>
            <w:r w:rsidRPr="003E4E6D">
              <w:rPr>
                <w:rFonts w:ascii="Times New Roman" w:hAnsi="Times New Roman" w:cs="Times New Roman"/>
                <w:u w:val="single"/>
              </w:rPr>
              <w:tab/>
            </w:r>
          </w:p>
        </w:tc>
        <w:tc>
          <w:tcPr>
            <w:tcW w:w="851" w:type="dxa"/>
          </w:tcPr>
          <w:p w14:paraId="596CED1F" w14:textId="77777777" w:rsidR="00F50CB0" w:rsidRPr="003E4E6D" w:rsidRDefault="00F50CB0" w:rsidP="00F50CB0">
            <w:pPr>
              <w:tabs>
                <w:tab w:val="left" w:pos="800"/>
              </w:tabs>
              <w:jc w:val="center"/>
              <w:rPr>
                <w:rFonts w:ascii="Times New Roman" w:hAnsi="Times New Roman" w:cs="Times New Roman"/>
                <w:u w:val="single"/>
              </w:rPr>
            </w:pPr>
          </w:p>
          <w:p w14:paraId="2F1AE4FA" w14:textId="0B12D42A" w:rsidR="00F50CB0" w:rsidRPr="003E4E6D" w:rsidRDefault="00F50CB0" w:rsidP="0000220B">
            <w:pPr>
              <w:tabs>
                <w:tab w:val="clear" w:pos="227"/>
                <w:tab w:val="clear" w:pos="454"/>
                <w:tab w:val="clear" w:pos="680"/>
                <w:tab w:val="left" w:pos="629"/>
              </w:tabs>
              <w:jc w:val="center"/>
              <w:rPr>
                <w:rFonts w:ascii="Times New Roman" w:hAnsi="Times New Roman" w:cs="Times New Roman"/>
                <w:u w:val="single"/>
              </w:rPr>
            </w:pPr>
            <w:r w:rsidRPr="003E4E6D">
              <w:rPr>
                <w:rFonts w:ascii="Times New Roman" w:hAnsi="Times New Roman" w:cs="Times New Roman"/>
                <w:u w:val="single"/>
              </w:rPr>
              <w:t xml:space="preserve">  </w:t>
            </w:r>
            <w:r w:rsidR="0000220B" w:rsidRPr="003E4E6D">
              <w:rPr>
                <w:rFonts w:ascii="Times New Roman" w:hAnsi="Times New Roman" w:cs="Times New Roman"/>
                <w:u w:val="single"/>
              </w:rPr>
              <w:t xml:space="preserve"> </w:t>
            </w:r>
            <w:r w:rsidRPr="003E4E6D">
              <w:rPr>
                <w:rFonts w:ascii="Times New Roman" w:hAnsi="Times New Roman" w:cs="Times New Roman"/>
                <w:u w:val="single"/>
              </w:rPr>
              <w:t>Total</w:t>
            </w:r>
            <w:r w:rsidRPr="003E4E6D">
              <w:rPr>
                <w:rFonts w:ascii="Times New Roman" w:hAnsi="Times New Roman" w:cs="Times New Roman"/>
                <w:u w:val="single"/>
              </w:rPr>
              <w:tab/>
            </w:r>
          </w:p>
        </w:tc>
        <w:tc>
          <w:tcPr>
            <w:tcW w:w="1135" w:type="dxa"/>
            <w:vMerge/>
          </w:tcPr>
          <w:p w14:paraId="35CF12C1" w14:textId="77777777" w:rsidR="00F50CB0" w:rsidRPr="003E4E6D" w:rsidRDefault="00F50CB0" w:rsidP="00F50CB0">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7C1F21" w:rsidRPr="003E4E6D" w14:paraId="0F6E9523" w14:textId="77777777" w:rsidTr="0075775F">
        <w:tc>
          <w:tcPr>
            <w:tcW w:w="3742" w:type="dxa"/>
            <w:vAlign w:val="bottom"/>
          </w:tcPr>
          <w:p w14:paraId="36E33EB3" w14:textId="77777777" w:rsidR="007C1F21" w:rsidRPr="003E4E6D" w:rsidRDefault="007C1F21" w:rsidP="0075775F">
            <w:pPr>
              <w:tabs>
                <w:tab w:val="clear" w:pos="227"/>
                <w:tab w:val="clear" w:pos="454"/>
                <w:tab w:val="clear" w:pos="680"/>
                <w:tab w:val="left" w:pos="720"/>
              </w:tabs>
              <w:rPr>
                <w:rFonts w:ascii="Times New Roman" w:hAnsi="Times New Roman" w:cs="Times New Roman"/>
                <w:b/>
                <w:bCs/>
              </w:rPr>
            </w:pPr>
            <w:r w:rsidRPr="003E4E6D">
              <w:rPr>
                <w:rFonts w:ascii="Times New Roman" w:hAnsi="Times New Roman" w:cs="Times New Roman"/>
                <w:b/>
                <w:bCs/>
              </w:rPr>
              <w:t>Financial assets</w:t>
            </w:r>
          </w:p>
        </w:tc>
        <w:tc>
          <w:tcPr>
            <w:tcW w:w="851" w:type="dxa"/>
          </w:tcPr>
          <w:p w14:paraId="46E91A71"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850" w:type="dxa"/>
          </w:tcPr>
          <w:p w14:paraId="77A82A7A"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743" w:type="dxa"/>
          </w:tcPr>
          <w:p w14:paraId="09728AD3"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958" w:type="dxa"/>
          </w:tcPr>
          <w:p w14:paraId="0A4487EA"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992" w:type="dxa"/>
          </w:tcPr>
          <w:p w14:paraId="021EC586"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851" w:type="dxa"/>
          </w:tcPr>
          <w:p w14:paraId="718C4AEB" w14:textId="77777777" w:rsidR="007C1F21" w:rsidRPr="003E4E6D" w:rsidRDefault="007C1F21" w:rsidP="0075775F">
            <w:pPr>
              <w:tabs>
                <w:tab w:val="clear" w:pos="227"/>
                <w:tab w:val="clear" w:pos="454"/>
                <w:tab w:val="clear" w:pos="680"/>
                <w:tab w:val="left" w:pos="720"/>
              </w:tabs>
              <w:rPr>
                <w:rFonts w:ascii="Times New Roman" w:hAnsi="Times New Roman" w:cs="Times New Roman"/>
              </w:rPr>
            </w:pPr>
          </w:p>
        </w:tc>
        <w:tc>
          <w:tcPr>
            <w:tcW w:w="1135" w:type="dxa"/>
          </w:tcPr>
          <w:p w14:paraId="2E22FDC7" w14:textId="77777777" w:rsidR="007C1F21" w:rsidRPr="003E4E6D" w:rsidRDefault="007C1F21" w:rsidP="0075775F">
            <w:pPr>
              <w:tabs>
                <w:tab w:val="clear" w:pos="227"/>
                <w:tab w:val="clear" w:pos="454"/>
                <w:tab w:val="clear" w:pos="680"/>
                <w:tab w:val="left" w:pos="720"/>
              </w:tabs>
              <w:jc w:val="center"/>
              <w:rPr>
                <w:rFonts w:ascii="Times New Roman" w:hAnsi="Times New Roman" w:cs="Times New Roman"/>
              </w:rPr>
            </w:pPr>
          </w:p>
        </w:tc>
      </w:tr>
      <w:tr w:rsidR="007C1F21" w:rsidRPr="003E4E6D" w14:paraId="339F5647" w14:textId="77777777" w:rsidTr="0075775F">
        <w:tc>
          <w:tcPr>
            <w:tcW w:w="3742" w:type="dxa"/>
            <w:shd w:val="clear" w:color="auto" w:fill="auto"/>
            <w:vAlign w:val="bottom"/>
            <w:hideMark/>
          </w:tcPr>
          <w:p w14:paraId="205C0B07" w14:textId="77777777" w:rsidR="007C1F21" w:rsidRPr="003E4E6D" w:rsidRDefault="007C1F21" w:rsidP="0075775F">
            <w:pPr>
              <w:rPr>
                <w:rFonts w:ascii="Times New Roman" w:hAnsi="Times New Roman" w:cs="Times New Roman"/>
              </w:rPr>
            </w:pPr>
            <w:r w:rsidRPr="003E4E6D">
              <w:rPr>
                <w:rFonts w:ascii="Times New Roman" w:hAnsi="Times New Roman" w:cs="Times New Roman"/>
              </w:rPr>
              <w:t>Cash and cash equivalents</w:t>
            </w:r>
          </w:p>
        </w:tc>
        <w:tc>
          <w:tcPr>
            <w:tcW w:w="851" w:type="dxa"/>
          </w:tcPr>
          <w:p w14:paraId="061FBE93"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3E4E6D">
              <w:rPr>
                <w:rFonts w:ascii="Times New Roman" w:hAnsi="Times New Roman" w:cs="Times New Roman"/>
              </w:rPr>
              <w:t xml:space="preserve">   -</w:t>
            </w:r>
          </w:p>
        </w:tc>
        <w:tc>
          <w:tcPr>
            <w:tcW w:w="850" w:type="dxa"/>
          </w:tcPr>
          <w:p w14:paraId="0ADEB545"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3E4E6D">
              <w:rPr>
                <w:rFonts w:ascii="Times New Roman" w:hAnsi="Times New Roman" w:cs="Times New Roman"/>
              </w:rPr>
              <w:t xml:space="preserve">   -</w:t>
            </w:r>
          </w:p>
        </w:tc>
        <w:tc>
          <w:tcPr>
            <w:tcW w:w="743" w:type="dxa"/>
            <w:vAlign w:val="bottom"/>
          </w:tcPr>
          <w:p w14:paraId="1CDCBD75"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cs="Times New Roman"/>
              </w:rPr>
              <w:t>-</w:t>
            </w:r>
          </w:p>
        </w:tc>
        <w:tc>
          <w:tcPr>
            <w:tcW w:w="958" w:type="dxa"/>
            <w:vAlign w:val="bottom"/>
          </w:tcPr>
          <w:p w14:paraId="5B5CFD7B" w14:textId="5A0046B3" w:rsidR="007C1F21" w:rsidRPr="003E4E6D" w:rsidRDefault="00757F30"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2,200</w:t>
            </w:r>
          </w:p>
        </w:tc>
        <w:tc>
          <w:tcPr>
            <w:tcW w:w="992" w:type="dxa"/>
            <w:vAlign w:val="bottom"/>
          </w:tcPr>
          <w:p w14:paraId="19753892" w14:textId="0537000A" w:rsidR="007C1F21" w:rsidRPr="003E4E6D" w:rsidRDefault="00757F30"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13,125</w:t>
            </w:r>
          </w:p>
        </w:tc>
        <w:tc>
          <w:tcPr>
            <w:tcW w:w="851" w:type="dxa"/>
            <w:vAlign w:val="bottom"/>
          </w:tcPr>
          <w:p w14:paraId="4107E732" w14:textId="56288AA8"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1</w:t>
            </w:r>
            <w:r w:rsidR="00757F30" w:rsidRPr="003E4E6D">
              <w:rPr>
                <w:rFonts w:ascii="Times New Roman" w:hAnsi="Times New Roman" w:cs="Times New Roman"/>
              </w:rPr>
              <w:t>5,325</w:t>
            </w:r>
          </w:p>
        </w:tc>
        <w:tc>
          <w:tcPr>
            <w:tcW w:w="1135" w:type="dxa"/>
            <w:vAlign w:val="bottom"/>
          </w:tcPr>
          <w:p w14:paraId="673D3ECE" w14:textId="09930999"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szCs w:val="22"/>
              </w:rPr>
              <w:t>0.</w:t>
            </w:r>
            <w:r w:rsidR="00757F30" w:rsidRPr="003E4E6D">
              <w:rPr>
                <w:rFonts w:ascii="Times New Roman" w:hAnsi="Times New Roman"/>
                <w:szCs w:val="22"/>
              </w:rPr>
              <w:t>05</w:t>
            </w:r>
            <w:r w:rsidRPr="003E4E6D">
              <w:rPr>
                <w:rFonts w:ascii="Times New Roman" w:hAnsi="Times New Roman"/>
                <w:szCs w:val="22"/>
              </w:rPr>
              <w:t xml:space="preserve"> - </w:t>
            </w:r>
            <w:r w:rsidRPr="003E4E6D">
              <w:rPr>
                <w:rFonts w:ascii="Times New Roman" w:hAnsi="Times New Roman" w:cs="Times New Roman"/>
              </w:rPr>
              <w:t>0.</w:t>
            </w:r>
            <w:r w:rsidR="00757F30" w:rsidRPr="003E4E6D">
              <w:rPr>
                <w:rFonts w:ascii="Times New Roman" w:hAnsi="Times New Roman" w:cs="Times New Roman"/>
              </w:rPr>
              <w:t>125</w:t>
            </w:r>
          </w:p>
        </w:tc>
      </w:tr>
      <w:tr w:rsidR="007C1F21" w:rsidRPr="003E4E6D" w14:paraId="1A5C7D2F" w14:textId="77777777" w:rsidTr="0075775F">
        <w:tc>
          <w:tcPr>
            <w:tcW w:w="3742" w:type="dxa"/>
            <w:shd w:val="clear" w:color="auto" w:fill="auto"/>
            <w:vAlign w:val="bottom"/>
          </w:tcPr>
          <w:p w14:paraId="02BDBBC9" w14:textId="77777777" w:rsidR="007C1F21" w:rsidRPr="003E4E6D" w:rsidRDefault="007C1F21" w:rsidP="0075775F">
            <w:pPr>
              <w:rPr>
                <w:rFonts w:ascii="Times New Roman" w:hAnsi="Times New Roman" w:cs="Times New Roman"/>
              </w:rPr>
            </w:pPr>
            <w:r w:rsidRPr="003E4E6D">
              <w:rPr>
                <w:rFonts w:ascii="Times New Roman" w:hAnsi="Times New Roman" w:cs="Times New Roman"/>
              </w:rPr>
              <w:t>Trade account receivables - net</w:t>
            </w:r>
          </w:p>
        </w:tc>
        <w:tc>
          <w:tcPr>
            <w:tcW w:w="851" w:type="dxa"/>
          </w:tcPr>
          <w:p w14:paraId="43D9C744"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3E4E6D">
              <w:rPr>
                <w:rFonts w:ascii="Times New Roman" w:hAnsi="Times New Roman" w:cs="Times New Roman"/>
              </w:rPr>
              <w:t xml:space="preserve">   -</w:t>
            </w:r>
          </w:p>
        </w:tc>
        <w:tc>
          <w:tcPr>
            <w:tcW w:w="850" w:type="dxa"/>
          </w:tcPr>
          <w:p w14:paraId="14BE4CDB"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3E4E6D">
              <w:rPr>
                <w:rFonts w:ascii="Times New Roman" w:hAnsi="Times New Roman" w:cs="Times New Roman"/>
              </w:rPr>
              <w:t xml:space="preserve">   -</w:t>
            </w:r>
          </w:p>
        </w:tc>
        <w:tc>
          <w:tcPr>
            <w:tcW w:w="743" w:type="dxa"/>
            <w:vAlign w:val="bottom"/>
          </w:tcPr>
          <w:p w14:paraId="63972D2C"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cs="Times New Roman"/>
              </w:rPr>
              <w:t>-</w:t>
            </w:r>
          </w:p>
        </w:tc>
        <w:tc>
          <w:tcPr>
            <w:tcW w:w="958" w:type="dxa"/>
            <w:vAlign w:val="bottom"/>
          </w:tcPr>
          <w:p w14:paraId="39ACD2FE"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3E4E6D">
              <w:rPr>
                <w:rFonts w:ascii="Times New Roman" w:hAnsi="Times New Roman" w:cs="Times New Roman"/>
              </w:rPr>
              <w:t>-</w:t>
            </w:r>
          </w:p>
        </w:tc>
        <w:tc>
          <w:tcPr>
            <w:tcW w:w="992" w:type="dxa"/>
            <w:vAlign w:val="bottom"/>
          </w:tcPr>
          <w:p w14:paraId="3627243B" w14:textId="162D1ED7" w:rsidR="007C1F21" w:rsidRPr="003E4E6D" w:rsidRDefault="00FF22B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29,463</w:t>
            </w:r>
          </w:p>
        </w:tc>
        <w:tc>
          <w:tcPr>
            <w:tcW w:w="851" w:type="dxa"/>
            <w:vAlign w:val="bottom"/>
          </w:tcPr>
          <w:p w14:paraId="16A5A9A0" w14:textId="1DF013CA" w:rsidR="007C1F21" w:rsidRPr="003E4E6D" w:rsidRDefault="00FF22B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29,463</w:t>
            </w:r>
          </w:p>
        </w:tc>
        <w:tc>
          <w:tcPr>
            <w:tcW w:w="1135" w:type="dxa"/>
            <w:vAlign w:val="bottom"/>
          </w:tcPr>
          <w:p w14:paraId="6C692FD2" w14:textId="77777777" w:rsidR="007C1F21" w:rsidRPr="003E4E6D"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cs="Times New Roman"/>
              </w:rPr>
              <w:t>-</w:t>
            </w:r>
          </w:p>
        </w:tc>
      </w:tr>
      <w:tr w:rsidR="007C1F21" w:rsidRPr="00DD6C83" w14:paraId="59DE70AF" w14:textId="77777777" w:rsidTr="0075775F">
        <w:tc>
          <w:tcPr>
            <w:tcW w:w="3742" w:type="dxa"/>
            <w:shd w:val="clear" w:color="auto" w:fill="auto"/>
            <w:vAlign w:val="bottom"/>
          </w:tcPr>
          <w:p w14:paraId="0DB23E5E" w14:textId="77777777" w:rsidR="007C1F21" w:rsidRPr="003E4E6D" w:rsidRDefault="007C1F21" w:rsidP="0075775F">
            <w:pPr>
              <w:rPr>
                <w:rFonts w:ascii="Times New Roman" w:hAnsi="Times New Roman" w:cs="Times New Roman"/>
              </w:rPr>
            </w:pPr>
            <w:r w:rsidRPr="003E4E6D">
              <w:rPr>
                <w:rFonts w:ascii="Times New Roman" w:hAnsi="Times New Roman" w:cs="Times New Roman"/>
              </w:rPr>
              <w:t>Restricted savings deposit</w:t>
            </w:r>
          </w:p>
        </w:tc>
        <w:tc>
          <w:tcPr>
            <w:tcW w:w="851" w:type="dxa"/>
          </w:tcPr>
          <w:p w14:paraId="0A0F5852" w14:textId="77777777"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3E4E6D">
              <w:rPr>
                <w:rFonts w:ascii="Times New Roman" w:hAnsi="Times New Roman" w:cs="Times New Roman"/>
              </w:rPr>
              <w:t xml:space="preserve">   -</w:t>
            </w:r>
          </w:p>
        </w:tc>
        <w:tc>
          <w:tcPr>
            <w:tcW w:w="850" w:type="dxa"/>
          </w:tcPr>
          <w:p w14:paraId="09BBEFCC" w14:textId="77777777"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3E4E6D">
              <w:rPr>
                <w:rFonts w:ascii="Times New Roman" w:hAnsi="Times New Roman" w:cs="Times New Roman"/>
              </w:rPr>
              <w:t xml:space="preserve">   -</w:t>
            </w:r>
          </w:p>
        </w:tc>
        <w:tc>
          <w:tcPr>
            <w:tcW w:w="743" w:type="dxa"/>
            <w:vAlign w:val="bottom"/>
          </w:tcPr>
          <w:p w14:paraId="09EB2CD2" w14:textId="77777777"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cs="Times New Roman"/>
              </w:rPr>
              <w:t>-</w:t>
            </w:r>
          </w:p>
        </w:tc>
        <w:tc>
          <w:tcPr>
            <w:tcW w:w="958" w:type="dxa"/>
            <w:vAlign w:val="bottom"/>
          </w:tcPr>
          <w:p w14:paraId="1E232140" w14:textId="5E9E5B4C"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2,</w:t>
            </w:r>
            <w:r w:rsidR="00757F30" w:rsidRPr="003E4E6D">
              <w:rPr>
                <w:rFonts w:ascii="Times New Roman" w:hAnsi="Times New Roman" w:cs="Times New Roman"/>
              </w:rPr>
              <w:t>587</w:t>
            </w:r>
          </w:p>
        </w:tc>
        <w:tc>
          <w:tcPr>
            <w:tcW w:w="992" w:type="dxa"/>
          </w:tcPr>
          <w:p w14:paraId="44BF4720" w14:textId="77777777"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3E4E6D">
              <w:rPr>
                <w:rFonts w:ascii="Times New Roman" w:hAnsi="Times New Roman" w:cs="Times New Roman"/>
              </w:rPr>
              <w:t xml:space="preserve">   -</w:t>
            </w:r>
          </w:p>
        </w:tc>
        <w:tc>
          <w:tcPr>
            <w:tcW w:w="851" w:type="dxa"/>
            <w:vAlign w:val="bottom"/>
          </w:tcPr>
          <w:p w14:paraId="79187D46" w14:textId="1556E214" w:rsidR="007C1F21" w:rsidRPr="003E4E6D"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3E4E6D">
              <w:rPr>
                <w:rFonts w:ascii="Times New Roman" w:hAnsi="Times New Roman" w:cs="Times New Roman"/>
              </w:rPr>
              <w:t>2,</w:t>
            </w:r>
            <w:r w:rsidR="00757F30" w:rsidRPr="003E4E6D">
              <w:rPr>
                <w:rFonts w:ascii="Times New Roman" w:hAnsi="Times New Roman" w:cs="Times New Roman"/>
              </w:rPr>
              <w:t>587</w:t>
            </w:r>
          </w:p>
        </w:tc>
        <w:tc>
          <w:tcPr>
            <w:tcW w:w="1135" w:type="dxa"/>
            <w:vAlign w:val="bottom"/>
          </w:tcPr>
          <w:p w14:paraId="3B8AE0CA" w14:textId="674817C4" w:rsidR="007C1F21" w:rsidRPr="00757F30"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3E4E6D">
              <w:rPr>
                <w:rFonts w:ascii="Times New Roman" w:hAnsi="Times New Roman" w:cs="Times New Roman"/>
              </w:rPr>
              <w:t>0.</w:t>
            </w:r>
            <w:r w:rsidR="00757F30" w:rsidRPr="003E4E6D">
              <w:rPr>
                <w:rFonts w:ascii="Times New Roman" w:hAnsi="Times New Roman" w:cs="Times New Roman"/>
              </w:rPr>
              <w:t>125</w:t>
            </w:r>
          </w:p>
        </w:tc>
      </w:tr>
      <w:tr w:rsidR="007C1F21" w:rsidRPr="00DD6C83" w14:paraId="18920E85" w14:textId="77777777" w:rsidTr="0075775F">
        <w:tc>
          <w:tcPr>
            <w:tcW w:w="3742" w:type="dxa"/>
            <w:vAlign w:val="bottom"/>
            <w:hideMark/>
          </w:tcPr>
          <w:p w14:paraId="4595D878" w14:textId="77777777" w:rsidR="007C1F21" w:rsidRPr="00757F30" w:rsidRDefault="007C1F21" w:rsidP="0075775F">
            <w:pPr>
              <w:rPr>
                <w:rFonts w:ascii="Times New Roman" w:hAnsi="Times New Roman" w:cs="Times New Roman"/>
              </w:rPr>
            </w:pPr>
            <w:r w:rsidRPr="00757F30">
              <w:rPr>
                <w:rFonts w:ascii="Times New Roman" w:hAnsi="Times New Roman" w:cs="Times New Roman"/>
              </w:rPr>
              <w:t>Total</w:t>
            </w:r>
          </w:p>
        </w:tc>
        <w:tc>
          <w:tcPr>
            <w:tcW w:w="851" w:type="dxa"/>
          </w:tcPr>
          <w:p w14:paraId="209E46D7" w14:textId="77777777" w:rsidR="007C1F21" w:rsidRPr="00757F30"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757F30">
              <w:rPr>
                <w:rFonts w:ascii="Times New Roman" w:hAnsi="Times New Roman" w:cs="Times New Roman"/>
              </w:rPr>
              <w:t xml:space="preserve">   -</w:t>
            </w:r>
          </w:p>
        </w:tc>
        <w:tc>
          <w:tcPr>
            <w:tcW w:w="850" w:type="dxa"/>
          </w:tcPr>
          <w:p w14:paraId="73107860" w14:textId="77777777" w:rsidR="007C1F21" w:rsidRPr="00757F30"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757F30">
              <w:rPr>
                <w:rFonts w:ascii="Times New Roman" w:hAnsi="Times New Roman" w:cs="Times New Roman"/>
              </w:rPr>
              <w:t xml:space="preserve">   -</w:t>
            </w:r>
          </w:p>
        </w:tc>
        <w:tc>
          <w:tcPr>
            <w:tcW w:w="743" w:type="dxa"/>
            <w:vAlign w:val="bottom"/>
          </w:tcPr>
          <w:p w14:paraId="59E6E5A6" w14:textId="77777777" w:rsidR="007C1F21" w:rsidRPr="00757F30"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0A04E501" w14:textId="6A4C18AE" w:rsidR="007C1F21" w:rsidRPr="00757F30" w:rsidRDefault="00757F30"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4,787</w:t>
            </w:r>
          </w:p>
        </w:tc>
        <w:tc>
          <w:tcPr>
            <w:tcW w:w="992" w:type="dxa"/>
            <w:vAlign w:val="bottom"/>
          </w:tcPr>
          <w:p w14:paraId="78D206B7" w14:textId="6291B209" w:rsidR="007C1F21" w:rsidRPr="00757F30"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4</w:t>
            </w:r>
            <w:r w:rsidR="00757F30" w:rsidRPr="00757F30">
              <w:rPr>
                <w:rFonts w:ascii="Times New Roman" w:hAnsi="Times New Roman" w:cs="Times New Roman"/>
              </w:rPr>
              <w:t>2,5</w:t>
            </w:r>
            <w:r w:rsidR="00803C57">
              <w:rPr>
                <w:rFonts w:ascii="Times New Roman" w:hAnsi="Times New Roman" w:cs="Times New Roman"/>
              </w:rPr>
              <w:t>88</w:t>
            </w:r>
          </w:p>
        </w:tc>
        <w:tc>
          <w:tcPr>
            <w:tcW w:w="851" w:type="dxa"/>
            <w:vAlign w:val="bottom"/>
          </w:tcPr>
          <w:p w14:paraId="2C5892E4" w14:textId="0444C30C" w:rsidR="007C1F21" w:rsidRPr="00757F30"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47,</w:t>
            </w:r>
            <w:r w:rsidR="00757F30" w:rsidRPr="00757F30">
              <w:rPr>
                <w:rFonts w:ascii="Times New Roman" w:hAnsi="Times New Roman" w:cs="Times New Roman"/>
              </w:rPr>
              <w:t>3</w:t>
            </w:r>
            <w:r w:rsidR="00803C57">
              <w:rPr>
                <w:rFonts w:ascii="Times New Roman" w:hAnsi="Times New Roman" w:cs="Times New Roman"/>
              </w:rPr>
              <w:t>75</w:t>
            </w:r>
          </w:p>
        </w:tc>
        <w:tc>
          <w:tcPr>
            <w:tcW w:w="1135" w:type="dxa"/>
            <w:vAlign w:val="bottom"/>
          </w:tcPr>
          <w:p w14:paraId="5D080AC5" w14:textId="77777777" w:rsidR="007C1F21" w:rsidRPr="00757F30"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p>
        </w:tc>
      </w:tr>
      <w:tr w:rsidR="007C1F21" w:rsidRPr="00DD6C83" w14:paraId="26FA6B87" w14:textId="77777777" w:rsidTr="0075775F">
        <w:tc>
          <w:tcPr>
            <w:tcW w:w="3742" w:type="dxa"/>
          </w:tcPr>
          <w:p w14:paraId="3643CDD2" w14:textId="77777777" w:rsidR="007C1F21" w:rsidRPr="007C1F21" w:rsidRDefault="007C1F21" w:rsidP="0075775F">
            <w:pPr>
              <w:tabs>
                <w:tab w:val="clear" w:pos="227"/>
                <w:tab w:val="clear" w:pos="454"/>
                <w:tab w:val="clear" w:pos="680"/>
                <w:tab w:val="left" w:pos="720"/>
              </w:tabs>
              <w:rPr>
                <w:rFonts w:ascii="Times New Roman" w:hAnsi="Times New Roman" w:cs="Times New Roman"/>
                <w:b/>
                <w:bCs/>
                <w:highlight w:val="yellow"/>
              </w:rPr>
            </w:pPr>
          </w:p>
        </w:tc>
        <w:tc>
          <w:tcPr>
            <w:tcW w:w="851" w:type="dxa"/>
          </w:tcPr>
          <w:p w14:paraId="623BD265"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850" w:type="dxa"/>
          </w:tcPr>
          <w:p w14:paraId="2C03561E"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743" w:type="dxa"/>
          </w:tcPr>
          <w:p w14:paraId="170B862E"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958" w:type="dxa"/>
          </w:tcPr>
          <w:p w14:paraId="30275EEA"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992" w:type="dxa"/>
          </w:tcPr>
          <w:p w14:paraId="7171066E"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851" w:type="dxa"/>
          </w:tcPr>
          <w:p w14:paraId="1810987C" w14:textId="77777777" w:rsidR="007C1F21" w:rsidRPr="007C1F21" w:rsidRDefault="007C1F21" w:rsidP="0075775F">
            <w:pPr>
              <w:tabs>
                <w:tab w:val="clear" w:pos="227"/>
                <w:tab w:val="clear" w:pos="454"/>
                <w:tab w:val="clear" w:pos="680"/>
                <w:tab w:val="left" w:pos="720"/>
              </w:tabs>
              <w:rPr>
                <w:rFonts w:ascii="Times New Roman" w:hAnsi="Times New Roman" w:cs="Times New Roman"/>
                <w:highlight w:val="yellow"/>
              </w:rPr>
            </w:pPr>
          </w:p>
        </w:tc>
        <w:tc>
          <w:tcPr>
            <w:tcW w:w="1135" w:type="dxa"/>
          </w:tcPr>
          <w:p w14:paraId="4FB67D86" w14:textId="77777777" w:rsidR="007C1F21" w:rsidRPr="007C1F21" w:rsidRDefault="007C1F21" w:rsidP="0075775F">
            <w:pPr>
              <w:tabs>
                <w:tab w:val="clear" w:pos="227"/>
                <w:tab w:val="clear" w:pos="454"/>
                <w:tab w:val="clear" w:pos="680"/>
                <w:tab w:val="left" w:pos="720"/>
              </w:tabs>
              <w:jc w:val="center"/>
              <w:rPr>
                <w:rFonts w:ascii="Times New Roman" w:hAnsi="Times New Roman" w:cs="Times New Roman"/>
                <w:highlight w:val="yellow"/>
              </w:rPr>
            </w:pPr>
          </w:p>
        </w:tc>
      </w:tr>
      <w:tr w:rsidR="007C1F21" w:rsidRPr="00DD6C83" w14:paraId="5148FA4B" w14:textId="77777777" w:rsidTr="0075775F">
        <w:tc>
          <w:tcPr>
            <w:tcW w:w="3742" w:type="dxa"/>
          </w:tcPr>
          <w:p w14:paraId="6FFBD875" w14:textId="77777777" w:rsidR="007C1F21" w:rsidRPr="00757F30" w:rsidRDefault="007C1F21" w:rsidP="0075775F">
            <w:pPr>
              <w:tabs>
                <w:tab w:val="clear" w:pos="227"/>
                <w:tab w:val="clear" w:pos="454"/>
                <w:tab w:val="clear" w:pos="680"/>
                <w:tab w:val="left" w:pos="720"/>
              </w:tabs>
              <w:rPr>
                <w:rFonts w:ascii="Times New Roman" w:hAnsi="Times New Roman" w:cs="Times New Roman"/>
                <w:b/>
                <w:bCs/>
              </w:rPr>
            </w:pPr>
            <w:r w:rsidRPr="00757F30">
              <w:rPr>
                <w:rFonts w:ascii="Times New Roman" w:hAnsi="Times New Roman" w:cs="Times New Roman"/>
                <w:b/>
                <w:bCs/>
              </w:rPr>
              <w:t>Financial liabilities</w:t>
            </w:r>
          </w:p>
        </w:tc>
        <w:tc>
          <w:tcPr>
            <w:tcW w:w="851" w:type="dxa"/>
          </w:tcPr>
          <w:p w14:paraId="2BABE61C"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850" w:type="dxa"/>
          </w:tcPr>
          <w:p w14:paraId="7CA77F55"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743" w:type="dxa"/>
          </w:tcPr>
          <w:p w14:paraId="40CCE4CD"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958" w:type="dxa"/>
          </w:tcPr>
          <w:p w14:paraId="0F726F4E"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992" w:type="dxa"/>
          </w:tcPr>
          <w:p w14:paraId="3424CD37"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851" w:type="dxa"/>
          </w:tcPr>
          <w:p w14:paraId="02E19492" w14:textId="77777777" w:rsidR="007C1F21" w:rsidRPr="00757F30" w:rsidRDefault="007C1F21" w:rsidP="0075775F">
            <w:pPr>
              <w:tabs>
                <w:tab w:val="clear" w:pos="227"/>
                <w:tab w:val="clear" w:pos="454"/>
                <w:tab w:val="clear" w:pos="680"/>
                <w:tab w:val="left" w:pos="720"/>
              </w:tabs>
              <w:rPr>
                <w:rFonts w:ascii="Times New Roman" w:hAnsi="Times New Roman" w:cs="Times New Roman"/>
              </w:rPr>
            </w:pPr>
          </w:p>
        </w:tc>
        <w:tc>
          <w:tcPr>
            <w:tcW w:w="1135" w:type="dxa"/>
          </w:tcPr>
          <w:p w14:paraId="230D537F" w14:textId="77777777" w:rsidR="007C1F21" w:rsidRPr="00757F30" w:rsidRDefault="007C1F21" w:rsidP="0075775F">
            <w:pPr>
              <w:tabs>
                <w:tab w:val="clear" w:pos="227"/>
                <w:tab w:val="clear" w:pos="454"/>
                <w:tab w:val="clear" w:pos="680"/>
                <w:tab w:val="left" w:pos="720"/>
              </w:tabs>
              <w:jc w:val="center"/>
              <w:rPr>
                <w:rFonts w:ascii="Times New Roman" w:hAnsi="Times New Roman" w:cs="Times New Roman"/>
              </w:rPr>
            </w:pPr>
          </w:p>
        </w:tc>
      </w:tr>
      <w:tr w:rsidR="008B39F4" w:rsidRPr="00DD6C83" w14:paraId="14CF9FEB" w14:textId="77777777" w:rsidTr="0075775F">
        <w:tc>
          <w:tcPr>
            <w:tcW w:w="3742" w:type="dxa"/>
            <w:vAlign w:val="bottom"/>
          </w:tcPr>
          <w:p w14:paraId="7D19C229" w14:textId="215DCC64" w:rsidR="008B39F4" w:rsidRPr="00757F30" w:rsidRDefault="006053D5" w:rsidP="008B39F4">
            <w:pPr>
              <w:tabs>
                <w:tab w:val="clear" w:pos="227"/>
                <w:tab w:val="clear" w:pos="454"/>
                <w:tab w:val="clear" w:pos="680"/>
                <w:tab w:val="left" w:pos="720"/>
              </w:tabs>
              <w:rPr>
                <w:rFonts w:ascii="Times New Roman" w:hAnsi="Times New Roman" w:cs="Times New Roman"/>
              </w:rPr>
            </w:pPr>
            <w:r>
              <w:rPr>
                <w:rFonts w:ascii="Times New Roman" w:hAnsi="Times New Roman" w:cs="Times New Roman"/>
              </w:rPr>
              <w:t>S</w:t>
            </w:r>
            <w:r w:rsidRPr="00757F30">
              <w:rPr>
                <w:rFonts w:ascii="Times New Roman" w:hAnsi="Times New Roman" w:cs="Times New Roman"/>
              </w:rPr>
              <w:t xml:space="preserve">hort-term borrowings </w:t>
            </w:r>
            <w:r w:rsidR="008B39F4" w:rsidRPr="00757F30">
              <w:rPr>
                <w:rFonts w:ascii="Times New Roman" w:hAnsi="Times New Roman" w:cs="Times New Roman"/>
              </w:rPr>
              <w:t>from financial institution</w:t>
            </w:r>
          </w:p>
        </w:tc>
        <w:tc>
          <w:tcPr>
            <w:tcW w:w="851" w:type="dxa"/>
            <w:vAlign w:val="bottom"/>
          </w:tcPr>
          <w:p w14:paraId="603A9820"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757F30">
              <w:rPr>
                <w:rFonts w:ascii="Times New Roman" w:hAnsi="Times New Roman" w:cs="Times New Roman"/>
              </w:rPr>
              <w:t xml:space="preserve">   -</w:t>
            </w:r>
          </w:p>
        </w:tc>
        <w:tc>
          <w:tcPr>
            <w:tcW w:w="850" w:type="dxa"/>
          </w:tcPr>
          <w:p w14:paraId="42EAFFEE"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743" w:type="dxa"/>
          </w:tcPr>
          <w:p w14:paraId="4C693469"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7B0C9002" w14:textId="452031F1"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Pr>
                <w:rFonts w:ascii="Times New Roman" w:hAnsi="Times New Roman" w:cs="Times New Roman"/>
              </w:rPr>
              <w:t>20,000</w:t>
            </w:r>
          </w:p>
        </w:tc>
        <w:tc>
          <w:tcPr>
            <w:tcW w:w="992" w:type="dxa"/>
            <w:vAlign w:val="bottom"/>
          </w:tcPr>
          <w:p w14:paraId="2BFDA433" w14:textId="2447A45E"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757F30">
              <w:rPr>
                <w:rFonts w:ascii="Times New Roman" w:hAnsi="Times New Roman" w:cs="Times New Roman"/>
              </w:rPr>
              <w:t>-</w:t>
            </w:r>
          </w:p>
        </w:tc>
        <w:tc>
          <w:tcPr>
            <w:tcW w:w="851" w:type="dxa"/>
            <w:vAlign w:val="bottom"/>
          </w:tcPr>
          <w:p w14:paraId="3C90FB97" w14:textId="30BB34CF" w:rsidR="008B39F4" w:rsidRPr="00757F30" w:rsidRDefault="008B39F4" w:rsidP="00120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Pr>
                <w:rFonts w:ascii="Times New Roman" w:hAnsi="Times New Roman" w:cs="Times New Roman"/>
              </w:rPr>
              <w:t>20,000</w:t>
            </w:r>
          </w:p>
        </w:tc>
        <w:tc>
          <w:tcPr>
            <w:tcW w:w="1135" w:type="dxa"/>
            <w:vAlign w:val="bottom"/>
          </w:tcPr>
          <w:p w14:paraId="21109923" w14:textId="59AAB61A"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5.82</w:t>
            </w:r>
          </w:p>
        </w:tc>
      </w:tr>
      <w:tr w:rsidR="008B39F4" w:rsidRPr="00DD6C83" w14:paraId="60FDC4A4" w14:textId="77777777" w:rsidTr="0075775F">
        <w:tc>
          <w:tcPr>
            <w:tcW w:w="3742" w:type="dxa"/>
            <w:vAlign w:val="bottom"/>
          </w:tcPr>
          <w:p w14:paraId="7C36C9CB" w14:textId="77777777" w:rsidR="008B39F4" w:rsidRPr="00757F30" w:rsidRDefault="008B39F4" w:rsidP="008B39F4">
            <w:pPr>
              <w:tabs>
                <w:tab w:val="clear" w:pos="227"/>
                <w:tab w:val="clear" w:pos="454"/>
                <w:tab w:val="clear" w:pos="680"/>
                <w:tab w:val="left" w:pos="720"/>
              </w:tabs>
              <w:rPr>
                <w:rFonts w:ascii="Times New Roman" w:hAnsi="Times New Roman" w:cs="Times New Roman"/>
              </w:rPr>
            </w:pPr>
            <w:r w:rsidRPr="00757F30">
              <w:rPr>
                <w:rFonts w:ascii="Times New Roman" w:hAnsi="Times New Roman" w:cs="Times New Roman"/>
              </w:rPr>
              <w:t>Trade account payables</w:t>
            </w:r>
          </w:p>
        </w:tc>
        <w:tc>
          <w:tcPr>
            <w:tcW w:w="851" w:type="dxa"/>
            <w:vAlign w:val="bottom"/>
          </w:tcPr>
          <w:p w14:paraId="5CE85F44"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757F30">
              <w:rPr>
                <w:rFonts w:ascii="Times New Roman" w:hAnsi="Times New Roman" w:cs="Times New Roman"/>
              </w:rPr>
              <w:t xml:space="preserve">   -</w:t>
            </w:r>
          </w:p>
        </w:tc>
        <w:tc>
          <w:tcPr>
            <w:tcW w:w="850" w:type="dxa"/>
          </w:tcPr>
          <w:p w14:paraId="599B8A8B"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743" w:type="dxa"/>
          </w:tcPr>
          <w:p w14:paraId="3F1EE457"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1F2AC263" w14:textId="27DC74F3"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757F30">
              <w:rPr>
                <w:rFonts w:ascii="Times New Roman" w:hAnsi="Times New Roman" w:cs="Times New Roman"/>
              </w:rPr>
              <w:t>-</w:t>
            </w:r>
          </w:p>
        </w:tc>
        <w:tc>
          <w:tcPr>
            <w:tcW w:w="992" w:type="dxa"/>
            <w:vAlign w:val="bottom"/>
          </w:tcPr>
          <w:p w14:paraId="46700F34" w14:textId="7C1BD925"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Pr>
                <w:rFonts w:ascii="Times New Roman" w:hAnsi="Times New Roman" w:cs="Times New Roman"/>
              </w:rPr>
              <w:t>32,122</w:t>
            </w:r>
          </w:p>
        </w:tc>
        <w:tc>
          <w:tcPr>
            <w:tcW w:w="851" w:type="dxa"/>
            <w:vAlign w:val="bottom"/>
          </w:tcPr>
          <w:p w14:paraId="5404236B" w14:textId="6EA2738E"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Pr>
                <w:rFonts w:ascii="Times New Roman" w:hAnsi="Times New Roman" w:cs="Times New Roman"/>
              </w:rPr>
              <w:t>32,122</w:t>
            </w:r>
          </w:p>
        </w:tc>
        <w:tc>
          <w:tcPr>
            <w:tcW w:w="1135" w:type="dxa"/>
            <w:vAlign w:val="bottom"/>
          </w:tcPr>
          <w:p w14:paraId="3DCF9E6E" w14:textId="354C0A3E"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w:t>
            </w:r>
          </w:p>
        </w:tc>
      </w:tr>
      <w:tr w:rsidR="008B39F4" w:rsidRPr="00DD6C83" w14:paraId="1C063C27" w14:textId="77777777" w:rsidTr="0075775F">
        <w:tc>
          <w:tcPr>
            <w:tcW w:w="3742" w:type="dxa"/>
            <w:vAlign w:val="bottom"/>
          </w:tcPr>
          <w:p w14:paraId="026DA9E3" w14:textId="77777777" w:rsidR="008B39F4" w:rsidRPr="00757F30" w:rsidRDefault="008B39F4" w:rsidP="008B39F4">
            <w:pPr>
              <w:tabs>
                <w:tab w:val="clear" w:pos="227"/>
                <w:tab w:val="clear" w:pos="454"/>
                <w:tab w:val="clear" w:pos="680"/>
                <w:tab w:val="left" w:pos="720"/>
              </w:tabs>
              <w:rPr>
                <w:rFonts w:ascii="Times New Roman" w:hAnsi="Times New Roman" w:cs="Times New Roman"/>
              </w:rPr>
            </w:pPr>
            <w:r w:rsidRPr="00757F30">
              <w:rPr>
                <w:rFonts w:ascii="Times New Roman" w:hAnsi="Times New Roman" w:cs="Times New Roman"/>
              </w:rPr>
              <w:t>Other account payables</w:t>
            </w:r>
          </w:p>
        </w:tc>
        <w:tc>
          <w:tcPr>
            <w:tcW w:w="851" w:type="dxa"/>
            <w:vAlign w:val="bottom"/>
          </w:tcPr>
          <w:p w14:paraId="441B28EE"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757F30">
              <w:rPr>
                <w:rFonts w:ascii="Times New Roman" w:hAnsi="Times New Roman" w:cs="Times New Roman"/>
              </w:rPr>
              <w:t xml:space="preserve">   -</w:t>
            </w:r>
          </w:p>
        </w:tc>
        <w:tc>
          <w:tcPr>
            <w:tcW w:w="850" w:type="dxa"/>
          </w:tcPr>
          <w:p w14:paraId="60FE0688"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743" w:type="dxa"/>
          </w:tcPr>
          <w:p w14:paraId="0C4D789C"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1318AD0D" w14:textId="2E7C84FC"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757F30">
              <w:rPr>
                <w:rFonts w:ascii="Times New Roman" w:hAnsi="Times New Roman" w:cs="Times New Roman"/>
              </w:rPr>
              <w:t>-</w:t>
            </w:r>
          </w:p>
        </w:tc>
        <w:tc>
          <w:tcPr>
            <w:tcW w:w="992" w:type="dxa"/>
            <w:vAlign w:val="bottom"/>
          </w:tcPr>
          <w:p w14:paraId="34B37DED" w14:textId="0C47936A"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9,7</w:t>
            </w:r>
            <w:r w:rsidR="00772D92">
              <w:rPr>
                <w:rFonts w:ascii="Times New Roman" w:hAnsi="Times New Roman" w:cs="Times New Roman"/>
              </w:rPr>
              <w:t>08</w:t>
            </w:r>
          </w:p>
        </w:tc>
        <w:tc>
          <w:tcPr>
            <w:tcW w:w="851" w:type="dxa"/>
            <w:vAlign w:val="bottom"/>
          </w:tcPr>
          <w:p w14:paraId="64F2BB65" w14:textId="34A192F9"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757F30">
              <w:rPr>
                <w:rFonts w:ascii="Times New Roman" w:hAnsi="Times New Roman" w:cs="Times New Roman"/>
              </w:rPr>
              <w:t>9,7</w:t>
            </w:r>
            <w:r w:rsidR="00772D92">
              <w:rPr>
                <w:rFonts w:ascii="Times New Roman" w:hAnsi="Times New Roman" w:cs="Times New Roman"/>
              </w:rPr>
              <w:t>08</w:t>
            </w:r>
          </w:p>
        </w:tc>
        <w:tc>
          <w:tcPr>
            <w:tcW w:w="1135" w:type="dxa"/>
            <w:vAlign w:val="bottom"/>
          </w:tcPr>
          <w:p w14:paraId="4F0C0AC6" w14:textId="65FE2D02"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w:t>
            </w:r>
          </w:p>
        </w:tc>
      </w:tr>
      <w:tr w:rsidR="008B39F4" w:rsidRPr="00DD6C83" w14:paraId="047CF92F" w14:textId="77777777" w:rsidTr="0075775F">
        <w:trPr>
          <w:trHeight w:val="70"/>
        </w:trPr>
        <w:tc>
          <w:tcPr>
            <w:tcW w:w="3742" w:type="dxa"/>
            <w:vAlign w:val="bottom"/>
          </w:tcPr>
          <w:p w14:paraId="363E5F10" w14:textId="4511BF61" w:rsidR="008B39F4" w:rsidRPr="00757F30" w:rsidRDefault="00CF665B" w:rsidP="008B39F4">
            <w:pPr>
              <w:tabs>
                <w:tab w:val="clear" w:pos="227"/>
                <w:tab w:val="clear" w:pos="454"/>
                <w:tab w:val="clear" w:pos="680"/>
                <w:tab w:val="left" w:pos="720"/>
              </w:tabs>
              <w:rPr>
                <w:rFonts w:ascii="Times New Roman" w:hAnsi="Times New Roman" w:cs="Times New Roman"/>
              </w:rPr>
            </w:pPr>
            <w:r>
              <w:rPr>
                <w:rFonts w:ascii="Times New Roman" w:hAnsi="Times New Roman" w:cs="Times New Roman"/>
              </w:rPr>
              <w:t>Short-term b</w:t>
            </w:r>
            <w:r w:rsidRPr="00DD6C83">
              <w:rPr>
                <w:rFonts w:ascii="Times New Roman" w:hAnsi="Times New Roman" w:cs="Times New Roman"/>
              </w:rPr>
              <w:t xml:space="preserve">orrowings </w:t>
            </w:r>
            <w:r w:rsidR="008B39F4" w:rsidRPr="00757F30">
              <w:rPr>
                <w:rFonts w:ascii="Times New Roman" w:hAnsi="Times New Roman" w:cs="Times New Roman"/>
              </w:rPr>
              <w:t xml:space="preserve">from related persons </w:t>
            </w:r>
          </w:p>
        </w:tc>
        <w:tc>
          <w:tcPr>
            <w:tcW w:w="851" w:type="dxa"/>
            <w:vAlign w:val="bottom"/>
          </w:tcPr>
          <w:p w14:paraId="11D1B9D0"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850" w:type="dxa"/>
          </w:tcPr>
          <w:p w14:paraId="35D2219A"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743" w:type="dxa"/>
            <w:vAlign w:val="bottom"/>
          </w:tcPr>
          <w:p w14:paraId="595FDDE5"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p>
        </w:tc>
        <w:tc>
          <w:tcPr>
            <w:tcW w:w="958" w:type="dxa"/>
            <w:vAlign w:val="bottom"/>
          </w:tcPr>
          <w:p w14:paraId="4DD088EF"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p>
        </w:tc>
        <w:tc>
          <w:tcPr>
            <w:tcW w:w="992" w:type="dxa"/>
            <w:vAlign w:val="bottom"/>
          </w:tcPr>
          <w:p w14:paraId="5422247F"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p>
        </w:tc>
        <w:tc>
          <w:tcPr>
            <w:tcW w:w="851" w:type="dxa"/>
            <w:vAlign w:val="bottom"/>
          </w:tcPr>
          <w:p w14:paraId="3CDEF6A7"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p>
        </w:tc>
        <w:tc>
          <w:tcPr>
            <w:tcW w:w="1135" w:type="dxa"/>
            <w:vAlign w:val="bottom"/>
          </w:tcPr>
          <w:p w14:paraId="50A92854"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r>
      <w:tr w:rsidR="008B39F4" w:rsidRPr="00DD6C83" w14:paraId="189AAD40" w14:textId="77777777" w:rsidTr="00F145E9">
        <w:trPr>
          <w:trHeight w:val="70"/>
        </w:trPr>
        <w:tc>
          <w:tcPr>
            <w:tcW w:w="3742" w:type="dxa"/>
            <w:vAlign w:val="bottom"/>
          </w:tcPr>
          <w:p w14:paraId="49702B4F" w14:textId="77777777" w:rsidR="008B39F4" w:rsidRPr="00757F30" w:rsidRDefault="008B39F4" w:rsidP="008B39F4">
            <w:pPr>
              <w:tabs>
                <w:tab w:val="clear" w:pos="227"/>
                <w:tab w:val="clear" w:pos="454"/>
                <w:tab w:val="clear" w:pos="680"/>
                <w:tab w:val="left" w:pos="720"/>
              </w:tabs>
              <w:rPr>
                <w:rFonts w:ascii="Times New Roman" w:hAnsi="Times New Roman" w:cs="Times New Roman"/>
              </w:rPr>
            </w:pPr>
            <w:r w:rsidRPr="00757F30">
              <w:rPr>
                <w:rFonts w:ascii="Times New Roman" w:hAnsi="Times New Roman" w:cs="Times New Roman"/>
              </w:rPr>
              <w:t xml:space="preserve">   and accrued interest</w:t>
            </w:r>
          </w:p>
        </w:tc>
        <w:tc>
          <w:tcPr>
            <w:tcW w:w="851" w:type="dxa"/>
            <w:vAlign w:val="bottom"/>
          </w:tcPr>
          <w:p w14:paraId="6F3A481E" w14:textId="21C439DB"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850" w:type="dxa"/>
          </w:tcPr>
          <w:p w14:paraId="29ED9F9C" w14:textId="29242746"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743" w:type="dxa"/>
          </w:tcPr>
          <w:p w14:paraId="1C10EF21" w14:textId="7D4549CB"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50B27517" w14:textId="32E45D80"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53,957</w:t>
            </w:r>
          </w:p>
        </w:tc>
        <w:tc>
          <w:tcPr>
            <w:tcW w:w="992" w:type="dxa"/>
            <w:vAlign w:val="bottom"/>
          </w:tcPr>
          <w:p w14:paraId="6942E4B8" w14:textId="28D43D6A"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10,539</w:t>
            </w:r>
          </w:p>
        </w:tc>
        <w:tc>
          <w:tcPr>
            <w:tcW w:w="851" w:type="dxa"/>
            <w:vAlign w:val="bottom"/>
          </w:tcPr>
          <w:p w14:paraId="464D603A" w14:textId="7AF15B12"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64,496</w:t>
            </w:r>
          </w:p>
        </w:tc>
        <w:tc>
          <w:tcPr>
            <w:tcW w:w="1135" w:type="dxa"/>
            <w:vAlign w:val="bottom"/>
          </w:tcPr>
          <w:p w14:paraId="217174CD" w14:textId="5F4EFAE9"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2.25</w:t>
            </w:r>
          </w:p>
        </w:tc>
      </w:tr>
      <w:tr w:rsidR="008B39F4" w:rsidRPr="00DD6C83" w14:paraId="3AD746DE" w14:textId="77777777" w:rsidTr="0075775F">
        <w:tc>
          <w:tcPr>
            <w:tcW w:w="3742" w:type="dxa"/>
            <w:vAlign w:val="bottom"/>
          </w:tcPr>
          <w:p w14:paraId="46C7C7B0" w14:textId="77777777" w:rsidR="008B39F4" w:rsidRPr="00757F30" w:rsidRDefault="008B39F4" w:rsidP="008B39F4">
            <w:pPr>
              <w:tabs>
                <w:tab w:val="clear" w:pos="227"/>
                <w:tab w:val="clear" w:pos="454"/>
                <w:tab w:val="clear" w:pos="680"/>
                <w:tab w:val="left" w:pos="720"/>
              </w:tabs>
              <w:rPr>
                <w:rFonts w:ascii="Times New Roman" w:hAnsi="Times New Roman" w:cs="Times New Roman"/>
              </w:rPr>
            </w:pPr>
            <w:r w:rsidRPr="00757F30">
              <w:rPr>
                <w:rFonts w:ascii="Times New Roman" w:hAnsi="Times New Roman" w:cs="Times New Roman"/>
              </w:rPr>
              <w:t>Deposits and advances received from customers</w:t>
            </w:r>
          </w:p>
        </w:tc>
        <w:tc>
          <w:tcPr>
            <w:tcW w:w="851" w:type="dxa"/>
            <w:vAlign w:val="bottom"/>
          </w:tcPr>
          <w:p w14:paraId="7944867F"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757F30">
              <w:rPr>
                <w:rFonts w:ascii="Times New Roman" w:hAnsi="Times New Roman" w:cs="Times New Roman"/>
              </w:rPr>
              <w:t xml:space="preserve">   -</w:t>
            </w:r>
          </w:p>
        </w:tc>
        <w:tc>
          <w:tcPr>
            <w:tcW w:w="850" w:type="dxa"/>
          </w:tcPr>
          <w:p w14:paraId="54E8B4FD"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 xml:space="preserve">   -</w:t>
            </w:r>
          </w:p>
        </w:tc>
        <w:tc>
          <w:tcPr>
            <w:tcW w:w="743" w:type="dxa"/>
            <w:vAlign w:val="bottom"/>
          </w:tcPr>
          <w:p w14:paraId="7E743BAD"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4C226005" w14:textId="72D6B143"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757F30">
              <w:rPr>
                <w:rFonts w:ascii="Times New Roman" w:hAnsi="Times New Roman" w:cs="Times New Roman"/>
              </w:rPr>
              <w:t>-</w:t>
            </w:r>
          </w:p>
        </w:tc>
        <w:tc>
          <w:tcPr>
            <w:tcW w:w="992" w:type="dxa"/>
            <w:vAlign w:val="bottom"/>
          </w:tcPr>
          <w:p w14:paraId="5DCA898A" w14:textId="1831AFF2"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23,518</w:t>
            </w:r>
          </w:p>
        </w:tc>
        <w:tc>
          <w:tcPr>
            <w:tcW w:w="851" w:type="dxa"/>
            <w:vAlign w:val="bottom"/>
          </w:tcPr>
          <w:p w14:paraId="3E0B5849" w14:textId="7FD603B6"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757F30">
              <w:rPr>
                <w:rFonts w:ascii="Times New Roman" w:hAnsi="Times New Roman" w:cs="Times New Roman"/>
              </w:rPr>
              <w:t>23,518</w:t>
            </w:r>
          </w:p>
        </w:tc>
        <w:tc>
          <w:tcPr>
            <w:tcW w:w="1135" w:type="dxa"/>
            <w:vAlign w:val="bottom"/>
          </w:tcPr>
          <w:p w14:paraId="5446CA9A" w14:textId="0E1ED2D2"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757F30">
              <w:rPr>
                <w:rFonts w:ascii="Times New Roman" w:hAnsi="Times New Roman" w:cs="Times New Roman"/>
              </w:rPr>
              <w:t>-</w:t>
            </w:r>
          </w:p>
        </w:tc>
      </w:tr>
      <w:tr w:rsidR="008B39F4" w:rsidRPr="00DD6C83" w14:paraId="0292CFA7" w14:textId="77777777" w:rsidTr="0075775F">
        <w:trPr>
          <w:trHeight w:val="102"/>
        </w:trPr>
        <w:tc>
          <w:tcPr>
            <w:tcW w:w="3742" w:type="dxa"/>
            <w:vAlign w:val="bottom"/>
          </w:tcPr>
          <w:p w14:paraId="6FC69314" w14:textId="77777777" w:rsidR="008B39F4" w:rsidRPr="00757F30" w:rsidRDefault="008B39F4" w:rsidP="008B39F4">
            <w:pPr>
              <w:ind w:right="-108"/>
              <w:rPr>
                <w:rFonts w:ascii="Times New Roman" w:hAnsi="Times New Roman" w:cs="Times New Roman"/>
              </w:rPr>
            </w:pPr>
            <w:r w:rsidRPr="00757F30">
              <w:rPr>
                <w:rFonts w:ascii="Times New Roman" w:hAnsi="Times New Roman" w:cs="Times New Roman"/>
              </w:rPr>
              <w:t xml:space="preserve">Long-term borrowings from financial institution </w:t>
            </w:r>
          </w:p>
        </w:tc>
        <w:tc>
          <w:tcPr>
            <w:tcW w:w="851" w:type="dxa"/>
            <w:vAlign w:val="bottom"/>
          </w:tcPr>
          <w:p w14:paraId="30055DB4"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757F30">
              <w:rPr>
                <w:rFonts w:ascii="Times New Roman" w:hAnsi="Times New Roman" w:cs="Times New Roman"/>
              </w:rPr>
              <w:t xml:space="preserve">   -</w:t>
            </w:r>
          </w:p>
        </w:tc>
        <w:tc>
          <w:tcPr>
            <w:tcW w:w="850" w:type="dxa"/>
            <w:vAlign w:val="bottom"/>
          </w:tcPr>
          <w:p w14:paraId="58E88A8C"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rPr>
            </w:pPr>
            <w:r w:rsidRPr="00757F30">
              <w:rPr>
                <w:rFonts w:ascii="Times New Roman" w:hAnsi="Times New Roman" w:cs="Times New Roman"/>
              </w:rPr>
              <w:t xml:space="preserve">       -</w:t>
            </w:r>
          </w:p>
        </w:tc>
        <w:tc>
          <w:tcPr>
            <w:tcW w:w="743" w:type="dxa"/>
            <w:vAlign w:val="bottom"/>
          </w:tcPr>
          <w:p w14:paraId="6C17F3A0"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6DEA2800" w14:textId="4320912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250,</w:t>
            </w:r>
            <w:r w:rsidR="00803C57">
              <w:rPr>
                <w:rFonts w:ascii="Times New Roman" w:hAnsi="Times New Roman" w:cs="Times New Roman"/>
              </w:rPr>
              <w:t>543</w:t>
            </w:r>
          </w:p>
        </w:tc>
        <w:tc>
          <w:tcPr>
            <w:tcW w:w="992" w:type="dxa"/>
          </w:tcPr>
          <w:p w14:paraId="4B0D70F9" w14:textId="3C048F4E"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757F30">
              <w:rPr>
                <w:rFonts w:ascii="Times New Roman" w:hAnsi="Times New Roman" w:cs="Times New Roman"/>
              </w:rPr>
              <w:t xml:space="preserve">   -</w:t>
            </w:r>
          </w:p>
        </w:tc>
        <w:tc>
          <w:tcPr>
            <w:tcW w:w="851" w:type="dxa"/>
            <w:vAlign w:val="bottom"/>
          </w:tcPr>
          <w:p w14:paraId="5DB3ECBA" w14:textId="104542F9" w:rsidR="008B39F4" w:rsidRPr="00757F30" w:rsidRDefault="00803C57"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250,</w:t>
            </w:r>
            <w:r>
              <w:rPr>
                <w:rFonts w:ascii="Times New Roman" w:hAnsi="Times New Roman" w:cs="Times New Roman"/>
              </w:rPr>
              <w:t>543</w:t>
            </w:r>
          </w:p>
        </w:tc>
        <w:tc>
          <w:tcPr>
            <w:tcW w:w="1135" w:type="dxa"/>
            <w:vAlign w:val="bottom"/>
          </w:tcPr>
          <w:p w14:paraId="5A8D8777" w14:textId="72545463" w:rsidR="008B39F4" w:rsidRPr="00BC16F2"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heme="minorBidi"/>
              </w:rPr>
            </w:pPr>
            <w:r w:rsidRPr="00757F30">
              <w:rPr>
                <w:rFonts w:ascii="Times New Roman" w:hAnsi="Times New Roman" w:cs="Times New Roman"/>
              </w:rPr>
              <w:t>4.25</w:t>
            </w:r>
          </w:p>
        </w:tc>
      </w:tr>
      <w:tr w:rsidR="008B39F4" w:rsidRPr="00DD6C83" w14:paraId="5CB37D94" w14:textId="77777777" w:rsidTr="0075775F">
        <w:tc>
          <w:tcPr>
            <w:tcW w:w="3742" w:type="dxa"/>
          </w:tcPr>
          <w:p w14:paraId="5534F0F7" w14:textId="16659CDF" w:rsidR="008B39F4" w:rsidRPr="00757F30" w:rsidRDefault="008B39F4" w:rsidP="00120623">
            <w:pPr>
              <w:ind w:right="-108"/>
              <w:rPr>
                <w:rFonts w:ascii="Times New Roman" w:hAnsi="Times New Roman" w:cs="Times New Roman"/>
              </w:rPr>
            </w:pPr>
            <w:r w:rsidRPr="00757F30">
              <w:rPr>
                <w:rFonts w:ascii="Times New Roman" w:hAnsi="Times New Roman" w:cs="Times New Roman"/>
              </w:rPr>
              <w:t>L</w:t>
            </w:r>
            <w:r>
              <w:rPr>
                <w:rFonts w:ascii="Times New Roman" w:hAnsi="Times New Roman" w:cs="Times New Roman"/>
              </w:rPr>
              <w:t>ease l</w:t>
            </w:r>
            <w:r w:rsidRPr="00757F30">
              <w:rPr>
                <w:rFonts w:ascii="Times New Roman" w:hAnsi="Times New Roman" w:cs="Times New Roman"/>
              </w:rPr>
              <w:t xml:space="preserve">iabilities </w:t>
            </w:r>
          </w:p>
        </w:tc>
        <w:tc>
          <w:tcPr>
            <w:tcW w:w="851" w:type="dxa"/>
          </w:tcPr>
          <w:p w14:paraId="6B0D0F85" w14:textId="66DF3136"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938</w:t>
            </w:r>
          </w:p>
        </w:tc>
        <w:tc>
          <w:tcPr>
            <w:tcW w:w="850" w:type="dxa"/>
          </w:tcPr>
          <w:p w14:paraId="6F193F59" w14:textId="497993E4"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1,620</w:t>
            </w:r>
          </w:p>
        </w:tc>
        <w:tc>
          <w:tcPr>
            <w:tcW w:w="743" w:type="dxa"/>
            <w:vAlign w:val="bottom"/>
          </w:tcPr>
          <w:p w14:paraId="36A03809" w14:textId="77777777"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tcPr>
          <w:p w14:paraId="3B92911A" w14:textId="736F43FC"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757F30">
              <w:rPr>
                <w:rFonts w:ascii="Times New Roman" w:hAnsi="Times New Roman" w:cs="Times New Roman"/>
              </w:rPr>
              <w:t xml:space="preserve">   -</w:t>
            </w:r>
          </w:p>
        </w:tc>
        <w:tc>
          <w:tcPr>
            <w:tcW w:w="992" w:type="dxa"/>
          </w:tcPr>
          <w:p w14:paraId="00D57880" w14:textId="45349967"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757F30">
              <w:rPr>
                <w:rFonts w:ascii="Times New Roman" w:hAnsi="Times New Roman" w:cs="Times New Roman"/>
              </w:rPr>
              <w:t xml:space="preserve">   -</w:t>
            </w:r>
          </w:p>
        </w:tc>
        <w:tc>
          <w:tcPr>
            <w:tcW w:w="851" w:type="dxa"/>
          </w:tcPr>
          <w:p w14:paraId="187C891D" w14:textId="788B861F" w:rsidR="008B39F4" w:rsidRPr="00757F30" w:rsidRDefault="008B39F4" w:rsidP="008B39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2,558</w:t>
            </w:r>
          </w:p>
        </w:tc>
        <w:tc>
          <w:tcPr>
            <w:tcW w:w="1135" w:type="dxa"/>
            <w:shd w:val="clear" w:color="auto" w:fill="auto"/>
          </w:tcPr>
          <w:p w14:paraId="7CA4E35E" w14:textId="2EB6C2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cs/>
              </w:rPr>
            </w:pPr>
            <w:r w:rsidRPr="00757F30">
              <w:rPr>
                <w:rFonts w:ascii="Times New Roman" w:hAnsi="Times New Roman" w:cs="Times New Roman"/>
              </w:rPr>
              <w:t>5.25 - 9.67</w:t>
            </w:r>
          </w:p>
        </w:tc>
      </w:tr>
      <w:tr w:rsidR="008B39F4" w:rsidRPr="00DD6C83" w14:paraId="0C8F178F" w14:textId="77777777" w:rsidTr="0075775F">
        <w:tc>
          <w:tcPr>
            <w:tcW w:w="3742" w:type="dxa"/>
            <w:vAlign w:val="bottom"/>
            <w:hideMark/>
          </w:tcPr>
          <w:p w14:paraId="6CE572B3" w14:textId="77777777" w:rsidR="008B39F4" w:rsidRPr="00757F30" w:rsidRDefault="008B39F4" w:rsidP="008B39F4">
            <w:pPr>
              <w:rPr>
                <w:rFonts w:ascii="Times New Roman" w:hAnsi="Times New Roman" w:cs="Times New Roman"/>
              </w:rPr>
            </w:pPr>
            <w:r w:rsidRPr="00757F30">
              <w:rPr>
                <w:rFonts w:ascii="Times New Roman" w:hAnsi="Times New Roman" w:cs="Times New Roman"/>
              </w:rPr>
              <w:t>Total</w:t>
            </w:r>
          </w:p>
        </w:tc>
        <w:tc>
          <w:tcPr>
            <w:tcW w:w="851" w:type="dxa"/>
            <w:vAlign w:val="bottom"/>
          </w:tcPr>
          <w:p w14:paraId="396E385C" w14:textId="632F44CC" w:rsidR="008B39F4" w:rsidRPr="00757F30"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938</w:t>
            </w:r>
          </w:p>
        </w:tc>
        <w:tc>
          <w:tcPr>
            <w:tcW w:w="850" w:type="dxa"/>
            <w:vAlign w:val="bottom"/>
          </w:tcPr>
          <w:p w14:paraId="5474FAA9" w14:textId="0C7B53EA" w:rsidR="008B39F4" w:rsidRPr="00757F30"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1,620</w:t>
            </w:r>
          </w:p>
        </w:tc>
        <w:tc>
          <w:tcPr>
            <w:tcW w:w="743" w:type="dxa"/>
            <w:vAlign w:val="bottom"/>
          </w:tcPr>
          <w:p w14:paraId="26C10C0C" w14:textId="77777777" w:rsidR="008B39F4" w:rsidRPr="00757F30"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757F30">
              <w:rPr>
                <w:rFonts w:ascii="Times New Roman" w:hAnsi="Times New Roman" w:cs="Times New Roman"/>
              </w:rPr>
              <w:t>-</w:t>
            </w:r>
          </w:p>
        </w:tc>
        <w:tc>
          <w:tcPr>
            <w:tcW w:w="958" w:type="dxa"/>
            <w:vAlign w:val="bottom"/>
          </w:tcPr>
          <w:p w14:paraId="56F7FC5A" w14:textId="22FD0C61" w:rsidR="008B39F4" w:rsidRPr="00757F30"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757F30">
              <w:rPr>
                <w:rFonts w:ascii="Times New Roman" w:hAnsi="Times New Roman" w:cs="Times New Roman"/>
              </w:rPr>
              <w:t>3</w:t>
            </w:r>
            <w:r>
              <w:rPr>
                <w:rFonts w:ascii="Times New Roman" w:hAnsi="Times New Roman" w:cs="Times New Roman"/>
              </w:rPr>
              <w:t>2</w:t>
            </w:r>
            <w:r w:rsidRPr="00757F30">
              <w:rPr>
                <w:rFonts w:ascii="Times New Roman" w:hAnsi="Times New Roman" w:cs="Times New Roman"/>
              </w:rPr>
              <w:t>4,</w:t>
            </w:r>
            <w:r w:rsidR="00803C57">
              <w:rPr>
                <w:rFonts w:ascii="Times New Roman" w:hAnsi="Times New Roman" w:cs="Times New Roman"/>
              </w:rPr>
              <w:t>500</w:t>
            </w:r>
          </w:p>
        </w:tc>
        <w:tc>
          <w:tcPr>
            <w:tcW w:w="992" w:type="dxa"/>
            <w:vAlign w:val="bottom"/>
          </w:tcPr>
          <w:p w14:paraId="0298FA4A" w14:textId="0A84CDFA" w:rsidR="008B39F4" w:rsidRPr="00757F30"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Pr>
                <w:rFonts w:ascii="Times New Roman" w:hAnsi="Times New Roman" w:cs="Times New Roman"/>
              </w:rPr>
              <w:t>75,8</w:t>
            </w:r>
            <w:r w:rsidR="004C7B3E">
              <w:rPr>
                <w:rFonts w:ascii="Times New Roman" w:hAnsi="Times New Roman" w:cs="Times New Roman"/>
              </w:rPr>
              <w:t>87</w:t>
            </w:r>
          </w:p>
        </w:tc>
        <w:tc>
          <w:tcPr>
            <w:tcW w:w="851" w:type="dxa"/>
            <w:vAlign w:val="bottom"/>
          </w:tcPr>
          <w:p w14:paraId="41C6AA72" w14:textId="33B3A7AD" w:rsidR="008B39F4" w:rsidRPr="00965D44" w:rsidRDefault="008B39F4" w:rsidP="008B39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heme="minorBidi"/>
                <w:cs/>
              </w:rPr>
            </w:pPr>
            <w:r>
              <w:rPr>
                <w:rFonts w:ascii="Times New Roman" w:hAnsi="Times New Roman" w:cs="Times New Roman"/>
              </w:rPr>
              <w:t>402,</w:t>
            </w:r>
            <w:r w:rsidR="00803C57">
              <w:rPr>
                <w:rFonts w:ascii="Times New Roman" w:hAnsi="Times New Roman" w:cs="Times New Roman"/>
              </w:rPr>
              <w:t>9</w:t>
            </w:r>
            <w:r w:rsidR="004C7B3E">
              <w:rPr>
                <w:rFonts w:ascii="Times New Roman" w:hAnsi="Times New Roman" w:cs="Times New Roman"/>
              </w:rPr>
              <w:t>45</w:t>
            </w:r>
          </w:p>
        </w:tc>
        <w:tc>
          <w:tcPr>
            <w:tcW w:w="1135" w:type="dxa"/>
            <w:vAlign w:val="bottom"/>
          </w:tcPr>
          <w:p w14:paraId="7D85AEC8" w14:textId="77777777" w:rsidR="008B39F4" w:rsidRPr="00757F30" w:rsidRDefault="008B39F4" w:rsidP="008B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rPr>
            </w:pPr>
          </w:p>
        </w:tc>
      </w:tr>
    </w:tbl>
    <w:p w14:paraId="5DC9B1F4" w14:textId="18E5AEF6" w:rsidR="007C1F21" w:rsidRDefault="007C1F21"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E75CAF7" w14:textId="77777777" w:rsidR="008B39F4" w:rsidRPr="00DD6C83" w:rsidRDefault="008B39F4" w:rsidP="00757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10122" w:type="dxa"/>
        <w:tblInd w:w="-90" w:type="dxa"/>
        <w:tblLayout w:type="fixed"/>
        <w:tblLook w:val="00A0" w:firstRow="1" w:lastRow="0" w:firstColumn="1" w:lastColumn="0" w:noHBand="0" w:noVBand="0"/>
      </w:tblPr>
      <w:tblGrid>
        <w:gridCol w:w="3742"/>
        <w:gridCol w:w="851"/>
        <w:gridCol w:w="850"/>
        <w:gridCol w:w="743"/>
        <w:gridCol w:w="958"/>
        <w:gridCol w:w="992"/>
        <w:gridCol w:w="851"/>
        <w:gridCol w:w="1135"/>
      </w:tblGrid>
      <w:tr w:rsidR="007C1F21" w:rsidRPr="00DD6C83" w14:paraId="082ED622" w14:textId="77777777" w:rsidTr="0075775F">
        <w:tc>
          <w:tcPr>
            <w:tcW w:w="3742" w:type="dxa"/>
          </w:tcPr>
          <w:p w14:paraId="6F93F52B" w14:textId="77777777" w:rsidR="007C1F21" w:rsidRPr="00DD6C83" w:rsidRDefault="007C1F21" w:rsidP="0075775F">
            <w:pPr>
              <w:tabs>
                <w:tab w:val="clear" w:pos="227"/>
                <w:tab w:val="clear" w:pos="454"/>
                <w:tab w:val="clear" w:pos="680"/>
                <w:tab w:val="left" w:pos="720"/>
              </w:tabs>
              <w:jc w:val="center"/>
              <w:rPr>
                <w:rFonts w:ascii="Times New Roman" w:hAnsi="Times New Roman" w:cs="Times New Roman"/>
                <w:u w:val="single"/>
              </w:rPr>
            </w:pPr>
          </w:p>
        </w:tc>
        <w:tc>
          <w:tcPr>
            <w:tcW w:w="5245" w:type="dxa"/>
            <w:gridSpan w:val="6"/>
            <w:tcBorders>
              <w:bottom w:val="single" w:sz="4" w:space="0" w:color="auto"/>
            </w:tcBorders>
          </w:tcPr>
          <w:p w14:paraId="1A315993" w14:textId="77777777" w:rsidR="007C1F21" w:rsidRPr="00DD6C83" w:rsidRDefault="007C1F21" w:rsidP="0075775F">
            <w:pPr>
              <w:tabs>
                <w:tab w:val="clear" w:pos="227"/>
                <w:tab w:val="clear" w:pos="454"/>
                <w:tab w:val="clear" w:pos="680"/>
                <w:tab w:val="left" w:pos="800"/>
              </w:tabs>
              <w:jc w:val="center"/>
              <w:rPr>
                <w:rFonts w:ascii="Times New Roman" w:hAnsi="Times New Roman" w:cs="Times New Roman"/>
                <w:u w:val="single"/>
              </w:rPr>
            </w:pPr>
            <w:r w:rsidRPr="00DD6C83">
              <w:rPr>
                <w:rFonts w:ascii="Times New Roman" w:hAnsi="Times New Roman" w:cs="Times New Roman"/>
              </w:rPr>
              <w:t>2019</w:t>
            </w:r>
          </w:p>
        </w:tc>
        <w:tc>
          <w:tcPr>
            <w:tcW w:w="1135" w:type="dxa"/>
            <w:hideMark/>
          </w:tcPr>
          <w:p w14:paraId="7246260E" w14:textId="77777777" w:rsidR="007C1F21" w:rsidRPr="00DD6C83" w:rsidRDefault="007C1F21" w:rsidP="0075775F">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7C1F21" w:rsidRPr="00DD6C83" w14:paraId="44A5E104" w14:textId="77777777" w:rsidTr="0075775F">
        <w:tc>
          <w:tcPr>
            <w:tcW w:w="3742" w:type="dxa"/>
          </w:tcPr>
          <w:p w14:paraId="07D99153" w14:textId="77777777" w:rsidR="007C1F21" w:rsidRPr="00DD6C83" w:rsidRDefault="007C1F21" w:rsidP="0075775F">
            <w:pPr>
              <w:tabs>
                <w:tab w:val="clear" w:pos="227"/>
                <w:tab w:val="clear" w:pos="454"/>
                <w:tab w:val="clear" w:pos="680"/>
                <w:tab w:val="left" w:pos="720"/>
              </w:tabs>
              <w:jc w:val="center"/>
              <w:rPr>
                <w:rFonts w:ascii="Times New Roman" w:hAnsi="Times New Roman" w:cs="Times New Roman"/>
                <w:u w:val="single"/>
              </w:rPr>
            </w:pPr>
          </w:p>
        </w:tc>
        <w:tc>
          <w:tcPr>
            <w:tcW w:w="5245" w:type="dxa"/>
            <w:gridSpan w:val="6"/>
            <w:tcBorders>
              <w:bottom w:val="single" w:sz="4" w:space="0" w:color="auto"/>
            </w:tcBorders>
          </w:tcPr>
          <w:p w14:paraId="40A8CEC1" w14:textId="77777777" w:rsidR="007C1F21" w:rsidRPr="00DD6C83" w:rsidRDefault="007C1F21" w:rsidP="0075775F">
            <w:pPr>
              <w:tabs>
                <w:tab w:val="clear" w:pos="227"/>
                <w:tab w:val="clear" w:pos="454"/>
                <w:tab w:val="clear" w:pos="680"/>
                <w:tab w:val="left" w:pos="800"/>
              </w:tabs>
              <w:jc w:val="center"/>
              <w:rPr>
                <w:rFonts w:ascii="Times New Roman" w:hAnsi="Times New Roman" w:cs="Times New Roman"/>
              </w:rPr>
            </w:pPr>
            <w:r w:rsidRPr="00DD6C83">
              <w:rPr>
                <w:rFonts w:ascii="Times New Roman" w:hAnsi="Times New Roman" w:cs="Times New Roman"/>
              </w:rPr>
              <w:t>In Thousand Baht</w:t>
            </w:r>
          </w:p>
        </w:tc>
        <w:tc>
          <w:tcPr>
            <w:tcW w:w="1135" w:type="dxa"/>
          </w:tcPr>
          <w:p w14:paraId="2710A565" w14:textId="77777777" w:rsidR="007C1F21" w:rsidRPr="00DD6C83" w:rsidRDefault="007C1F21" w:rsidP="0075775F">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00220B" w:rsidRPr="00DD6C83" w14:paraId="427DFEB8" w14:textId="77777777" w:rsidTr="0075775F">
        <w:tc>
          <w:tcPr>
            <w:tcW w:w="3742" w:type="dxa"/>
          </w:tcPr>
          <w:p w14:paraId="2AB641AD" w14:textId="77777777" w:rsidR="0000220B" w:rsidRPr="00DD6C83" w:rsidRDefault="0000220B" w:rsidP="0000220B">
            <w:pPr>
              <w:tabs>
                <w:tab w:val="clear" w:pos="227"/>
                <w:tab w:val="clear" w:pos="454"/>
                <w:tab w:val="clear" w:pos="680"/>
                <w:tab w:val="left" w:pos="720"/>
              </w:tabs>
              <w:jc w:val="center"/>
              <w:rPr>
                <w:rFonts w:ascii="Times New Roman" w:hAnsi="Times New Roman" w:cs="Times New Roman"/>
                <w:u w:val="single"/>
              </w:rPr>
            </w:pPr>
          </w:p>
        </w:tc>
        <w:tc>
          <w:tcPr>
            <w:tcW w:w="2444" w:type="dxa"/>
            <w:gridSpan w:val="3"/>
            <w:tcBorders>
              <w:top w:val="single" w:sz="4" w:space="0" w:color="auto"/>
            </w:tcBorders>
          </w:tcPr>
          <w:p w14:paraId="2D0260EA" w14:textId="56B81B0F" w:rsidR="0000220B" w:rsidRPr="00DD6C83" w:rsidRDefault="0000220B" w:rsidP="0000220B">
            <w:pPr>
              <w:tabs>
                <w:tab w:val="clear" w:pos="227"/>
                <w:tab w:val="clear" w:pos="454"/>
                <w:tab w:val="clear" w:pos="680"/>
                <w:tab w:val="left" w:pos="788"/>
              </w:tabs>
              <w:jc w:val="center"/>
              <w:rPr>
                <w:rFonts w:ascii="Times New Roman" w:hAnsi="Times New Roman" w:cs="Times New Roman"/>
                <w:u w:val="single"/>
              </w:rPr>
            </w:pPr>
            <w:r w:rsidRPr="00DD6C83">
              <w:rPr>
                <w:rFonts w:ascii="Times New Roman" w:hAnsi="Times New Roman" w:cs="Times New Roman"/>
              </w:rPr>
              <w:t>Fixed interest rates</w:t>
            </w:r>
          </w:p>
        </w:tc>
        <w:tc>
          <w:tcPr>
            <w:tcW w:w="958" w:type="dxa"/>
            <w:tcBorders>
              <w:top w:val="single" w:sz="4" w:space="0" w:color="auto"/>
            </w:tcBorders>
          </w:tcPr>
          <w:p w14:paraId="4F4CCD65" w14:textId="77777777" w:rsidR="0000220B" w:rsidRPr="00DD6C83" w:rsidRDefault="0000220B" w:rsidP="0000220B">
            <w:pPr>
              <w:tabs>
                <w:tab w:val="clear" w:pos="227"/>
                <w:tab w:val="clear" w:pos="454"/>
                <w:tab w:val="clear" w:pos="680"/>
                <w:tab w:val="left" w:pos="720"/>
              </w:tabs>
              <w:ind w:left="-125" w:right="-83"/>
              <w:jc w:val="center"/>
              <w:rPr>
                <w:rFonts w:ascii="Times New Roman" w:hAnsi="Times New Roman" w:cs="Times New Roman"/>
              </w:rPr>
            </w:pPr>
          </w:p>
        </w:tc>
        <w:tc>
          <w:tcPr>
            <w:tcW w:w="992" w:type="dxa"/>
            <w:tcBorders>
              <w:top w:val="single" w:sz="4" w:space="0" w:color="auto"/>
            </w:tcBorders>
          </w:tcPr>
          <w:p w14:paraId="5070741B" w14:textId="77777777" w:rsidR="0000220B" w:rsidRPr="00DD6C83" w:rsidRDefault="0000220B" w:rsidP="0000220B">
            <w:pPr>
              <w:tabs>
                <w:tab w:val="clear" w:pos="227"/>
                <w:tab w:val="clear" w:pos="454"/>
                <w:tab w:val="clear" w:pos="680"/>
                <w:tab w:val="left" w:pos="841"/>
              </w:tabs>
              <w:ind w:left="-69" w:right="-55"/>
              <w:jc w:val="center"/>
              <w:rPr>
                <w:rFonts w:ascii="Times New Roman" w:hAnsi="Times New Roman" w:cs="Times New Roman"/>
                <w:u w:val="single"/>
              </w:rPr>
            </w:pPr>
          </w:p>
        </w:tc>
        <w:tc>
          <w:tcPr>
            <w:tcW w:w="851" w:type="dxa"/>
            <w:tcBorders>
              <w:top w:val="single" w:sz="4" w:space="0" w:color="auto"/>
            </w:tcBorders>
          </w:tcPr>
          <w:p w14:paraId="0523168A" w14:textId="77777777" w:rsidR="0000220B" w:rsidRPr="00DD6C83" w:rsidRDefault="0000220B" w:rsidP="0000220B">
            <w:pPr>
              <w:tabs>
                <w:tab w:val="clear" w:pos="227"/>
                <w:tab w:val="clear" w:pos="454"/>
                <w:tab w:val="clear" w:pos="680"/>
                <w:tab w:val="left" w:pos="800"/>
              </w:tabs>
              <w:jc w:val="center"/>
              <w:rPr>
                <w:rFonts w:ascii="Times New Roman" w:hAnsi="Times New Roman" w:cs="Times New Roman"/>
                <w:u w:val="single"/>
              </w:rPr>
            </w:pPr>
          </w:p>
        </w:tc>
        <w:tc>
          <w:tcPr>
            <w:tcW w:w="1135" w:type="dxa"/>
            <w:vMerge w:val="restart"/>
          </w:tcPr>
          <w:p w14:paraId="732727BE" w14:textId="77777777" w:rsidR="0000220B" w:rsidRPr="00DD6C83" w:rsidRDefault="0000220B" w:rsidP="0000220B">
            <w:pPr>
              <w:tabs>
                <w:tab w:val="clear" w:pos="227"/>
                <w:tab w:val="clear" w:pos="454"/>
                <w:tab w:val="clear" w:pos="680"/>
                <w:tab w:val="left" w:pos="720"/>
              </w:tabs>
              <w:jc w:val="center"/>
              <w:rPr>
                <w:rFonts w:ascii="Times New Roman" w:hAnsi="Times New Roman" w:cs="Times New Roman"/>
              </w:rPr>
            </w:pPr>
            <w:r w:rsidRPr="00DD6C83">
              <w:rPr>
                <w:rFonts w:ascii="Times New Roman" w:hAnsi="Times New Roman" w:cs="Times New Roman"/>
              </w:rPr>
              <w:t>Effective interest rates</w:t>
            </w:r>
          </w:p>
          <w:p w14:paraId="449FD367" w14:textId="3F2CB340" w:rsidR="0000220B" w:rsidRPr="00DD6C83" w:rsidRDefault="0000220B" w:rsidP="0000220B">
            <w:pPr>
              <w:tabs>
                <w:tab w:val="clear" w:pos="227"/>
                <w:tab w:val="clear" w:pos="454"/>
                <w:tab w:val="clear" w:pos="680"/>
                <w:tab w:val="clear" w:pos="907"/>
                <w:tab w:val="left" w:pos="896"/>
              </w:tabs>
              <w:jc w:val="center"/>
              <w:rPr>
                <w:rFonts w:ascii="Times New Roman" w:hAnsi="Times New Roman" w:cs="Times New Roman"/>
              </w:rPr>
            </w:pPr>
            <w:r>
              <w:rPr>
                <w:rFonts w:ascii="Times New Roman" w:hAnsi="Times New Roman" w:cs="Times New Roman"/>
                <w:u w:val="single"/>
              </w:rPr>
              <w:t xml:space="preserve">    </w:t>
            </w:r>
            <w:r w:rsidRPr="00DD6C83">
              <w:rPr>
                <w:rFonts w:ascii="Times New Roman" w:hAnsi="Times New Roman" w:cs="Times New Roman"/>
                <w:u w:val="single"/>
              </w:rPr>
              <w:t>(% p.a.)</w:t>
            </w:r>
            <w:r w:rsidRPr="00F50CB0">
              <w:rPr>
                <w:rFonts w:ascii="Times New Roman" w:hAnsi="Times New Roman" w:cs="Times New Roman"/>
                <w:u w:val="single"/>
              </w:rPr>
              <w:t xml:space="preserve"> </w:t>
            </w:r>
            <w:r w:rsidRPr="00F50CB0">
              <w:rPr>
                <w:rFonts w:ascii="Times New Roman" w:hAnsi="Times New Roman" w:cs="Times New Roman"/>
                <w:u w:val="single"/>
              </w:rPr>
              <w:tab/>
            </w:r>
          </w:p>
        </w:tc>
      </w:tr>
      <w:tr w:rsidR="0000220B" w:rsidRPr="00DD6C83" w14:paraId="46FF5CB2" w14:textId="77777777" w:rsidTr="0075775F">
        <w:trPr>
          <w:trHeight w:val="551"/>
        </w:trPr>
        <w:tc>
          <w:tcPr>
            <w:tcW w:w="3742" w:type="dxa"/>
          </w:tcPr>
          <w:p w14:paraId="76A1ACAF" w14:textId="77777777" w:rsidR="0000220B" w:rsidRPr="00DD6C83" w:rsidRDefault="0000220B" w:rsidP="0000220B">
            <w:pPr>
              <w:tabs>
                <w:tab w:val="clear" w:pos="227"/>
                <w:tab w:val="clear" w:pos="454"/>
                <w:tab w:val="clear" w:pos="680"/>
                <w:tab w:val="left" w:pos="720"/>
              </w:tabs>
              <w:jc w:val="center"/>
              <w:rPr>
                <w:rFonts w:ascii="Times New Roman" w:hAnsi="Times New Roman" w:cs="Times New Roman"/>
                <w:u w:val="single"/>
              </w:rPr>
            </w:pPr>
          </w:p>
        </w:tc>
        <w:tc>
          <w:tcPr>
            <w:tcW w:w="851" w:type="dxa"/>
            <w:tcBorders>
              <w:top w:val="single" w:sz="4" w:space="0" w:color="auto"/>
            </w:tcBorders>
          </w:tcPr>
          <w:p w14:paraId="4F6ADDAF" w14:textId="77777777" w:rsidR="0000220B" w:rsidRPr="00F50CB0" w:rsidRDefault="0000220B" w:rsidP="0000220B">
            <w:pPr>
              <w:tabs>
                <w:tab w:val="left" w:pos="720"/>
              </w:tabs>
              <w:jc w:val="center"/>
              <w:rPr>
                <w:rFonts w:ascii="Times New Roman" w:hAnsi="Times New Roman" w:cs="Times New Roman"/>
              </w:rPr>
            </w:pPr>
            <w:r w:rsidRPr="00F50CB0">
              <w:rPr>
                <w:rFonts w:ascii="Times New Roman" w:hAnsi="Times New Roman" w:cs="Times New Roman"/>
              </w:rPr>
              <w:t xml:space="preserve"> Within</w:t>
            </w:r>
          </w:p>
          <w:p w14:paraId="2144F42D" w14:textId="51C761BB" w:rsidR="0000220B" w:rsidRPr="00DD6C83" w:rsidRDefault="0000220B" w:rsidP="0000220B">
            <w:pPr>
              <w:tabs>
                <w:tab w:val="clear" w:pos="227"/>
                <w:tab w:val="clear" w:pos="454"/>
                <w:tab w:val="clear" w:pos="680"/>
                <w:tab w:val="left" w:pos="629"/>
              </w:tabs>
              <w:rPr>
                <w:rFonts w:ascii="Times New Roman" w:hAnsi="Times New Roman" w:cs="Times New Roman"/>
                <w:u w:val="single"/>
              </w:rPr>
            </w:pPr>
            <w:r w:rsidRPr="00F50CB0">
              <w:rPr>
                <w:rFonts w:ascii="Times New Roman" w:hAnsi="Times New Roman" w:cs="Times New Roman"/>
                <w:u w:val="single"/>
              </w:rPr>
              <w:t xml:space="preserve">  1 year</w:t>
            </w:r>
            <w:r w:rsidRPr="00F50CB0">
              <w:rPr>
                <w:rFonts w:ascii="Times New Roman" w:hAnsi="Times New Roman" w:cs="Times New Roman"/>
                <w:u w:val="single"/>
              </w:rPr>
              <w:tab/>
              <w:t xml:space="preserve"> </w:t>
            </w:r>
          </w:p>
        </w:tc>
        <w:tc>
          <w:tcPr>
            <w:tcW w:w="850" w:type="dxa"/>
            <w:tcBorders>
              <w:top w:val="single" w:sz="4" w:space="0" w:color="auto"/>
            </w:tcBorders>
          </w:tcPr>
          <w:p w14:paraId="5533BC56" w14:textId="77777777" w:rsidR="0000220B" w:rsidRPr="00DD6C83" w:rsidRDefault="0000220B" w:rsidP="0000220B">
            <w:pPr>
              <w:jc w:val="center"/>
              <w:rPr>
                <w:rFonts w:ascii="Times New Roman" w:hAnsi="Times New Roman" w:cs="Times New Roman"/>
                <w:u w:val="single"/>
              </w:rPr>
            </w:pPr>
          </w:p>
          <w:p w14:paraId="68E51ED4" w14:textId="3CCD1811" w:rsidR="0000220B" w:rsidRPr="00DD6C83" w:rsidRDefault="0000220B" w:rsidP="00164267">
            <w:pPr>
              <w:tabs>
                <w:tab w:val="clear" w:pos="227"/>
                <w:tab w:val="clear" w:pos="454"/>
                <w:tab w:val="clear" w:pos="680"/>
                <w:tab w:val="clear" w:pos="907"/>
              </w:tabs>
              <w:ind w:left="-21" w:right="-204"/>
              <w:rPr>
                <w:rFonts w:ascii="Times New Roman" w:hAnsi="Times New Roman" w:cs="Times New Roman"/>
                <w:u w:val="single"/>
              </w:rPr>
            </w:pPr>
            <w:r w:rsidRPr="00DD6C83">
              <w:rPr>
                <w:rFonts w:ascii="Times New Roman" w:hAnsi="Times New Roman" w:cs="Times New Roman"/>
                <w:u w:val="single"/>
              </w:rPr>
              <w:t>1- 5 years</w:t>
            </w:r>
          </w:p>
        </w:tc>
        <w:tc>
          <w:tcPr>
            <w:tcW w:w="743" w:type="dxa"/>
            <w:tcBorders>
              <w:top w:val="single" w:sz="4" w:space="0" w:color="auto"/>
            </w:tcBorders>
          </w:tcPr>
          <w:p w14:paraId="4932E97F" w14:textId="77777777" w:rsidR="0000220B" w:rsidRPr="00DD6C83" w:rsidRDefault="0000220B" w:rsidP="0000220B">
            <w:pPr>
              <w:tabs>
                <w:tab w:val="clear" w:pos="227"/>
                <w:tab w:val="clear" w:pos="454"/>
                <w:tab w:val="clear" w:pos="680"/>
                <w:tab w:val="left" w:pos="720"/>
              </w:tabs>
              <w:jc w:val="center"/>
              <w:rPr>
                <w:rFonts w:ascii="Times New Roman" w:hAnsi="Times New Roman" w:cs="Times New Roman"/>
              </w:rPr>
            </w:pPr>
            <w:r w:rsidRPr="00DD6C83">
              <w:rPr>
                <w:rFonts w:ascii="Times New Roman" w:hAnsi="Times New Roman" w:cs="Times New Roman"/>
              </w:rPr>
              <w:t>Over</w:t>
            </w:r>
          </w:p>
          <w:p w14:paraId="027F2D97" w14:textId="41347990" w:rsidR="0000220B" w:rsidRPr="00DD6C83" w:rsidRDefault="0000220B" w:rsidP="0000220B">
            <w:pPr>
              <w:tabs>
                <w:tab w:val="clear" w:pos="227"/>
                <w:tab w:val="clear" w:pos="454"/>
                <w:tab w:val="clear" w:pos="680"/>
                <w:tab w:val="left" w:pos="788"/>
              </w:tabs>
              <w:ind w:left="-108" w:right="-107"/>
              <w:jc w:val="center"/>
              <w:rPr>
                <w:rFonts w:ascii="Times New Roman" w:hAnsi="Times New Roman" w:cs="Times New Roman"/>
                <w:u w:val="single"/>
              </w:rPr>
            </w:pPr>
            <w:r w:rsidRPr="00DD6C83">
              <w:rPr>
                <w:rFonts w:ascii="Times New Roman" w:hAnsi="Times New Roman" w:cs="Times New Roman"/>
                <w:u w:val="single"/>
              </w:rPr>
              <w:t>5 years</w:t>
            </w:r>
          </w:p>
        </w:tc>
        <w:tc>
          <w:tcPr>
            <w:tcW w:w="958" w:type="dxa"/>
          </w:tcPr>
          <w:p w14:paraId="4B030EBC" w14:textId="77777777" w:rsidR="0000220B" w:rsidRPr="00DD6C83" w:rsidRDefault="0000220B" w:rsidP="0000220B">
            <w:pPr>
              <w:tabs>
                <w:tab w:val="clear" w:pos="227"/>
                <w:tab w:val="clear" w:pos="454"/>
                <w:tab w:val="clear" w:pos="680"/>
                <w:tab w:val="left" w:pos="720"/>
              </w:tabs>
              <w:ind w:left="-116" w:right="-91"/>
              <w:jc w:val="center"/>
              <w:rPr>
                <w:rFonts w:ascii="Times New Roman" w:hAnsi="Times New Roman" w:cs="Times New Roman"/>
              </w:rPr>
            </w:pPr>
            <w:r w:rsidRPr="00DD6C83">
              <w:rPr>
                <w:rFonts w:ascii="Times New Roman" w:hAnsi="Times New Roman" w:cs="Times New Roman"/>
              </w:rPr>
              <w:t>Floating</w:t>
            </w:r>
          </w:p>
          <w:p w14:paraId="24C4CD2C" w14:textId="4F591A30" w:rsidR="0000220B" w:rsidRPr="00DD6C83" w:rsidRDefault="0000220B" w:rsidP="0000220B">
            <w:pPr>
              <w:tabs>
                <w:tab w:val="clear" w:pos="227"/>
                <w:tab w:val="clear" w:pos="454"/>
                <w:tab w:val="clear" w:pos="680"/>
                <w:tab w:val="left" w:pos="720"/>
              </w:tabs>
              <w:ind w:left="-125" w:right="-83"/>
              <w:jc w:val="center"/>
              <w:rPr>
                <w:rFonts w:ascii="Times New Roman" w:hAnsi="Times New Roman" w:cs="Times New Roman"/>
              </w:rPr>
            </w:pPr>
            <w:r w:rsidRPr="00DD6C83">
              <w:rPr>
                <w:rFonts w:ascii="Times New Roman" w:hAnsi="Times New Roman" w:cs="Times New Roman"/>
                <w:u w:val="single"/>
              </w:rPr>
              <w:t>interest rate</w:t>
            </w:r>
          </w:p>
        </w:tc>
        <w:tc>
          <w:tcPr>
            <w:tcW w:w="992" w:type="dxa"/>
          </w:tcPr>
          <w:p w14:paraId="6687BA32" w14:textId="77777777" w:rsidR="0000220B" w:rsidRPr="000E7344" w:rsidRDefault="0000220B" w:rsidP="0000220B">
            <w:pPr>
              <w:tabs>
                <w:tab w:val="left" w:pos="720"/>
              </w:tabs>
              <w:ind w:left="-125" w:right="-83"/>
              <w:jc w:val="center"/>
              <w:rPr>
                <w:rFonts w:ascii="Times New Roman" w:hAnsi="Times New Roman" w:cs="Times New Roman"/>
              </w:rPr>
            </w:pPr>
            <w:r w:rsidRPr="000E7344">
              <w:rPr>
                <w:rFonts w:ascii="Times New Roman" w:hAnsi="Times New Roman" w:cs="Times New Roman"/>
              </w:rPr>
              <w:t xml:space="preserve"> Non-interest</w:t>
            </w:r>
          </w:p>
          <w:p w14:paraId="6F0067EB" w14:textId="7FFEFB02" w:rsidR="0000220B" w:rsidRPr="00DD6C83" w:rsidRDefault="0000220B" w:rsidP="0000220B">
            <w:pPr>
              <w:tabs>
                <w:tab w:val="clear" w:pos="227"/>
                <w:tab w:val="clear" w:pos="454"/>
                <w:tab w:val="clear" w:pos="680"/>
                <w:tab w:val="left" w:pos="757"/>
              </w:tabs>
              <w:ind w:left="-69" w:right="-55"/>
              <w:jc w:val="center"/>
              <w:rPr>
                <w:rFonts w:ascii="Times New Roman" w:hAnsi="Times New Roman" w:cs="Times New Roman"/>
                <w:u w:val="single"/>
              </w:rPr>
            </w:pPr>
            <w:r w:rsidRPr="000E7344">
              <w:rPr>
                <w:rFonts w:ascii="Times New Roman" w:hAnsi="Times New Roman" w:cs="Times New Roman"/>
                <w:u w:val="single"/>
              </w:rPr>
              <w:t xml:space="preserve">   bearing</w:t>
            </w:r>
            <w:r w:rsidRPr="000E7344">
              <w:rPr>
                <w:rFonts w:ascii="Times New Roman" w:hAnsi="Times New Roman" w:cs="Times New Roman"/>
                <w:u w:val="single"/>
              </w:rPr>
              <w:tab/>
            </w:r>
          </w:p>
        </w:tc>
        <w:tc>
          <w:tcPr>
            <w:tcW w:w="851" w:type="dxa"/>
          </w:tcPr>
          <w:p w14:paraId="6BEBE9E9" w14:textId="77777777" w:rsidR="0000220B" w:rsidRPr="00F50CB0" w:rsidRDefault="0000220B" w:rsidP="0000220B">
            <w:pPr>
              <w:tabs>
                <w:tab w:val="left" w:pos="800"/>
              </w:tabs>
              <w:jc w:val="center"/>
              <w:rPr>
                <w:rFonts w:ascii="Times New Roman" w:hAnsi="Times New Roman" w:cs="Times New Roman"/>
                <w:u w:val="single"/>
              </w:rPr>
            </w:pPr>
          </w:p>
          <w:p w14:paraId="6FC25802" w14:textId="54799398" w:rsidR="0000220B" w:rsidRPr="00DD6C83" w:rsidRDefault="0000220B" w:rsidP="0000220B">
            <w:pPr>
              <w:tabs>
                <w:tab w:val="clear" w:pos="227"/>
                <w:tab w:val="clear" w:pos="454"/>
                <w:tab w:val="clear" w:pos="680"/>
                <w:tab w:val="left" w:pos="629"/>
              </w:tabs>
              <w:jc w:val="center"/>
              <w:rPr>
                <w:rFonts w:ascii="Times New Roman" w:hAnsi="Times New Roman" w:cs="Times New Roman"/>
                <w:u w:val="single"/>
              </w:rPr>
            </w:pPr>
            <w:r w:rsidRPr="00F50CB0">
              <w:rPr>
                <w:rFonts w:ascii="Times New Roman" w:hAnsi="Times New Roman" w:cs="Times New Roman"/>
                <w:u w:val="single"/>
              </w:rPr>
              <w:t xml:space="preserve">  </w:t>
            </w:r>
            <w:r>
              <w:rPr>
                <w:rFonts w:ascii="Times New Roman" w:hAnsi="Times New Roman" w:cs="Times New Roman"/>
                <w:u w:val="single"/>
              </w:rPr>
              <w:t xml:space="preserve"> </w:t>
            </w:r>
            <w:r w:rsidRPr="00F50CB0">
              <w:rPr>
                <w:rFonts w:ascii="Times New Roman" w:hAnsi="Times New Roman" w:cs="Times New Roman"/>
                <w:u w:val="single"/>
              </w:rPr>
              <w:t>Total</w:t>
            </w:r>
            <w:r w:rsidRPr="00F50CB0">
              <w:rPr>
                <w:rFonts w:ascii="Times New Roman" w:hAnsi="Times New Roman" w:cs="Times New Roman"/>
                <w:u w:val="single"/>
              </w:rPr>
              <w:tab/>
            </w:r>
          </w:p>
        </w:tc>
        <w:tc>
          <w:tcPr>
            <w:tcW w:w="1135" w:type="dxa"/>
            <w:vMerge/>
          </w:tcPr>
          <w:p w14:paraId="0DB72B28" w14:textId="77777777" w:rsidR="0000220B" w:rsidRPr="00DD6C83" w:rsidRDefault="0000220B" w:rsidP="0000220B">
            <w:pPr>
              <w:tabs>
                <w:tab w:val="clear" w:pos="227"/>
                <w:tab w:val="clear" w:pos="454"/>
                <w:tab w:val="clear" w:pos="680"/>
                <w:tab w:val="clear" w:pos="907"/>
                <w:tab w:val="clear" w:pos="1644"/>
                <w:tab w:val="left" w:pos="1692"/>
              </w:tabs>
              <w:ind w:left="-18" w:right="-108"/>
              <w:jc w:val="center"/>
              <w:rPr>
                <w:rFonts w:ascii="Times New Roman" w:hAnsi="Times New Roman" w:cs="Times New Roman"/>
                <w:u w:val="single"/>
              </w:rPr>
            </w:pPr>
          </w:p>
        </w:tc>
      </w:tr>
      <w:tr w:rsidR="007C1F21" w:rsidRPr="00DD6C83" w14:paraId="7968ACD0" w14:textId="77777777" w:rsidTr="0075775F">
        <w:tc>
          <w:tcPr>
            <w:tcW w:w="3742" w:type="dxa"/>
            <w:vAlign w:val="bottom"/>
          </w:tcPr>
          <w:p w14:paraId="4D93F739" w14:textId="77777777" w:rsidR="007C1F21" w:rsidRPr="00DD6C83" w:rsidRDefault="007C1F21" w:rsidP="0075775F">
            <w:pPr>
              <w:tabs>
                <w:tab w:val="clear" w:pos="227"/>
                <w:tab w:val="clear" w:pos="454"/>
                <w:tab w:val="clear" w:pos="680"/>
                <w:tab w:val="left" w:pos="720"/>
              </w:tabs>
              <w:rPr>
                <w:rFonts w:ascii="Times New Roman" w:hAnsi="Times New Roman" w:cs="Times New Roman"/>
                <w:b/>
                <w:bCs/>
              </w:rPr>
            </w:pPr>
            <w:r w:rsidRPr="00DD6C83">
              <w:rPr>
                <w:rFonts w:ascii="Times New Roman" w:hAnsi="Times New Roman" w:cs="Times New Roman"/>
                <w:b/>
                <w:bCs/>
              </w:rPr>
              <w:t>Financial assets</w:t>
            </w:r>
          </w:p>
        </w:tc>
        <w:tc>
          <w:tcPr>
            <w:tcW w:w="851" w:type="dxa"/>
          </w:tcPr>
          <w:p w14:paraId="40802863"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0" w:type="dxa"/>
          </w:tcPr>
          <w:p w14:paraId="0F9A4046"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743" w:type="dxa"/>
          </w:tcPr>
          <w:p w14:paraId="2BA07CE5"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58" w:type="dxa"/>
          </w:tcPr>
          <w:p w14:paraId="46E43143"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92" w:type="dxa"/>
          </w:tcPr>
          <w:p w14:paraId="3B42A989"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1" w:type="dxa"/>
          </w:tcPr>
          <w:p w14:paraId="076ED094"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1135" w:type="dxa"/>
          </w:tcPr>
          <w:p w14:paraId="41446F25" w14:textId="77777777" w:rsidR="007C1F21" w:rsidRPr="00DD6C83" w:rsidRDefault="007C1F21" w:rsidP="0075775F">
            <w:pPr>
              <w:tabs>
                <w:tab w:val="clear" w:pos="227"/>
                <w:tab w:val="clear" w:pos="454"/>
                <w:tab w:val="clear" w:pos="680"/>
                <w:tab w:val="left" w:pos="720"/>
              </w:tabs>
              <w:jc w:val="center"/>
              <w:rPr>
                <w:rFonts w:ascii="Times New Roman" w:hAnsi="Times New Roman" w:cs="Times New Roman"/>
              </w:rPr>
            </w:pPr>
          </w:p>
        </w:tc>
      </w:tr>
      <w:tr w:rsidR="007C1F21" w:rsidRPr="00DD6C83" w14:paraId="17BBF1E9" w14:textId="77777777" w:rsidTr="0075775F">
        <w:tc>
          <w:tcPr>
            <w:tcW w:w="3742" w:type="dxa"/>
            <w:shd w:val="clear" w:color="auto" w:fill="auto"/>
            <w:vAlign w:val="bottom"/>
            <w:hideMark/>
          </w:tcPr>
          <w:p w14:paraId="3FBAA79E" w14:textId="77777777" w:rsidR="007C1F21" w:rsidRPr="00DD6C83" w:rsidRDefault="007C1F21" w:rsidP="0075775F">
            <w:pPr>
              <w:rPr>
                <w:rFonts w:ascii="Times New Roman" w:hAnsi="Times New Roman" w:cs="Times New Roman"/>
              </w:rPr>
            </w:pPr>
            <w:r w:rsidRPr="00DD6C83">
              <w:rPr>
                <w:rFonts w:ascii="Times New Roman" w:hAnsi="Times New Roman" w:cs="Times New Roman"/>
              </w:rPr>
              <w:t>Cash and cash equivalents</w:t>
            </w:r>
          </w:p>
        </w:tc>
        <w:tc>
          <w:tcPr>
            <w:tcW w:w="851" w:type="dxa"/>
          </w:tcPr>
          <w:p w14:paraId="76BD1C35"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850" w:type="dxa"/>
          </w:tcPr>
          <w:p w14:paraId="4FF005D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461D6BE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71C1C32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w:t>
            </w:r>
          </w:p>
        </w:tc>
        <w:tc>
          <w:tcPr>
            <w:tcW w:w="992" w:type="dxa"/>
            <w:vAlign w:val="bottom"/>
          </w:tcPr>
          <w:p w14:paraId="31698704"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2,479</w:t>
            </w:r>
          </w:p>
        </w:tc>
        <w:tc>
          <w:tcPr>
            <w:tcW w:w="851" w:type="dxa"/>
            <w:vAlign w:val="bottom"/>
          </w:tcPr>
          <w:p w14:paraId="386D6D0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2,480</w:t>
            </w:r>
          </w:p>
        </w:tc>
        <w:tc>
          <w:tcPr>
            <w:tcW w:w="1135" w:type="dxa"/>
            <w:vAlign w:val="bottom"/>
          </w:tcPr>
          <w:p w14:paraId="58FDB2A9"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0.375</w:t>
            </w:r>
          </w:p>
        </w:tc>
      </w:tr>
      <w:tr w:rsidR="007C1F21" w:rsidRPr="00DD6C83" w14:paraId="27BD7084" w14:textId="77777777" w:rsidTr="0075775F">
        <w:tc>
          <w:tcPr>
            <w:tcW w:w="3742" w:type="dxa"/>
            <w:shd w:val="clear" w:color="auto" w:fill="auto"/>
            <w:vAlign w:val="bottom"/>
          </w:tcPr>
          <w:p w14:paraId="203C3C6E" w14:textId="77777777" w:rsidR="007C1F21" w:rsidRPr="00DD6C83" w:rsidRDefault="007C1F21" w:rsidP="0075775F">
            <w:pPr>
              <w:rPr>
                <w:rFonts w:ascii="Times New Roman" w:hAnsi="Times New Roman" w:cs="Times New Roman"/>
              </w:rPr>
            </w:pPr>
            <w:r w:rsidRPr="00DD6C83">
              <w:rPr>
                <w:rFonts w:ascii="Times New Roman" w:hAnsi="Times New Roman" w:cs="Times New Roman"/>
              </w:rPr>
              <w:t>Trade account receivables - net</w:t>
            </w:r>
          </w:p>
        </w:tc>
        <w:tc>
          <w:tcPr>
            <w:tcW w:w="851" w:type="dxa"/>
          </w:tcPr>
          <w:p w14:paraId="41E7180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850" w:type="dxa"/>
          </w:tcPr>
          <w:p w14:paraId="5992D7F5"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7173AA0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7D4F523E"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992" w:type="dxa"/>
            <w:vAlign w:val="bottom"/>
          </w:tcPr>
          <w:p w14:paraId="6713043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38,737</w:t>
            </w:r>
          </w:p>
        </w:tc>
        <w:tc>
          <w:tcPr>
            <w:tcW w:w="851" w:type="dxa"/>
            <w:vAlign w:val="bottom"/>
          </w:tcPr>
          <w:p w14:paraId="5F9691C4"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38,737</w:t>
            </w:r>
          </w:p>
        </w:tc>
        <w:tc>
          <w:tcPr>
            <w:tcW w:w="1135" w:type="dxa"/>
            <w:vAlign w:val="bottom"/>
          </w:tcPr>
          <w:p w14:paraId="2E6304D7"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r>
      <w:tr w:rsidR="007C1F21" w:rsidRPr="00DD6C83" w14:paraId="4C086DFB" w14:textId="77777777" w:rsidTr="0075775F">
        <w:tc>
          <w:tcPr>
            <w:tcW w:w="3742" w:type="dxa"/>
            <w:shd w:val="clear" w:color="auto" w:fill="auto"/>
            <w:vAlign w:val="bottom"/>
          </w:tcPr>
          <w:p w14:paraId="434C51DA" w14:textId="77777777" w:rsidR="007C1F21" w:rsidRPr="00DD6C83" w:rsidRDefault="007C1F21" w:rsidP="0075775F">
            <w:pPr>
              <w:rPr>
                <w:rFonts w:ascii="Times New Roman" w:hAnsi="Times New Roman" w:cs="Times New Roman"/>
              </w:rPr>
            </w:pPr>
            <w:r w:rsidRPr="00DD6C83">
              <w:rPr>
                <w:rFonts w:ascii="Times New Roman" w:hAnsi="Times New Roman" w:cs="Times New Roman"/>
              </w:rPr>
              <w:t>Restricted savings deposit</w:t>
            </w:r>
          </w:p>
        </w:tc>
        <w:tc>
          <w:tcPr>
            <w:tcW w:w="851" w:type="dxa"/>
          </w:tcPr>
          <w:p w14:paraId="61ECDDCD"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DD6C83">
              <w:rPr>
                <w:rFonts w:ascii="Times New Roman" w:hAnsi="Times New Roman" w:cs="Times New Roman"/>
              </w:rPr>
              <w:t xml:space="preserve">   -</w:t>
            </w:r>
          </w:p>
        </w:tc>
        <w:tc>
          <w:tcPr>
            <w:tcW w:w="850" w:type="dxa"/>
          </w:tcPr>
          <w:p w14:paraId="5705F7DC"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1B028C77"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4BD36707"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2,085</w:t>
            </w:r>
          </w:p>
        </w:tc>
        <w:tc>
          <w:tcPr>
            <w:tcW w:w="992" w:type="dxa"/>
          </w:tcPr>
          <w:p w14:paraId="0824616C"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DD6C83">
              <w:rPr>
                <w:rFonts w:ascii="Times New Roman" w:hAnsi="Times New Roman" w:cs="Times New Roman"/>
              </w:rPr>
              <w:t xml:space="preserve">   -</w:t>
            </w:r>
          </w:p>
        </w:tc>
        <w:tc>
          <w:tcPr>
            <w:tcW w:w="851" w:type="dxa"/>
            <w:vAlign w:val="bottom"/>
          </w:tcPr>
          <w:p w14:paraId="76BA1298"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2,085</w:t>
            </w:r>
          </w:p>
        </w:tc>
        <w:tc>
          <w:tcPr>
            <w:tcW w:w="1135" w:type="dxa"/>
            <w:vAlign w:val="bottom"/>
          </w:tcPr>
          <w:p w14:paraId="5B68516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0.375</w:t>
            </w:r>
          </w:p>
        </w:tc>
      </w:tr>
      <w:tr w:rsidR="007C1F21" w:rsidRPr="00DD6C83" w14:paraId="6753948B" w14:textId="77777777" w:rsidTr="0075775F">
        <w:tc>
          <w:tcPr>
            <w:tcW w:w="3742" w:type="dxa"/>
            <w:vAlign w:val="bottom"/>
            <w:hideMark/>
          </w:tcPr>
          <w:p w14:paraId="7A70168A" w14:textId="77777777" w:rsidR="007C1F21" w:rsidRPr="00DD6C83" w:rsidRDefault="007C1F21" w:rsidP="0075775F">
            <w:pPr>
              <w:rPr>
                <w:rFonts w:ascii="Times New Roman" w:hAnsi="Times New Roman" w:cs="Times New Roman"/>
              </w:rPr>
            </w:pPr>
            <w:r w:rsidRPr="00DD6C83">
              <w:rPr>
                <w:rFonts w:ascii="Times New Roman" w:hAnsi="Times New Roman" w:cs="Times New Roman"/>
              </w:rPr>
              <w:t>Total</w:t>
            </w:r>
          </w:p>
        </w:tc>
        <w:tc>
          <w:tcPr>
            <w:tcW w:w="851" w:type="dxa"/>
          </w:tcPr>
          <w:p w14:paraId="391D9C9A"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DD6C83">
              <w:rPr>
                <w:rFonts w:ascii="Times New Roman" w:hAnsi="Times New Roman" w:cs="Times New Roman"/>
              </w:rPr>
              <w:t xml:space="preserve">   -</w:t>
            </w:r>
          </w:p>
        </w:tc>
        <w:tc>
          <w:tcPr>
            <w:tcW w:w="850" w:type="dxa"/>
          </w:tcPr>
          <w:p w14:paraId="400D8C26"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5"/>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62C65D3A"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6EF36896"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2,086</w:t>
            </w:r>
          </w:p>
        </w:tc>
        <w:tc>
          <w:tcPr>
            <w:tcW w:w="992" w:type="dxa"/>
            <w:vAlign w:val="bottom"/>
          </w:tcPr>
          <w:p w14:paraId="0B003FA0" w14:textId="00BA5770"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41,</w:t>
            </w:r>
            <w:r w:rsidR="00E11AC7">
              <w:rPr>
                <w:rFonts w:ascii="Times New Roman" w:hAnsi="Times New Roman" w:cs="Times New Roman"/>
              </w:rPr>
              <w:t>216</w:t>
            </w:r>
          </w:p>
        </w:tc>
        <w:tc>
          <w:tcPr>
            <w:tcW w:w="851" w:type="dxa"/>
            <w:vAlign w:val="bottom"/>
          </w:tcPr>
          <w:p w14:paraId="23959DCA" w14:textId="483E3C9E"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43,</w:t>
            </w:r>
            <w:r w:rsidR="00AF79B7">
              <w:rPr>
                <w:rFonts w:ascii="Times New Roman" w:hAnsi="Times New Roman" w:cs="Times New Roman"/>
              </w:rPr>
              <w:t>302</w:t>
            </w:r>
          </w:p>
        </w:tc>
        <w:tc>
          <w:tcPr>
            <w:tcW w:w="1135" w:type="dxa"/>
            <w:vAlign w:val="bottom"/>
          </w:tcPr>
          <w:p w14:paraId="3DD31ED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p>
        </w:tc>
      </w:tr>
      <w:tr w:rsidR="007C1F21" w:rsidRPr="00DD6C83" w14:paraId="1278D97E" w14:textId="77777777" w:rsidTr="0075775F">
        <w:tc>
          <w:tcPr>
            <w:tcW w:w="3742" w:type="dxa"/>
          </w:tcPr>
          <w:p w14:paraId="0C76824C" w14:textId="77777777" w:rsidR="007C1F21" w:rsidRPr="00DD6C83" w:rsidRDefault="007C1F21" w:rsidP="0075775F">
            <w:pPr>
              <w:tabs>
                <w:tab w:val="clear" w:pos="227"/>
                <w:tab w:val="clear" w:pos="454"/>
                <w:tab w:val="clear" w:pos="680"/>
                <w:tab w:val="left" w:pos="720"/>
              </w:tabs>
              <w:rPr>
                <w:rFonts w:ascii="Times New Roman" w:hAnsi="Times New Roman" w:cs="Times New Roman"/>
                <w:b/>
                <w:bCs/>
              </w:rPr>
            </w:pPr>
          </w:p>
        </w:tc>
        <w:tc>
          <w:tcPr>
            <w:tcW w:w="851" w:type="dxa"/>
          </w:tcPr>
          <w:p w14:paraId="3971635E"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0" w:type="dxa"/>
          </w:tcPr>
          <w:p w14:paraId="4DFDEB1C"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743" w:type="dxa"/>
          </w:tcPr>
          <w:p w14:paraId="21316279"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58" w:type="dxa"/>
          </w:tcPr>
          <w:p w14:paraId="7E9B7280"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92" w:type="dxa"/>
          </w:tcPr>
          <w:p w14:paraId="2C84A1B2"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1" w:type="dxa"/>
          </w:tcPr>
          <w:p w14:paraId="773BF39E"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1135" w:type="dxa"/>
          </w:tcPr>
          <w:p w14:paraId="51FDD8F4" w14:textId="77777777" w:rsidR="007C1F21" w:rsidRPr="00DD6C83" w:rsidRDefault="007C1F21" w:rsidP="0075775F">
            <w:pPr>
              <w:tabs>
                <w:tab w:val="clear" w:pos="227"/>
                <w:tab w:val="clear" w:pos="454"/>
                <w:tab w:val="clear" w:pos="680"/>
                <w:tab w:val="left" w:pos="720"/>
              </w:tabs>
              <w:jc w:val="center"/>
              <w:rPr>
                <w:rFonts w:ascii="Times New Roman" w:hAnsi="Times New Roman" w:cs="Times New Roman"/>
              </w:rPr>
            </w:pPr>
          </w:p>
        </w:tc>
      </w:tr>
      <w:tr w:rsidR="007C1F21" w:rsidRPr="00DD6C83" w14:paraId="13658394" w14:textId="77777777" w:rsidTr="0075775F">
        <w:tc>
          <w:tcPr>
            <w:tcW w:w="3742" w:type="dxa"/>
          </w:tcPr>
          <w:p w14:paraId="413C69E0" w14:textId="77777777" w:rsidR="007C1F21" w:rsidRPr="00DD6C83" w:rsidRDefault="007C1F21" w:rsidP="0075775F">
            <w:pPr>
              <w:tabs>
                <w:tab w:val="clear" w:pos="227"/>
                <w:tab w:val="clear" w:pos="454"/>
                <w:tab w:val="clear" w:pos="680"/>
                <w:tab w:val="left" w:pos="720"/>
              </w:tabs>
              <w:rPr>
                <w:rFonts w:ascii="Times New Roman" w:hAnsi="Times New Roman" w:cs="Times New Roman"/>
                <w:b/>
                <w:bCs/>
              </w:rPr>
            </w:pPr>
            <w:r w:rsidRPr="00DD6C83">
              <w:rPr>
                <w:rFonts w:ascii="Times New Roman" w:hAnsi="Times New Roman" w:cs="Times New Roman"/>
                <w:b/>
                <w:bCs/>
              </w:rPr>
              <w:t>Financial liabilities</w:t>
            </w:r>
          </w:p>
        </w:tc>
        <w:tc>
          <w:tcPr>
            <w:tcW w:w="851" w:type="dxa"/>
          </w:tcPr>
          <w:p w14:paraId="45B68B92"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0" w:type="dxa"/>
          </w:tcPr>
          <w:p w14:paraId="071527AD"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743" w:type="dxa"/>
          </w:tcPr>
          <w:p w14:paraId="519FBDD6"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58" w:type="dxa"/>
          </w:tcPr>
          <w:p w14:paraId="7842981A"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992" w:type="dxa"/>
          </w:tcPr>
          <w:p w14:paraId="2DD203B9"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851" w:type="dxa"/>
          </w:tcPr>
          <w:p w14:paraId="6CE5A7CC"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p>
        </w:tc>
        <w:tc>
          <w:tcPr>
            <w:tcW w:w="1135" w:type="dxa"/>
          </w:tcPr>
          <w:p w14:paraId="416323E9" w14:textId="77777777" w:rsidR="007C1F21" w:rsidRPr="00DD6C83" w:rsidRDefault="007C1F21" w:rsidP="0075775F">
            <w:pPr>
              <w:tabs>
                <w:tab w:val="clear" w:pos="227"/>
                <w:tab w:val="clear" w:pos="454"/>
                <w:tab w:val="clear" w:pos="680"/>
                <w:tab w:val="left" w:pos="720"/>
              </w:tabs>
              <w:jc w:val="center"/>
              <w:rPr>
                <w:rFonts w:ascii="Times New Roman" w:hAnsi="Times New Roman" w:cs="Times New Roman"/>
              </w:rPr>
            </w:pPr>
          </w:p>
        </w:tc>
      </w:tr>
      <w:tr w:rsidR="007C1F21" w:rsidRPr="00DD6C83" w14:paraId="16AC5AF0" w14:textId="77777777" w:rsidTr="0075775F">
        <w:tc>
          <w:tcPr>
            <w:tcW w:w="3742" w:type="dxa"/>
            <w:vAlign w:val="bottom"/>
          </w:tcPr>
          <w:p w14:paraId="387587C1"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Bank overdraft and short-term borrowings</w:t>
            </w:r>
          </w:p>
        </w:tc>
        <w:tc>
          <w:tcPr>
            <w:tcW w:w="851" w:type="dxa"/>
            <w:vAlign w:val="bottom"/>
          </w:tcPr>
          <w:p w14:paraId="0FE5B96E"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850" w:type="dxa"/>
          </w:tcPr>
          <w:p w14:paraId="7B075AE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743" w:type="dxa"/>
          </w:tcPr>
          <w:p w14:paraId="6437DEC8"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p>
        </w:tc>
        <w:tc>
          <w:tcPr>
            <w:tcW w:w="958" w:type="dxa"/>
            <w:vAlign w:val="bottom"/>
          </w:tcPr>
          <w:p w14:paraId="4E6A90C5"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p>
        </w:tc>
        <w:tc>
          <w:tcPr>
            <w:tcW w:w="992" w:type="dxa"/>
            <w:vAlign w:val="bottom"/>
          </w:tcPr>
          <w:p w14:paraId="6940C7E8"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p>
        </w:tc>
        <w:tc>
          <w:tcPr>
            <w:tcW w:w="851" w:type="dxa"/>
            <w:vAlign w:val="bottom"/>
          </w:tcPr>
          <w:p w14:paraId="7541F029"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p>
        </w:tc>
        <w:tc>
          <w:tcPr>
            <w:tcW w:w="1135" w:type="dxa"/>
            <w:vAlign w:val="bottom"/>
          </w:tcPr>
          <w:p w14:paraId="7DA74FC6"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r>
      <w:tr w:rsidR="007C1F21" w:rsidRPr="00DD6C83" w14:paraId="512CA3C3" w14:textId="77777777" w:rsidTr="0075775F">
        <w:tc>
          <w:tcPr>
            <w:tcW w:w="3742" w:type="dxa"/>
            <w:vAlign w:val="bottom"/>
          </w:tcPr>
          <w:p w14:paraId="6D297457"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 xml:space="preserve">   from financial institution</w:t>
            </w:r>
          </w:p>
        </w:tc>
        <w:tc>
          <w:tcPr>
            <w:tcW w:w="851" w:type="dxa"/>
            <w:vAlign w:val="bottom"/>
          </w:tcPr>
          <w:p w14:paraId="6A610E8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tcPr>
          <w:p w14:paraId="287885F4"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tcPr>
          <w:p w14:paraId="32B79AB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48B807D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18,787</w:t>
            </w:r>
          </w:p>
        </w:tc>
        <w:tc>
          <w:tcPr>
            <w:tcW w:w="992" w:type="dxa"/>
            <w:vAlign w:val="bottom"/>
          </w:tcPr>
          <w:p w14:paraId="5712CD3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851" w:type="dxa"/>
            <w:vAlign w:val="bottom"/>
          </w:tcPr>
          <w:p w14:paraId="07581466"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DD6C83">
              <w:rPr>
                <w:rFonts w:ascii="Times New Roman" w:hAnsi="Times New Roman" w:cs="Times New Roman"/>
              </w:rPr>
              <w:t>18,787</w:t>
            </w:r>
          </w:p>
        </w:tc>
        <w:tc>
          <w:tcPr>
            <w:tcW w:w="1135" w:type="dxa"/>
            <w:vAlign w:val="bottom"/>
          </w:tcPr>
          <w:p w14:paraId="591336D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6.87</w:t>
            </w:r>
          </w:p>
        </w:tc>
      </w:tr>
      <w:tr w:rsidR="007C1F21" w:rsidRPr="00DD6C83" w14:paraId="73AA00D3" w14:textId="77777777" w:rsidTr="0075775F">
        <w:tc>
          <w:tcPr>
            <w:tcW w:w="3742" w:type="dxa"/>
            <w:vAlign w:val="bottom"/>
          </w:tcPr>
          <w:p w14:paraId="389343C3"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Trade account payables</w:t>
            </w:r>
          </w:p>
        </w:tc>
        <w:tc>
          <w:tcPr>
            <w:tcW w:w="851" w:type="dxa"/>
            <w:vAlign w:val="bottom"/>
          </w:tcPr>
          <w:p w14:paraId="049B541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tcPr>
          <w:p w14:paraId="55F62F21"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tcPr>
          <w:p w14:paraId="607ADBF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6456019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992" w:type="dxa"/>
            <w:vAlign w:val="bottom"/>
          </w:tcPr>
          <w:p w14:paraId="52884D7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38,214</w:t>
            </w:r>
          </w:p>
        </w:tc>
        <w:tc>
          <w:tcPr>
            <w:tcW w:w="851" w:type="dxa"/>
            <w:vAlign w:val="bottom"/>
          </w:tcPr>
          <w:p w14:paraId="52114E09"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DD6C83">
              <w:rPr>
                <w:rFonts w:ascii="Times New Roman" w:hAnsi="Times New Roman" w:cs="Times New Roman"/>
              </w:rPr>
              <w:t>38,214</w:t>
            </w:r>
          </w:p>
        </w:tc>
        <w:tc>
          <w:tcPr>
            <w:tcW w:w="1135" w:type="dxa"/>
            <w:vAlign w:val="bottom"/>
          </w:tcPr>
          <w:p w14:paraId="7CEB8DC0"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w:t>
            </w:r>
          </w:p>
        </w:tc>
      </w:tr>
      <w:tr w:rsidR="007C1F21" w:rsidRPr="00DD6C83" w14:paraId="628356B3" w14:textId="77777777" w:rsidTr="0075775F">
        <w:tc>
          <w:tcPr>
            <w:tcW w:w="3742" w:type="dxa"/>
            <w:vAlign w:val="bottom"/>
          </w:tcPr>
          <w:p w14:paraId="5BEE8514"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Other account payables</w:t>
            </w:r>
          </w:p>
        </w:tc>
        <w:tc>
          <w:tcPr>
            <w:tcW w:w="851" w:type="dxa"/>
            <w:vAlign w:val="bottom"/>
          </w:tcPr>
          <w:p w14:paraId="687435C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tcPr>
          <w:p w14:paraId="4D408B4E"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tcPr>
          <w:p w14:paraId="402D1204"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1C1905C3"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992" w:type="dxa"/>
            <w:vAlign w:val="bottom"/>
          </w:tcPr>
          <w:p w14:paraId="06FEC94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7,932</w:t>
            </w:r>
          </w:p>
        </w:tc>
        <w:tc>
          <w:tcPr>
            <w:tcW w:w="851" w:type="dxa"/>
            <w:vAlign w:val="bottom"/>
          </w:tcPr>
          <w:p w14:paraId="777D8967"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DD6C83">
              <w:rPr>
                <w:rFonts w:ascii="Times New Roman" w:hAnsi="Times New Roman" w:cs="Times New Roman"/>
              </w:rPr>
              <w:t>7,932</w:t>
            </w:r>
          </w:p>
        </w:tc>
        <w:tc>
          <w:tcPr>
            <w:tcW w:w="1135" w:type="dxa"/>
            <w:vAlign w:val="bottom"/>
          </w:tcPr>
          <w:p w14:paraId="260D2CF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w:t>
            </w:r>
          </w:p>
        </w:tc>
      </w:tr>
      <w:tr w:rsidR="007C1F21" w:rsidRPr="00DD6C83" w14:paraId="6DCF22E6" w14:textId="77777777" w:rsidTr="0075775F">
        <w:trPr>
          <w:trHeight w:val="70"/>
        </w:trPr>
        <w:tc>
          <w:tcPr>
            <w:tcW w:w="3742" w:type="dxa"/>
            <w:vAlign w:val="bottom"/>
          </w:tcPr>
          <w:p w14:paraId="63A1EFBC" w14:textId="15F22A0B" w:rsidR="007C1F21" w:rsidRPr="00DD6C83" w:rsidRDefault="00CF665B" w:rsidP="0075775F">
            <w:pPr>
              <w:tabs>
                <w:tab w:val="clear" w:pos="227"/>
                <w:tab w:val="clear" w:pos="454"/>
                <w:tab w:val="clear" w:pos="680"/>
                <w:tab w:val="left" w:pos="720"/>
              </w:tabs>
              <w:rPr>
                <w:rFonts w:ascii="Times New Roman" w:hAnsi="Times New Roman" w:cs="Times New Roman"/>
              </w:rPr>
            </w:pPr>
            <w:r>
              <w:rPr>
                <w:rFonts w:ascii="Times New Roman" w:hAnsi="Times New Roman" w:cs="Times New Roman"/>
              </w:rPr>
              <w:t>Short-term b</w:t>
            </w:r>
            <w:r w:rsidR="007C1F21" w:rsidRPr="00DD6C83">
              <w:rPr>
                <w:rFonts w:ascii="Times New Roman" w:hAnsi="Times New Roman" w:cs="Times New Roman"/>
              </w:rPr>
              <w:t xml:space="preserve">orrowings from related persons </w:t>
            </w:r>
          </w:p>
        </w:tc>
        <w:tc>
          <w:tcPr>
            <w:tcW w:w="851" w:type="dxa"/>
            <w:vAlign w:val="bottom"/>
          </w:tcPr>
          <w:p w14:paraId="5676EFE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850" w:type="dxa"/>
          </w:tcPr>
          <w:p w14:paraId="2BDEBE13"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c>
          <w:tcPr>
            <w:tcW w:w="743" w:type="dxa"/>
            <w:vAlign w:val="bottom"/>
          </w:tcPr>
          <w:p w14:paraId="1B2E9F1E"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p>
        </w:tc>
        <w:tc>
          <w:tcPr>
            <w:tcW w:w="958" w:type="dxa"/>
            <w:vAlign w:val="bottom"/>
          </w:tcPr>
          <w:p w14:paraId="669B0EEC"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p>
        </w:tc>
        <w:tc>
          <w:tcPr>
            <w:tcW w:w="992" w:type="dxa"/>
            <w:vAlign w:val="bottom"/>
          </w:tcPr>
          <w:p w14:paraId="65986972"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p>
        </w:tc>
        <w:tc>
          <w:tcPr>
            <w:tcW w:w="851" w:type="dxa"/>
            <w:vAlign w:val="bottom"/>
          </w:tcPr>
          <w:p w14:paraId="231221F8"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p>
        </w:tc>
        <w:tc>
          <w:tcPr>
            <w:tcW w:w="1135" w:type="dxa"/>
            <w:vAlign w:val="bottom"/>
          </w:tcPr>
          <w:p w14:paraId="09ADDB9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p>
        </w:tc>
      </w:tr>
      <w:tr w:rsidR="007C1F21" w:rsidRPr="00DD6C83" w14:paraId="6FF911CD" w14:textId="77777777" w:rsidTr="0075775F">
        <w:trPr>
          <w:trHeight w:val="70"/>
        </w:trPr>
        <w:tc>
          <w:tcPr>
            <w:tcW w:w="3742" w:type="dxa"/>
            <w:vAlign w:val="bottom"/>
          </w:tcPr>
          <w:p w14:paraId="3E7ABDFA"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 xml:space="preserve">   and accrued interest</w:t>
            </w:r>
          </w:p>
        </w:tc>
        <w:tc>
          <w:tcPr>
            <w:tcW w:w="851" w:type="dxa"/>
          </w:tcPr>
          <w:p w14:paraId="05D6F35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850" w:type="dxa"/>
          </w:tcPr>
          <w:p w14:paraId="224324E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04EC98C1"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03ACD2DF" w14:textId="77777777" w:rsidR="007C1F21" w:rsidRPr="00DD6C83" w:rsidRDefault="007C1F21" w:rsidP="00027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72,957</w:t>
            </w:r>
          </w:p>
        </w:tc>
        <w:tc>
          <w:tcPr>
            <w:tcW w:w="992" w:type="dxa"/>
            <w:vAlign w:val="bottom"/>
          </w:tcPr>
          <w:p w14:paraId="182275A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10,115</w:t>
            </w:r>
          </w:p>
        </w:tc>
        <w:tc>
          <w:tcPr>
            <w:tcW w:w="851" w:type="dxa"/>
            <w:vAlign w:val="bottom"/>
          </w:tcPr>
          <w:p w14:paraId="7D093E51"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83,072</w:t>
            </w:r>
          </w:p>
        </w:tc>
        <w:tc>
          <w:tcPr>
            <w:tcW w:w="1135" w:type="dxa"/>
            <w:vAlign w:val="bottom"/>
          </w:tcPr>
          <w:p w14:paraId="66A8ACC6"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3.025</w:t>
            </w:r>
          </w:p>
        </w:tc>
      </w:tr>
      <w:tr w:rsidR="007C1F21" w:rsidRPr="00DD6C83" w14:paraId="7705CBAA" w14:textId="77777777" w:rsidTr="0075775F">
        <w:trPr>
          <w:trHeight w:val="70"/>
        </w:trPr>
        <w:tc>
          <w:tcPr>
            <w:tcW w:w="3742" w:type="dxa"/>
            <w:vAlign w:val="bottom"/>
          </w:tcPr>
          <w:p w14:paraId="412CD890"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Advances received from directors</w:t>
            </w:r>
          </w:p>
        </w:tc>
        <w:tc>
          <w:tcPr>
            <w:tcW w:w="851" w:type="dxa"/>
            <w:vAlign w:val="bottom"/>
          </w:tcPr>
          <w:p w14:paraId="707CE626"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tcPr>
          <w:p w14:paraId="029637D8"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57E90CA5"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2296F21C"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992" w:type="dxa"/>
            <w:vAlign w:val="bottom"/>
          </w:tcPr>
          <w:p w14:paraId="13D2D053"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148</w:t>
            </w:r>
          </w:p>
        </w:tc>
        <w:tc>
          <w:tcPr>
            <w:tcW w:w="851" w:type="dxa"/>
            <w:vAlign w:val="bottom"/>
          </w:tcPr>
          <w:p w14:paraId="198EC3D1"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DD6C83">
              <w:rPr>
                <w:rFonts w:ascii="Times New Roman" w:hAnsi="Times New Roman" w:cs="Times New Roman"/>
              </w:rPr>
              <w:t>148</w:t>
            </w:r>
          </w:p>
        </w:tc>
        <w:tc>
          <w:tcPr>
            <w:tcW w:w="1135" w:type="dxa"/>
            <w:vAlign w:val="bottom"/>
          </w:tcPr>
          <w:p w14:paraId="14FADD3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w:t>
            </w:r>
          </w:p>
        </w:tc>
      </w:tr>
      <w:tr w:rsidR="007C1F21" w:rsidRPr="00DD6C83" w14:paraId="3260B331" w14:textId="77777777" w:rsidTr="0075775F">
        <w:tc>
          <w:tcPr>
            <w:tcW w:w="3742" w:type="dxa"/>
            <w:vAlign w:val="bottom"/>
          </w:tcPr>
          <w:p w14:paraId="3463318B" w14:textId="77777777"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Deposits and advances received from customers</w:t>
            </w:r>
          </w:p>
        </w:tc>
        <w:tc>
          <w:tcPr>
            <w:tcW w:w="851" w:type="dxa"/>
            <w:vAlign w:val="bottom"/>
          </w:tcPr>
          <w:p w14:paraId="5C7073D7"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tcPr>
          <w:p w14:paraId="6118F0D8"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14DC8455"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6ACD8000"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3"/>
              <w:jc w:val="center"/>
              <w:rPr>
                <w:rFonts w:ascii="Times New Roman" w:hAnsi="Times New Roman" w:cs="Times New Roman"/>
              </w:rPr>
            </w:pPr>
            <w:r w:rsidRPr="00DD6C83">
              <w:rPr>
                <w:rFonts w:ascii="Times New Roman" w:hAnsi="Times New Roman" w:cs="Times New Roman"/>
              </w:rPr>
              <w:t>-</w:t>
            </w:r>
          </w:p>
        </w:tc>
        <w:tc>
          <w:tcPr>
            <w:tcW w:w="992" w:type="dxa"/>
            <w:vAlign w:val="bottom"/>
          </w:tcPr>
          <w:p w14:paraId="68B47902"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16,345</w:t>
            </w:r>
          </w:p>
        </w:tc>
        <w:tc>
          <w:tcPr>
            <w:tcW w:w="851" w:type="dxa"/>
            <w:vAlign w:val="bottom"/>
          </w:tcPr>
          <w:p w14:paraId="6E93290D"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cs/>
              </w:rPr>
            </w:pPr>
            <w:r w:rsidRPr="00DD6C83">
              <w:rPr>
                <w:rFonts w:ascii="Times New Roman" w:hAnsi="Times New Roman" w:cs="Times New Roman"/>
              </w:rPr>
              <w:t>16,345</w:t>
            </w:r>
          </w:p>
        </w:tc>
        <w:tc>
          <w:tcPr>
            <w:tcW w:w="1135" w:type="dxa"/>
            <w:vAlign w:val="bottom"/>
          </w:tcPr>
          <w:p w14:paraId="1E9AC412"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w:t>
            </w:r>
          </w:p>
        </w:tc>
      </w:tr>
      <w:tr w:rsidR="007C1F21" w:rsidRPr="00DD6C83" w14:paraId="3EFCE8D9" w14:textId="77777777" w:rsidTr="0075775F">
        <w:trPr>
          <w:trHeight w:val="102"/>
        </w:trPr>
        <w:tc>
          <w:tcPr>
            <w:tcW w:w="3742" w:type="dxa"/>
            <w:vAlign w:val="bottom"/>
          </w:tcPr>
          <w:p w14:paraId="42C731AC" w14:textId="77777777" w:rsidR="007C1F21" w:rsidRPr="00DD6C83" w:rsidRDefault="007C1F21" w:rsidP="0075775F">
            <w:pPr>
              <w:ind w:right="-108"/>
              <w:rPr>
                <w:rFonts w:ascii="Times New Roman" w:hAnsi="Times New Roman" w:cs="Times New Roman"/>
              </w:rPr>
            </w:pPr>
            <w:r w:rsidRPr="00DD6C83">
              <w:rPr>
                <w:rFonts w:ascii="Times New Roman" w:hAnsi="Times New Roman" w:cs="Times New Roman"/>
              </w:rPr>
              <w:t xml:space="preserve">Long-term borrowings from financial institution </w:t>
            </w:r>
          </w:p>
        </w:tc>
        <w:tc>
          <w:tcPr>
            <w:tcW w:w="851" w:type="dxa"/>
            <w:vAlign w:val="bottom"/>
          </w:tcPr>
          <w:p w14:paraId="6EC96946"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cs/>
              </w:rPr>
            </w:pPr>
            <w:r w:rsidRPr="00DD6C83">
              <w:rPr>
                <w:rFonts w:ascii="Times New Roman" w:hAnsi="Times New Roman" w:cs="Times New Roman"/>
              </w:rPr>
              <w:t xml:space="preserve">   -</w:t>
            </w:r>
          </w:p>
        </w:tc>
        <w:tc>
          <w:tcPr>
            <w:tcW w:w="850" w:type="dxa"/>
            <w:vAlign w:val="bottom"/>
          </w:tcPr>
          <w:p w14:paraId="3FD8A1C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rPr>
                <w:rFonts w:ascii="Times New Roman" w:hAnsi="Times New Roman" w:cs="Times New Roman"/>
              </w:rPr>
            </w:pPr>
            <w:r w:rsidRPr="00DD6C83">
              <w:rPr>
                <w:rFonts w:ascii="Times New Roman" w:hAnsi="Times New Roman" w:cs="Times New Roman"/>
              </w:rPr>
              <w:t xml:space="preserve">       -</w:t>
            </w:r>
          </w:p>
        </w:tc>
        <w:tc>
          <w:tcPr>
            <w:tcW w:w="743" w:type="dxa"/>
            <w:vAlign w:val="bottom"/>
          </w:tcPr>
          <w:p w14:paraId="74C453F1"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2AD54B46" w14:textId="5E3BB41F"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260,</w:t>
            </w:r>
            <w:r w:rsidR="00057A56">
              <w:rPr>
                <w:rFonts w:ascii="Times New Roman" w:hAnsi="Times New Roman" w:cs="Times New Roman"/>
              </w:rPr>
              <w:t>743</w:t>
            </w:r>
          </w:p>
        </w:tc>
        <w:tc>
          <w:tcPr>
            <w:tcW w:w="992" w:type="dxa"/>
          </w:tcPr>
          <w:p w14:paraId="53B586AF"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DD6C83">
              <w:rPr>
                <w:rFonts w:ascii="Times New Roman" w:hAnsi="Times New Roman" w:cs="Times New Roman"/>
              </w:rPr>
              <w:t xml:space="preserve">   -</w:t>
            </w:r>
          </w:p>
        </w:tc>
        <w:tc>
          <w:tcPr>
            <w:tcW w:w="851" w:type="dxa"/>
            <w:vAlign w:val="bottom"/>
          </w:tcPr>
          <w:p w14:paraId="75FCC1A3" w14:textId="28F27D63"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260,</w:t>
            </w:r>
            <w:r w:rsidR="00057A56">
              <w:rPr>
                <w:rFonts w:ascii="Times New Roman" w:hAnsi="Times New Roman" w:cs="Times New Roman"/>
              </w:rPr>
              <w:t>743</w:t>
            </w:r>
          </w:p>
        </w:tc>
        <w:tc>
          <w:tcPr>
            <w:tcW w:w="1135" w:type="dxa"/>
            <w:vAlign w:val="bottom"/>
          </w:tcPr>
          <w:p w14:paraId="7C9D70C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46"/>
              <w:jc w:val="center"/>
              <w:rPr>
                <w:rFonts w:ascii="Times New Roman" w:hAnsi="Times New Roman" w:cs="Times New Roman"/>
              </w:rPr>
            </w:pPr>
            <w:r w:rsidRPr="00DD6C83">
              <w:rPr>
                <w:rFonts w:ascii="Times New Roman" w:hAnsi="Times New Roman" w:cs="Times New Roman"/>
              </w:rPr>
              <w:t>6.025</w:t>
            </w:r>
          </w:p>
        </w:tc>
      </w:tr>
      <w:tr w:rsidR="007C1F21" w:rsidRPr="00DD6C83" w14:paraId="5CD10EF3" w14:textId="77777777" w:rsidTr="0075775F">
        <w:tc>
          <w:tcPr>
            <w:tcW w:w="3742" w:type="dxa"/>
            <w:vAlign w:val="bottom"/>
          </w:tcPr>
          <w:p w14:paraId="077DA33A" w14:textId="2BB43AA4" w:rsidR="007C1F21" w:rsidRPr="00DD6C83" w:rsidRDefault="007C1F21" w:rsidP="0075775F">
            <w:pPr>
              <w:tabs>
                <w:tab w:val="clear" w:pos="227"/>
                <w:tab w:val="clear" w:pos="454"/>
                <w:tab w:val="clear" w:pos="680"/>
                <w:tab w:val="left" w:pos="720"/>
              </w:tabs>
              <w:rPr>
                <w:rFonts w:ascii="Times New Roman" w:hAnsi="Times New Roman" w:cs="Times New Roman"/>
              </w:rPr>
            </w:pPr>
            <w:r w:rsidRPr="00DD6C83">
              <w:rPr>
                <w:rFonts w:ascii="Times New Roman" w:hAnsi="Times New Roman" w:cs="Times New Roman"/>
              </w:rPr>
              <w:t>L</w:t>
            </w:r>
            <w:r w:rsidR="00027986">
              <w:rPr>
                <w:rFonts w:ascii="Times New Roman" w:hAnsi="Times New Roman" w:cs="Times New Roman"/>
              </w:rPr>
              <w:t>ease l</w:t>
            </w:r>
            <w:r w:rsidRPr="00DD6C83">
              <w:rPr>
                <w:rFonts w:ascii="Times New Roman" w:hAnsi="Times New Roman" w:cs="Times New Roman"/>
              </w:rPr>
              <w:t xml:space="preserve">iabilities </w:t>
            </w:r>
          </w:p>
        </w:tc>
        <w:tc>
          <w:tcPr>
            <w:tcW w:w="851" w:type="dxa"/>
          </w:tcPr>
          <w:p w14:paraId="79EBAC1A"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 xml:space="preserve">   1,213</w:t>
            </w:r>
          </w:p>
        </w:tc>
        <w:tc>
          <w:tcPr>
            <w:tcW w:w="850" w:type="dxa"/>
          </w:tcPr>
          <w:p w14:paraId="61365EF3"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 xml:space="preserve">   2,047</w:t>
            </w:r>
          </w:p>
        </w:tc>
        <w:tc>
          <w:tcPr>
            <w:tcW w:w="743" w:type="dxa"/>
            <w:vAlign w:val="bottom"/>
          </w:tcPr>
          <w:p w14:paraId="7DE573B4"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tcPr>
          <w:p w14:paraId="6694C204"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DD6C83">
              <w:rPr>
                <w:rFonts w:ascii="Times New Roman" w:hAnsi="Times New Roman" w:cs="Times New Roman"/>
              </w:rPr>
              <w:t xml:space="preserve">   -</w:t>
            </w:r>
          </w:p>
        </w:tc>
        <w:tc>
          <w:tcPr>
            <w:tcW w:w="992" w:type="dxa"/>
          </w:tcPr>
          <w:p w14:paraId="73E3F695"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center"/>
              <w:rPr>
                <w:rFonts w:ascii="Times New Roman" w:hAnsi="Times New Roman" w:cs="Times New Roman"/>
              </w:rPr>
            </w:pPr>
            <w:r w:rsidRPr="00DD6C83">
              <w:rPr>
                <w:rFonts w:ascii="Times New Roman" w:hAnsi="Times New Roman" w:cs="Times New Roman"/>
              </w:rPr>
              <w:t xml:space="preserve">   -</w:t>
            </w:r>
          </w:p>
        </w:tc>
        <w:tc>
          <w:tcPr>
            <w:tcW w:w="851" w:type="dxa"/>
            <w:vAlign w:val="bottom"/>
          </w:tcPr>
          <w:p w14:paraId="0B7797E3" w14:textId="77777777" w:rsidR="007C1F21" w:rsidRPr="00DD6C83" w:rsidRDefault="007C1F21" w:rsidP="007577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3,260</w:t>
            </w:r>
          </w:p>
        </w:tc>
        <w:tc>
          <w:tcPr>
            <w:tcW w:w="1135" w:type="dxa"/>
            <w:shd w:val="clear" w:color="auto" w:fill="auto"/>
          </w:tcPr>
          <w:p w14:paraId="060A865B"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cs/>
              </w:rPr>
            </w:pPr>
            <w:r w:rsidRPr="00DD6C83">
              <w:rPr>
                <w:rFonts w:ascii="Times New Roman" w:hAnsi="Times New Roman" w:cs="Times New Roman"/>
              </w:rPr>
              <w:t>5.82 - 9.67</w:t>
            </w:r>
          </w:p>
        </w:tc>
      </w:tr>
      <w:tr w:rsidR="007C1F21" w:rsidRPr="00DD6C83" w14:paraId="63869673" w14:textId="77777777" w:rsidTr="0075775F">
        <w:tc>
          <w:tcPr>
            <w:tcW w:w="3742" w:type="dxa"/>
            <w:vAlign w:val="bottom"/>
            <w:hideMark/>
          </w:tcPr>
          <w:p w14:paraId="5B375B77" w14:textId="77777777" w:rsidR="007C1F21" w:rsidRPr="00DD6C83" w:rsidRDefault="007C1F21" w:rsidP="0075775F">
            <w:pPr>
              <w:rPr>
                <w:rFonts w:ascii="Times New Roman" w:hAnsi="Times New Roman" w:cs="Times New Roman"/>
              </w:rPr>
            </w:pPr>
            <w:r w:rsidRPr="00DD6C83">
              <w:rPr>
                <w:rFonts w:ascii="Times New Roman" w:hAnsi="Times New Roman" w:cs="Times New Roman"/>
              </w:rPr>
              <w:t>Total</w:t>
            </w:r>
          </w:p>
        </w:tc>
        <w:tc>
          <w:tcPr>
            <w:tcW w:w="851" w:type="dxa"/>
            <w:vAlign w:val="bottom"/>
          </w:tcPr>
          <w:p w14:paraId="75BCC03D"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1,213</w:t>
            </w:r>
          </w:p>
        </w:tc>
        <w:tc>
          <w:tcPr>
            <w:tcW w:w="850" w:type="dxa"/>
            <w:vAlign w:val="bottom"/>
          </w:tcPr>
          <w:p w14:paraId="6527E675"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2,047</w:t>
            </w:r>
          </w:p>
        </w:tc>
        <w:tc>
          <w:tcPr>
            <w:tcW w:w="743" w:type="dxa"/>
            <w:vAlign w:val="bottom"/>
          </w:tcPr>
          <w:p w14:paraId="46C111E9"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43"/>
              <w:jc w:val="center"/>
              <w:rPr>
                <w:rFonts w:ascii="Times New Roman" w:hAnsi="Times New Roman" w:cs="Times New Roman"/>
              </w:rPr>
            </w:pPr>
            <w:r w:rsidRPr="00DD6C83">
              <w:rPr>
                <w:rFonts w:ascii="Times New Roman" w:hAnsi="Times New Roman" w:cs="Times New Roman"/>
              </w:rPr>
              <w:t>-</w:t>
            </w:r>
          </w:p>
        </w:tc>
        <w:tc>
          <w:tcPr>
            <w:tcW w:w="958" w:type="dxa"/>
            <w:vAlign w:val="bottom"/>
          </w:tcPr>
          <w:p w14:paraId="77D8F7B3" w14:textId="5FEB6533"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352,</w:t>
            </w:r>
            <w:r w:rsidR="00057A56">
              <w:rPr>
                <w:rFonts w:ascii="Times New Roman" w:hAnsi="Times New Roman" w:cs="Times New Roman"/>
              </w:rPr>
              <w:t>487</w:t>
            </w:r>
          </w:p>
        </w:tc>
        <w:tc>
          <w:tcPr>
            <w:tcW w:w="992" w:type="dxa"/>
            <w:vAlign w:val="bottom"/>
          </w:tcPr>
          <w:p w14:paraId="59A388FC" w14:textId="77777777"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72,754</w:t>
            </w:r>
          </w:p>
        </w:tc>
        <w:tc>
          <w:tcPr>
            <w:tcW w:w="851" w:type="dxa"/>
            <w:vAlign w:val="bottom"/>
          </w:tcPr>
          <w:p w14:paraId="71CB083B" w14:textId="41FC68F5" w:rsidR="007C1F21" w:rsidRPr="00DD6C83" w:rsidRDefault="007C1F21" w:rsidP="0075775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
              <w:jc w:val="right"/>
              <w:rPr>
                <w:rFonts w:ascii="Times New Roman" w:hAnsi="Times New Roman" w:cs="Times New Roman"/>
              </w:rPr>
            </w:pPr>
            <w:r w:rsidRPr="00DD6C83">
              <w:rPr>
                <w:rFonts w:ascii="Times New Roman" w:hAnsi="Times New Roman" w:cs="Times New Roman"/>
              </w:rPr>
              <w:t>428,</w:t>
            </w:r>
            <w:r w:rsidR="00057A56">
              <w:rPr>
                <w:rFonts w:ascii="Times New Roman" w:hAnsi="Times New Roman" w:cs="Times New Roman"/>
              </w:rPr>
              <w:t>501</w:t>
            </w:r>
          </w:p>
        </w:tc>
        <w:tc>
          <w:tcPr>
            <w:tcW w:w="1135" w:type="dxa"/>
            <w:vAlign w:val="bottom"/>
          </w:tcPr>
          <w:p w14:paraId="1507B3BA" w14:textId="77777777" w:rsidR="007C1F21" w:rsidRPr="00DD6C83" w:rsidRDefault="007C1F21" w:rsidP="0075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46"/>
              <w:jc w:val="center"/>
              <w:rPr>
                <w:rFonts w:ascii="Times New Roman" w:hAnsi="Times New Roman" w:cs="Times New Roman"/>
              </w:rPr>
            </w:pPr>
          </w:p>
        </w:tc>
      </w:tr>
    </w:tbl>
    <w:p w14:paraId="3D46963D" w14:textId="6A624F75" w:rsidR="000319EB" w:rsidRDefault="000319EB" w:rsidP="007C1F21">
      <w:pPr>
        <w:pStyle w:val="BodyText"/>
        <w:tabs>
          <w:tab w:val="clear" w:pos="227"/>
          <w:tab w:val="clear" w:pos="454"/>
          <w:tab w:val="left" w:pos="540"/>
        </w:tabs>
        <w:spacing w:after="0"/>
        <w:jc w:val="both"/>
        <w:rPr>
          <w:rFonts w:ascii="Times New Roman" w:hAnsi="Times New Roman" w:cs="Times New Roman"/>
        </w:rPr>
      </w:pPr>
    </w:p>
    <w:p w14:paraId="588F3809" w14:textId="77777777" w:rsidR="000319EB" w:rsidRDefault="00031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2E44C571" w14:textId="77777777" w:rsidR="007C1F21" w:rsidRPr="008B39F4" w:rsidRDefault="007C1F21" w:rsidP="008B39F4">
      <w:pPr>
        <w:jc w:val="both"/>
        <w:rPr>
          <w:rFonts w:ascii="Times New Roman" w:hAnsi="Times New Roman" w:cs="Times New Roman"/>
          <w:b/>
          <w:bCs/>
          <w:cs/>
        </w:rPr>
      </w:pPr>
      <w:r w:rsidRPr="008B39F4">
        <w:rPr>
          <w:rFonts w:ascii="Times New Roman" w:hAnsi="Times New Roman" w:cs="Times New Roman"/>
          <w:b/>
          <w:bCs/>
        </w:rPr>
        <w:lastRenderedPageBreak/>
        <w:t>Fair Value of Financial Instruments</w:t>
      </w:r>
    </w:p>
    <w:p w14:paraId="1F573ED8" w14:textId="77777777" w:rsidR="007C1F21" w:rsidRPr="00DD6C83" w:rsidRDefault="007C1F21" w:rsidP="008B39F4">
      <w:pPr>
        <w:jc w:val="both"/>
        <w:rPr>
          <w:rFonts w:ascii="Times New Roman" w:hAnsi="Times New Roman" w:cs="Times New Roman"/>
          <w:cs/>
        </w:rPr>
      </w:pPr>
    </w:p>
    <w:p w14:paraId="7112A02F" w14:textId="77777777" w:rsidR="007C1F21" w:rsidRPr="00DD6C83" w:rsidRDefault="007C1F21" w:rsidP="007C1F21">
      <w:pPr>
        <w:tabs>
          <w:tab w:val="clear" w:pos="227"/>
          <w:tab w:val="clear" w:pos="454"/>
          <w:tab w:val="left" w:pos="540"/>
        </w:tabs>
        <w:jc w:val="both"/>
        <w:rPr>
          <w:rFonts w:ascii="Times New Roman" w:hAnsi="Times New Roman" w:cs="Times New Roman"/>
        </w:rPr>
      </w:pPr>
      <w:r w:rsidRPr="00DD6C83">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7298225B" w14:textId="77777777" w:rsidR="007C1F21" w:rsidRPr="00DD6C83" w:rsidRDefault="007C1F21" w:rsidP="007C1F21">
      <w:pPr>
        <w:tabs>
          <w:tab w:val="clear" w:pos="227"/>
          <w:tab w:val="clear" w:pos="454"/>
          <w:tab w:val="left" w:pos="540"/>
        </w:tabs>
        <w:jc w:val="both"/>
        <w:rPr>
          <w:rFonts w:ascii="Times New Roman" w:hAnsi="Times New Roman" w:cs="Times New Roman"/>
        </w:rPr>
      </w:pPr>
    </w:p>
    <w:p w14:paraId="388E29DE" w14:textId="548FB561" w:rsidR="00027986" w:rsidRPr="00027986" w:rsidRDefault="00027986" w:rsidP="00027986">
      <w:pPr>
        <w:tabs>
          <w:tab w:val="clear" w:pos="227"/>
          <w:tab w:val="clear" w:pos="454"/>
          <w:tab w:val="left" w:pos="540"/>
        </w:tabs>
        <w:jc w:val="both"/>
        <w:rPr>
          <w:rFonts w:ascii="Times New Roman" w:hAnsi="Times New Roman" w:cs="Times New Roman"/>
        </w:rPr>
      </w:pPr>
      <w:r w:rsidRPr="005B13BB">
        <w:rPr>
          <w:rFonts w:ascii="Times New Roman" w:hAnsi="Times New Roman" w:cs="Times New Roman"/>
        </w:rPr>
        <w:t>Cash and cash equivalents and restricted</w:t>
      </w:r>
      <w:r w:rsidR="005B13BB" w:rsidRPr="005B13BB">
        <w:rPr>
          <w:rFonts w:ascii="Times New Roman" w:hAnsi="Times New Roman" w:cs="Times New Roman"/>
        </w:rPr>
        <w:t xml:space="preserve"> savings</w:t>
      </w:r>
      <w:r w:rsidRPr="005B13BB">
        <w:rPr>
          <w:rFonts w:ascii="Times New Roman" w:hAnsi="Times New Roman" w:cs="Times New Roman"/>
        </w:rPr>
        <w:t xml:space="preserve"> deposit at financial institution - the aggregate carrying values are insignificantly</w:t>
      </w:r>
      <w:r w:rsidRPr="00027986">
        <w:rPr>
          <w:rFonts w:ascii="Times New Roman" w:hAnsi="Times New Roman" w:cs="Times New Roman"/>
        </w:rPr>
        <w:t xml:space="preserve"> different from their aggregate fair value because these financial assets have floating interest rate, which approximately market rate</w:t>
      </w:r>
      <w:r>
        <w:rPr>
          <w:rFonts w:ascii="Times New Roman" w:hAnsi="Times New Roman" w:cs="Times New Roman"/>
        </w:rPr>
        <w:t>s</w:t>
      </w:r>
      <w:r w:rsidRPr="00027986">
        <w:rPr>
          <w:rFonts w:ascii="Times New Roman" w:hAnsi="Times New Roman" w:cs="Times New Roman"/>
        </w:rPr>
        <w:t>.</w:t>
      </w:r>
    </w:p>
    <w:p w14:paraId="0096E9A6" w14:textId="77777777" w:rsidR="00027986" w:rsidRPr="00DD6C83" w:rsidRDefault="00027986" w:rsidP="007C1F21">
      <w:pPr>
        <w:tabs>
          <w:tab w:val="clear" w:pos="227"/>
          <w:tab w:val="clear" w:pos="454"/>
          <w:tab w:val="left" w:pos="540"/>
        </w:tabs>
        <w:jc w:val="both"/>
        <w:rPr>
          <w:rFonts w:ascii="Times New Roman" w:hAnsi="Times New Roman" w:cs="Times New Roman"/>
        </w:rPr>
      </w:pPr>
    </w:p>
    <w:p w14:paraId="7F979F8C" w14:textId="7A65D658" w:rsidR="00CF665B" w:rsidRPr="003E4E6D" w:rsidRDefault="007C1F21" w:rsidP="00CF665B">
      <w:pPr>
        <w:tabs>
          <w:tab w:val="clear" w:pos="227"/>
          <w:tab w:val="clear" w:pos="454"/>
          <w:tab w:val="left" w:pos="540"/>
        </w:tabs>
        <w:jc w:val="both"/>
        <w:rPr>
          <w:rFonts w:ascii="Times New Roman" w:hAnsi="Times New Roman" w:cs="Times New Roman"/>
        </w:rPr>
      </w:pPr>
      <w:r w:rsidRPr="00DD6C83">
        <w:rPr>
          <w:rFonts w:ascii="Times New Roman" w:hAnsi="Times New Roman" w:cs="Times New Roman"/>
        </w:rPr>
        <w:t xml:space="preserve">Trade account </w:t>
      </w:r>
      <w:r w:rsidRPr="003E4E6D">
        <w:rPr>
          <w:rFonts w:ascii="Times New Roman" w:hAnsi="Times New Roman" w:cs="Times New Roman"/>
        </w:rPr>
        <w:t>receivables</w:t>
      </w:r>
      <w:r w:rsidR="004C7B3E">
        <w:rPr>
          <w:rFonts w:ascii="Times New Roman" w:hAnsi="Times New Roman" w:cs="Times New Roman"/>
        </w:rPr>
        <w:t>,</w:t>
      </w:r>
      <w:r w:rsidR="00A0686C" w:rsidRPr="003E4E6D">
        <w:rPr>
          <w:rFonts w:ascii="Times New Roman" w:hAnsi="Times New Roman" w:cs="Times New Roman"/>
        </w:rPr>
        <w:t xml:space="preserve"> </w:t>
      </w:r>
      <w:r w:rsidR="00CF665B" w:rsidRPr="003E4E6D">
        <w:rPr>
          <w:rFonts w:ascii="Times New Roman" w:hAnsi="Times New Roman" w:cs="Times New Roman"/>
        </w:rPr>
        <w:t>trade account payables, other account payables, advances received from directors, deposits and advances received from customers and short-term borrowings from related persons - the carrying value approximate their fair values due to the relatively short-term maturity of these financial assets and liabilities.</w:t>
      </w:r>
    </w:p>
    <w:p w14:paraId="6C0423BA" w14:textId="431DA648" w:rsidR="007C1F21" w:rsidRPr="003E4E6D" w:rsidRDefault="007C1F21" w:rsidP="007C1F21">
      <w:pPr>
        <w:tabs>
          <w:tab w:val="clear" w:pos="227"/>
          <w:tab w:val="clear" w:pos="454"/>
          <w:tab w:val="left" w:pos="540"/>
        </w:tabs>
        <w:jc w:val="both"/>
        <w:rPr>
          <w:rFonts w:ascii="Times New Roman" w:hAnsi="Times New Roman" w:cs="Times New Roman"/>
        </w:rPr>
      </w:pPr>
    </w:p>
    <w:p w14:paraId="01096027" w14:textId="77777777" w:rsidR="007C1F21" w:rsidRPr="00DD6C83" w:rsidRDefault="007C1F21" w:rsidP="007C1F21">
      <w:pPr>
        <w:tabs>
          <w:tab w:val="clear" w:pos="227"/>
          <w:tab w:val="clear" w:pos="454"/>
          <w:tab w:val="left" w:pos="540"/>
        </w:tabs>
        <w:jc w:val="both"/>
        <w:rPr>
          <w:rFonts w:ascii="Times New Roman" w:hAnsi="Times New Roman" w:cs="Times New Roman"/>
        </w:rPr>
      </w:pPr>
      <w:r w:rsidRPr="003E4E6D">
        <w:rPr>
          <w:rFonts w:ascii="Times New Roman" w:hAnsi="Times New Roman" w:cs="Times New Roman"/>
        </w:rPr>
        <w:t>Bank overdraft and short-term borrowings from financial institution,</w:t>
      </w:r>
      <w:r w:rsidRPr="00DD6C83">
        <w:rPr>
          <w:rFonts w:ascii="Times New Roman" w:hAnsi="Times New Roman" w:cs="Times New Roman"/>
        </w:rPr>
        <w:t xml:space="preserve"> borrowings from related persons and long-term borrowings financial institution - the carrying values approximate their fair values because these financial liabilities have floating interest rates, which approximate market rates.</w:t>
      </w:r>
    </w:p>
    <w:p w14:paraId="5FBA571D" w14:textId="77777777" w:rsidR="007C1F21" w:rsidRPr="00DD6C83" w:rsidRDefault="007C1F21" w:rsidP="007C1F21">
      <w:pPr>
        <w:tabs>
          <w:tab w:val="clear" w:pos="227"/>
          <w:tab w:val="clear" w:pos="454"/>
          <w:tab w:val="left" w:pos="540"/>
        </w:tabs>
        <w:jc w:val="both"/>
        <w:rPr>
          <w:rFonts w:ascii="Times New Roman" w:hAnsi="Times New Roman" w:cs="Times New Roman"/>
          <w:cs/>
        </w:rPr>
      </w:pPr>
    </w:p>
    <w:p w14:paraId="01AAC6DE" w14:textId="77777777" w:rsidR="007B67E9" w:rsidRPr="007B67E9" w:rsidRDefault="007B67E9" w:rsidP="007B67E9">
      <w:pPr>
        <w:tabs>
          <w:tab w:val="left" w:pos="720"/>
        </w:tabs>
        <w:jc w:val="thaiDistribute"/>
        <w:rPr>
          <w:rFonts w:ascii="Times New Roman" w:hAnsi="Times New Roman" w:cs="Times New Roman"/>
        </w:rPr>
      </w:pPr>
    </w:p>
    <w:p w14:paraId="79177FF7" w14:textId="77777777" w:rsidR="007B67E9" w:rsidRPr="007B67E9" w:rsidRDefault="007B67E9" w:rsidP="007B67E9">
      <w:pPr>
        <w:tabs>
          <w:tab w:val="left" w:pos="720"/>
        </w:tabs>
        <w:jc w:val="thaiDistribute"/>
        <w:rPr>
          <w:rFonts w:ascii="Times New Roman" w:hAnsi="Times New Roman" w:cs="Times New Roman"/>
        </w:rPr>
      </w:pPr>
      <w:r w:rsidRPr="007B67E9">
        <w:rPr>
          <w:rFonts w:ascii="Times New Roman" w:hAnsi="Times New Roman" w:cs="Times New Roman"/>
        </w:rPr>
        <w:t>Lease liabilities - the carrying value approximately its fair value because these liabilities have been calculated using market interest rate.</w:t>
      </w:r>
    </w:p>
    <w:p w14:paraId="6183B2E0" w14:textId="77777777" w:rsidR="007B67E9" w:rsidRDefault="007B67E9" w:rsidP="00634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24DC334A" w14:textId="0DFD2054" w:rsidR="007C1F21" w:rsidRPr="00DD6C83" w:rsidRDefault="007C1F21"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DD6C83">
        <w:rPr>
          <w:rFonts w:ascii="Times New Roman" w:hAnsi="Times New Roman" w:cs="Times New Roman"/>
          <w:b/>
          <w:bCs/>
        </w:rPr>
        <w:t>1</w:t>
      </w:r>
      <w:r w:rsidR="006F031A">
        <w:rPr>
          <w:rFonts w:ascii="Times New Roman" w:hAnsi="Times New Roman" w:cs="Times New Roman"/>
          <w:b/>
          <w:bCs/>
        </w:rPr>
        <w:t>7</w:t>
      </w:r>
      <w:r w:rsidRPr="00DD6C83">
        <w:rPr>
          <w:rFonts w:ascii="Times New Roman" w:hAnsi="Times New Roman" w:cs="Times New Roman"/>
          <w:b/>
          <w:bCs/>
        </w:rPr>
        <w:t>.</w:t>
      </w:r>
      <w:r w:rsidRPr="00DD6C83">
        <w:rPr>
          <w:rFonts w:ascii="Times New Roman" w:hAnsi="Times New Roman" w:cs="Times New Roman"/>
          <w:b/>
          <w:bCs/>
        </w:rPr>
        <w:tab/>
        <w:t xml:space="preserve">OPERATING </w:t>
      </w:r>
      <w:r w:rsidRPr="00DD6C83">
        <w:rPr>
          <w:rFonts w:ascii="Times New Roman" w:hAnsi="Times New Roman" w:cs="Times New Roman"/>
          <w:b/>
          <w:bCs/>
          <w:color w:val="000000"/>
        </w:rPr>
        <w:t>SEGMENT</w:t>
      </w:r>
    </w:p>
    <w:p w14:paraId="2EA8758D" w14:textId="77777777" w:rsidR="007C1F21" w:rsidRPr="00DD6C83" w:rsidRDefault="007C1F21" w:rsidP="007C1F21">
      <w:pPr>
        <w:tabs>
          <w:tab w:val="clear" w:pos="227"/>
          <w:tab w:val="clear" w:pos="454"/>
          <w:tab w:val="left" w:pos="540"/>
        </w:tabs>
        <w:jc w:val="both"/>
        <w:rPr>
          <w:rFonts w:ascii="Times New Roman" w:hAnsi="Times New Roman" w:cs="Times New Roman"/>
        </w:rPr>
      </w:pPr>
    </w:p>
    <w:p w14:paraId="0FB269A2" w14:textId="577294A9" w:rsidR="007C1F21" w:rsidRDefault="007C1F21" w:rsidP="007C1F21">
      <w:pPr>
        <w:tabs>
          <w:tab w:val="clear" w:pos="227"/>
          <w:tab w:val="clear" w:pos="454"/>
          <w:tab w:val="left" w:pos="540"/>
        </w:tabs>
        <w:jc w:val="both"/>
        <w:rPr>
          <w:rFonts w:ascii="Times New Roman" w:hAnsi="Times New Roman" w:cs="Times New Roman"/>
        </w:rPr>
      </w:pPr>
      <w:r w:rsidRPr="00DD6C83">
        <w:rPr>
          <w:rFonts w:ascii="Times New Roman" w:hAnsi="Times New Roman" w:cs="Times New Roman"/>
        </w:rPr>
        <w:t xml:space="preserve">The Company did not present operating segment financial information since the Company’s major operations are in operating manufacturing and supply precast concrete wall panels. Moreover, in terms of operating locations and market areas, the management also determines that the Company has only one geographical segment since it operates solely in Thailand. </w:t>
      </w:r>
    </w:p>
    <w:p w14:paraId="61BE0BD5" w14:textId="52D8CE8F" w:rsidR="00B4681B" w:rsidRDefault="00B4681B" w:rsidP="007C1F21">
      <w:pPr>
        <w:tabs>
          <w:tab w:val="clear" w:pos="227"/>
          <w:tab w:val="clear" w:pos="454"/>
          <w:tab w:val="left" w:pos="540"/>
        </w:tabs>
        <w:jc w:val="both"/>
        <w:rPr>
          <w:rFonts w:ascii="Times New Roman" w:hAnsi="Times New Roman" w:cs="Times New Roman"/>
        </w:rPr>
      </w:pPr>
    </w:p>
    <w:p w14:paraId="5AA109C1" w14:textId="77777777" w:rsidR="00B4681B" w:rsidRPr="00B4681B" w:rsidRDefault="00B4681B" w:rsidP="00B46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imes New Roman"/>
          <w:b/>
          <w:bCs/>
          <w:i/>
          <w:iCs/>
        </w:rPr>
      </w:pPr>
      <w:r w:rsidRPr="00B4681B">
        <w:rPr>
          <w:rFonts w:ascii="Times New Roman" w:eastAsia="Calibri" w:hAnsi="Times New Roman" w:cs="Times New Roman"/>
          <w:b/>
          <w:bCs/>
          <w:i/>
          <w:iCs/>
        </w:rPr>
        <w:t>Information about major customers</w:t>
      </w:r>
    </w:p>
    <w:p w14:paraId="6F000CAC" w14:textId="77777777" w:rsidR="00B4681B" w:rsidRPr="005651FD" w:rsidRDefault="00B4681B" w:rsidP="00B4681B">
      <w:pPr>
        <w:tabs>
          <w:tab w:val="left" w:pos="540"/>
        </w:tabs>
        <w:jc w:val="thaiDistribute"/>
      </w:pPr>
    </w:p>
    <w:p w14:paraId="6FF32156" w14:textId="0D3C8142" w:rsidR="00B4681B" w:rsidRPr="00B4681B" w:rsidRDefault="00B4681B" w:rsidP="00B4681B">
      <w:pPr>
        <w:tabs>
          <w:tab w:val="left" w:pos="540"/>
        </w:tabs>
        <w:jc w:val="thaiDistribute"/>
        <w:rPr>
          <w:rFonts w:ascii="Times New Roman" w:hAnsi="Times New Roman" w:cs="Times New Roman"/>
        </w:rPr>
      </w:pPr>
      <w:r w:rsidRPr="00B4681B">
        <w:rPr>
          <w:rFonts w:ascii="Times New Roman" w:hAnsi="Times New Roman" w:cs="Times New Roman"/>
        </w:rPr>
        <w:t>For the year ended December 31, 2020,</w:t>
      </w:r>
      <w:r w:rsidRPr="00B4681B">
        <w:rPr>
          <w:rFonts w:ascii="Times New Roman" w:hAnsi="Times New Roman" w:cs="Times New Roman"/>
          <w:cs/>
        </w:rPr>
        <w:t xml:space="preserve"> </w:t>
      </w:r>
      <w:r w:rsidRPr="00B4681B">
        <w:rPr>
          <w:rFonts w:ascii="Times New Roman" w:hAnsi="Times New Roman" w:cs="Times New Roman"/>
        </w:rPr>
        <w:t>the Company had revenues from the</w:t>
      </w:r>
      <w:r w:rsidRPr="00B4681B">
        <w:rPr>
          <w:rFonts w:ascii="Times New Roman" w:hAnsi="Times New Roman" w:cs="Times New Roman"/>
          <w:cs/>
        </w:rPr>
        <w:t xml:space="preserve"> </w:t>
      </w:r>
      <w:r w:rsidRPr="00B4681B">
        <w:rPr>
          <w:rFonts w:ascii="Times New Roman" w:hAnsi="Times New Roman" w:cs="Times New Roman"/>
        </w:rPr>
        <w:t>domestic</w:t>
      </w:r>
      <w:r w:rsidRPr="00B4681B">
        <w:rPr>
          <w:rFonts w:ascii="Times New Roman" w:hAnsi="Times New Roman" w:cs="Times New Roman"/>
          <w:cs/>
        </w:rPr>
        <w:t xml:space="preserve"> </w:t>
      </w:r>
      <w:r w:rsidRPr="00B4681B">
        <w:rPr>
          <w:rFonts w:ascii="Times New Roman" w:hAnsi="Times New Roman" w:cs="Times New Roman"/>
        </w:rPr>
        <w:t>sales to</w:t>
      </w:r>
      <w:r w:rsidRPr="00B4681B">
        <w:rPr>
          <w:rFonts w:ascii="Times New Roman" w:hAnsi="Times New Roman" w:cs="Times New Roman"/>
          <w:cs/>
        </w:rPr>
        <w:t xml:space="preserve"> </w:t>
      </w:r>
      <w:r>
        <w:rPr>
          <w:rFonts w:ascii="Times New Roman" w:hAnsi="Times New Roman" w:cs="Times New Roman"/>
        </w:rPr>
        <w:t>4</w:t>
      </w:r>
      <w:r w:rsidRPr="00B4681B">
        <w:rPr>
          <w:rFonts w:ascii="Times New Roman" w:hAnsi="Times New Roman" w:cs="Times New Roman"/>
        </w:rPr>
        <w:t xml:space="preserve"> customers for the total amount of Baht </w:t>
      </w:r>
      <w:r>
        <w:rPr>
          <w:rFonts w:ascii="Times New Roman" w:hAnsi="Times New Roman" w:cs="Times New Roman"/>
        </w:rPr>
        <w:t>144</w:t>
      </w:r>
      <w:r w:rsidR="00C157BB">
        <w:rPr>
          <w:rFonts w:ascii="Times New Roman" w:hAnsi="Times New Roman" w:cs="Times New Roman"/>
        </w:rPr>
        <w:t>.2</w:t>
      </w:r>
      <w:r w:rsidRPr="00B4681B">
        <w:rPr>
          <w:rFonts w:ascii="Times New Roman" w:hAnsi="Times New Roman" w:cs="Times New Roman"/>
          <w:cs/>
        </w:rPr>
        <w:t xml:space="preserve"> </w:t>
      </w:r>
      <w:r w:rsidRPr="00B4681B">
        <w:rPr>
          <w:rFonts w:ascii="Times New Roman" w:hAnsi="Times New Roman" w:cs="Times New Roman"/>
        </w:rPr>
        <w:t xml:space="preserve">million (2019: </w:t>
      </w:r>
      <w:r>
        <w:rPr>
          <w:rFonts w:ascii="Times New Roman" w:hAnsi="Times New Roman" w:cs="Times New Roman"/>
        </w:rPr>
        <w:t>2</w:t>
      </w:r>
      <w:r w:rsidRPr="00B4681B">
        <w:rPr>
          <w:rFonts w:ascii="Times New Roman" w:hAnsi="Times New Roman" w:cs="Times New Roman"/>
        </w:rPr>
        <w:t xml:space="preserve"> customers of Baht 1</w:t>
      </w:r>
      <w:r>
        <w:rPr>
          <w:rFonts w:ascii="Times New Roman" w:hAnsi="Times New Roman" w:cs="Times New Roman"/>
        </w:rPr>
        <w:t>8</w:t>
      </w:r>
      <w:r w:rsidR="00C157BB">
        <w:rPr>
          <w:rFonts w:ascii="Times New Roman" w:hAnsi="Times New Roman" w:cs="Times New Roman"/>
        </w:rPr>
        <w:t>4.9</w:t>
      </w:r>
      <w:r w:rsidRPr="00B4681B">
        <w:rPr>
          <w:rFonts w:ascii="Times New Roman" w:hAnsi="Times New Roman" w:cs="Times New Roman"/>
          <w:cs/>
        </w:rPr>
        <w:t xml:space="preserve"> </w:t>
      </w:r>
      <w:r w:rsidRPr="00B4681B">
        <w:rPr>
          <w:rFonts w:ascii="Times New Roman" w:hAnsi="Times New Roman" w:cs="Times New Roman"/>
        </w:rPr>
        <w:t>million).</w:t>
      </w:r>
    </w:p>
    <w:p w14:paraId="62D03771" w14:textId="77777777" w:rsidR="00E6342B" w:rsidRPr="00A11D02" w:rsidRDefault="00E6342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4016BFEC" w14:textId="10F958B6" w:rsidR="00EC4EF7" w:rsidRPr="00A11D02" w:rsidRDefault="006F031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Pr>
          <w:rFonts w:ascii="Times New Roman" w:hAnsi="Times New Roman" w:cs="Times New Roman"/>
          <w:b/>
          <w:bCs/>
        </w:rPr>
        <w:t>1</w:t>
      </w:r>
      <w:r w:rsidR="004B296D">
        <w:rPr>
          <w:rFonts w:ascii="Times New Roman" w:hAnsi="Times New Roman" w:cs="Times New Roman"/>
          <w:b/>
          <w:bCs/>
        </w:rPr>
        <w:t>8</w:t>
      </w:r>
      <w:r w:rsidR="00EC4EF7" w:rsidRPr="00A11D02">
        <w:rPr>
          <w:rFonts w:ascii="Times New Roman" w:hAnsi="Times New Roman" w:cs="Times New Roman"/>
          <w:b/>
          <w:bCs/>
        </w:rPr>
        <w:t>.</w:t>
      </w:r>
      <w:r w:rsidR="00EC4EF7" w:rsidRPr="00A11D02">
        <w:rPr>
          <w:rFonts w:ascii="Times New Roman" w:hAnsi="Times New Roman" w:cs="Times New Roman"/>
          <w:b/>
          <w:bCs/>
        </w:rPr>
        <w:tab/>
      </w:r>
      <w:r w:rsidR="004027C3" w:rsidRPr="004027C3">
        <w:rPr>
          <w:rFonts w:ascii="Times New Roman" w:hAnsi="Times New Roman" w:cs="Times New Roman"/>
          <w:b/>
          <w:bCs/>
        </w:rPr>
        <w:t>COMMITMENTS AND CONTINGENT LIABILITIES</w:t>
      </w:r>
    </w:p>
    <w:p w14:paraId="43CD9015" w14:textId="77777777" w:rsidR="00EC4EF7" w:rsidRPr="00A11D02" w:rsidRDefault="00EC4EF7"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747F28C" w14:textId="1EEA4B77" w:rsidR="0050648A" w:rsidRPr="00A11D02"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r w:rsidRPr="00A11D02">
        <w:rPr>
          <w:rFonts w:ascii="Times New Roman" w:hAnsi="Times New Roman" w:cs="Times New Roman"/>
        </w:rPr>
        <w:t xml:space="preserve">As at </w:t>
      </w:r>
      <w:r w:rsidR="006347FF">
        <w:rPr>
          <w:rFonts w:ascii="Times New Roman" w:hAnsi="Times New Roman" w:cs="Times New Roman"/>
        </w:rPr>
        <w:t xml:space="preserve">December </w:t>
      </w:r>
      <w:r w:rsidR="006F304C" w:rsidRPr="00A11D02">
        <w:rPr>
          <w:rFonts w:ascii="Times New Roman" w:hAnsi="Times New Roman" w:cs="Times New Roman"/>
        </w:rPr>
        <w:t>3</w:t>
      </w:r>
      <w:r w:rsidR="006347FF">
        <w:rPr>
          <w:rFonts w:ascii="Times New Roman" w:hAnsi="Times New Roman" w:cs="Times New Roman"/>
        </w:rPr>
        <w:t>1</w:t>
      </w:r>
      <w:r w:rsidRPr="00A11D02">
        <w:rPr>
          <w:rFonts w:ascii="Times New Roman" w:hAnsi="Times New Roman" w:cs="Times New Roman"/>
        </w:rPr>
        <w:t>, 20</w:t>
      </w:r>
      <w:r w:rsidR="00B25843" w:rsidRPr="00A11D02">
        <w:rPr>
          <w:rFonts w:ascii="Times New Roman" w:hAnsi="Times New Roman" w:cs="Times New Roman"/>
        </w:rPr>
        <w:t>20</w:t>
      </w:r>
      <w:r w:rsidR="006347FF">
        <w:rPr>
          <w:rFonts w:ascii="Times New Roman" w:hAnsi="Times New Roman" w:cs="Times New Roman"/>
        </w:rPr>
        <w:t xml:space="preserve"> and 2019</w:t>
      </w:r>
      <w:r w:rsidRPr="00A11D02">
        <w:rPr>
          <w:rFonts w:ascii="Times New Roman" w:hAnsi="Times New Roman" w:cs="Times New Roman"/>
        </w:rPr>
        <w:t>, the Company had:</w:t>
      </w:r>
    </w:p>
    <w:p w14:paraId="21948DBB" w14:textId="77777777" w:rsidR="0050648A" w:rsidRPr="00A11D02" w:rsidRDefault="0050648A"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14:paraId="401D5D2E" w14:textId="3BF7B28F" w:rsidR="00EC4EF7" w:rsidRPr="00A11D02"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0" w:hanging="540"/>
        <w:jc w:val="both"/>
        <w:rPr>
          <w:rFonts w:ascii="Times New Roman" w:hAnsi="Times New Roman" w:cs="Times New Roman"/>
        </w:rPr>
      </w:pPr>
      <w:r w:rsidRPr="00A11D02">
        <w:rPr>
          <w:rFonts w:ascii="Times New Roman" w:hAnsi="Times New Roman" w:cs="Times New Roman"/>
        </w:rPr>
        <w:t>a)</w:t>
      </w:r>
      <w:r w:rsidRPr="00A11D02">
        <w:rPr>
          <w:rFonts w:ascii="Times New Roman" w:hAnsi="Times New Roman" w:cs="Times New Roman"/>
        </w:rPr>
        <w:tab/>
      </w:r>
      <w:r w:rsidR="00415C0F" w:rsidRPr="00A11D02">
        <w:rPr>
          <w:rFonts w:ascii="Times New Roman" w:hAnsi="Times New Roman" w:cs="Times New Roman"/>
        </w:rPr>
        <w:t xml:space="preserve">letters of guarantee issued by a local financial institution in favor of a local state enterprise and several private companies </w:t>
      </w:r>
      <w:proofErr w:type="spellStart"/>
      <w:r w:rsidR="00971C6A" w:rsidRPr="00CC01FD">
        <w:rPr>
          <w:rFonts w:ascii="Times New Roman" w:hAnsi="Times New Roman" w:cs="Times New Roman"/>
        </w:rPr>
        <w:t>totalling</w:t>
      </w:r>
      <w:proofErr w:type="spellEnd"/>
      <w:r w:rsidR="00725642" w:rsidRPr="00CC01FD">
        <w:rPr>
          <w:rFonts w:ascii="Times New Roman" w:hAnsi="Times New Roman" w:cs="Times New Roman"/>
        </w:rPr>
        <w:t xml:space="preserve"> Baht </w:t>
      </w:r>
      <w:r w:rsidR="00995733" w:rsidRPr="00622852">
        <w:rPr>
          <w:rFonts w:ascii="Times New Roman" w:hAnsi="Times New Roman" w:cs="Times New Roman"/>
        </w:rPr>
        <w:t>3</w:t>
      </w:r>
      <w:r w:rsidR="00622852" w:rsidRPr="00622852">
        <w:rPr>
          <w:rFonts w:ascii="Times New Roman" w:hAnsi="Times New Roman" w:cs="Times New Roman"/>
        </w:rPr>
        <w:t>5</w:t>
      </w:r>
      <w:r w:rsidR="00995733" w:rsidRPr="00622852">
        <w:rPr>
          <w:rFonts w:ascii="Times New Roman" w:hAnsi="Times New Roman" w:cs="Times New Roman"/>
        </w:rPr>
        <w:t>.</w:t>
      </w:r>
      <w:r w:rsidR="00622852" w:rsidRPr="00622852">
        <w:rPr>
          <w:rFonts w:ascii="Times New Roman" w:hAnsi="Times New Roman" w:cs="Times New Roman"/>
        </w:rPr>
        <w:t>4</w:t>
      </w:r>
      <w:r w:rsidR="00C50470" w:rsidRPr="00CC01FD">
        <w:rPr>
          <w:rFonts w:ascii="Times New Roman" w:hAnsi="Times New Roman" w:cs="Times New Roman"/>
        </w:rPr>
        <w:t xml:space="preserve"> </w:t>
      </w:r>
      <w:r w:rsidR="0050648A" w:rsidRPr="00CC01FD">
        <w:rPr>
          <w:rFonts w:ascii="Times New Roman" w:hAnsi="Times New Roman" w:cs="Times New Roman"/>
        </w:rPr>
        <w:t>million</w:t>
      </w:r>
      <w:r w:rsidR="0050648A" w:rsidRPr="00A11D02">
        <w:rPr>
          <w:rFonts w:ascii="Times New Roman" w:hAnsi="Times New Roman" w:cs="Times New Roman"/>
        </w:rPr>
        <w:t xml:space="preserve"> (2019:</w:t>
      </w:r>
      <w:r w:rsidR="00725642" w:rsidRPr="00A11D02">
        <w:rPr>
          <w:rFonts w:ascii="Times New Roman" w:hAnsi="Times New Roman" w:cs="Times New Roman"/>
        </w:rPr>
        <w:t xml:space="preserve"> Baht </w:t>
      </w:r>
      <w:r w:rsidR="00B25843" w:rsidRPr="00A11D02">
        <w:rPr>
          <w:rFonts w:ascii="Times New Roman" w:hAnsi="Times New Roman" w:cs="Times New Roman"/>
        </w:rPr>
        <w:t>29.5</w:t>
      </w:r>
      <w:r w:rsidR="007500FF" w:rsidRPr="00A11D02">
        <w:rPr>
          <w:rFonts w:ascii="Times New Roman" w:hAnsi="Times New Roman" w:cs="Times New Roman"/>
        </w:rPr>
        <w:t xml:space="preserve"> </w:t>
      </w:r>
      <w:r w:rsidR="00725642" w:rsidRPr="00A11D02">
        <w:rPr>
          <w:rFonts w:ascii="Times New Roman" w:hAnsi="Times New Roman" w:cs="Times New Roman"/>
        </w:rPr>
        <w:t>million</w:t>
      </w:r>
      <w:r w:rsidR="00456F62" w:rsidRPr="00A11D02">
        <w:rPr>
          <w:rFonts w:ascii="Times New Roman" w:hAnsi="Times New Roman" w:cs="Times New Roman"/>
        </w:rPr>
        <w:t>)</w:t>
      </w:r>
      <w:r w:rsidR="00725642" w:rsidRPr="00A11D02">
        <w:rPr>
          <w:rFonts w:ascii="Times New Roman" w:hAnsi="Times New Roman" w:cs="Times New Roman"/>
        </w:rPr>
        <w:t xml:space="preserve"> </w:t>
      </w:r>
      <w:r w:rsidR="00415C0F" w:rsidRPr="00A11D02">
        <w:rPr>
          <w:rFonts w:ascii="Times New Roman" w:hAnsi="Times New Roman" w:cs="Times New Roman"/>
        </w:rPr>
        <w:t>which were guaranteed as discussed in N</w:t>
      </w:r>
      <w:r w:rsidR="001A704B" w:rsidRPr="00A11D02">
        <w:rPr>
          <w:rFonts w:ascii="Times New Roman" w:hAnsi="Times New Roman" w:cs="Times New Roman"/>
        </w:rPr>
        <w:t>ote 1</w:t>
      </w:r>
      <w:r w:rsidR="007B67E9">
        <w:rPr>
          <w:rFonts w:ascii="Times New Roman" w:hAnsi="Times New Roman" w:cs="Times New Roman"/>
        </w:rPr>
        <w:t>1</w:t>
      </w:r>
      <w:r w:rsidR="00415C0F" w:rsidRPr="00A11D02">
        <w:rPr>
          <w:rFonts w:ascii="Times New Roman" w:hAnsi="Times New Roman" w:cs="Times New Roman"/>
        </w:rPr>
        <w:t>.</w:t>
      </w:r>
    </w:p>
    <w:p w14:paraId="418C8899" w14:textId="77777777" w:rsidR="000449F3" w:rsidRPr="00A11D02" w:rsidRDefault="000449F3"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rPr>
      </w:pPr>
    </w:p>
    <w:p w14:paraId="47613C15" w14:textId="528BE23D" w:rsidR="00194006" w:rsidRDefault="00AF3918"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r w:rsidRPr="00A11D02">
        <w:rPr>
          <w:rFonts w:ascii="Times New Roman" w:hAnsi="Times New Roman" w:cs="Times New Roman"/>
        </w:rPr>
        <w:t>b)</w:t>
      </w:r>
      <w:r w:rsidRPr="00A11D02">
        <w:rPr>
          <w:rFonts w:ascii="Times New Roman" w:hAnsi="Times New Roman" w:cs="Times New Roman"/>
        </w:rPr>
        <w:tab/>
      </w:r>
      <w:r w:rsidR="00194006" w:rsidRPr="00A11D02">
        <w:rPr>
          <w:rFonts w:ascii="Times New Roman" w:hAnsi="Times New Roman" w:cs="Times New Roman"/>
        </w:rPr>
        <w:t>commitments under the agreements for pu</w:t>
      </w:r>
      <w:r w:rsidR="005D375F" w:rsidRPr="00A11D02">
        <w:rPr>
          <w:rFonts w:ascii="Times New Roman" w:hAnsi="Times New Roman" w:cs="Times New Roman"/>
        </w:rPr>
        <w:t xml:space="preserve">rchase of fixed assets </w:t>
      </w:r>
      <w:r w:rsidR="005D375F" w:rsidRPr="00103EFF">
        <w:rPr>
          <w:rFonts w:ascii="Times New Roman" w:hAnsi="Times New Roman" w:cs="Times New Roman"/>
        </w:rPr>
        <w:t xml:space="preserve">of </w:t>
      </w:r>
      <w:r w:rsidR="005D375F" w:rsidRPr="0006143E">
        <w:rPr>
          <w:rFonts w:ascii="Times New Roman" w:hAnsi="Times New Roman" w:cs="Times New Roman"/>
        </w:rPr>
        <w:t xml:space="preserve">Baht </w:t>
      </w:r>
      <w:r w:rsidR="006214D8" w:rsidRPr="0006143E">
        <w:rPr>
          <w:rFonts w:ascii="Times New Roman" w:hAnsi="Times New Roman" w:cs="Times New Roman"/>
        </w:rPr>
        <w:t>0.</w:t>
      </w:r>
      <w:r w:rsidR="0006143E" w:rsidRPr="0006143E">
        <w:rPr>
          <w:rFonts w:ascii="Times New Roman" w:hAnsi="Times New Roman" w:cs="Times New Roman"/>
        </w:rPr>
        <w:t>3</w:t>
      </w:r>
      <w:r w:rsidR="007A62CF" w:rsidRPr="00103EFF">
        <w:rPr>
          <w:rFonts w:ascii="Times New Roman" w:hAnsi="Times New Roman" w:cs="Times New Roman"/>
        </w:rPr>
        <w:t xml:space="preserve"> million</w:t>
      </w:r>
      <w:r w:rsidR="007A62CF" w:rsidRPr="00A11D02">
        <w:rPr>
          <w:rFonts w:ascii="Times New Roman" w:hAnsi="Times New Roman" w:cs="Times New Roman"/>
        </w:rPr>
        <w:t xml:space="preserve"> </w:t>
      </w:r>
      <w:r w:rsidR="00456F62" w:rsidRPr="00A11D02">
        <w:rPr>
          <w:rFonts w:ascii="Times New Roman" w:hAnsi="Times New Roman" w:cs="Times New Roman"/>
        </w:rPr>
        <w:t>(201</w:t>
      </w:r>
      <w:r w:rsidR="00B25843" w:rsidRPr="00A11D02">
        <w:rPr>
          <w:rFonts w:ascii="Times New Roman" w:hAnsi="Times New Roman" w:cs="Times New Roman"/>
        </w:rPr>
        <w:t>9</w:t>
      </w:r>
      <w:r w:rsidR="00456F62" w:rsidRPr="00A11D02">
        <w:rPr>
          <w:rFonts w:ascii="Times New Roman" w:hAnsi="Times New Roman" w:cs="Times New Roman"/>
        </w:rPr>
        <w:t xml:space="preserve">: </w:t>
      </w:r>
      <w:r w:rsidR="007A62CF" w:rsidRPr="00A11D02">
        <w:rPr>
          <w:rFonts w:ascii="Times New Roman" w:hAnsi="Times New Roman" w:cs="Times New Roman"/>
        </w:rPr>
        <w:t xml:space="preserve">Baht </w:t>
      </w:r>
      <w:r w:rsidR="00B25843" w:rsidRPr="00A11D02">
        <w:rPr>
          <w:rFonts w:ascii="Times New Roman" w:hAnsi="Times New Roman" w:cs="Times New Roman"/>
        </w:rPr>
        <w:t>0.4</w:t>
      </w:r>
      <w:r w:rsidRPr="00A11D02">
        <w:rPr>
          <w:rFonts w:ascii="Times New Roman" w:hAnsi="Times New Roman" w:cs="Times New Roman"/>
        </w:rPr>
        <w:t xml:space="preserve"> </w:t>
      </w:r>
      <w:r w:rsidR="00194006" w:rsidRPr="00A11D02">
        <w:rPr>
          <w:rFonts w:ascii="Times New Roman" w:hAnsi="Times New Roman" w:cs="Times New Roman"/>
        </w:rPr>
        <w:t>million</w:t>
      </w:r>
      <w:r w:rsidR="00456F62" w:rsidRPr="00A11D02">
        <w:rPr>
          <w:rFonts w:ascii="Times New Roman" w:hAnsi="Times New Roman" w:cs="Times New Roman"/>
        </w:rPr>
        <w:t>)</w:t>
      </w:r>
      <w:r w:rsidR="00194006" w:rsidRPr="00A11D02">
        <w:rPr>
          <w:rFonts w:ascii="Times New Roman" w:hAnsi="Times New Roman" w:cs="Times New Roman"/>
        </w:rPr>
        <w:t>.</w:t>
      </w:r>
    </w:p>
    <w:p w14:paraId="5B731394" w14:textId="68C2F14D" w:rsidR="00A64930" w:rsidRDefault="00A64930" w:rsidP="00AF3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ind w:left="547" w:right="-25" w:hanging="547"/>
        <w:jc w:val="both"/>
        <w:rPr>
          <w:rFonts w:ascii="Times New Roman" w:hAnsi="Times New Roman" w:cs="Times New Roman"/>
        </w:rPr>
      </w:pPr>
    </w:p>
    <w:p w14:paraId="0DBB2B68" w14:textId="60B0A85A" w:rsidR="00321F9C" w:rsidRPr="00A11D02" w:rsidRDefault="00A64930" w:rsidP="0032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r>
      <w:r w:rsidR="00321F9C" w:rsidRPr="00A11D02">
        <w:rPr>
          <w:rFonts w:ascii="Times New Roman" w:hAnsi="Times New Roman" w:cs="Times New Roman"/>
        </w:rPr>
        <w:t>commitments under</w:t>
      </w:r>
      <w:r w:rsidRPr="00A11D02">
        <w:rPr>
          <w:rFonts w:ascii="Times New Roman" w:hAnsi="Times New Roman" w:cs="Times New Roman"/>
        </w:rPr>
        <w:t xml:space="preserve"> lease agreement</w:t>
      </w:r>
      <w:r>
        <w:rPr>
          <w:rFonts w:ascii="Times New Roman" w:hAnsi="Times New Roman" w:cs="Times New Roman"/>
        </w:rPr>
        <w:t>s</w:t>
      </w:r>
      <w:r w:rsidRPr="00A11D02">
        <w:rPr>
          <w:rFonts w:ascii="Times New Roman" w:hAnsi="Times New Roman" w:cs="Times New Roman"/>
        </w:rPr>
        <w:t xml:space="preserve"> for the period of 1 year (2019: 1</w:t>
      </w:r>
      <w:r>
        <w:rPr>
          <w:rFonts w:ascii="Times New Roman" w:hAnsi="Times New Roman" w:cs="Times New Roman"/>
        </w:rPr>
        <w:t xml:space="preserve"> </w:t>
      </w:r>
      <w:r w:rsidR="004641BF">
        <w:rPr>
          <w:rFonts w:ascii="Times New Roman" w:hAnsi="Times New Roman" w:cs="Times New Roman"/>
        </w:rPr>
        <w:t xml:space="preserve">year </w:t>
      </w:r>
      <w:r>
        <w:rPr>
          <w:rFonts w:ascii="Times New Roman" w:hAnsi="Times New Roman" w:cs="Times New Roman"/>
        </w:rPr>
        <w:t xml:space="preserve">to </w:t>
      </w:r>
      <w:r w:rsidRPr="00A11D02">
        <w:rPr>
          <w:rFonts w:ascii="Times New Roman" w:hAnsi="Times New Roman" w:cs="Times New Roman"/>
        </w:rPr>
        <w:t>5 years)</w:t>
      </w:r>
      <w:r w:rsidR="00321F9C">
        <w:rPr>
          <w:rFonts w:ascii="Times New Roman" w:hAnsi="Times New Roman" w:cs="Times New Roman"/>
        </w:rPr>
        <w:t xml:space="preserve"> </w:t>
      </w:r>
      <w:r w:rsidR="00321F9C" w:rsidRPr="00A11D02">
        <w:rPr>
          <w:rFonts w:ascii="Times New Roman" w:hAnsi="Times New Roman" w:cs="Times New Roman"/>
        </w:rPr>
        <w:t>The totals of future minimum lease payments under</w:t>
      </w:r>
      <w:r w:rsidR="00321F9C">
        <w:rPr>
          <w:rFonts w:ascii="Times New Roman" w:hAnsi="Times New Roman" w:cs="Times New Roman"/>
        </w:rPr>
        <w:t xml:space="preserve"> </w:t>
      </w:r>
      <w:r w:rsidR="00321F9C" w:rsidRPr="00A11D02">
        <w:rPr>
          <w:rFonts w:ascii="Times New Roman" w:hAnsi="Times New Roman" w:cs="Times New Roman"/>
        </w:rPr>
        <w:t xml:space="preserve">non-cancellable operating leases for each period are as follows: </w:t>
      </w:r>
    </w:p>
    <w:p w14:paraId="0B7C65AA" w14:textId="77777777" w:rsidR="00321F9C" w:rsidRPr="00A11D02" w:rsidRDefault="00321F9C" w:rsidP="0032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14"/>
        <w:gridCol w:w="266"/>
        <w:gridCol w:w="1380"/>
      </w:tblGrid>
      <w:tr w:rsidR="00321F9C" w:rsidRPr="00A11D02" w14:paraId="74F4E894" w14:textId="77777777" w:rsidTr="00A04FE7">
        <w:tc>
          <w:tcPr>
            <w:tcW w:w="6210" w:type="dxa"/>
          </w:tcPr>
          <w:p w14:paraId="3E54E4AE" w14:textId="77777777" w:rsidR="00321F9C" w:rsidRPr="00A11D02" w:rsidRDefault="00321F9C" w:rsidP="0021344D">
            <w:pPr>
              <w:pStyle w:val="BodyText3"/>
              <w:spacing w:line="240" w:lineRule="atLeast"/>
              <w:rPr>
                <w:rFonts w:cs="Times New Roman"/>
                <w:sz w:val="18"/>
                <w:szCs w:val="18"/>
              </w:rPr>
            </w:pPr>
          </w:p>
        </w:tc>
        <w:tc>
          <w:tcPr>
            <w:tcW w:w="3060" w:type="dxa"/>
            <w:gridSpan w:val="3"/>
            <w:tcBorders>
              <w:bottom w:val="single" w:sz="4" w:space="0" w:color="auto"/>
            </w:tcBorders>
          </w:tcPr>
          <w:p w14:paraId="59D5AA58" w14:textId="77777777" w:rsidR="00321F9C" w:rsidRPr="00A11D02" w:rsidRDefault="00321F9C" w:rsidP="0021344D">
            <w:pPr>
              <w:pStyle w:val="BodyText3"/>
              <w:spacing w:line="240" w:lineRule="atLeast"/>
              <w:jc w:val="center"/>
              <w:rPr>
                <w:rFonts w:cs="Times New Roman"/>
                <w:sz w:val="18"/>
                <w:szCs w:val="18"/>
              </w:rPr>
            </w:pPr>
            <w:r w:rsidRPr="00A11D02">
              <w:rPr>
                <w:rFonts w:cs="Times New Roman"/>
                <w:sz w:val="18"/>
                <w:szCs w:val="18"/>
              </w:rPr>
              <w:t>In Thousand Baht</w:t>
            </w:r>
          </w:p>
        </w:tc>
      </w:tr>
      <w:tr w:rsidR="00321F9C" w:rsidRPr="00A11D02" w14:paraId="0D9E0E04" w14:textId="77777777" w:rsidTr="00A04FE7">
        <w:tc>
          <w:tcPr>
            <w:tcW w:w="6210" w:type="dxa"/>
          </w:tcPr>
          <w:p w14:paraId="728B6435"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s/>
              </w:rPr>
            </w:pPr>
          </w:p>
        </w:tc>
        <w:tc>
          <w:tcPr>
            <w:tcW w:w="1414" w:type="dxa"/>
            <w:tcBorders>
              <w:bottom w:val="single" w:sz="4" w:space="0" w:color="auto"/>
            </w:tcBorders>
          </w:tcPr>
          <w:p w14:paraId="68903B90" w14:textId="77777777" w:rsidR="00321F9C" w:rsidRPr="00622852" w:rsidRDefault="00321F9C" w:rsidP="0021344D">
            <w:pPr>
              <w:pStyle w:val="BodyText3"/>
              <w:spacing w:line="240" w:lineRule="atLeast"/>
              <w:jc w:val="center"/>
              <w:rPr>
                <w:rFonts w:cs="Times New Roman"/>
                <w:sz w:val="18"/>
                <w:szCs w:val="18"/>
              </w:rPr>
            </w:pPr>
            <w:r w:rsidRPr="00622852">
              <w:rPr>
                <w:rFonts w:cs="Times New Roman"/>
                <w:sz w:val="18"/>
                <w:szCs w:val="18"/>
              </w:rPr>
              <w:t>2020</w:t>
            </w:r>
          </w:p>
        </w:tc>
        <w:tc>
          <w:tcPr>
            <w:tcW w:w="266" w:type="dxa"/>
          </w:tcPr>
          <w:p w14:paraId="0049FC53" w14:textId="77777777" w:rsidR="00321F9C" w:rsidRPr="00A11D02" w:rsidRDefault="00321F9C" w:rsidP="0021344D">
            <w:pPr>
              <w:pStyle w:val="BodyText3"/>
              <w:spacing w:line="240" w:lineRule="atLeast"/>
              <w:rPr>
                <w:rFonts w:cs="Times New Roman"/>
                <w:sz w:val="18"/>
                <w:szCs w:val="18"/>
              </w:rPr>
            </w:pPr>
          </w:p>
        </w:tc>
        <w:tc>
          <w:tcPr>
            <w:tcW w:w="1380" w:type="dxa"/>
            <w:tcBorders>
              <w:bottom w:val="single" w:sz="4" w:space="0" w:color="auto"/>
            </w:tcBorders>
          </w:tcPr>
          <w:p w14:paraId="3161BD0B" w14:textId="77777777" w:rsidR="00321F9C" w:rsidRPr="00A11D02" w:rsidRDefault="00321F9C" w:rsidP="0021344D">
            <w:pPr>
              <w:pStyle w:val="BodyText3"/>
              <w:spacing w:line="240" w:lineRule="atLeast"/>
              <w:jc w:val="center"/>
              <w:rPr>
                <w:rFonts w:cs="Times New Roman"/>
                <w:sz w:val="18"/>
                <w:szCs w:val="18"/>
              </w:rPr>
            </w:pPr>
            <w:r w:rsidRPr="00A11D02">
              <w:rPr>
                <w:rFonts w:cs="Times New Roman"/>
                <w:sz w:val="18"/>
                <w:szCs w:val="18"/>
              </w:rPr>
              <w:t>2019</w:t>
            </w:r>
          </w:p>
        </w:tc>
      </w:tr>
      <w:tr w:rsidR="00321F9C" w:rsidRPr="00A11D02" w14:paraId="6FD8E189" w14:textId="77777777" w:rsidTr="00A04FE7">
        <w:tc>
          <w:tcPr>
            <w:tcW w:w="6210" w:type="dxa"/>
          </w:tcPr>
          <w:p w14:paraId="038C681A"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tc>
        <w:tc>
          <w:tcPr>
            <w:tcW w:w="1414" w:type="dxa"/>
          </w:tcPr>
          <w:p w14:paraId="3C826D36" w14:textId="77777777" w:rsidR="00321F9C" w:rsidRPr="00622852" w:rsidRDefault="00321F9C" w:rsidP="0021344D">
            <w:pPr>
              <w:pStyle w:val="BodyText3"/>
              <w:spacing w:line="240" w:lineRule="atLeast"/>
              <w:jc w:val="center"/>
              <w:rPr>
                <w:rFonts w:cs="Times New Roman"/>
                <w:sz w:val="18"/>
                <w:szCs w:val="18"/>
              </w:rPr>
            </w:pPr>
          </w:p>
        </w:tc>
        <w:tc>
          <w:tcPr>
            <w:tcW w:w="266" w:type="dxa"/>
          </w:tcPr>
          <w:p w14:paraId="72A47A32" w14:textId="77777777" w:rsidR="00321F9C" w:rsidRPr="00A11D02" w:rsidRDefault="00321F9C" w:rsidP="0021344D">
            <w:pPr>
              <w:pStyle w:val="BodyText3"/>
              <w:spacing w:line="240" w:lineRule="atLeast"/>
              <w:rPr>
                <w:rFonts w:cs="Times New Roman"/>
                <w:sz w:val="18"/>
                <w:szCs w:val="18"/>
              </w:rPr>
            </w:pPr>
          </w:p>
        </w:tc>
        <w:tc>
          <w:tcPr>
            <w:tcW w:w="1380" w:type="dxa"/>
          </w:tcPr>
          <w:p w14:paraId="2AF0B83E" w14:textId="77777777" w:rsidR="00321F9C" w:rsidRPr="00A11D02" w:rsidRDefault="00321F9C" w:rsidP="0021344D">
            <w:pPr>
              <w:pStyle w:val="BodyText3"/>
              <w:spacing w:line="240" w:lineRule="atLeast"/>
              <w:jc w:val="center"/>
              <w:rPr>
                <w:rFonts w:cs="Times New Roman"/>
                <w:sz w:val="18"/>
                <w:szCs w:val="18"/>
              </w:rPr>
            </w:pPr>
          </w:p>
        </w:tc>
      </w:tr>
      <w:tr w:rsidR="00321F9C" w:rsidRPr="00A11D02" w14:paraId="160CBC7D" w14:textId="77777777" w:rsidTr="00A04FE7">
        <w:trPr>
          <w:trHeight w:val="252"/>
        </w:trPr>
        <w:tc>
          <w:tcPr>
            <w:tcW w:w="6210" w:type="dxa"/>
          </w:tcPr>
          <w:p w14:paraId="6E513BC1"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11D02">
              <w:rPr>
                <w:rFonts w:ascii="Times New Roman" w:hAnsi="Times New Roman" w:cs="Times New Roman"/>
              </w:rPr>
              <w:t>Within 1 year</w:t>
            </w:r>
          </w:p>
        </w:tc>
        <w:tc>
          <w:tcPr>
            <w:tcW w:w="1414" w:type="dxa"/>
          </w:tcPr>
          <w:p w14:paraId="3D6E4609" w14:textId="77777777" w:rsidR="00321F9C" w:rsidRPr="0062285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Pr>
                <w:rFonts w:ascii="Times New Roman" w:hAnsi="Times New Roman" w:cs="Times New Roman"/>
              </w:rPr>
              <w:t>124</w:t>
            </w:r>
          </w:p>
        </w:tc>
        <w:tc>
          <w:tcPr>
            <w:tcW w:w="266" w:type="dxa"/>
          </w:tcPr>
          <w:p w14:paraId="4A81A8E7"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80" w:type="dxa"/>
          </w:tcPr>
          <w:p w14:paraId="6B397364"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1D02">
              <w:rPr>
                <w:rFonts w:ascii="Times New Roman" w:hAnsi="Times New Roman" w:cs="Times New Roman"/>
              </w:rPr>
              <w:t>575</w:t>
            </w:r>
          </w:p>
        </w:tc>
      </w:tr>
      <w:tr w:rsidR="00321F9C" w:rsidRPr="00A11D02" w14:paraId="08025C44" w14:textId="77777777" w:rsidTr="00A04FE7">
        <w:trPr>
          <w:trHeight w:val="252"/>
        </w:trPr>
        <w:tc>
          <w:tcPr>
            <w:tcW w:w="6210" w:type="dxa"/>
          </w:tcPr>
          <w:p w14:paraId="01A7D650"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11D02">
              <w:rPr>
                <w:rFonts w:ascii="Times New Roman" w:hAnsi="Times New Roman" w:cs="Times New Roman"/>
              </w:rPr>
              <w:t>Over 1 year but less than 5 years</w:t>
            </w:r>
          </w:p>
        </w:tc>
        <w:tc>
          <w:tcPr>
            <w:tcW w:w="1414" w:type="dxa"/>
          </w:tcPr>
          <w:p w14:paraId="1ED578CE" w14:textId="77777777" w:rsidR="00321F9C" w:rsidRPr="0062285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14"/>
              <w:jc w:val="center"/>
              <w:rPr>
                <w:rFonts w:ascii="Times New Roman" w:hAnsi="Times New Roman" w:cs="Times New Roman"/>
              </w:rPr>
            </w:pPr>
            <w:r w:rsidRPr="00622852">
              <w:rPr>
                <w:rFonts w:ascii="Times New Roman" w:hAnsi="Times New Roman" w:cs="Times New Roman"/>
              </w:rPr>
              <w:t xml:space="preserve">                  -</w:t>
            </w:r>
          </w:p>
        </w:tc>
        <w:tc>
          <w:tcPr>
            <w:tcW w:w="266" w:type="dxa"/>
          </w:tcPr>
          <w:p w14:paraId="7E884416"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80" w:type="dxa"/>
          </w:tcPr>
          <w:p w14:paraId="4CA8EFBF"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1D02">
              <w:rPr>
                <w:rFonts w:ascii="Times New Roman" w:hAnsi="Times New Roman" w:cs="Times New Roman"/>
              </w:rPr>
              <w:t>54</w:t>
            </w:r>
          </w:p>
        </w:tc>
      </w:tr>
      <w:tr w:rsidR="00321F9C" w:rsidRPr="00A11D02" w14:paraId="065F23AF" w14:textId="77777777" w:rsidTr="00A04FE7">
        <w:trPr>
          <w:trHeight w:val="252"/>
        </w:trPr>
        <w:tc>
          <w:tcPr>
            <w:tcW w:w="6210" w:type="dxa"/>
          </w:tcPr>
          <w:p w14:paraId="5D9A4311"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A11D02">
              <w:rPr>
                <w:rFonts w:ascii="Times New Roman" w:hAnsi="Times New Roman" w:cs="Times New Roman"/>
              </w:rPr>
              <w:t>Total</w:t>
            </w:r>
          </w:p>
        </w:tc>
        <w:tc>
          <w:tcPr>
            <w:tcW w:w="1414" w:type="dxa"/>
            <w:tcBorders>
              <w:top w:val="single" w:sz="4" w:space="0" w:color="auto"/>
              <w:bottom w:val="double" w:sz="4" w:space="0" w:color="auto"/>
            </w:tcBorders>
          </w:tcPr>
          <w:p w14:paraId="020BBD05" w14:textId="77777777" w:rsidR="00321F9C" w:rsidRPr="0062285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cs/>
              </w:rPr>
            </w:pPr>
            <w:r>
              <w:rPr>
                <w:rFonts w:ascii="Times New Roman" w:hAnsi="Times New Roman" w:cs="Times New Roman"/>
              </w:rPr>
              <w:t>124</w:t>
            </w:r>
          </w:p>
        </w:tc>
        <w:tc>
          <w:tcPr>
            <w:tcW w:w="266" w:type="dxa"/>
          </w:tcPr>
          <w:p w14:paraId="175F1421"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p>
        </w:tc>
        <w:tc>
          <w:tcPr>
            <w:tcW w:w="1380" w:type="dxa"/>
            <w:tcBorders>
              <w:top w:val="single" w:sz="4" w:space="0" w:color="auto"/>
              <w:bottom w:val="double" w:sz="4" w:space="0" w:color="auto"/>
            </w:tcBorders>
          </w:tcPr>
          <w:p w14:paraId="3593E905" w14:textId="77777777" w:rsidR="00321F9C" w:rsidRPr="00A11D02" w:rsidRDefault="00321F9C" w:rsidP="00213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s>
              <w:ind w:right="72"/>
              <w:jc w:val="right"/>
              <w:rPr>
                <w:rFonts w:ascii="Times New Roman" w:hAnsi="Times New Roman" w:cs="Times New Roman"/>
              </w:rPr>
            </w:pPr>
            <w:r w:rsidRPr="00A11D02">
              <w:rPr>
                <w:rFonts w:ascii="Times New Roman" w:hAnsi="Times New Roman" w:cs="Times New Roman"/>
              </w:rPr>
              <w:t>629</w:t>
            </w:r>
          </w:p>
        </w:tc>
      </w:tr>
    </w:tbl>
    <w:p w14:paraId="4BCF7080" w14:textId="1D072DBD" w:rsidR="00321F9C" w:rsidRDefault="0032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7725C4A" w14:textId="77777777" w:rsidR="00321F9C" w:rsidRDefault="00321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14:paraId="52BE2BF3" w14:textId="2EE6D416" w:rsidR="00E85222" w:rsidRDefault="004B296D" w:rsidP="00E85222">
      <w:pPr>
        <w:tabs>
          <w:tab w:val="clear" w:pos="227"/>
          <w:tab w:val="left" w:pos="540"/>
          <w:tab w:val="left" w:pos="9270"/>
        </w:tabs>
        <w:ind w:left="450" w:hanging="450"/>
        <w:jc w:val="both"/>
        <w:rPr>
          <w:rFonts w:ascii="Times New Roman" w:hAnsi="Times New Roman" w:cs="Times New Roman"/>
          <w:b/>
        </w:rPr>
      </w:pPr>
      <w:r>
        <w:rPr>
          <w:rFonts w:ascii="Times New Roman" w:hAnsi="Times New Roman" w:cs="Times New Roman"/>
          <w:b/>
        </w:rPr>
        <w:lastRenderedPageBreak/>
        <w:t>19</w:t>
      </w:r>
      <w:r w:rsidR="00E85222" w:rsidRPr="00E236BD">
        <w:rPr>
          <w:rFonts w:ascii="Times New Roman" w:hAnsi="Times New Roman" w:cs="Times New Roman"/>
          <w:b/>
        </w:rPr>
        <w:t>.</w:t>
      </w:r>
      <w:r w:rsidR="00E85222" w:rsidRPr="00E236BD">
        <w:rPr>
          <w:rFonts w:ascii="Times New Roman" w:hAnsi="Times New Roman" w:cs="Times New Roman"/>
          <w:b/>
        </w:rPr>
        <w:tab/>
      </w:r>
      <w:r w:rsidR="00E85222" w:rsidRPr="00E236BD">
        <w:rPr>
          <w:rFonts w:ascii="Times New Roman" w:hAnsi="Times New Roman" w:cs="Times New Roman"/>
          <w:b/>
        </w:rPr>
        <w:tab/>
        <w:t>CAPITAL MANAGEMENT</w:t>
      </w:r>
    </w:p>
    <w:p w14:paraId="4A288086" w14:textId="0ED76B3A" w:rsidR="007B67E9" w:rsidRDefault="007B67E9" w:rsidP="00E85222">
      <w:pPr>
        <w:tabs>
          <w:tab w:val="clear" w:pos="227"/>
          <w:tab w:val="left" w:pos="540"/>
          <w:tab w:val="left" w:pos="9270"/>
        </w:tabs>
        <w:ind w:left="450" w:hanging="450"/>
        <w:jc w:val="both"/>
        <w:rPr>
          <w:rFonts w:ascii="Times New Roman" w:hAnsi="Times New Roman" w:cs="Times New Roman"/>
          <w:b/>
        </w:rPr>
      </w:pPr>
    </w:p>
    <w:p w14:paraId="313B835A" w14:textId="3BF75048" w:rsidR="007B67E9" w:rsidRPr="00DD6C83"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color w:val="FF0000"/>
        </w:rPr>
      </w:pPr>
      <w:r w:rsidRPr="00DD6C83">
        <w:rPr>
          <w:rFonts w:ascii="Times New Roman" w:hAnsi="Times New Roman" w:cs="Times New Roman"/>
        </w:rPr>
        <w:t xml:space="preserve">The primary objective of the Company’s capital management is to ensure that it has sustained good cash flows management and preserves the ability to continue its business as a going concern. </w:t>
      </w:r>
      <w:r w:rsidRPr="00DD6C83">
        <w:rPr>
          <w:rFonts w:ascii="Times New Roman" w:hAnsi="Times New Roman" w:cs="Times New Roman"/>
          <w:color w:val="000000" w:themeColor="text1"/>
        </w:rPr>
        <w:t xml:space="preserve">The Company manages its capital position with reference to its debt-to-equity ratio in order to comply with a covenant of the borrowings from financial institution. </w:t>
      </w:r>
      <w:r w:rsidRPr="00DD6C83">
        <w:rPr>
          <w:rFonts w:ascii="Times New Roman" w:hAnsi="Times New Roman" w:cstheme="minorBidi"/>
        </w:rPr>
        <w:t>Debt means, solely for the purpose of calculating the debt-to-e</w:t>
      </w:r>
      <w:r w:rsidRPr="005E182E">
        <w:rPr>
          <w:rFonts w:ascii="Times New Roman" w:hAnsi="Times New Roman" w:cstheme="minorBidi"/>
        </w:rPr>
        <w:t xml:space="preserve">quity ratio, the interest-bearing debts excluding borrowings from related persons. As at December 31, 2020, debt-to-equity ratio was </w:t>
      </w:r>
      <w:r w:rsidR="008B41AB" w:rsidRPr="005E182E">
        <w:rPr>
          <w:rFonts w:ascii="Times New Roman" w:hAnsi="Times New Roman" w:cstheme="minorBidi"/>
        </w:rPr>
        <w:t>2.15</w:t>
      </w:r>
      <w:r w:rsidRPr="005E182E">
        <w:rPr>
          <w:rFonts w:ascii="Times New Roman" w:hAnsi="Times New Roman" w:cstheme="minorBidi"/>
        </w:rPr>
        <w:t xml:space="preserve"> to 1 (2019: 2.49 to 1).</w:t>
      </w:r>
    </w:p>
    <w:p w14:paraId="532AE7EA" w14:textId="77777777" w:rsidR="007B67E9" w:rsidRPr="00DD6C83"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p>
    <w:p w14:paraId="300FDC24" w14:textId="07DC1A97" w:rsidR="007B67E9" w:rsidRPr="00DD6C83"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rPr>
      </w:pPr>
      <w:r w:rsidRPr="00DD6C83">
        <w:rPr>
          <w:rFonts w:ascii="Times New Roman" w:hAnsi="Times New Roman" w:cs="Times New Roman"/>
        </w:rPr>
        <w:t>No changes were made in the Company’s objectives, policies or processes during the years ended December 31, 20</w:t>
      </w:r>
      <w:r>
        <w:rPr>
          <w:rFonts w:ascii="Times New Roman" w:hAnsi="Times New Roman" w:cs="Times New Roman"/>
        </w:rPr>
        <w:t>20</w:t>
      </w:r>
      <w:r w:rsidRPr="00DD6C83">
        <w:rPr>
          <w:rFonts w:ascii="Times New Roman" w:hAnsi="Times New Roman" w:cs="Times New Roman"/>
        </w:rPr>
        <w:t xml:space="preserve"> and 201</w:t>
      </w:r>
      <w:r>
        <w:rPr>
          <w:rFonts w:ascii="Times New Roman" w:hAnsi="Times New Roman" w:cs="Times New Roman"/>
        </w:rPr>
        <w:t>9</w:t>
      </w:r>
      <w:r w:rsidRPr="00DD6C83">
        <w:rPr>
          <w:rFonts w:ascii="Times New Roman" w:hAnsi="Times New Roman" w:cs="Times New Roman"/>
        </w:rPr>
        <w:t>.</w:t>
      </w:r>
    </w:p>
    <w:p w14:paraId="6B7D2CA3" w14:textId="77777777" w:rsidR="007B67E9" w:rsidRPr="00DD6C83" w:rsidRDefault="007B67E9" w:rsidP="007B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rPr>
      </w:pPr>
    </w:p>
    <w:p w14:paraId="32886A65" w14:textId="5246B0AD" w:rsidR="00622852" w:rsidRDefault="00622852"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r w:rsidRPr="00622852">
        <w:rPr>
          <w:rFonts w:ascii="Times New Roman" w:hAnsi="Times New Roman" w:cs="Times New Roman"/>
          <w:b/>
          <w:bCs/>
        </w:rPr>
        <w:t>2</w:t>
      </w:r>
      <w:r w:rsidR="004B296D">
        <w:rPr>
          <w:rFonts w:ascii="Times New Roman" w:hAnsi="Times New Roman" w:cs="Times New Roman"/>
          <w:b/>
          <w:bCs/>
        </w:rPr>
        <w:t>0</w:t>
      </w:r>
      <w:r w:rsidRPr="00622852">
        <w:rPr>
          <w:rFonts w:ascii="Times New Roman" w:hAnsi="Times New Roman" w:cs="Times New Roman"/>
          <w:b/>
          <w:bCs/>
        </w:rPr>
        <w:t>.</w:t>
      </w:r>
      <w:r w:rsidRPr="00622852">
        <w:rPr>
          <w:rFonts w:ascii="Times New Roman" w:hAnsi="Times New Roman" w:cs="Times New Roman"/>
          <w:b/>
          <w:bCs/>
        </w:rPr>
        <w:tab/>
        <w:t>EVENTS AFTER REPORTING PERIOD</w:t>
      </w:r>
    </w:p>
    <w:p w14:paraId="2178A0B2" w14:textId="67BF9E32" w:rsidR="00622852" w:rsidRDefault="00622852" w:rsidP="007C1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rPr>
      </w:pPr>
    </w:p>
    <w:p w14:paraId="2E132145" w14:textId="6AFE6ED6" w:rsidR="00390DBF" w:rsidRPr="00806F86" w:rsidRDefault="00390DBF" w:rsidP="00390DBF">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rPr>
      </w:pPr>
      <w:r w:rsidRPr="00806F86">
        <w:rPr>
          <w:rFonts w:ascii="Times New Roman" w:hAnsi="Times New Roman" w:cs="Times New Roman"/>
        </w:rPr>
        <w:t>At the extraordinary shareholders’ meeting of the Company held on January 28, 2021, the shareholders resolved the following:</w:t>
      </w:r>
    </w:p>
    <w:p w14:paraId="2EF02C2F" w14:textId="77777777" w:rsidR="00390DBF" w:rsidRPr="00806F86" w:rsidRDefault="00390DBF" w:rsidP="00390DBF">
      <w:pPr>
        <w:tabs>
          <w:tab w:val="clear" w:pos="227"/>
          <w:tab w:val="clear" w:pos="454"/>
          <w:tab w:val="clear" w:pos="680"/>
          <w:tab w:val="clear" w:pos="907"/>
          <w:tab w:val="left" w:pos="540"/>
          <w:tab w:val="left" w:pos="990"/>
          <w:tab w:val="left" w:pos="2160"/>
          <w:tab w:val="left" w:pos="2880"/>
        </w:tabs>
        <w:ind w:left="540" w:hanging="540"/>
        <w:jc w:val="thaiDistribute"/>
        <w:rPr>
          <w:rFonts w:ascii="Times New Roman" w:hAnsi="Times New Roman" w:cs="Times New Roman"/>
          <w:spacing w:val="-4"/>
        </w:rPr>
      </w:pPr>
    </w:p>
    <w:p w14:paraId="4EDBD1ED" w14:textId="00862A8C" w:rsidR="00390DBF" w:rsidRPr="00806F86" w:rsidRDefault="00390DBF" w:rsidP="00390DBF">
      <w:pPr>
        <w:pStyle w:val="ListParagraph"/>
        <w:tabs>
          <w:tab w:val="clear" w:pos="227"/>
          <w:tab w:val="clear" w:pos="680"/>
        </w:tabs>
        <w:ind w:left="450" w:hanging="450"/>
        <w:jc w:val="thaiDistribute"/>
        <w:rPr>
          <w:rFonts w:ascii="Times New Roman" w:hAnsi="Times New Roman" w:cs="Times New Roman"/>
          <w:color w:val="000000"/>
          <w:szCs w:val="18"/>
        </w:rPr>
      </w:pPr>
      <w:r w:rsidRPr="00806F86">
        <w:rPr>
          <w:rFonts w:ascii="Times New Roman" w:hAnsi="Times New Roman" w:cs="Times New Roman"/>
          <w:color w:val="000000"/>
          <w:szCs w:val="18"/>
        </w:rPr>
        <w:t>a)</w:t>
      </w:r>
      <w:r w:rsidRPr="00806F86">
        <w:rPr>
          <w:rFonts w:ascii="Times New Roman" w:hAnsi="Times New Roman" w:cs="Times New Roman"/>
          <w:color w:val="000000"/>
          <w:szCs w:val="18"/>
        </w:rPr>
        <w:tab/>
        <w:t xml:space="preserve">the change of the </w:t>
      </w:r>
      <w:r w:rsidRPr="00806F86">
        <w:rPr>
          <w:rFonts w:ascii="Times New Roman" w:hAnsi="Times New Roman" w:cs="Times New Roman"/>
          <w:szCs w:val="18"/>
        </w:rPr>
        <w:t>Company’s</w:t>
      </w:r>
      <w:r w:rsidRPr="00806F86">
        <w:rPr>
          <w:rFonts w:ascii="Times New Roman" w:hAnsi="Times New Roman" w:cs="Times New Roman"/>
          <w:color w:val="000000"/>
          <w:szCs w:val="18"/>
        </w:rPr>
        <w:t xml:space="preserve"> status to be the public company and the change of the Company’s name from “</w:t>
      </w:r>
      <w:proofErr w:type="spellStart"/>
      <w:r w:rsidR="00274AEF" w:rsidRPr="00806F86">
        <w:rPr>
          <w:rFonts w:ascii="Times New Roman" w:hAnsi="Times New Roman" w:cs="Times New Roman"/>
          <w:color w:val="000000"/>
          <w:szCs w:val="18"/>
        </w:rPr>
        <w:t>CPanel</w:t>
      </w:r>
      <w:proofErr w:type="spellEnd"/>
      <w:r w:rsidRPr="00806F86">
        <w:rPr>
          <w:rFonts w:ascii="Times New Roman" w:hAnsi="Times New Roman" w:cs="Times New Roman"/>
          <w:color w:val="000000"/>
          <w:szCs w:val="18"/>
        </w:rPr>
        <w:t xml:space="preserve"> Co., Ltd.” to be “</w:t>
      </w:r>
      <w:proofErr w:type="spellStart"/>
      <w:r w:rsidR="00274AEF" w:rsidRPr="00806F86">
        <w:rPr>
          <w:rFonts w:ascii="Times New Roman" w:hAnsi="Times New Roman" w:cs="Times New Roman"/>
          <w:color w:val="000000"/>
          <w:szCs w:val="18"/>
        </w:rPr>
        <w:t>CPanel</w:t>
      </w:r>
      <w:proofErr w:type="spellEnd"/>
      <w:r w:rsidRPr="00806F86">
        <w:rPr>
          <w:rFonts w:ascii="Times New Roman" w:hAnsi="Times New Roman" w:cs="Times New Roman"/>
          <w:color w:val="000000"/>
          <w:szCs w:val="18"/>
        </w:rPr>
        <w:t xml:space="preserve"> Public Company Limited”.  </w:t>
      </w:r>
    </w:p>
    <w:p w14:paraId="62115C8B" w14:textId="77777777" w:rsidR="00390DBF" w:rsidRPr="00806F86" w:rsidRDefault="00390DBF" w:rsidP="00390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cs="Times New Roman"/>
          <w:color w:val="000000"/>
        </w:rPr>
      </w:pPr>
    </w:p>
    <w:p w14:paraId="56C4220E" w14:textId="4D6A655B" w:rsidR="00F145E9" w:rsidRPr="00806F86" w:rsidRDefault="00F145E9" w:rsidP="00F145E9">
      <w:pPr>
        <w:tabs>
          <w:tab w:val="clear" w:pos="227"/>
          <w:tab w:val="clear" w:pos="454"/>
          <w:tab w:val="left" w:pos="450"/>
        </w:tabs>
        <w:ind w:left="450" w:right="29" w:hanging="450"/>
        <w:jc w:val="both"/>
        <w:rPr>
          <w:rFonts w:ascii="Times New Roman" w:hAnsi="Times New Roman" w:cs="Times New Roman"/>
        </w:rPr>
      </w:pPr>
      <w:r w:rsidRPr="00806F86">
        <w:rPr>
          <w:rFonts w:ascii="Times New Roman" w:hAnsi="Times New Roman" w:cs="Times New Roman"/>
        </w:rPr>
        <w:t>b)</w:t>
      </w:r>
      <w:r w:rsidRPr="00806F86">
        <w:rPr>
          <w:rFonts w:ascii="Times New Roman" w:hAnsi="Times New Roman" w:cs="Times New Roman"/>
        </w:rPr>
        <w:tab/>
        <w:t>the change in its par value from Baht 65 per share to be Baht 1 per share resulting in the increase in ordinary shares from 1,700,000 shares to 110,500,000 shares.</w:t>
      </w:r>
    </w:p>
    <w:p w14:paraId="05BF341F" w14:textId="77777777" w:rsidR="00F145E9" w:rsidRPr="00806F86" w:rsidRDefault="00F145E9" w:rsidP="00F145E9">
      <w:pPr>
        <w:tabs>
          <w:tab w:val="clear" w:pos="227"/>
          <w:tab w:val="clear" w:pos="454"/>
          <w:tab w:val="left" w:pos="450"/>
        </w:tabs>
        <w:ind w:left="450" w:right="29" w:hanging="450"/>
        <w:jc w:val="both"/>
        <w:rPr>
          <w:rFonts w:ascii="Times New Roman" w:hAnsi="Times New Roman" w:cs="Times New Roman"/>
        </w:rPr>
      </w:pPr>
    </w:p>
    <w:p w14:paraId="4D0CA9FD" w14:textId="7C153101" w:rsidR="00F145E9" w:rsidRPr="001E0845" w:rsidRDefault="001322C5" w:rsidP="001322C5">
      <w:pPr>
        <w:tabs>
          <w:tab w:val="clear" w:pos="227"/>
          <w:tab w:val="clear" w:pos="454"/>
          <w:tab w:val="left" w:pos="450"/>
        </w:tabs>
        <w:ind w:left="450" w:right="29" w:hanging="450"/>
        <w:jc w:val="both"/>
        <w:rPr>
          <w:rFonts w:ascii="Times New Roman" w:hAnsi="Times New Roman"/>
          <w:szCs w:val="22"/>
        </w:rPr>
      </w:pPr>
      <w:r w:rsidRPr="00806F86">
        <w:rPr>
          <w:rFonts w:ascii="Times New Roman" w:hAnsi="Times New Roman" w:cs="Times New Roman"/>
        </w:rPr>
        <w:t>c)</w:t>
      </w:r>
      <w:r w:rsidRPr="00806F86">
        <w:rPr>
          <w:rFonts w:ascii="Times New Roman" w:hAnsi="Times New Roman" w:cs="Times New Roman"/>
        </w:rPr>
        <w:tab/>
        <w:t xml:space="preserve">the increase in authorized share capital from Baht 110,500,000 (divided into 110,500,000 ordinary shares at Baht 1 par value) to Baht 150,000,000 (divided into 150,000,000 ordinary shares at Baht 1 par value) </w:t>
      </w:r>
      <w:r w:rsidR="001E0845" w:rsidRPr="001E0845">
        <w:rPr>
          <w:rFonts w:ascii="Times New Roman" w:hAnsi="Times New Roman" w:cs="Times New Roman"/>
        </w:rPr>
        <w:t>for initial public offering when the Company registers with the Market for Alternative Investment - MAI</w:t>
      </w:r>
      <w:r w:rsidR="001E0845">
        <w:rPr>
          <w:rFonts w:ascii="Times New Roman" w:hAnsi="Times New Roman"/>
          <w:szCs w:val="22"/>
        </w:rPr>
        <w:t>.</w:t>
      </w:r>
    </w:p>
    <w:p w14:paraId="7F436A8A" w14:textId="77777777" w:rsidR="00661549" w:rsidRPr="00806F86" w:rsidRDefault="00661549" w:rsidP="00661549">
      <w:pPr>
        <w:ind w:right="29"/>
        <w:jc w:val="both"/>
        <w:rPr>
          <w:rFonts w:ascii="Times New Roman" w:hAnsi="Times New Roman" w:cs="Times New Roman"/>
        </w:rPr>
      </w:pPr>
    </w:p>
    <w:p w14:paraId="38E4F938" w14:textId="1C42E843" w:rsidR="00661549" w:rsidRDefault="00661549" w:rsidP="00661549">
      <w:pPr>
        <w:ind w:right="29"/>
        <w:jc w:val="both"/>
        <w:rPr>
          <w:rFonts w:ascii="Times New Roman" w:hAnsi="Times New Roman" w:cs="Times New Roman"/>
        </w:rPr>
      </w:pPr>
      <w:r w:rsidRPr="00806F86">
        <w:rPr>
          <w:rFonts w:ascii="Times New Roman" w:hAnsi="Times New Roman" w:cs="Times New Roman"/>
        </w:rPr>
        <w:t xml:space="preserve">The Company registered </w:t>
      </w:r>
      <w:r w:rsidR="00806F86" w:rsidRPr="00806F86">
        <w:rPr>
          <w:rFonts w:ascii="Times New Roman" w:hAnsi="Times New Roman" w:cs="Times New Roman"/>
        </w:rPr>
        <w:t>above</w:t>
      </w:r>
      <w:r w:rsidR="00274AEF" w:rsidRPr="00806F86">
        <w:rPr>
          <w:rFonts w:ascii="Times New Roman" w:hAnsi="Times New Roman" w:cs="Times New Roman"/>
        </w:rPr>
        <w:t xml:space="preserve"> change</w:t>
      </w:r>
      <w:r w:rsidR="00806F86" w:rsidRPr="00806F86">
        <w:rPr>
          <w:rFonts w:ascii="Times New Roman" w:hAnsi="Times New Roman" w:cs="Times New Roman"/>
        </w:rPr>
        <w:t>s</w:t>
      </w:r>
      <w:r w:rsidR="00274AEF" w:rsidRPr="00806F86">
        <w:rPr>
          <w:rFonts w:ascii="Times New Roman" w:hAnsi="Times New Roman" w:cs="Times New Roman"/>
        </w:rPr>
        <w:t xml:space="preserve"> with the Ministry of Commerce on</w:t>
      </w:r>
      <w:r w:rsidR="00806F86" w:rsidRPr="00806F86">
        <w:rPr>
          <w:rFonts w:ascii="Times New Roman" w:hAnsi="Times New Roman" w:cs="Times New Roman"/>
        </w:rPr>
        <w:t xml:space="preserve"> </w:t>
      </w:r>
      <w:r w:rsidR="00274AEF" w:rsidRPr="00806F86">
        <w:rPr>
          <w:rFonts w:ascii="Times New Roman" w:hAnsi="Times New Roman" w:cs="Times New Roman"/>
        </w:rPr>
        <w:t>January 29, 2021</w:t>
      </w:r>
      <w:r w:rsidR="00806F86" w:rsidRPr="00806F86">
        <w:rPr>
          <w:rFonts w:ascii="Times New Roman" w:hAnsi="Times New Roman" w:cs="Times New Roman"/>
        </w:rPr>
        <w:t>.</w:t>
      </w:r>
    </w:p>
    <w:p w14:paraId="4DD5037E" w14:textId="7FF3D89A" w:rsidR="00C61DE4" w:rsidRPr="00C61DE4"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4C3AFD08" w14:textId="7F2E381C" w:rsidR="00C61DE4" w:rsidRPr="00C61DE4"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rPr>
          <w:rFonts w:ascii="Times New Roman" w:hAnsi="Times New Roman" w:cs="Times New Roman"/>
          <w:b/>
          <w:bCs/>
        </w:rPr>
      </w:pPr>
      <w:r w:rsidRPr="00C61DE4">
        <w:rPr>
          <w:rFonts w:ascii="Times New Roman" w:hAnsi="Times New Roman" w:cs="Times New Roman"/>
          <w:b/>
          <w:bCs/>
        </w:rPr>
        <w:t>21.</w:t>
      </w:r>
      <w:r w:rsidRPr="00C61DE4">
        <w:rPr>
          <w:rFonts w:ascii="Times New Roman" w:hAnsi="Times New Roman" w:cs="Times New Roman"/>
          <w:b/>
          <w:bCs/>
        </w:rPr>
        <w:tab/>
        <w:t>THAI FINANCIAL REPORTING STANDARDS ANNOUNCED IN THE ROYAL GAZETTE BUT NOT YET EFFECTIVE</w:t>
      </w:r>
    </w:p>
    <w:p w14:paraId="0E0A0B7A" w14:textId="77777777" w:rsidR="00C61DE4" w:rsidRPr="00C61DE4" w:rsidRDefault="00C61DE4"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b/>
          <w:bCs/>
        </w:rPr>
      </w:pPr>
    </w:p>
    <w:p w14:paraId="32670C8E" w14:textId="503F241C" w:rsidR="00C61DE4" w:rsidRDefault="00C61DE4" w:rsidP="00C61DE4">
      <w:pPr>
        <w:tabs>
          <w:tab w:val="left" w:pos="540"/>
        </w:tabs>
        <w:jc w:val="both"/>
        <w:rPr>
          <w:rFonts w:ascii="Times New Roman" w:hAnsi="Times New Roman" w:cs="Times New Roman"/>
          <w:color w:val="000000"/>
        </w:rPr>
      </w:pPr>
      <w:r>
        <w:rPr>
          <w:rFonts w:ascii="Times New Roman" w:hAnsi="Times New Roman" w:cs="Times New Roman"/>
          <w:color w:val="000000"/>
        </w:rPr>
        <w:t>The Federation of Accounting Professions has revised TFRSs which are effective for annual accounting periods beginning on or after January 1, 2021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p w14:paraId="48C9985C" w14:textId="77777777" w:rsidR="00C61DE4" w:rsidRPr="00274AEF" w:rsidRDefault="00C61DE4" w:rsidP="00661549">
      <w:pPr>
        <w:ind w:right="29"/>
        <w:jc w:val="both"/>
        <w:rPr>
          <w:rFonts w:ascii="Times New Roman" w:hAnsi="Times New Roman" w:cs="Times New Roman"/>
          <w:color w:val="000000"/>
        </w:rPr>
      </w:pPr>
    </w:p>
    <w:p w14:paraId="3E99DFCA" w14:textId="486C4F18" w:rsidR="00DE380B" w:rsidRPr="00A11D02" w:rsidRDefault="007C1F21" w:rsidP="00C61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rPr>
          <w:rFonts w:ascii="Times New Roman" w:hAnsi="Times New Roman" w:cs="Times New Roman"/>
          <w:b/>
          <w:bCs/>
        </w:rPr>
      </w:pPr>
      <w:r>
        <w:rPr>
          <w:rFonts w:ascii="Times New Roman" w:hAnsi="Times New Roman" w:cs="Times New Roman"/>
          <w:b/>
          <w:bCs/>
        </w:rPr>
        <w:t>2</w:t>
      </w:r>
      <w:r w:rsidR="00C61DE4">
        <w:rPr>
          <w:rFonts w:ascii="Times New Roman" w:hAnsi="Times New Roman" w:cs="Times New Roman"/>
          <w:b/>
          <w:bCs/>
        </w:rPr>
        <w:t>2</w:t>
      </w:r>
      <w:r w:rsidR="00DE380B" w:rsidRPr="00A11D02">
        <w:rPr>
          <w:rFonts w:ascii="Times New Roman" w:hAnsi="Times New Roman" w:cs="Times New Roman"/>
          <w:b/>
          <w:bCs/>
          <w:cs/>
        </w:rPr>
        <w:t>.</w:t>
      </w:r>
      <w:r w:rsidR="00DE380B" w:rsidRPr="00A11D02">
        <w:rPr>
          <w:rFonts w:ascii="Times New Roman" w:hAnsi="Times New Roman" w:cs="Times New Roman"/>
          <w:b/>
          <w:bCs/>
          <w:cs/>
        </w:rPr>
        <w:tab/>
      </w:r>
      <w:r w:rsidR="00DE380B" w:rsidRPr="00A11D02">
        <w:rPr>
          <w:rFonts w:ascii="Times New Roman" w:hAnsi="Times New Roman" w:cs="Times New Roman"/>
          <w:b/>
          <w:bCs/>
        </w:rPr>
        <w:t>APPROVAL OF FINANCIAL STATEMENTS</w:t>
      </w:r>
    </w:p>
    <w:p w14:paraId="302B2392" w14:textId="77777777"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Times New Roman" w:hAnsi="Times New Roman" w:cs="Times New Roman"/>
        </w:rPr>
      </w:pPr>
    </w:p>
    <w:p w14:paraId="0200740E" w14:textId="3AE87468" w:rsidR="00DE380B" w:rsidRPr="00A11D02" w:rsidRDefault="00DE380B" w:rsidP="00BB2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
        <w:jc w:val="both"/>
        <w:rPr>
          <w:rFonts w:ascii="Times New Roman" w:hAnsi="Times New Roman" w:cs="Times New Roman"/>
        </w:rPr>
      </w:pPr>
      <w:r w:rsidRPr="00A11D02">
        <w:rPr>
          <w:rFonts w:ascii="Times New Roman" w:hAnsi="Times New Roman" w:cs="Times New Roman"/>
        </w:rPr>
        <w:t>The Company’s director</w:t>
      </w:r>
      <w:r w:rsidR="00A52DBF" w:rsidRPr="00A11D02">
        <w:rPr>
          <w:rFonts w:ascii="Times New Roman" w:hAnsi="Times New Roman" w:cs="Times New Roman"/>
        </w:rPr>
        <w:t>s</w:t>
      </w:r>
      <w:r w:rsidRPr="00A11D02">
        <w:rPr>
          <w:rFonts w:ascii="Times New Roman" w:hAnsi="Times New Roman" w:cs="Times New Roman"/>
        </w:rPr>
        <w:t xml:space="preserve"> ha</w:t>
      </w:r>
      <w:r w:rsidR="00A52DBF" w:rsidRPr="00A11D02">
        <w:rPr>
          <w:rFonts w:ascii="Times New Roman" w:hAnsi="Times New Roman" w:cs="Times New Roman"/>
        </w:rPr>
        <w:t>ve</w:t>
      </w:r>
      <w:r w:rsidR="00FF30B7" w:rsidRPr="00A11D02">
        <w:rPr>
          <w:rFonts w:ascii="Times New Roman" w:hAnsi="Times New Roman" w:cs="Times New Roman"/>
        </w:rPr>
        <w:t xml:space="preserve"> </w:t>
      </w:r>
      <w:r w:rsidRPr="00A11D02">
        <w:rPr>
          <w:rFonts w:ascii="Times New Roman" w:hAnsi="Times New Roman" w:cs="Times New Roman"/>
          <w:color w:val="000000"/>
        </w:rPr>
        <w:t>authorized these financial statements</w:t>
      </w:r>
      <w:r w:rsidR="00FF30B7" w:rsidRPr="00A11D02">
        <w:rPr>
          <w:rFonts w:ascii="Times New Roman" w:hAnsi="Times New Roman" w:cs="Times New Roman"/>
          <w:color w:val="000000"/>
        </w:rPr>
        <w:t xml:space="preserve"> </w:t>
      </w:r>
      <w:r w:rsidRPr="00A11D02">
        <w:rPr>
          <w:rFonts w:ascii="Times New Roman" w:hAnsi="Times New Roman" w:cs="Times New Roman"/>
          <w:color w:val="000000"/>
        </w:rPr>
        <w:t xml:space="preserve">for </w:t>
      </w:r>
      <w:r w:rsidRPr="000319EB">
        <w:rPr>
          <w:rFonts w:ascii="Times New Roman" w:hAnsi="Times New Roman" w:cs="Times New Roman"/>
          <w:color w:val="000000"/>
        </w:rPr>
        <w:t xml:space="preserve">issue </w:t>
      </w:r>
      <w:r w:rsidRPr="000319EB">
        <w:rPr>
          <w:rFonts w:ascii="Times New Roman" w:hAnsi="Times New Roman" w:cs="Times New Roman"/>
        </w:rPr>
        <w:t>on</w:t>
      </w:r>
      <w:r w:rsidR="006F05B5" w:rsidRPr="000319EB">
        <w:rPr>
          <w:rFonts w:ascii="Times New Roman" w:hAnsi="Times New Roman" w:cs="Times New Roman"/>
        </w:rPr>
        <w:t xml:space="preserve"> </w:t>
      </w:r>
      <w:r w:rsidR="006347FF" w:rsidRPr="000319EB">
        <w:rPr>
          <w:rFonts w:ascii="Times New Roman" w:hAnsi="Times New Roman" w:cs="Times New Roman"/>
        </w:rPr>
        <w:t>February 2</w:t>
      </w:r>
      <w:r w:rsidR="00BB6570">
        <w:rPr>
          <w:rFonts w:ascii="Times New Roman" w:hAnsi="Times New Roman" w:cstheme="minorBidi"/>
        </w:rPr>
        <w:t>3</w:t>
      </w:r>
      <w:r w:rsidR="00100D5F" w:rsidRPr="000319EB">
        <w:rPr>
          <w:rFonts w:ascii="Times New Roman" w:hAnsi="Times New Roman" w:cs="Times New Roman"/>
        </w:rPr>
        <w:t>, 20</w:t>
      </w:r>
      <w:r w:rsidR="00B25843" w:rsidRPr="000319EB">
        <w:rPr>
          <w:rFonts w:ascii="Times New Roman" w:hAnsi="Times New Roman" w:cs="Times New Roman"/>
        </w:rPr>
        <w:t>2</w:t>
      </w:r>
      <w:r w:rsidR="006347FF" w:rsidRPr="000319EB">
        <w:rPr>
          <w:rFonts w:ascii="Times New Roman" w:hAnsi="Times New Roman" w:cs="Times New Roman"/>
        </w:rPr>
        <w:t>1</w:t>
      </w:r>
      <w:r w:rsidR="00100D5F" w:rsidRPr="000319EB">
        <w:rPr>
          <w:rFonts w:ascii="Times New Roman" w:hAnsi="Times New Roman" w:cs="Times New Roman"/>
        </w:rPr>
        <w:t>.</w:t>
      </w:r>
    </w:p>
    <w:sectPr w:rsidR="00DE380B" w:rsidRPr="00A11D02" w:rsidSect="00AC5BCC">
      <w:headerReference w:type="default" r:id="rId10"/>
      <w:pgSz w:w="11909" w:h="16834" w:code="9"/>
      <w:pgMar w:top="1152" w:right="1008" w:bottom="576" w:left="1296" w:header="1152" w:footer="4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279A6" w14:textId="77777777" w:rsidR="008313BE" w:rsidRDefault="008313BE">
      <w:r>
        <w:separator/>
      </w:r>
    </w:p>
  </w:endnote>
  <w:endnote w:type="continuationSeparator" w:id="0">
    <w:p w14:paraId="596454A3" w14:textId="77777777" w:rsidR="008313BE" w:rsidRDefault="0083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241527987"/>
      <w:docPartObj>
        <w:docPartGallery w:val="Page Numbers (Bottom of Page)"/>
        <w:docPartUnique/>
      </w:docPartObj>
    </w:sdtPr>
    <w:sdtEndPr>
      <w:rPr>
        <w:noProof/>
      </w:rPr>
    </w:sdtEndPr>
    <w:sdtContent>
      <w:p w14:paraId="75D242B6" w14:textId="47993DAF" w:rsidR="005C35B5" w:rsidRPr="008731A7" w:rsidRDefault="005C35B5" w:rsidP="008731A7">
        <w:pPr>
          <w:pStyle w:val="Footer"/>
          <w:jc w:val="right"/>
          <w:rPr>
            <w:rFonts w:ascii="Times New Roman" w:hAnsi="Times New Roman" w:cs="Times New Roman"/>
          </w:rPr>
        </w:pPr>
        <w:r w:rsidRPr="00052007">
          <w:rPr>
            <w:rFonts w:ascii="Times New Roman" w:hAnsi="Times New Roman" w:cs="Times New Roman"/>
          </w:rPr>
          <w:fldChar w:fldCharType="begin"/>
        </w:r>
        <w:r w:rsidRPr="00052007">
          <w:rPr>
            <w:rFonts w:ascii="Times New Roman" w:hAnsi="Times New Roman" w:cs="Times New Roman"/>
          </w:rPr>
          <w:instrText xml:space="preserve"> PAGE   \* MERGEFORMAT </w:instrText>
        </w:r>
        <w:r w:rsidRPr="00052007">
          <w:rPr>
            <w:rFonts w:ascii="Times New Roman" w:hAnsi="Times New Roman" w:cs="Times New Roman"/>
          </w:rPr>
          <w:fldChar w:fldCharType="separate"/>
        </w:r>
        <w:r>
          <w:rPr>
            <w:rFonts w:ascii="Times New Roman" w:hAnsi="Times New Roman" w:cs="Times New Roman"/>
          </w:rPr>
          <w:t>9</w:t>
        </w:r>
        <w:r w:rsidRPr="0005200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2144D" w14:textId="77777777" w:rsidR="008313BE" w:rsidRDefault="008313BE">
      <w:r>
        <w:separator/>
      </w:r>
    </w:p>
  </w:footnote>
  <w:footnote w:type="continuationSeparator" w:id="0">
    <w:p w14:paraId="3CE1C102" w14:textId="77777777" w:rsidR="008313BE" w:rsidRDefault="0083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69FD" w14:textId="77777777" w:rsidR="005C35B5" w:rsidRPr="00CC7028"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CO., LTD.</w:t>
    </w:r>
  </w:p>
  <w:p w14:paraId="4A2AEF45" w14:textId="002E63B2"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p>
  <w:p w14:paraId="6C29F42B" w14:textId="280198D1"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p>
  <w:p w14:paraId="2089081D" w14:textId="77777777" w:rsidR="005C35B5" w:rsidRPr="004D1CB5" w:rsidRDefault="005C35B5">
    <w:pPr>
      <w:pStyle w:val="Header"/>
      <w:rPr>
        <w:rFonts w:ascii="Times New Roman" w:hAnsi="Times New Roman" w:cs="Times New Roman"/>
      </w:rPr>
    </w:pPr>
  </w:p>
  <w:p w14:paraId="440908FE" w14:textId="77777777" w:rsidR="005C35B5" w:rsidRPr="004D1CB5" w:rsidRDefault="005C35B5">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8082B" w14:textId="77777777" w:rsidR="005C35B5" w:rsidRPr="00CC7028" w:rsidRDefault="005C35B5" w:rsidP="00595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650"/>
      </w:tabs>
      <w:rPr>
        <w:rFonts w:ascii="Times New Roman" w:hAnsi="Times New Roman" w:cs="Times New Roman"/>
        <w:b/>
        <w:bCs/>
      </w:rPr>
    </w:pPr>
    <w:r>
      <w:rPr>
        <w:rFonts w:ascii="Times New Roman" w:hAnsi="Times New Roman" w:cs="Times New Roman"/>
        <w:b/>
        <w:bCs/>
      </w:rPr>
      <w:t>CPANEL CO., LTD.</w:t>
    </w:r>
  </w:p>
  <w:p w14:paraId="7A2E25D2" w14:textId="41B8EB5F" w:rsidR="005C35B5" w:rsidRPr="00AB1F8B" w:rsidRDefault="005C35B5" w:rsidP="00B872BF">
    <w:pPr>
      <w:pStyle w:val="E0"/>
      <w:spacing w:line="240" w:lineRule="atLeast"/>
      <w:jc w:val="left"/>
      <w:rPr>
        <w:rFonts w:ascii="Times New Roman" w:hAnsi="Times New Roman" w:cs="Times New Roman"/>
        <w:sz w:val="18"/>
        <w:szCs w:val="18"/>
        <w:lang w:val="en-US"/>
      </w:rPr>
    </w:pPr>
    <w:r w:rsidRPr="00AB1F8B">
      <w:rPr>
        <w:rFonts w:ascii="Times New Roman" w:hAnsi="Times New Roman" w:cs="Times New Roman"/>
        <w:sz w:val="18"/>
        <w:szCs w:val="18"/>
        <w:lang w:val="en-US"/>
      </w:rPr>
      <w:t>Notes to Financial Statements</w:t>
    </w:r>
    <w:r>
      <w:rPr>
        <w:rFonts w:ascii="Times New Roman" w:hAnsi="Times New Roman" w:cs="Times New Roman"/>
        <w:sz w:val="18"/>
        <w:szCs w:val="18"/>
        <w:lang w:val="en-US"/>
      </w:rPr>
      <w:t xml:space="preserve"> </w:t>
    </w:r>
    <w:r w:rsidRPr="001A2005">
      <w:rPr>
        <w:rFonts w:ascii="Times New Roman" w:hAnsi="Times New Roman" w:cs="Cordia New"/>
        <w:sz w:val="18"/>
        <w:szCs w:val="18"/>
        <w:lang w:val="en-US"/>
      </w:rPr>
      <w:t>(Continued)</w:t>
    </w:r>
  </w:p>
  <w:p w14:paraId="576DDF13" w14:textId="77777777" w:rsidR="005C35B5" w:rsidRPr="00020F0D" w:rsidRDefault="005C35B5" w:rsidP="00B872BF">
    <w:pPr>
      <w:pStyle w:val="E0"/>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p>
  <w:p w14:paraId="2D13CA6C" w14:textId="77777777" w:rsidR="005C35B5" w:rsidRPr="004D1CB5" w:rsidRDefault="005C35B5">
    <w:pPr>
      <w:pStyle w:val="Header"/>
      <w:rPr>
        <w:rFonts w:ascii="Times New Roman" w:hAnsi="Times New Roman" w:cs="Times New Roman"/>
      </w:rPr>
    </w:pPr>
  </w:p>
  <w:p w14:paraId="6B496800" w14:textId="77777777" w:rsidR="005C35B5" w:rsidRPr="004D1CB5" w:rsidRDefault="005C35B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4B437B"/>
    <w:multiLevelType w:val="hybridMultilevel"/>
    <w:tmpl w:val="FDD0D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9F506B"/>
    <w:multiLevelType w:val="hybridMultilevel"/>
    <w:tmpl w:val="BA8AC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A431A3"/>
    <w:multiLevelType w:val="hybridMultilevel"/>
    <w:tmpl w:val="51CEB19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86A7A40"/>
    <w:multiLevelType w:val="hybridMultilevel"/>
    <w:tmpl w:val="8E746BDA"/>
    <w:lvl w:ilvl="0" w:tplc="0972D0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FC6AD4"/>
    <w:multiLevelType w:val="hybridMultilevel"/>
    <w:tmpl w:val="B4C461F0"/>
    <w:lvl w:ilvl="0" w:tplc="098EFF60">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11494A"/>
    <w:multiLevelType w:val="hybridMultilevel"/>
    <w:tmpl w:val="B8BC8B44"/>
    <w:lvl w:ilvl="0" w:tplc="95A0960C">
      <w:start w:val="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6" w15:restartNumberingAfterBreak="0">
    <w:nsid w:val="56C639BA"/>
    <w:multiLevelType w:val="hybridMultilevel"/>
    <w:tmpl w:val="F9724F1C"/>
    <w:lvl w:ilvl="0" w:tplc="36B07A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16CAA"/>
    <w:multiLevelType w:val="multilevel"/>
    <w:tmpl w:val="EC005E50"/>
    <w:lvl w:ilvl="0">
      <w:start w:val="5"/>
      <w:numFmt w:val="bullet"/>
      <w:lvlText w:val="-"/>
      <w:lvlJc w:val="left"/>
      <w:pPr>
        <w:ind w:left="342" w:hanging="360"/>
      </w:pPr>
      <w:rPr>
        <w:rFonts w:ascii="Times New Roman" w:eastAsia="Times New Roman" w:hAnsi="Times New Roman" w:cs="Times New Roman"/>
      </w:rPr>
    </w:lvl>
    <w:lvl w:ilvl="1">
      <w:start w:val="1"/>
      <w:numFmt w:val="bullet"/>
      <w:lvlText w:val="o"/>
      <w:lvlJc w:val="left"/>
      <w:pPr>
        <w:ind w:left="1062" w:hanging="360"/>
      </w:pPr>
      <w:rPr>
        <w:rFonts w:ascii="Courier New" w:eastAsia="Courier New" w:hAnsi="Courier New" w:cs="Courier New"/>
      </w:rPr>
    </w:lvl>
    <w:lvl w:ilvl="2">
      <w:start w:val="1"/>
      <w:numFmt w:val="bullet"/>
      <w:lvlText w:val="▪"/>
      <w:lvlJc w:val="left"/>
      <w:pPr>
        <w:ind w:left="1782" w:hanging="360"/>
      </w:pPr>
      <w:rPr>
        <w:rFonts w:ascii="Noto Sans Symbols" w:eastAsia="Noto Sans Symbols" w:hAnsi="Noto Sans Symbols" w:cs="Noto Sans Symbols"/>
      </w:rPr>
    </w:lvl>
    <w:lvl w:ilvl="3">
      <w:start w:val="1"/>
      <w:numFmt w:val="bullet"/>
      <w:lvlText w:val="●"/>
      <w:lvlJc w:val="left"/>
      <w:pPr>
        <w:ind w:left="2502" w:hanging="360"/>
      </w:pPr>
      <w:rPr>
        <w:rFonts w:ascii="Noto Sans Symbols" w:eastAsia="Noto Sans Symbols" w:hAnsi="Noto Sans Symbols" w:cs="Noto Sans Symbols"/>
      </w:rPr>
    </w:lvl>
    <w:lvl w:ilvl="4">
      <w:start w:val="1"/>
      <w:numFmt w:val="bullet"/>
      <w:lvlText w:val="o"/>
      <w:lvlJc w:val="left"/>
      <w:pPr>
        <w:ind w:left="3222" w:hanging="360"/>
      </w:pPr>
      <w:rPr>
        <w:rFonts w:ascii="Courier New" w:eastAsia="Courier New" w:hAnsi="Courier New" w:cs="Courier New"/>
      </w:rPr>
    </w:lvl>
    <w:lvl w:ilvl="5">
      <w:start w:val="1"/>
      <w:numFmt w:val="bullet"/>
      <w:lvlText w:val="▪"/>
      <w:lvlJc w:val="left"/>
      <w:pPr>
        <w:ind w:left="3942" w:hanging="360"/>
      </w:pPr>
      <w:rPr>
        <w:rFonts w:ascii="Noto Sans Symbols" w:eastAsia="Noto Sans Symbols" w:hAnsi="Noto Sans Symbols" w:cs="Noto Sans Symbols"/>
      </w:rPr>
    </w:lvl>
    <w:lvl w:ilvl="6">
      <w:start w:val="1"/>
      <w:numFmt w:val="bullet"/>
      <w:lvlText w:val="●"/>
      <w:lvlJc w:val="left"/>
      <w:pPr>
        <w:ind w:left="4662" w:hanging="360"/>
      </w:pPr>
      <w:rPr>
        <w:rFonts w:ascii="Noto Sans Symbols" w:eastAsia="Noto Sans Symbols" w:hAnsi="Noto Sans Symbols" w:cs="Noto Sans Symbols"/>
      </w:rPr>
    </w:lvl>
    <w:lvl w:ilvl="7">
      <w:start w:val="1"/>
      <w:numFmt w:val="bullet"/>
      <w:lvlText w:val="o"/>
      <w:lvlJc w:val="left"/>
      <w:pPr>
        <w:ind w:left="5382" w:hanging="360"/>
      </w:pPr>
      <w:rPr>
        <w:rFonts w:ascii="Courier New" w:eastAsia="Courier New" w:hAnsi="Courier New" w:cs="Courier New"/>
      </w:rPr>
    </w:lvl>
    <w:lvl w:ilvl="8">
      <w:start w:val="1"/>
      <w:numFmt w:val="bullet"/>
      <w:lvlText w:val="▪"/>
      <w:lvlJc w:val="left"/>
      <w:pPr>
        <w:ind w:left="6102" w:hanging="360"/>
      </w:pPr>
      <w:rPr>
        <w:rFonts w:ascii="Noto Sans Symbols" w:eastAsia="Noto Sans Symbols" w:hAnsi="Noto Sans Symbols" w:cs="Noto Sans Symbols"/>
      </w:rPr>
    </w:lvl>
  </w:abstractNum>
  <w:abstractNum w:abstractNumId="28"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7FF064F3"/>
    <w:multiLevelType w:val="hybridMultilevel"/>
    <w:tmpl w:val="EEF02DF2"/>
    <w:lvl w:ilvl="0" w:tplc="A134E26C">
      <w:start w:val="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3"/>
  </w:num>
  <w:num w:numId="13">
    <w:abstractNumId w:val="29"/>
  </w:num>
  <w:num w:numId="14">
    <w:abstractNumId w:val="15"/>
  </w:num>
  <w:num w:numId="15">
    <w:abstractNumId w:val="20"/>
  </w:num>
  <w:num w:numId="16">
    <w:abstractNumId w:val="18"/>
  </w:num>
  <w:num w:numId="17">
    <w:abstractNumId w:val="21"/>
  </w:num>
  <w:num w:numId="18">
    <w:abstractNumId w:val="14"/>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1"/>
  </w:num>
  <w:num w:numId="22">
    <w:abstractNumId w:val="28"/>
  </w:num>
  <w:num w:numId="23">
    <w:abstractNumId w:val="30"/>
  </w:num>
  <w:num w:numId="24">
    <w:abstractNumId w:val="24"/>
  </w:num>
  <w:num w:numId="25">
    <w:abstractNumId w:val="10"/>
  </w:num>
  <w:num w:numId="26">
    <w:abstractNumId w:val="22"/>
  </w:num>
  <w:num w:numId="27">
    <w:abstractNumId w:val="12"/>
  </w:num>
  <w:num w:numId="28">
    <w:abstractNumId w:val="23"/>
  </w:num>
  <w:num w:numId="29">
    <w:abstractNumId w:val="25"/>
  </w:num>
  <w:num w:numId="30">
    <w:abstractNumId w:val="26"/>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016"/>
    <w:rsid w:val="00000212"/>
    <w:rsid w:val="00000A05"/>
    <w:rsid w:val="00000AE1"/>
    <w:rsid w:val="00000FEB"/>
    <w:rsid w:val="00001070"/>
    <w:rsid w:val="0000121F"/>
    <w:rsid w:val="00001476"/>
    <w:rsid w:val="000018E8"/>
    <w:rsid w:val="00001991"/>
    <w:rsid w:val="00001C00"/>
    <w:rsid w:val="00001C32"/>
    <w:rsid w:val="0000220B"/>
    <w:rsid w:val="00002EB7"/>
    <w:rsid w:val="0000323A"/>
    <w:rsid w:val="0000338E"/>
    <w:rsid w:val="00003965"/>
    <w:rsid w:val="00003DC5"/>
    <w:rsid w:val="000040EE"/>
    <w:rsid w:val="0000507C"/>
    <w:rsid w:val="0000549A"/>
    <w:rsid w:val="000058D0"/>
    <w:rsid w:val="00006D5B"/>
    <w:rsid w:val="00007475"/>
    <w:rsid w:val="00007E79"/>
    <w:rsid w:val="00007F20"/>
    <w:rsid w:val="00010D91"/>
    <w:rsid w:val="000119BC"/>
    <w:rsid w:val="00013179"/>
    <w:rsid w:val="000139C9"/>
    <w:rsid w:val="00013A54"/>
    <w:rsid w:val="00013E09"/>
    <w:rsid w:val="00014705"/>
    <w:rsid w:val="0001500B"/>
    <w:rsid w:val="000151BD"/>
    <w:rsid w:val="0001579B"/>
    <w:rsid w:val="00015A07"/>
    <w:rsid w:val="00015E5C"/>
    <w:rsid w:val="00015ED5"/>
    <w:rsid w:val="00016ADF"/>
    <w:rsid w:val="00016E4B"/>
    <w:rsid w:val="00016FC9"/>
    <w:rsid w:val="000176C6"/>
    <w:rsid w:val="00017B02"/>
    <w:rsid w:val="00017CE8"/>
    <w:rsid w:val="00017FB4"/>
    <w:rsid w:val="000200D0"/>
    <w:rsid w:val="0002071B"/>
    <w:rsid w:val="00020F0D"/>
    <w:rsid w:val="00021676"/>
    <w:rsid w:val="00021A29"/>
    <w:rsid w:val="00021AC6"/>
    <w:rsid w:val="00021E71"/>
    <w:rsid w:val="00021F8E"/>
    <w:rsid w:val="00022777"/>
    <w:rsid w:val="000230E4"/>
    <w:rsid w:val="0002327E"/>
    <w:rsid w:val="00023C10"/>
    <w:rsid w:val="00023FED"/>
    <w:rsid w:val="0002409A"/>
    <w:rsid w:val="00024985"/>
    <w:rsid w:val="00024A26"/>
    <w:rsid w:val="00024E23"/>
    <w:rsid w:val="0002528F"/>
    <w:rsid w:val="00025662"/>
    <w:rsid w:val="0002626B"/>
    <w:rsid w:val="00026D90"/>
    <w:rsid w:val="000276DC"/>
    <w:rsid w:val="00027986"/>
    <w:rsid w:val="00027DAA"/>
    <w:rsid w:val="000302F7"/>
    <w:rsid w:val="00031235"/>
    <w:rsid w:val="000319EB"/>
    <w:rsid w:val="00031CC4"/>
    <w:rsid w:val="000329A5"/>
    <w:rsid w:val="00033340"/>
    <w:rsid w:val="00033A12"/>
    <w:rsid w:val="00033A3E"/>
    <w:rsid w:val="00033D6C"/>
    <w:rsid w:val="000343E6"/>
    <w:rsid w:val="00034FF1"/>
    <w:rsid w:val="00035297"/>
    <w:rsid w:val="000352B8"/>
    <w:rsid w:val="000355BC"/>
    <w:rsid w:val="0003568A"/>
    <w:rsid w:val="00035C2B"/>
    <w:rsid w:val="00036264"/>
    <w:rsid w:val="000364C2"/>
    <w:rsid w:val="00036CEA"/>
    <w:rsid w:val="00036DB4"/>
    <w:rsid w:val="00036E5E"/>
    <w:rsid w:val="00037780"/>
    <w:rsid w:val="0003793F"/>
    <w:rsid w:val="000406F3"/>
    <w:rsid w:val="0004092D"/>
    <w:rsid w:val="00040C1E"/>
    <w:rsid w:val="000419DF"/>
    <w:rsid w:val="00041DBB"/>
    <w:rsid w:val="00042854"/>
    <w:rsid w:val="00042C94"/>
    <w:rsid w:val="00042EEA"/>
    <w:rsid w:val="000446F3"/>
    <w:rsid w:val="000449F3"/>
    <w:rsid w:val="00044F99"/>
    <w:rsid w:val="000454AA"/>
    <w:rsid w:val="00046421"/>
    <w:rsid w:val="00046F0E"/>
    <w:rsid w:val="0004704F"/>
    <w:rsid w:val="00047203"/>
    <w:rsid w:val="0004740A"/>
    <w:rsid w:val="000479FA"/>
    <w:rsid w:val="00047B0B"/>
    <w:rsid w:val="00047D98"/>
    <w:rsid w:val="0005033D"/>
    <w:rsid w:val="000509BD"/>
    <w:rsid w:val="00051008"/>
    <w:rsid w:val="00051391"/>
    <w:rsid w:val="00051F56"/>
    <w:rsid w:val="00052007"/>
    <w:rsid w:val="000523C4"/>
    <w:rsid w:val="00052656"/>
    <w:rsid w:val="00052ACF"/>
    <w:rsid w:val="00052DF9"/>
    <w:rsid w:val="00052F3E"/>
    <w:rsid w:val="00053463"/>
    <w:rsid w:val="000535B2"/>
    <w:rsid w:val="00053B49"/>
    <w:rsid w:val="00054035"/>
    <w:rsid w:val="000541D5"/>
    <w:rsid w:val="000545B4"/>
    <w:rsid w:val="00054F00"/>
    <w:rsid w:val="000555CF"/>
    <w:rsid w:val="000558C1"/>
    <w:rsid w:val="00055EF4"/>
    <w:rsid w:val="00055FCE"/>
    <w:rsid w:val="000569EA"/>
    <w:rsid w:val="00056B54"/>
    <w:rsid w:val="00056EBC"/>
    <w:rsid w:val="0005779F"/>
    <w:rsid w:val="00057A56"/>
    <w:rsid w:val="00057F8E"/>
    <w:rsid w:val="00060205"/>
    <w:rsid w:val="00060287"/>
    <w:rsid w:val="0006143E"/>
    <w:rsid w:val="00061887"/>
    <w:rsid w:val="000625A3"/>
    <w:rsid w:val="00063472"/>
    <w:rsid w:val="00063BC3"/>
    <w:rsid w:val="000641CA"/>
    <w:rsid w:val="00064491"/>
    <w:rsid w:val="00064A85"/>
    <w:rsid w:val="00065C5F"/>
    <w:rsid w:val="000660A5"/>
    <w:rsid w:val="000668EF"/>
    <w:rsid w:val="00066E19"/>
    <w:rsid w:val="00067317"/>
    <w:rsid w:val="00067CFF"/>
    <w:rsid w:val="000702C4"/>
    <w:rsid w:val="000704AF"/>
    <w:rsid w:val="000706F8"/>
    <w:rsid w:val="0007165C"/>
    <w:rsid w:val="000717DB"/>
    <w:rsid w:val="0007201B"/>
    <w:rsid w:val="000725C4"/>
    <w:rsid w:val="00072832"/>
    <w:rsid w:val="00074496"/>
    <w:rsid w:val="00075334"/>
    <w:rsid w:val="000753BC"/>
    <w:rsid w:val="000759AD"/>
    <w:rsid w:val="00075F8A"/>
    <w:rsid w:val="00076193"/>
    <w:rsid w:val="00076590"/>
    <w:rsid w:val="00076AD8"/>
    <w:rsid w:val="00077139"/>
    <w:rsid w:val="00077C81"/>
    <w:rsid w:val="00080244"/>
    <w:rsid w:val="00080314"/>
    <w:rsid w:val="00080D2F"/>
    <w:rsid w:val="00081321"/>
    <w:rsid w:val="00081B98"/>
    <w:rsid w:val="00081CC0"/>
    <w:rsid w:val="00082806"/>
    <w:rsid w:val="00082927"/>
    <w:rsid w:val="00082E6A"/>
    <w:rsid w:val="000831E7"/>
    <w:rsid w:val="00083E1E"/>
    <w:rsid w:val="00083F74"/>
    <w:rsid w:val="00084031"/>
    <w:rsid w:val="00084D5F"/>
    <w:rsid w:val="0008560D"/>
    <w:rsid w:val="00085623"/>
    <w:rsid w:val="00085AF6"/>
    <w:rsid w:val="000863EB"/>
    <w:rsid w:val="00086774"/>
    <w:rsid w:val="000900D8"/>
    <w:rsid w:val="000909B5"/>
    <w:rsid w:val="00090D2B"/>
    <w:rsid w:val="00090FCF"/>
    <w:rsid w:val="0009128D"/>
    <w:rsid w:val="00091322"/>
    <w:rsid w:val="00091571"/>
    <w:rsid w:val="00091862"/>
    <w:rsid w:val="000918F9"/>
    <w:rsid w:val="000925AB"/>
    <w:rsid w:val="000925B8"/>
    <w:rsid w:val="0009321D"/>
    <w:rsid w:val="00093509"/>
    <w:rsid w:val="0009352A"/>
    <w:rsid w:val="000937C9"/>
    <w:rsid w:val="00093CF9"/>
    <w:rsid w:val="00093EA1"/>
    <w:rsid w:val="000941A5"/>
    <w:rsid w:val="0009469B"/>
    <w:rsid w:val="00095D4F"/>
    <w:rsid w:val="00095F68"/>
    <w:rsid w:val="000961BD"/>
    <w:rsid w:val="00096E13"/>
    <w:rsid w:val="000973AD"/>
    <w:rsid w:val="00097C3D"/>
    <w:rsid w:val="000A0D6B"/>
    <w:rsid w:val="000A104C"/>
    <w:rsid w:val="000A1DCE"/>
    <w:rsid w:val="000A23E3"/>
    <w:rsid w:val="000A24CC"/>
    <w:rsid w:val="000A28F6"/>
    <w:rsid w:val="000A30EF"/>
    <w:rsid w:val="000A3349"/>
    <w:rsid w:val="000A3BE3"/>
    <w:rsid w:val="000A3DA8"/>
    <w:rsid w:val="000A405A"/>
    <w:rsid w:val="000A4139"/>
    <w:rsid w:val="000A4CF1"/>
    <w:rsid w:val="000A50C1"/>
    <w:rsid w:val="000A543F"/>
    <w:rsid w:val="000A6E63"/>
    <w:rsid w:val="000A709B"/>
    <w:rsid w:val="000A728B"/>
    <w:rsid w:val="000A7C09"/>
    <w:rsid w:val="000A7E46"/>
    <w:rsid w:val="000B0330"/>
    <w:rsid w:val="000B0392"/>
    <w:rsid w:val="000B133A"/>
    <w:rsid w:val="000B1541"/>
    <w:rsid w:val="000B1556"/>
    <w:rsid w:val="000B24CE"/>
    <w:rsid w:val="000B2C21"/>
    <w:rsid w:val="000B2C45"/>
    <w:rsid w:val="000B36F3"/>
    <w:rsid w:val="000B40BD"/>
    <w:rsid w:val="000B413B"/>
    <w:rsid w:val="000B41E5"/>
    <w:rsid w:val="000B5B68"/>
    <w:rsid w:val="000B5C9E"/>
    <w:rsid w:val="000B60E8"/>
    <w:rsid w:val="000B68EC"/>
    <w:rsid w:val="000B6B4D"/>
    <w:rsid w:val="000B6E34"/>
    <w:rsid w:val="000B7716"/>
    <w:rsid w:val="000C0549"/>
    <w:rsid w:val="000C140D"/>
    <w:rsid w:val="000C1F6C"/>
    <w:rsid w:val="000C2A7F"/>
    <w:rsid w:val="000C2B65"/>
    <w:rsid w:val="000C373C"/>
    <w:rsid w:val="000C3756"/>
    <w:rsid w:val="000C3868"/>
    <w:rsid w:val="000C38E8"/>
    <w:rsid w:val="000C42D8"/>
    <w:rsid w:val="000C4BB6"/>
    <w:rsid w:val="000C51F9"/>
    <w:rsid w:val="000C53C5"/>
    <w:rsid w:val="000C55E1"/>
    <w:rsid w:val="000C5D08"/>
    <w:rsid w:val="000C6337"/>
    <w:rsid w:val="000C6A1D"/>
    <w:rsid w:val="000C7845"/>
    <w:rsid w:val="000D006F"/>
    <w:rsid w:val="000D1113"/>
    <w:rsid w:val="000D1379"/>
    <w:rsid w:val="000D1856"/>
    <w:rsid w:val="000D18BF"/>
    <w:rsid w:val="000D2636"/>
    <w:rsid w:val="000D2BF6"/>
    <w:rsid w:val="000D2C29"/>
    <w:rsid w:val="000D51E6"/>
    <w:rsid w:val="000D5F5B"/>
    <w:rsid w:val="000D6285"/>
    <w:rsid w:val="000D668E"/>
    <w:rsid w:val="000D76CF"/>
    <w:rsid w:val="000E063E"/>
    <w:rsid w:val="000E074B"/>
    <w:rsid w:val="000E079F"/>
    <w:rsid w:val="000E1542"/>
    <w:rsid w:val="000E1A52"/>
    <w:rsid w:val="000E1DE5"/>
    <w:rsid w:val="000E1F0A"/>
    <w:rsid w:val="000E244D"/>
    <w:rsid w:val="000E2B83"/>
    <w:rsid w:val="000E2D96"/>
    <w:rsid w:val="000E335D"/>
    <w:rsid w:val="000E3617"/>
    <w:rsid w:val="000E45DB"/>
    <w:rsid w:val="000E4ACA"/>
    <w:rsid w:val="000E4BD4"/>
    <w:rsid w:val="000E51FC"/>
    <w:rsid w:val="000E58AE"/>
    <w:rsid w:val="000E5B61"/>
    <w:rsid w:val="000E60BE"/>
    <w:rsid w:val="000E659B"/>
    <w:rsid w:val="000E663D"/>
    <w:rsid w:val="000E7344"/>
    <w:rsid w:val="000E7348"/>
    <w:rsid w:val="000E7FD8"/>
    <w:rsid w:val="000F0238"/>
    <w:rsid w:val="000F059B"/>
    <w:rsid w:val="000F1027"/>
    <w:rsid w:val="000F1328"/>
    <w:rsid w:val="000F1928"/>
    <w:rsid w:val="000F1984"/>
    <w:rsid w:val="000F21D3"/>
    <w:rsid w:val="000F250E"/>
    <w:rsid w:val="000F29FB"/>
    <w:rsid w:val="000F2F1A"/>
    <w:rsid w:val="000F3038"/>
    <w:rsid w:val="000F39C1"/>
    <w:rsid w:val="000F3BCA"/>
    <w:rsid w:val="000F3CE2"/>
    <w:rsid w:val="000F3D66"/>
    <w:rsid w:val="000F3DDC"/>
    <w:rsid w:val="000F4BB0"/>
    <w:rsid w:val="000F4FB7"/>
    <w:rsid w:val="000F6930"/>
    <w:rsid w:val="000F6E01"/>
    <w:rsid w:val="0010058C"/>
    <w:rsid w:val="00100946"/>
    <w:rsid w:val="00100D5F"/>
    <w:rsid w:val="00100EB4"/>
    <w:rsid w:val="00101705"/>
    <w:rsid w:val="00101EE9"/>
    <w:rsid w:val="0010200F"/>
    <w:rsid w:val="00102372"/>
    <w:rsid w:val="00102856"/>
    <w:rsid w:val="00102E66"/>
    <w:rsid w:val="00102FEA"/>
    <w:rsid w:val="00103EFF"/>
    <w:rsid w:val="0010414F"/>
    <w:rsid w:val="00104221"/>
    <w:rsid w:val="00104A0B"/>
    <w:rsid w:val="00104D26"/>
    <w:rsid w:val="00105262"/>
    <w:rsid w:val="00105FD2"/>
    <w:rsid w:val="001067AF"/>
    <w:rsid w:val="00106E66"/>
    <w:rsid w:val="00107060"/>
    <w:rsid w:val="00107DB5"/>
    <w:rsid w:val="00107DF4"/>
    <w:rsid w:val="0011059E"/>
    <w:rsid w:val="00110928"/>
    <w:rsid w:val="001109C8"/>
    <w:rsid w:val="00110A26"/>
    <w:rsid w:val="00110ED2"/>
    <w:rsid w:val="00111380"/>
    <w:rsid w:val="00111638"/>
    <w:rsid w:val="00111B25"/>
    <w:rsid w:val="00111B4D"/>
    <w:rsid w:val="00111D45"/>
    <w:rsid w:val="00112238"/>
    <w:rsid w:val="00112C70"/>
    <w:rsid w:val="00112D20"/>
    <w:rsid w:val="00112D9A"/>
    <w:rsid w:val="00113C1A"/>
    <w:rsid w:val="00113C5D"/>
    <w:rsid w:val="001145A8"/>
    <w:rsid w:val="0011471C"/>
    <w:rsid w:val="00114BA6"/>
    <w:rsid w:val="00114D20"/>
    <w:rsid w:val="001154BE"/>
    <w:rsid w:val="0011555B"/>
    <w:rsid w:val="0011558A"/>
    <w:rsid w:val="00115EAC"/>
    <w:rsid w:val="00116476"/>
    <w:rsid w:val="001167F9"/>
    <w:rsid w:val="00116E3E"/>
    <w:rsid w:val="00120623"/>
    <w:rsid w:val="001215FD"/>
    <w:rsid w:val="001218D3"/>
    <w:rsid w:val="00121C3E"/>
    <w:rsid w:val="00121D36"/>
    <w:rsid w:val="0012325F"/>
    <w:rsid w:val="00123737"/>
    <w:rsid w:val="00123792"/>
    <w:rsid w:val="00123908"/>
    <w:rsid w:val="00123C1E"/>
    <w:rsid w:val="00123C5B"/>
    <w:rsid w:val="00123E6F"/>
    <w:rsid w:val="00123F03"/>
    <w:rsid w:val="00124CC0"/>
    <w:rsid w:val="00125368"/>
    <w:rsid w:val="00125752"/>
    <w:rsid w:val="00125A11"/>
    <w:rsid w:val="00126AAC"/>
    <w:rsid w:val="00126B54"/>
    <w:rsid w:val="00126DFF"/>
    <w:rsid w:val="00127C94"/>
    <w:rsid w:val="00130988"/>
    <w:rsid w:val="001312E7"/>
    <w:rsid w:val="00131D8B"/>
    <w:rsid w:val="00131FE7"/>
    <w:rsid w:val="001322C5"/>
    <w:rsid w:val="001324D4"/>
    <w:rsid w:val="00132A17"/>
    <w:rsid w:val="001336CB"/>
    <w:rsid w:val="00133DA4"/>
    <w:rsid w:val="00134726"/>
    <w:rsid w:val="001349E9"/>
    <w:rsid w:val="00134CE5"/>
    <w:rsid w:val="0013513A"/>
    <w:rsid w:val="00135F16"/>
    <w:rsid w:val="001362FF"/>
    <w:rsid w:val="0013638D"/>
    <w:rsid w:val="00136D37"/>
    <w:rsid w:val="00136DD8"/>
    <w:rsid w:val="00137AE4"/>
    <w:rsid w:val="00137DC9"/>
    <w:rsid w:val="001401D4"/>
    <w:rsid w:val="001404AB"/>
    <w:rsid w:val="00140AFA"/>
    <w:rsid w:val="00140B90"/>
    <w:rsid w:val="00140D6B"/>
    <w:rsid w:val="00141338"/>
    <w:rsid w:val="00141617"/>
    <w:rsid w:val="00143055"/>
    <w:rsid w:val="00143232"/>
    <w:rsid w:val="00143EF1"/>
    <w:rsid w:val="001442C8"/>
    <w:rsid w:val="00144572"/>
    <w:rsid w:val="00144F02"/>
    <w:rsid w:val="0014593C"/>
    <w:rsid w:val="00145DA2"/>
    <w:rsid w:val="001473CE"/>
    <w:rsid w:val="00147473"/>
    <w:rsid w:val="00147C76"/>
    <w:rsid w:val="00147D7E"/>
    <w:rsid w:val="00147F1A"/>
    <w:rsid w:val="00150E4D"/>
    <w:rsid w:val="00151264"/>
    <w:rsid w:val="0015140F"/>
    <w:rsid w:val="00152386"/>
    <w:rsid w:val="00152789"/>
    <w:rsid w:val="00152D38"/>
    <w:rsid w:val="00153055"/>
    <w:rsid w:val="00153E95"/>
    <w:rsid w:val="001559A2"/>
    <w:rsid w:val="00155E50"/>
    <w:rsid w:val="00156A09"/>
    <w:rsid w:val="00156FBA"/>
    <w:rsid w:val="0015714B"/>
    <w:rsid w:val="00157C14"/>
    <w:rsid w:val="00157CB7"/>
    <w:rsid w:val="00157FA1"/>
    <w:rsid w:val="0016060D"/>
    <w:rsid w:val="00160718"/>
    <w:rsid w:val="0016085C"/>
    <w:rsid w:val="00160C65"/>
    <w:rsid w:val="00161432"/>
    <w:rsid w:val="001618DC"/>
    <w:rsid w:val="00161902"/>
    <w:rsid w:val="00161C7F"/>
    <w:rsid w:val="001626C5"/>
    <w:rsid w:val="00162989"/>
    <w:rsid w:val="001633DD"/>
    <w:rsid w:val="001636EB"/>
    <w:rsid w:val="001639D8"/>
    <w:rsid w:val="00163ED2"/>
    <w:rsid w:val="00164267"/>
    <w:rsid w:val="00164564"/>
    <w:rsid w:val="0016484F"/>
    <w:rsid w:val="00164B86"/>
    <w:rsid w:val="00165500"/>
    <w:rsid w:val="001655B1"/>
    <w:rsid w:val="00165FF9"/>
    <w:rsid w:val="00166412"/>
    <w:rsid w:val="001666F7"/>
    <w:rsid w:val="0016684A"/>
    <w:rsid w:val="00166BD7"/>
    <w:rsid w:val="0016781F"/>
    <w:rsid w:val="00170265"/>
    <w:rsid w:val="001707FD"/>
    <w:rsid w:val="0017219D"/>
    <w:rsid w:val="00172D60"/>
    <w:rsid w:val="00172EB0"/>
    <w:rsid w:val="00173268"/>
    <w:rsid w:val="001734F3"/>
    <w:rsid w:val="00174011"/>
    <w:rsid w:val="001750D2"/>
    <w:rsid w:val="001756B1"/>
    <w:rsid w:val="001762A5"/>
    <w:rsid w:val="00176327"/>
    <w:rsid w:val="0017705C"/>
    <w:rsid w:val="00180381"/>
    <w:rsid w:val="001804D3"/>
    <w:rsid w:val="00180C5E"/>
    <w:rsid w:val="00181EC5"/>
    <w:rsid w:val="0018214F"/>
    <w:rsid w:val="00182B2F"/>
    <w:rsid w:val="00182EE3"/>
    <w:rsid w:val="001837C2"/>
    <w:rsid w:val="00183EE8"/>
    <w:rsid w:val="001840D7"/>
    <w:rsid w:val="0018485D"/>
    <w:rsid w:val="00185390"/>
    <w:rsid w:val="001853E6"/>
    <w:rsid w:val="001857F1"/>
    <w:rsid w:val="0018693C"/>
    <w:rsid w:val="001871F4"/>
    <w:rsid w:val="00187557"/>
    <w:rsid w:val="00187C3E"/>
    <w:rsid w:val="00190709"/>
    <w:rsid w:val="00190778"/>
    <w:rsid w:val="00190F3F"/>
    <w:rsid w:val="00191F98"/>
    <w:rsid w:val="00193B98"/>
    <w:rsid w:val="00194006"/>
    <w:rsid w:val="001940C4"/>
    <w:rsid w:val="00194735"/>
    <w:rsid w:val="00194F10"/>
    <w:rsid w:val="001951E4"/>
    <w:rsid w:val="0019534A"/>
    <w:rsid w:val="001957EC"/>
    <w:rsid w:val="00195B75"/>
    <w:rsid w:val="001979D3"/>
    <w:rsid w:val="00197A70"/>
    <w:rsid w:val="001A01AC"/>
    <w:rsid w:val="001A0446"/>
    <w:rsid w:val="001A0480"/>
    <w:rsid w:val="001A0A56"/>
    <w:rsid w:val="001A0C28"/>
    <w:rsid w:val="001A1059"/>
    <w:rsid w:val="001A16F6"/>
    <w:rsid w:val="001A1DA4"/>
    <w:rsid w:val="001A2275"/>
    <w:rsid w:val="001A2529"/>
    <w:rsid w:val="001A2647"/>
    <w:rsid w:val="001A2A12"/>
    <w:rsid w:val="001A33F1"/>
    <w:rsid w:val="001A5E5F"/>
    <w:rsid w:val="001A704B"/>
    <w:rsid w:val="001A7AE8"/>
    <w:rsid w:val="001A7FB4"/>
    <w:rsid w:val="001B0226"/>
    <w:rsid w:val="001B03AA"/>
    <w:rsid w:val="001B0856"/>
    <w:rsid w:val="001B09DE"/>
    <w:rsid w:val="001B1C15"/>
    <w:rsid w:val="001B3501"/>
    <w:rsid w:val="001B3786"/>
    <w:rsid w:val="001B3C52"/>
    <w:rsid w:val="001B4002"/>
    <w:rsid w:val="001B42D8"/>
    <w:rsid w:val="001B4BE9"/>
    <w:rsid w:val="001B5488"/>
    <w:rsid w:val="001B5691"/>
    <w:rsid w:val="001B5A16"/>
    <w:rsid w:val="001B5EA4"/>
    <w:rsid w:val="001B6568"/>
    <w:rsid w:val="001B66EB"/>
    <w:rsid w:val="001B6F0E"/>
    <w:rsid w:val="001B7547"/>
    <w:rsid w:val="001C11C2"/>
    <w:rsid w:val="001C1241"/>
    <w:rsid w:val="001C15FB"/>
    <w:rsid w:val="001C1955"/>
    <w:rsid w:val="001C2398"/>
    <w:rsid w:val="001C27F1"/>
    <w:rsid w:val="001C2D5E"/>
    <w:rsid w:val="001C2DB5"/>
    <w:rsid w:val="001C36DF"/>
    <w:rsid w:val="001C37D4"/>
    <w:rsid w:val="001C3A9D"/>
    <w:rsid w:val="001C3C9E"/>
    <w:rsid w:val="001C3E5A"/>
    <w:rsid w:val="001C416A"/>
    <w:rsid w:val="001C45C0"/>
    <w:rsid w:val="001C55DD"/>
    <w:rsid w:val="001C5FB6"/>
    <w:rsid w:val="001C6763"/>
    <w:rsid w:val="001C7272"/>
    <w:rsid w:val="001D05DD"/>
    <w:rsid w:val="001D0A6A"/>
    <w:rsid w:val="001D1464"/>
    <w:rsid w:val="001D1C03"/>
    <w:rsid w:val="001D1D4F"/>
    <w:rsid w:val="001D23B6"/>
    <w:rsid w:val="001D3142"/>
    <w:rsid w:val="001D385F"/>
    <w:rsid w:val="001D3C5C"/>
    <w:rsid w:val="001D3CB6"/>
    <w:rsid w:val="001D3D2F"/>
    <w:rsid w:val="001D430D"/>
    <w:rsid w:val="001D4A87"/>
    <w:rsid w:val="001D4D22"/>
    <w:rsid w:val="001D4EBB"/>
    <w:rsid w:val="001D4F85"/>
    <w:rsid w:val="001D5555"/>
    <w:rsid w:val="001D5B1A"/>
    <w:rsid w:val="001D5D01"/>
    <w:rsid w:val="001D675B"/>
    <w:rsid w:val="001D6C18"/>
    <w:rsid w:val="001D7A12"/>
    <w:rsid w:val="001D7D2B"/>
    <w:rsid w:val="001E0174"/>
    <w:rsid w:val="001E0845"/>
    <w:rsid w:val="001E1180"/>
    <w:rsid w:val="001E11CE"/>
    <w:rsid w:val="001E1BF3"/>
    <w:rsid w:val="001E1EAA"/>
    <w:rsid w:val="001E2BCD"/>
    <w:rsid w:val="001E2E97"/>
    <w:rsid w:val="001E3312"/>
    <w:rsid w:val="001E3751"/>
    <w:rsid w:val="001E3831"/>
    <w:rsid w:val="001E38E0"/>
    <w:rsid w:val="001E4BF8"/>
    <w:rsid w:val="001E4E8C"/>
    <w:rsid w:val="001E546B"/>
    <w:rsid w:val="001E6920"/>
    <w:rsid w:val="001E6FB1"/>
    <w:rsid w:val="001E7080"/>
    <w:rsid w:val="001E78A1"/>
    <w:rsid w:val="001F10C4"/>
    <w:rsid w:val="001F120D"/>
    <w:rsid w:val="001F1334"/>
    <w:rsid w:val="001F1375"/>
    <w:rsid w:val="001F18B4"/>
    <w:rsid w:val="001F18E3"/>
    <w:rsid w:val="001F1F30"/>
    <w:rsid w:val="001F2522"/>
    <w:rsid w:val="001F3757"/>
    <w:rsid w:val="001F4014"/>
    <w:rsid w:val="001F4E69"/>
    <w:rsid w:val="001F50D9"/>
    <w:rsid w:val="001F50EF"/>
    <w:rsid w:val="001F5386"/>
    <w:rsid w:val="001F5723"/>
    <w:rsid w:val="001F5D1F"/>
    <w:rsid w:val="001F656C"/>
    <w:rsid w:val="001F6AF8"/>
    <w:rsid w:val="001F6EF9"/>
    <w:rsid w:val="001F7B4B"/>
    <w:rsid w:val="00200023"/>
    <w:rsid w:val="00200B81"/>
    <w:rsid w:val="00201002"/>
    <w:rsid w:val="002016C3"/>
    <w:rsid w:val="00201C3F"/>
    <w:rsid w:val="00201D28"/>
    <w:rsid w:val="002020C3"/>
    <w:rsid w:val="00202788"/>
    <w:rsid w:val="00203080"/>
    <w:rsid w:val="002030A8"/>
    <w:rsid w:val="002039CE"/>
    <w:rsid w:val="00204253"/>
    <w:rsid w:val="00204282"/>
    <w:rsid w:val="00204501"/>
    <w:rsid w:val="002064ED"/>
    <w:rsid w:val="002065D9"/>
    <w:rsid w:val="002065E7"/>
    <w:rsid w:val="002072FA"/>
    <w:rsid w:val="00210107"/>
    <w:rsid w:val="002101DD"/>
    <w:rsid w:val="0021089C"/>
    <w:rsid w:val="002114DB"/>
    <w:rsid w:val="00211E28"/>
    <w:rsid w:val="00212460"/>
    <w:rsid w:val="0021344D"/>
    <w:rsid w:val="00213DB8"/>
    <w:rsid w:val="00214864"/>
    <w:rsid w:val="00214CD6"/>
    <w:rsid w:val="00214CF3"/>
    <w:rsid w:val="0021545C"/>
    <w:rsid w:val="0021557F"/>
    <w:rsid w:val="00215676"/>
    <w:rsid w:val="0021612B"/>
    <w:rsid w:val="00216273"/>
    <w:rsid w:val="00216518"/>
    <w:rsid w:val="00216A84"/>
    <w:rsid w:val="00220870"/>
    <w:rsid w:val="00221B89"/>
    <w:rsid w:val="00222046"/>
    <w:rsid w:val="00222F4A"/>
    <w:rsid w:val="002233FA"/>
    <w:rsid w:val="00223F0D"/>
    <w:rsid w:val="0022433A"/>
    <w:rsid w:val="00224A27"/>
    <w:rsid w:val="00224C42"/>
    <w:rsid w:val="00224C7F"/>
    <w:rsid w:val="00224F78"/>
    <w:rsid w:val="002253BE"/>
    <w:rsid w:val="002255B5"/>
    <w:rsid w:val="00225A2D"/>
    <w:rsid w:val="00227755"/>
    <w:rsid w:val="002279E3"/>
    <w:rsid w:val="00230231"/>
    <w:rsid w:val="0023130B"/>
    <w:rsid w:val="00231E4F"/>
    <w:rsid w:val="002321D0"/>
    <w:rsid w:val="00232234"/>
    <w:rsid w:val="00232A54"/>
    <w:rsid w:val="00232C34"/>
    <w:rsid w:val="002335A3"/>
    <w:rsid w:val="002338F0"/>
    <w:rsid w:val="002339BA"/>
    <w:rsid w:val="00233D71"/>
    <w:rsid w:val="00234D23"/>
    <w:rsid w:val="00234F5A"/>
    <w:rsid w:val="00235208"/>
    <w:rsid w:val="00235EB0"/>
    <w:rsid w:val="0023653D"/>
    <w:rsid w:val="00236983"/>
    <w:rsid w:val="002369D9"/>
    <w:rsid w:val="00236B19"/>
    <w:rsid w:val="00236E41"/>
    <w:rsid w:val="00236F7E"/>
    <w:rsid w:val="002373CE"/>
    <w:rsid w:val="00237801"/>
    <w:rsid w:val="00237975"/>
    <w:rsid w:val="00237ECD"/>
    <w:rsid w:val="00240431"/>
    <w:rsid w:val="002407D4"/>
    <w:rsid w:val="00241D1B"/>
    <w:rsid w:val="00241D63"/>
    <w:rsid w:val="00241DE2"/>
    <w:rsid w:val="00243917"/>
    <w:rsid w:val="00243EB4"/>
    <w:rsid w:val="00244539"/>
    <w:rsid w:val="002448FA"/>
    <w:rsid w:val="002452FB"/>
    <w:rsid w:val="00245A92"/>
    <w:rsid w:val="00245FDC"/>
    <w:rsid w:val="00246851"/>
    <w:rsid w:val="002470E3"/>
    <w:rsid w:val="00247119"/>
    <w:rsid w:val="00247160"/>
    <w:rsid w:val="002473E9"/>
    <w:rsid w:val="00247A14"/>
    <w:rsid w:val="00247E94"/>
    <w:rsid w:val="00250A91"/>
    <w:rsid w:val="00250F2E"/>
    <w:rsid w:val="00250F54"/>
    <w:rsid w:val="00250F59"/>
    <w:rsid w:val="00251698"/>
    <w:rsid w:val="00252320"/>
    <w:rsid w:val="002523D2"/>
    <w:rsid w:val="00252E60"/>
    <w:rsid w:val="002533B3"/>
    <w:rsid w:val="002534B3"/>
    <w:rsid w:val="00253B0E"/>
    <w:rsid w:val="00253BD3"/>
    <w:rsid w:val="002552FF"/>
    <w:rsid w:val="002556E3"/>
    <w:rsid w:val="00255770"/>
    <w:rsid w:val="00255CB1"/>
    <w:rsid w:val="002569FB"/>
    <w:rsid w:val="00256CAD"/>
    <w:rsid w:val="00256F95"/>
    <w:rsid w:val="002574B8"/>
    <w:rsid w:val="002578B7"/>
    <w:rsid w:val="00257BC0"/>
    <w:rsid w:val="00257EA8"/>
    <w:rsid w:val="00260667"/>
    <w:rsid w:val="0026122A"/>
    <w:rsid w:val="002613A3"/>
    <w:rsid w:val="002618F4"/>
    <w:rsid w:val="00261DE2"/>
    <w:rsid w:val="00261F68"/>
    <w:rsid w:val="00262CDC"/>
    <w:rsid w:val="0026323B"/>
    <w:rsid w:val="002635E5"/>
    <w:rsid w:val="00263768"/>
    <w:rsid w:val="002639F3"/>
    <w:rsid w:val="00263DAC"/>
    <w:rsid w:val="00263E7F"/>
    <w:rsid w:val="0026494A"/>
    <w:rsid w:val="002649A0"/>
    <w:rsid w:val="00264F3E"/>
    <w:rsid w:val="00265CCC"/>
    <w:rsid w:val="002667F3"/>
    <w:rsid w:val="002669D8"/>
    <w:rsid w:val="00266CAA"/>
    <w:rsid w:val="00270E42"/>
    <w:rsid w:val="00271B54"/>
    <w:rsid w:val="00271E21"/>
    <w:rsid w:val="0027242A"/>
    <w:rsid w:val="00272709"/>
    <w:rsid w:val="002728FE"/>
    <w:rsid w:val="00272C77"/>
    <w:rsid w:val="00273E3A"/>
    <w:rsid w:val="00273F31"/>
    <w:rsid w:val="00273F78"/>
    <w:rsid w:val="00274994"/>
    <w:rsid w:val="00274AEF"/>
    <w:rsid w:val="002752C0"/>
    <w:rsid w:val="00275B60"/>
    <w:rsid w:val="00275CE6"/>
    <w:rsid w:val="00275E7C"/>
    <w:rsid w:val="00275E91"/>
    <w:rsid w:val="002767FE"/>
    <w:rsid w:val="00276C60"/>
    <w:rsid w:val="002770D1"/>
    <w:rsid w:val="00277994"/>
    <w:rsid w:val="00277BAB"/>
    <w:rsid w:val="002801CD"/>
    <w:rsid w:val="00280235"/>
    <w:rsid w:val="002805D6"/>
    <w:rsid w:val="00280726"/>
    <w:rsid w:val="0028142C"/>
    <w:rsid w:val="00281806"/>
    <w:rsid w:val="00281BE8"/>
    <w:rsid w:val="002827B5"/>
    <w:rsid w:val="00282B7E"/>
    <w:rsid w:val="00283CA9"/>
    <w:rsid w:val="002842B3"/>
    <w:rsid w:val="0028616B"/>
    <w:rsid w:val="00286483"/>
    <w:rsid w:val="00286978"/>
    <w:rsid w:val="00287519"/>
    <w:rsid w:val="002876BA"/>
    <w:rsid w:val="00287859"/>
    <w:rsid w:val="00287BA2"/>
    <w:rsid w:val="00287C92"/>
    <w:rsid w:val="00287E51"/>
    <w:rsid w:val="00290929"/>
    <w:rsid w:val="00290A25"/>
    <w:rsid w:val="00290CB7"/>
    <w:rsid w:val="00290DBF"/>
    <w:rsid w:val="002910F8"/>
    <w:rsid w:val="00291809"/>
    <w:rsid w:val="0029240B"/>
    <w:rsid w:val="0029248E"/>
    <w:rsid w:val="00294C15"/>
    <w:rsid w:val="00294F1A"/>
    <w:rsid w:val="00295198"/>
    <w:rsid w:val="0029560D"/>
    <w:rsid w:val="002958D0"/>
    <w:rsid w:val="00295D87"/>
    <w:rsid w:val="00295F8E"/>
    <w:rsid w:val="00296FDB"/>
    <w:rsid w:val="0029722B"/>
    <w:rsid w:val="002A0193"/>
    <w:rsid w:val="002A0D66"/>
    <w:rsid w:val="002A16CB"/>
    <w:rsid w:val="002A1984"/>
    <w:rsid w:val="002A1BED"/>
    <w:rsid w:val="002A1EED"/>
    <w:rsid w:val="002A2F36"/>
    <w:rsid w:val="002A32D2"/>
    <w:rsid w:val="002A34BB"/>
    <w:rsid w:val="002A3880"/>
    <w:rsid w:val="002A3AC4"/>
    <w:rsid w:val="002A3D26"/>
    <w:rsid w:val="002A4207"/>
    <w:rsid w:val="002A52E6"/>
    <w:rsid w:val="002A53C7"/>
    <w:rsid w:val="002A5865"/>
    <w:rsid w:val="002A5ACA"/>
    <w:rsid w:val="002A5ACB"/>
    <w:rsid w:val="002A5B61"/>
    <w:rsid w:val="002A666B"/>
    <w:rsid w:val="002A6DA0"/>
    <w:rsid w:val="002A7468"/>
    <w:rsid w:val="002A7603"/>
    <w:rsid w:val="002B024A"/>
    <w:rsid w:val="002B03B8"/>
    <w:rsid w:val="002B0526"/>
    <w:rsid w:val="002B0E96"/>
    <w:rsid w:val="002B192B"/>
    <w:rsid w:val="002B1C6B"/>
    <w:rsid w:val="002B1DFA"/>
    <w:rsid w:val="002B1FB2"/>
    <w:rsid w:val="002B2A35"/>
    <w:rsid w:val="002B2CAF"/>
    <w:rsid w:val="002B2E59"/>
    <w:rsid w:val="002B2EB1"/>
    <w:rsid w:val="002B3EB4"/>
    <w:rsid w:val="002B44C7"/>
    <w:rsid w:val="002B4DFB"/>
    <w:rsid w:val="002B555B"/>
    <w:rsid w:val="002B6030"/>
    <w:rsid w:val="002B6153"/>
    <w:rsid w:val="002B61D8"/>
    <w:rsid w:val="002B656E"/>
    <w:rsid w:val="002B6DA6"/>
    <w:rsid w:val="002B6EEF"/>
    <w:rsid w:val="002B73B9"/>
    <w:rsid w:val="002B7E3A"/>
    <w:rsid w:val="002C02B4"/>
    <w:rsid w:val="002C031C"/>
    <w:rsid w:val="002C0C26"/>
    <w:rsid w:val="002C0D14"/>
    <w:rsid w:val="002C125A"/>
    <w:rsid w:val="002C1A89"/>
    <w:rsid w:val="002C291D"/>
    <w:rsid w:val="002C3620"/>
    <w:rsid w:val="002C4643"/>
    <w:rsid w:val="002C4666"/>
    <w:rsid w:val="002C4908"/>
    <w:rsid w:val="002C4B13"/>
    <w:rsid w:val="002C4CBE"/>
    <w:rsid w:val="002C68C7"/>
    <w:rsid w:val="002C71EE"/>
    <w:rsid w:val="002C7696"/>
    <w:rsid w:val="002D04DA"/>
    <w:rsid w:val="002D0D95"/>
    <w:rsid w:val="002D10BD"/>
    <w:rsid w:val="002D1763"/>
    <w:rsid w:val="002D1873"/>
    <w:rsid w:val="002D1ABE"/>
    <w:rsid w:val="002D2492"/>
    <w:rsid w:val="002D3058"/>
    <w:rsid w:val="002D3367"/>
    <w:rsid w:val="002D33FA"/>
    <w:rsid w:val="002D381E"/>
    <w:rsid w:val="002D3D70"/>
    <w:rsid w:val="002D3DF3"/>
    <w:rsid w:val="002D3F70"/>
    <w:rsid w:val="002D4384"/>
    <w:rsid w:val="002D4C56"/>
    <w:rsid w:val="002D4EDB"/>
    <w:rsid w:val="002D5041"/>
    <w:rsid w:val="002D52C9"/>
    <w:rsid w:val="002D5931"/>
    <w:rsid w:val="002D6166"/>
    <w:rsid w:val="002D74B4"/>
    <w:rsid w:val="002D7B09"/>
    <w:rsid w:val="002D7E9A"/>
    <w:rsid w:val="002E036D"/>
    <w:rsid w:val="002E0C2E"/>
    <w:rsid w:val="002E1061"/>
    <w:rsid w:val="002E1247"/>
    <w:rsid w:val="002E2125"/>
    <w:rsid w:val="002E2E96"/>
    <w:rsid w:val="002E3627"/>
    <w:rsid w:val="002E392E"/>
    <w:rsid w:val="002E48C9"/>
    <w:rsid w:val="002E4C32"/>
    <w:rsid w:val="002E5439"/>
    <w:rsid w:val="002E55C3"/>
    <w:rsid w:val="002E5C86"/>
    <w:rsid w:val="002E74B9"/>
    <w:rsid w:val="002E76C7"/>
    <w:rsid w:val="002F0CD3"/>
    <w:rsid w:val="002F1055"/>
    <w:rsid w:val="002F12BC"/>
    <w:rsid w:val="002F19C5"/>
    <w:rsid w:val="002F1EA9"/>
    <w:rsid w:val="002F29FA"/>
    <w:rsid w:val="002F2BE3"/>
    <w:rsid w:val="002F336F"/>
    <w:rsid w:val="002F3530"/>
    <w:rsid w:val="002F414D"/>
    <w:rsid w:val="002F54F5"/>
    <w:rsid w:val="002F5CDD"/>
    <w:rsid w:val="002F6811"/>
    <w:rsid w:val="002F6D8F"/>
    <w:rsid w:val="002F6D90"/>
    <w:rsid w:val="002F6F48"/>
    <w:rsid w:val="002F7653"/>
    <w:rsid w:val="002F787C"/>
    <w:rsid w:val="003000BE"/>
    <w:rsid w:val="0030072F"/>
    <w:rsid w:val="00300C90"/>
    <w:rsid w:val="00300FE5"/>
    <w:rsid w:val="00301457"/>
    <w:rsid w:val="0030148E"/>
    <w:rsid w:val="00301BEC"/>
    <w:rsid w:val="00302E85"/>
    <w:rsid w:val="003031A3"/>
    <w:rsid w:val="00303E11"/>
    <w:rsid w:val="0030411F"/>
    <w:rsid w:val="0030430B"/>
    <w:rsid w:val="003048DA"/>
    <w:rsid w:val="00304B72"/>
    <w:rsid w:val="003053BF"/>
    <w:rsid w:val="003056C9"/>
    <w:rsid w:val="00305A51"/>
    <w:rsid w:val="003061BE"/>
    <w:rsid w:val="003074D7"/>
    <w:rsid w:val="00307BE7"/>
    <w:rsid w:val="00307C77"/>
    <w:rsid w:val="00310017"/>
    <w:rsid w:val="003103DC"/>
    <w:rsid w:val="00310831"/>
    <w:rsid w:val="00310E3C"/>
    <w:rsid w:val="0031141E"/>
    <w:rsid w:val="00311965"/>
    <w:rsid w:val="00311B4F"/>
    <w:rsid w:val="003128D7"/>
    <w:rsid w:val="003128DE"/>
    <w:rsid w:val="00313304"/>
    <w:rsid w:val="003134AD"/>
    <w:rsid w:val="00313B9E"/>
    <w:rsid w:val="00314B1C"/>
    <w:rsid w:val="00314CD0"/>
    <w:rsid w:val="0031600D"/>
    <w:rsid w:val="00316026"/>
    <w:rsid w:val="00316163"/>
    <w:rsid w:val="00316657"/>
    <w:rsid w:val="003166F2"/>
    <w:rsid w:val="00316ABF"/>
    <w:rsid w:val="00316AF0"/>
    <w:rsid w:val="00316F99"/>
    <w:rsid w:val="00320131"/>
    <w:rsid w:val="00320E08"/>
    <w:rsid w:val="00320EC0"/>
    <w:rsid w:val="00321041"/>
    <w:rsid w:val="00321E31"/>
    <w:rsid w:val="00321F9C"/>
    <w:rsid w:val="003220CD"/>
    <w:rsid w:val="00322A25"/>
    <w:rsid w:val="003230EC"/>
    <w:rsid w:val="0032361D"/>
    <w:rsid w:val="00323DD4"/>
    <w:rsid w:val="00324375"/>
    <w:rsid w:val="003248E4"/>
    <w:rsid w:val="00324F4D"/>
    <w:rsid w:val="003251DD"/>
    <w:rsid w:val="003255CD"/>
    <w:rsid w:val="00325694"/>
    <w:rsid w:val="003258BF"/>
    <w:rsid w:val="00325BE5"/>
    <w:rsid w:val="00325D2F"/>
    <w:rsid w:val="00326B6D"/>
    <w:rsid w:val="00326E47"/>
    <w:rsid w:val="00327B5F"/>
    <w:rsid w:val="0033015E"/>
    <w:rsid w:val="003309A4"/>
    <w:rsid w:val="003324D9"/>
    <w:rsid w:val="00332C9B"/>
    <w:rsid w:val="00333BED"/>
    <w:rsid w:val="0033422B"/>
    <w:rsid w:val="00335025"/>
    <w:rsid w:val="00335048"/>
    <w:rsid w:val="003358CF"/>
    <w:rsid w:val="00335F51"/>
    <w:rsid w:val="00335F72"/>
    <w:rsid w:val="00337624"/>
    <w:rsid w:val="00340263"/>
    <w:rsid w:val="00340687"/>
    <w:rsid w:val="003406E3"/>
    <w:rsid w:val="00340B10"/>
    <w:rsid w:val="0034242F"/>
    <w:rsid w:val="00342659"/>
    <w:rsid w:val="003430C2"/>
    <w:rsid w:val="00344370"/>
    <w:rsid w:val="00346139"/>
    <w:rsid w:val="00346377"/>
    <w:rsid w:val="003465BC"/>
    <w:rsid w:val="00347BBF"/>
    <w:rsid w:val="003501F9"/>
    <w:rsid w:val="00350848"/>
    <w:rsid w:val="00350AD5"/>
    <w:rsid w:val="00350AE2"/>
    <w:rsid w:val="00350E90"/>
    <w:rsid w:val="003514E4"/>
    <w:rsid w:val="00352682"/>
    <w:rsid w:val="0035482A"/>
    <w:rsid w:val="00354BFF"/>
    <w:rsid w:val="00355346"/>
    <w:rsid w:val="0035567B"/>
    <w:rsid w:val="003558D7"/>
    <w:rsid w:val="00357401"/>
    <w:rsid w:val="00357813"/>
    <w:rsid w:val="003605F1"/>
    <w:rsid w:val="0036088B"/>
    <w:rsid w:val="00360BDA"/>
    <w:rsid w:val="00360FE8"/>
    <w:rsid w:val="003610EE"/>
    <w:rsid w:val="00361734"/>
    <w:rsid w:val="00361DE4"/>
    <w:rsid w:val="0036214C"/>
    <w:rsid w:val="003627FF"/>
    <w:rsid w:val="00362B6D"/>
    <w:rsid w:val="003632AD"/>
    <w:rsid w:val="00363664"/>
    <w:rsid w:val="003640C3"/>
    <w:rsid w:val="00364277"/>
    <w:rsid w:val="003645D0"/>
    <w:rsid w:val="00364C02"/>
    <w:rsid w:val="00365E4C"/>
    <w:rsid w:val="00366601"/>
    <w:rsid w:val="00366F41"/>
    <w:rsid w:val="00367494"/>
    <w:rsid w:val="003675F8"/>
    <w:rsid w:val="00367852"/>
    <w:rsid w:val="003701DE"/>
    <w:rsid w:val="00370B5C"/>
    <w:rsid w:val="00370DFD"/>
    <w:rsid w:val="003718C3"/>
    <w:rsid w:val="00372153"/>
    <w:rsid w:val="0037233A"/>
    <w:rsid w:val="00372C3B"/>
    <w:rsid w:val="00373866"/>
    <w:rsid w:val="00373AED"/>
    <w:rsid w:val="00373BE4"/>
    <w:rsid w:val="00373EF3"/>
    <w:rsid w:val="00373F3B"/>
    <w:rsid w:val="0037488A"/>
    <w:rsid w:val="0037496C"/>
    <w:rsid w:val="0037497C"/>
    <w:rsid w:val="00374D64"/>
    <w:rsid w:val="00375026"/>
    <w:rsid w:val="003750BD"/>
    <w:rsid w:val="003756C7"/>
    <w:rsid w:val="00375E7D"/>
    <w:rsid w:val="00376B09"/>
    <w:rsid w:val="00376B92"/>
    <w:rsid w:val="00376D86"/>
    <w:rsid w:val="00380D10"/>
    <w:rsid w:val="00380EFD"/>
    <w:rsid w:val="003810A6"/>
    <w:rsid w:val="00381B6D"/>
    <w:rsid w:val="00381FF3"/>
    <w:rsid w:val="00382ABD"/>
    <w:rsid w:val="0038349C"/>
    <w:rsid w:val="00385399"/>
    <w:rsid w:val="00385F52"/>
    <w:rsid w:val="003868BD"/>
    <w:rsid w:val="00386E80"/>
    <w:rsid w:val="0038726D"/>
    <w:rsid w:val="00387633"/>
    <w:rsid w:val="00387D34"/>
    <w:rsid w:val="00387E9D"/>
    <w:rsid w:val="00390D52"/>
    <w:rsid w:val="00390DBF"/>
    <w:rsid w:val="00391319"/>
    <w:rsid w:val="003913B4"/>
    <w:rsid w:val="00391448"/>
    <w:rsid w:val="0039200A"/>
    <w:rsid w:val="003924F8"/>
    <w:rsid w:val="003933E7"/>
    <w:rsid w:val="00393673"/>
    <w:rsid w:val="00393D7A"/>
    <w:rsid w:val="00393EA2"/>
    <w:rsid w:val="00393EE4"/>
    <w:rsid w:val="00394990"/>
    <w:rsid w:val="00394AFB"/>
    <w:rsid w:val="00395DEE"/>
    <w:rsid w:val="003963F4"/>
    <w:rsid w:val="0039655B"/>
    <w:rsid w:val="00397405"/>
    <w:rsid w:val="00397D08"/>
    <w:rsid w:val="00397DB1"/>
    <w:rsid w:val="003A10DA"/>
    <w:rsid w:val="003A1146"/>
    <w:rsid w:val="003A203F"/>
    <w:rsid w:val="003A287A"/>
    <w:rsid w:val="003A379E"/>
    <w:rsid w:val="003A37AF"/>
    <w:rsid w:val="003A3EE4"/>
    <w:rsid w:val="003A4774"/>
    <w:rsid w:val="003A5322"/>
    <w:rsid w:val="003A5509"/>
    <w:rsid w:val="003A7042"/>
    <w:rsid w:val="003A7428"/>
    <w:rsid w:val="003A780D"/>
    <w:rsid w:val="003A7E94"/>
    <w:rsid w:val="003B0120"/>
    <w:rsid w:val="003B03FC"/>
    <w:rsid w:val="003B0A47"/>
    <w:rsid w:val="003B18E3"/>
    <w:rsid w:val="003B209B"/>
    <w:rsid w:val="003B2261"/>
    <w:rsid w:val="003B2563"/>
    <w:rsid w:val="003B26E0"/>
    <w:rsid w:val="003B2B94"/>
    <w:rsid w:val="003B4812"/>
    <w:rsid w:val="003B5424"/>
    <w:rsid w:val="003B5FE2"/>
    <w:rsid w:val="003B6108"/>
    <w:rsid w:val="003B6558"/>
    <w:rsid w:val="003B6733"/>
    <w:rsid w:val="003B787D"/>
    <w:rsid w:val="003B799C"/>
    <w:rsid w:val="003B7AC8"/>
    <w:rsid w:val="003C0843"/>
    <w:rsid w:val="003C0865"/>
    <w:rsid w:val="003C08AA"/>
    <w:rsid w:val="003C0D87"/>
    <w:rsid w:val="003C15D7"/>
    <w:rsid w:val="003C15F3"/>
    <w:rsid w:val="003C2761"/>
    <w:rsid w:val="003C29A7"/>
    <w:rsid w:val="003C30F4"/>
    <w:rsid w:val="003C3926"/>
    <w:rsid w:val="003C3D62"/>
    <w:rsid w:val="003C3FBF"/>
    <w:rsid w:val="003C49D5"/>
    <w:rsid w:val="003C4A62"/>
    <w:rsid w:val="003C4FE9"/>
    <w:rsid w:val="003C6444"/>
    <w:rsid w:val="003C753D"/>
    <w:rsid w:val="003D0C1F"/>
    <w:rsid w:val="003D0DD2"/>
    <w:rsid w:val="003D11ED"/>
    <w:rsid w:val="003D193F"/>
    <w:rsid w:val="003D1A14"/>
    <w:rsid w:val="003D1BF1"/>
    <w:rsid w:val="003D267D"/>
    <w:rsid w:val="003D2EA9"/>
    <w:rsid w:val="003D2F65"/>
    <w:rsid w:val="003D342B"/>
    <w:rsid w:val="003D3C5C"/>
    <w:rsid w:val="003D3D10"/>
    <w:rsid w:val="003D3F19"/>
    <w:rsid w:val="003D53DF"/>
    <w:rsid w:val="003D564D"/>
    <w:rsid w:val="003D5759"/>
    <w:rsid w:val="003D5DAD"/>
    <w:rsid w:val="003D68FA"/>
    <w:rsid w:val="003D6E01"/>
    <w:rsid w:val="003D7166"/>
    <w:rsid w:val="003D720A"/>
    <w:rsid w:val="003D7390"/>
    <w:rsid w:val="003D7609"/>
    <w:rsid w:val="003D7A7B"/>
    <w:rsid w:val="003D7D46"/>
    <w:rsid w:val="003E000D"/>
    <w:rsid w:val="003E0051"/>
    <w:rsid w:val="003E01AA"/>
    <w:rsid w:val="003E03D0"/>
    <w:rsid w:val="003E0765"/>
    <w:rsid w:val="003E0E14"/>
    <w:rsid w:val="003E0EBB"/>
    <w:rsid w:val="003E12A2"/>
    <w:rsid w:val="003E13C9"/>
    <w:rsid w:val="003E185E"/>
    <w:rsid w:val="003E1DEC"/>
    <w:rsid w:val="003E1E88"/>
    <w:rsid w:val="003E2559"/>
    <w:rsid w:val="003E33C1"/>
    <w:rsid w:val="003E4178"/>
    <w:rsid w:val="003E41DC"/>
    <w:rsid w:val="003E41E7"/>
    <w:rsid w:val="003E43B8"/>
    <w:rsid w:val="003E48B7"/>
    <w:rsid w:val="003E4E6D"/>
    <w:rsid w:val="003E581A"/>
    <w:rsid w:val="003E6238"/>
    <w:rsid w:val="003E62E9"/>
    <w:rsid w:val="003E6CC4"/>
    <w:rsid w:val="003E6D75"/>
    <w:rsid w:val="003E72F0"/>
    <w:rsid w:val="003E7A0B"/>
    <w:rsid w:val="003E7FC8"/>
    <w:rsid w:val="003F09A8"/>
    <w:rsid w:val="003F12F1"/>
    <w:rsid w:val="003F19DA"/>
    <w:rsid w:val="003F202B"/>
    <w:rsid w:val="003F3274"/>
    <w:rsid w:val="003F37C4"/>
    <w:rsid w:val="003F37F9"/>
    <w:rsid w:val="003F547E"/>
    <w:rsid w:val="003F5913"/>
    <w:rsid w:val="003F5B6F"/>
    <w:rsid w:val="003F5BF7"/>
    <w:rsid w:val="003F6017"/>
    <w:rsid w:val="003F6095"/>
    <w:rsid w:val="003F75D8"/>
    <w:rsid w:val="00400426"/>
    <w:rsid w:val="004005BF"/>
    <w:rsid w:val="004009F5"/>
    <w:rsid w:val="00400F80"/>
    <w:rsid w:val="00401216"/>
    <w:rsid w:val="00401A44"/>
    <w:rsid w:val="00401B18"/>
    <w:rsid w:val="00402222"/>
    <w:rsid w:val="004027C3"/>
    <w:rsid w:val="004027F3"/>
    <w:rsid w:val="00402A1F"/>
    <w:rsid w:val="00402ACD"/>
    <w:rsid w:val="00402B32"/>
    <w:rsid w:val="00402F5C"/>
    <w:rsid w:val="00403754"/>
    <w:rsid w:val="00403977"/>
    <w:rsid w:val="00403EB4"/>
    <w:rsid w:val="0040423F"/>
    <w:rsid w:val="004043B3"/>
    <w:rsid w:val="00405525"/>
    <w:rsid w:val="00405973"/>
    <w:rsid w:val="00405D3B"/>
    <w:rsid w:val="00406480"/>
    <w:rsid w:val="00406A49"/>
    <w:rsid w:val="004070D5"/>
    <w:rsid w:val="004076CA"/>
    <w:rsid w:val="00410968"/>
    <w:rsid w:val="00410D36"/>
    <w:rsid w:val="00411917"/>
    <w:rsid w:val="00411A06"/>
    <w:rsid w:val="00413718"/>
    <w:rsid w:val="00414242"/>
    <w:rsid w:val="004147C3"/>
    <w:rsid w:val="00414958"/>
    <w:rsid w:val="00415C0F"/>
    <w:rsid w:val="0041783E"/>
    <w:rsid w:val="00417C5A"/>
    <w:rsid w:val="0042012C"/>
    <w:rsid w:val="004208E0"/>
    <w:rsid w:val="004209D0"/>
    <w:rsid w:val="00420B71"/>
    <w:rsid w:val="00420F77"/>
    <w:rsid w:val="004214BB"/>
    <w:rsid w:val="00422DC9"/>
    <w:rsid w:val="004236B7"/>
    <w:rsid w:val="00424766"/>
    <w:rsid w:val="00424CB8"/>
    <w:rsid w:val="00426B4D"/>
    <w:rsid w:val="00426BB9"/>
    <w:rsid w:val="00430D6A"/>
    <w:rsid w:val="004313AE"/>
    <w:rsid w:val="00431842"/>
    <w:rsid w:val="0043191C"/>
    <w:rsid w:val="00432581"/>
    <w:rsid w:val="004333A8"/>
    <w:rsid w:val="00433A8F"/>
    <w:rsid w:val="00433BCC"/>
    <w:rsid w:val="00434672"/>
    <w:rsid w:val="00434708"/>
    <w:rsid w:val="0043472F"/>
    <w:rsid w:val="004348D4"/>
    <w:rsid w:val="00434F79"/>
    <w:rsid w:val="00435094"/>
    <w:rsid w:val="00435109"/>
    <w:rsid w:val="0043658F"/>
    <w:rsid w:val="00437B6A"/>
    <w:rsid w:val="004400BD"/>
    <w:rsid w:val="004405CB"/>
    <w:rsid w:val="004413FE"/>
    <w:rsid w:val="0044182B"/>
    <w:rsid w:val="00442790"/>
    <w:rsid w:val="00442C03"/>
    <w:rsid w:val="00443019"/>
    <w:rsid w:val="0044392E"/>
    <w:rsid w:val="00443BA1"/>
    <w:rsid w:val="00443FC6"/>
    <w:rsid w:val="00444201"/>
    <w:rsid w:val="004446BB"/>
    <w:rsid w:val="00444859"/>
    <w:rsid w:val="00444B67"/>
    <w:rsid w:val="00444B69"/>
    <w:rsid w:val="00444D6D"/>
    <w:rsid w:val="00444F01"/>
    <w:rsid w:val="00445DEC"/>
    <w:rsid w:val="0044621B"/>
    <w:rsid w:val="004464E9"/>
    <w:rsid w:val="00447111"/>
    <w:rsid w:val="00447B32"/>
    <w:rsid w:val="00447CCA"/>
    <w:rsid w:val="00447D7B"/>
    <w:rsid w:val="004500AB"/>
    <w:rsid w:val="0045086D"/>
    <w:rsid w:val="00450D27"/>
    <w:rsid w:val="00450F2E"/>
    <w:rsid w:val="004515F7"/>
    <w:rsid w:val="00451707"/>
    <w:rsid w:val="00451EED"/>
    <w:rsid w:val="0045206F"/>
    <w:rsid w:val="0045207A"/>
    <w:rsid w:val="00452D3E"/>
    <w:rsid w:val="004534F6"/>
    <w:rsid w:val="00453BB5"/>
    <w:rsid w:val="00454411"/>
    <w:rsid w:val="0045477A"/>
    <w:rsid w:val="00455992"/>
    <w:rsid w:val="00456304"/>
    <w:rsid w:val="0045645F"/>
    <w:rsid w:val="004564F1"/>
    <w:rsid w:val="004568E7"/>
    <w:rsid w:val="00456AEA"/>
    <w:rsid w:val="00456B77"/>
    <w:rsid w:val="00456CC0"/>
    <w:rsid w:val="00456F62"/>
    <w:rsid w:val="004572AB"/>
    <w:rsid w:val="00457532"/>
    <w:rsid w:val="0046077E"/>
    <w:rsid w:val="00460802"/>
    <w:rsid w:val="0046096B"/>
    <w:rsid w:val="00461375"/>
    <w:rsid w:val="004613CD"/>
    <w:rsid w:val="004617A5"/>
    <w:rsid w:val="00461895"/>
    <w:rsid w:val="00461B26"/>
    <w:rsid w:val="0046323B"/>
    <w:rsid w:val="004636C3"/>
    <w:rsid w:val="00463CCA"/>
    <w:rsid w:val="00463D33"/>
    <w:rsid w:val="004641BF"/>
    <w:rsid w:val="004647FF"/>
    <w:rsid w:val="00466C42"/>
    <w:rsid w:val="004673E6"/>
    <w:rsid w:val="00467F02"/>
    <w:rsid w:val="00470B8F"/>
    <w:rsid w:val="0047162D"/>
    <w:rsid w:val="00471DDA"/>
    <w:rsid w:val="00471F68"/>
    <w:rsid w:val="0047209E"/>
    <w:rsid w:val="004722F4"/>
    <w:rsid w:val="00472FBC"/>
    <w:rsid w:val="00473059"/>
    <w:rsid w:val="004734FF"/>
    <w:rsid w:val="0047379B"/>
    <w:rsid w:val="004737A7"/>
    <w:rsid w:val="004742BB"/>
    <w:rsid w:val="0047453A"/>
    <w:rsid w:val="004746A4"/>
    <w:rsid w:val="00474E0E"/>
    <w:rsid w:val="00474F53"/>
    <w:rsid w:val="0047539D"/>
    <w:rsid w:val="00475B27"/>
    <w:rsid w:val="00475F0B"/>
    <w:rsid w:val="004768FB"/>
    <w:rsid w:val="00476EE6"/>
    <w:rsid w:val="00477176"/>
    <w:rsid w:val="0047772B"/>
    <w:rsid w:val="00477784"/>
    <w:rsid w:val="0048035F"/>
    <w:rsid w:val="00480EA1"/>
    <w:rsid w:val="00481BEC"/>
    <w:rsid w:val="00481F58"/>
    <w:rsid w:val="00482DFB"/>
    <w:rsid w:val="004831B2"/>
    <w:rsid w:val="004834BC"/>
    <w:rsid w:val="0048368C"/>
    <w:rsid w:val="0048390E"/>
    <w:rsid w:val="00483E24"/>
    <w:rsid w:val="00483FC9"/>
    <w:rsid w:val="0048405F"/>
    <w:rsid w:val="004842B5"/>
    <w:rsid w:val="004852B3"/>
    <w:rsid w:val="0048588E"/>
    <w:rsid w:val="00485B44"/>
    <w:rsid w:val="00485CC7"/>
    <w:rsid w:val="00485D1B"/>
    <w:rsid w:val="00485DCB"/>
    <w:rsid w:val="004869B3"/>
    <w:rsid w:val="00486FE0"/>
    <w:rsid w:val="00487C03"/>
    <w:rsid w:val="00490F57"/>
    <w:rsid w:val="004919E0"/>
    <w:rsid w:val="00491C97"/>
    <w:rsid w:val="00492401"/>
    <w:rsid w:val="0049260D"/>
    <w:rsid w:val="004931FD"/>
    <w:rsid w:val="004933ED"/>
    <w:rsid w:val="00493669"/>
    <w:rsid w:val="004938D3"/>
    <w:rsid w:val="00493F98"/>
    <w:rsid w:val="00494495"/>
    <w:rsid w:val="004956E3"/>
    <w:rsid w:val="004966CA"/>
    <w:rsid w:val="00496EBD"/>
    <w:rsid w:val="004A0526"/>
    <w:rsid w:val="004A0BE2"/>
    <w:rsid w:val="004A1C29"/>
    <w:rsid w:val="004A3200"/>
    <w:rsid w:val="004A46D5"/>
    <w:rsid w:val="004A4ABB"/>
    <w:rsid w:val="004A4FDB"/>
    <w:rsid w:val="004A5128"/>
    <w:rsid w:val="004A53B3"/>
    <w:rsid w:val="004A541E"/>
    <w:rsid w:val="004A5F53"/>
    <w:rsid w:val="004A6B14"/>
    <w:rsid w:val="004A7585"/>
    <w:rsid w:val="004A75AE"/>
    <w:rsid w:val="004A79C1"/>
    <w:rsid w:val="004A79FE"/>
    <w:rsid w:val="004B03CF"/>
    <w:rsid w:val="004B0795"/>
    <w:rsid w:val="004B128A"/>
    <w:rsid w:val="004B1309"/>
    <w:rsid w:val="004B198E"/>
    <w:rsid w:val="004B2453"/>
    <w:rsid w:val="004B264C"/>
    <w:rsid w:val="004B295F"/>
    <w:rsid w:val="004B296D"/>
    <w:rsid w:val="004B3029"/>
    <w:rsid w:val="004B39B0"/>
    <w:rsid w:val="004B51FB"/>
    <w:rsid w:val="004B5951"/>
    <w:rsid w:val="004B5D73"/>
    <w:rsid w:val="004B5EC2"/>
    <w:rsid w:val="004B651E"/>
    <w:rsid w:val="004B6D3D"/>
    <w:rsid w:val="004B6FED"/>
    <w:rsid w:val="004B7005"/>
    <w:rsid w:val="004B7B05"/>
    <w:rsid w:val="004B7B2C"/>
    <w:rsid w:val="004B7D2D"/>
    <w:rsid w:val="004C002D"/>
    <w:rsid w:val="004C005B"/>
    <w:rsid w:val="004C02D7"/>
    <w:rsid w:val="004C0335"/>
    <w:rsid w:val="004C1B66"/>
    <w:rsid w:val="004C1FBE"/>
    <w:rsid w:val="004C2340"/>
    <w:rsid w:val="004C26FC"/>
    <w:rsid w:val="004C2FB0"/>
    <w:rsid w:val="004C3320"/>
    <w:rsid w:val="004C33E0"/>
    <w:rsid w:val="004C4119"/>
    <w:rsid w:val="004C4250"/>
    <w:rsid w:val="004C5843"/>
    <w:rsid w:val="004C5D0C"/>
    <w:rsid w:val="004C6A5F"/>
    <w:rsid w:val="004C6B72"/>
    <w:rsid w:val="004C6BA3"/>
    <w:rsid w:val="004C76CD"/>
    <w:rsid w:val="004C792F"/>
    <w:rsid w:val="004C7AE5"/>
    <w:rsid w:val="004C7B3E"/>
    <w:rsid w:val="004C7C09"/>
    <w:rsid w:val="004C7CED"/>
    <w:rsid w:val="004C7D73"/>
    <w:rsid w:val="004C7FCE"/>
    <w:rsid w:val="004D05DC"/>
    <w:rsid w:val="004D07E4"/>
    <w:rsid w:val="004D0A5B"/>
    <w:rsid w:val="004D1247"/>
    <w:rsid w:val="004D1B67"/>
    <w:rsid w:val="004D1CB5"/>
    <w:rsid w:val="004D1DD2"/>
    <w:rsid w:val="004D1F5A"/>
    <w:rsid w:val="004D2A0E"/>
    <w:rsid w:val="004D2D2E"/>
    <w:rsid w:val="004D33B5"/>
    <w:rsid w:val="004D3A51"/>
    <w:rsid w:val="004D3CA3"/>
    <w:rsid w:val="004D4047"/>
    <w:rsid w:val="004D406A"/>
    <w:rsid w:val="004D4544"/>
    <w:rsid w:val="004D4CA3"/>
    <w:rsid w:val="004D6190"/>
    <w:rsid w:val="004D643D"/>
    <w:rsid w:val="004D6657"/>
    <w:rsid w:val="004D688D"/>
    <w:rsid w:val="004D6BED"/>
    <w:rsid w:val="004D6C87"/>
    <w:rsid w:val="004D79B3"/>
    <w:rsid w:val="004D7AC3"/>
    <w:rsid w:val="004E0B08"/>
    <w:rsid w:val="004E1078"/>
    <w:rsid w:val="004E1A5C"/>
    <w:rsid w:val="004E22C9"/>
    <w:rsid w:val="004E26B5"/>
    <w:rsid w:val="004E2BE8"/>
    <w:rsid w:val="004E2D0C"/>
    <w:rsid w:val="004E2E6A"/>
    <w:rsid w:val="004E3543"/>
    <w:rsid w:val="004E35CF"/>
    <w:rsid w:val="004E3CAE"/>
    <w:rsid w:val="004E4404"/>
    <w:rsid w:val="004E448B"/>
    <w:rsid w:val="004E549B"/>
    <w:rsid w:val="004E5ACD"/>
    <w:rsid w:val="004E6281"/>
    <w:rsid w:val="004E66D2"/>
    <w:rsid w:val="004E6C6F"/>
    <w:rsid w:val="004E6EC5"/>
    <w:rsid w:val="004E712C"/>
    <w:rsid w:val="004E77B5"/>
    <w:rsid w:val="004E7BEE"/>
    <w:rsid w:val="004E7D9F"/>
    <w:rsid w:val="004F0016"/>
    <w:rsid w:val="004F0146"/>
    <w:rsid w:val="004F048F"/>
    <w:rsid w:val="004F06D3"/>
    <w:rsid w:val="004F0767"/>
    <w:rsid w:val="004F08D8"/>
    <w:rsid w:val="004F2BEC"/>
    <w:rsid w:val="004F30F2"/>
    <w:rsid w:val="004F34C0"/>
    <w:rsid w:val="004F3C6A"/>
    <w:rsid w:val="004F50D8"/>
    <w:rsid w:val="004F51E4"/>
    <w:rsid w:val="004F5B36"/>
    <w:rsid w:val="004F6DA2"/>
    <w:rsid w:val="004F6DEC"/>
    <w:rsid w:val="004F6E6B"/>
    <w:rsid w:val="004F6EAD"/>
    <w:rsid w:val="004F7283"/>
    <w:rsid w:val="004F747E"/>
    <w:rsid w:val="004F7C67"/>
    <w:rsid w:val="005002A2"/>
    <w:rsid w:val="0050124D"/>
    <w:rsid w:val="005012A7"/>
    <w:rsid w:val="00502772"/>
    <w:rsid w:val="00502E3C"/>
    <w:rsid w:val="00503268"/>
    <w:rsid w:val="005032DD"/>
    <w:rsid w:val="00503409"/>
    <w:rsid w:val="00503A50"/>
    <w:rsid w:val="00503E6D"/>
    <w:rsid w:val="0050403C"/>
    <w:rsid w:val="005040CB"/>
    <w:rsid w:val="005047B2"/>
    <w:rsid w:val="0050494F"/>
    <w:rsid w:val="00504EF5"/>
    <w:rsid w:val="0050542B"/>
    <w:rsid w:val="00505E6F"/>
    <w:rsid w:val="00506107"/>
    <w:rsid w:val="005062E5"/>
    <w:rsid w:val="0050648A"/>
    <w:rsid w:val="00506C1D"/>
    <w:rsid w:val="0050796F"/>
    <w:rsid w:val="00510202"/>
    <w:rsid w:val="005105AE"/>
    <w:rsid w:val="0051081A"/>
    <w:rsid w:val="00510E45"/>
    <w:rsid w:val="005110DE"/>
    <w:rsid w:val="005111F5"/>
    <w:rsid w:val="00511F44"/>
    <w:rsid w:val="00512162"/>
    <w:rsid w:val="00512AD5"/>
    <w:rsid w:val="00512F37"/>
    <w:rsid w:val="005135B6"/>
    <w:rsid w:val="00513CD0"/>
    <w:rsid w:val="00514831"/>
    <w:rsid w:val="00516246"/>
    <w:rsid w:val="005166E7"/>
    <w:rsid w:val="005167D1"/>
    <w:rsid w:val="00516D56"/>
    <w:rsid w:val="00517B52"/>
    <w:rsid w:val="005202FA"/>
    <w:rsid w:val="005204D5"/>
    <w:rsid w:val="00520615"/>
    <w:rsid w:val="0052228A"/>
    <w:rsid w:val="00522DDD"/>
    <w:rsid w:val="005237C9"/>
    <w:rsid w:val="00523ABA"/>
    <w:rsid w:val="00524B0C"/>
    <w:rsid w:val="00524EF7"/>
    <w:rsid w:val="005253A4"/>
    <w:rsid w:val="00525AD9"/>
    <w:rsid w:val="00526EEE"/>
    <w:rsid w:val="00527298"/>
    <w:rsid w:val="005300F1"/>
    <w:rsid w:val="0053011C"/>
    <w:rsid w:val="00530E2A"/>
    <w:rsid w:val="00531EE4"/>
    <w:rsid w:val="00533336"/>
    <w:rsid w:val="005339B9"/>
    <w:rsid w:val="00533DFD"/>
    <w:rsid w:val="00533E8D"/>
    <w:rsid w:val="005345E6"/>
    <w:rsid w:val="005347A5"/>
    <w:rsid w:val="00535A15"/>
    <w:rsid w:val="00535C2A"/>
    <w:rsid w:val="00535D06"/>
    <w:rsid w:val="00535F8A"/>
    <w:rsid w:val="00536419"/>
    <w:rsid w:val="00536BF5"/>
    <w:rsid w:val="00536DAD"/>
    <w:rsid w:val="00537009"/>
    <w:rsid w:val="005379CD"/>
    <w:rsid w:val="00537B3E"/>
    <w:rsid w:val="005405BC"/>
    <w:rsid w:val="0054089A"/>
    <w:rsid w:val="005409F4"/>
    <w:rsid w:val="0054114C"/>
    <w:rsid w:val="005414B5"/>
    <w:rsid w:val="005414C3"/>
    <w:rsid w:val="0054175F"/>
    <w:rsid w:val="00541C15"/>
    <w:rsid w:val="00541F78"/>
    <w:rsid w:val="00542140"/>
    <w:rsid w:val="005428DF"/>
    <w:rsid w:val="00542D70"/>
    <w:rsid w:val="0054302D"/>
    <w:rsid w:val="00543352"/>
    <w:rsid w:val="00543610"/>
    <w:rsid w:val="005441CA"/>
    <w:rsid w:val="00545A99"/>
    <w:rsid w:val="00545CE3"/>
    <w:rsid w:val="00546348"/>
    <w:rsid w:val="00546A6C"/>
    <w:rsid w:val="00547AC0"/>
    <w:rsid w:val="00547C4F"/>
    <w:rsid w:val="00547CD9"/>
    <w:rsid w:val="00547F30"/>
    <w:rsid w:val="0055073D"/>
    <w:rsid w:val="0055088F"/>
    <w:rsid w:val="00551D45"/>
    <w:rsid w:val="005525EF"/>
    <w:rsid w:val="00552A59"/>
    <w:rsid w:val="00552A83"/>
    <w:rsid w:val="00552B39"/>
    <w:rsid w:val="005534EE"/>
    <w:rsid w:val="00553FE7"/>
    <w:rsid w:val="00554576"/>
    <w:rsid w:val="00554A13"/>
    <w:rsid w:val="00556AED"/>
    <w:rsid w:val="005575F7"/>
    <w:rsid w:val="0055776F"/>
    <w:rsid w:val="00557B1D"/>
    <w:rsid w:val="0056035C"/>
    <w:rsid w:val="00560C1A"/>
    <w:rsid w:val="00561189"/>
    <w:rsid w:val="00561375"/>
    <w:rsid w:val="00562333"/>
    <w:rsid w:val="00562770"/>
    <w:rsid w:val="005628BC"/>
    <w:rsid w:val="00562EA4"/>
    <w:rsid w:val="005632F1"/>
    <w:rsid w:val="005634FD"/>
    <w:rsid w:val="005635CB"/>
    <w:rsid w:val="005639D2"/>
    <w:rsid w:val="00563AC3"/>
    <w:rsid w:val="0056430B"/>
    <w:rsid w:val="00564C7B"/>
    <w:rsid w:val="00564F0B"/>
    <w:rsid w:val="00564FFD"/>
    <w:rsid w:val="0056534A"/>
    <w:rsid w:val="0056577D"/>
    <w:rsid w:val="005659BB"/>
    <w:rsid w:val="0056607E"/>
    <w:rsid w:val="005660FE"/>
    <w:rsid w:val="0056675F"/>
    <w:rsid w:val="005669FF"/>
    <w:rsid w:val="00566BAB"/>
    <w:rsid w:val="00567251"/>
    <w:rsid w:val="005673FE"/>
    <w:rsid w:val="00567A1C"/>
    <w:rsid w:val="00567E4E"/>
    <w:rsid w:val="0057123B"/>
    <w:rsid w:val="0057130D"/>
    <w:rsid w:val="00572088"/>
    <w:rsid w:val="0057239E"/>
    <w:rsid w:val="00572804"/>
    <w:rsid w:val="00572AD8"/>
    <w:rsid w:val="00572B2B"/>
    <w:rsid w:val="00573F34"/>
    <w:rsid w:val="005744DE"/>
    <w:rsid w:val="00574705"/>
    <w:rsid w:val="00574AA8"/>
    <w:rsid w:val="00574EE8"/>
    <w:rsid w:val="00574F79"/>
    <w:rsid w:val="00575C8E"/>
    <w:rsid w:val="00576169"/>
    <w:rsid w:val="005762B7"/>
    <w:rsid w:val="005764CE"/>
    <w:rsid w:val="00576B79"/>
    <w:rsid w:val="00576C84"/>
    <w:rsid w:val="00576D2D"/>
    <w:rsid w:val="00576D65"/>
    <w:rsid w:val="005777E0"/>
    <w:rsid w:val="00577D6D"/>
    <w:rsid w:val="00577F55"/>
    <w:rsid w:val="005804DE"/>
    <w:rsid w:val="00580B99"/>
    <w:rsid w:val="00580DE7"/>
    <w:rsid w:val="00581381"/>
    <w:rsid w:val="00581442"/>
    <w:rsid w:val="00581D93"/>
    <w:rsid w:val="00581EEC"/>
    <w:rsid w:val="00582CCC"/>
    <w:rsid w:val="005830EA"/>
    <w:rsid w:val="0058324C"/>
    <w:rsid w:val="00583724"/>
    <w:rsid w:val="0058459F"/>
    <w:rsid w:val="00585894"/>
    <w:rsid w:val="0058595F"/>
    <w:rsid w:val="00585981"/>
    <w:rsid w:val="00585C75"/>
    <w:rsid w:val="00586C69"/>
    <w:rsid w:val="00586F0D"/>
    <w:rsid w:val="0058706C"/>
    <w:rsid w:val="00587070"/>
    <w:rsid w:val="00587250"/>
    <w:rsid w:val="00587E9A"/>
    <w:rsid w:val="005913E6"/>
    <w:rsid w:val="00591532"/>
    <w:rsid w:val="00591701"/>
    <w:rsid w:val="005918D3"/>
    <w:rsid w:val="00591BA6"/>
    <w:rsid w:val="0059202C"/>
    <w:rsid w:val="0059277D"/>
    <w:rsid w:val="00592A23"/>
    <w:rsid w:val="00592F33"/>
    <w:rsid w:val="005931AF"/>
    <w:rsid w:val="00593331"/>
    <w:rsid w:val="005934FD"/>
    <w:rsid w:val="00593667"/>
    <w:rsid w:val="00593BD1"/>
    <w:rsid w:val="005947DE"/>
    <w:rsid w:val="00594F7F"/>
    <w:rsid w:val="00595186"/>
    <w:rsid w:val="005957B8"/>
    <w:rsid w:val="00595AC7"/>
    <w:rsid w:val="00595D0B"/>
    <w:rsid w:val="00595F03"/>
    <w:rsid w:val="00596786"/>
    <w:rsid w:val="0059768A"/>
    <w:rsid w:val="005977F0"/>
    <w:rsid w:val="005A00BF"/>
    <w:rsid w:val="005A0774"/>
    <w:rsid w:val="005A07AD"/>
    <w:rsid w:val="005A08AB"/>
    <w:rsid w:val="005A0A49"/>
    <w:rsid w:val="005A1E6A"/>
    <w:rsid w:val="005A1EC9"/>
    <w:rsid w:val="005A209D"/>
    <w:rsid w:val="005A2288"/>
    <w:rsid w:val="005A2AC9"/>
    <w:rsid w:val="005A3459"/>
    <w:rsid w:val="005A3840"/>
    <w:rsid w:val="005A431E"/>
    <w:rsid w:val="005A52D7"/>
    <w:rsid w:val="005A5832"/>
    <w:rsid w:val="005A58FB"/>
    <w:rsid w:val="005A5969"/>
    <w:rsid w:val="005A5BB1"/>
    <w:rsid w:val="005A5F0B"/>
    <w:rsid w:val="005A62A9"/>
    <w:rsid w:val="005A664A"/>
    <w:rsid w:val="005A6C15"/>
    <w:rsid w:val="005A793A"/>
    <w:rsid w:val="005A7CA1"/>
    <w:rsid w:val="005B13BB"/>
    <w:rsid w:val="005B13F2"/>
    <w:rsid w:val="005B15FE"/>
    <w:rsid w:val="005B1C0A"/>
    <w:rsid w:val="005B2766"/>
    <w:rsid w:val="005B2D7F"/>
    <w:rsid w:val="005B4768"/>
    <w:rsid w:val="005B4DD3"/>
    <w:rsid w:val="005B5559"/>
    <w:rsid w:val="005B56EE"/>
    <w:rsid w:val="005B5BA6"/>
    <w:rsid w:val="005B63E3"/>
    <w:rsid w:val="005B68A9"/>
    <w:rsid w:val="005B696F"/>
    <w:rsid w:val="005B6D2C"/>
    <w:rsid w:val="005B711C"/>
    <w:rsid w:val="005B74DA"/>
    <w:rsid w:val="005B79BC"/>
    <w:rsid w:val="005C0471"/>
    <w:rsid w:val="005C05FB"/>
    <w:rsid w:val="005C0B51"/>
    <w:rsid w:val="005C0D30"/>
    <w:rsid w:val="005C163B"/>
    <w:rsid w:val="005C17C5"/>
    <w:rsid w:val="005C1ECD"/>
    <w:rsid w:val="005C21F5"/>
    <w:rsid w:val="005C2F2D"/>
    <w:rsid w:val="005C35B5"/>
    <w:rsid w:val="005C3A3A"/>
    <w:rsid w:val="005C3A53"/>
    <w:rsid w:val="005C3BB7"/>
    <w:rsid w:val="005C4083"/>
    <w:rsid w:val="005C4579"/>
    <w:rsid w:val="005C59CC"/>
    <w:rsid w:val="005C6225"/>
    <w:rsid w:val="005C6485"/>
    <w:rsid w:val="005C6FA8"/>
    <w:rsid w:val="005D0161"/>
    <w:rsid w:val="005D03EF"/>
    <w:rsid w:val="005D09F8"/>
    <w:rsid w:val="005D0B22"/>
    <w:rsid w:val="005D0DF4"/>
    <w:rsid w:val="005D0FD7"/>
    <w:rsid w:val="005D117C"/>
    <w:rsid w:val="005D167A"/>
    <w:rsid w:val="005D2654"/>
    <w:rsid w:val="005D2F15"/>
    <w:rsid w:val="005D375F"/>
    <w:rsid w:val="005D3974"/>
    <w:rsid w:val="005D3BEB"/>
    <w:rsid w:val="005D435F"/>
    <w:rsid w:val="005D48B0"/>
    <w:rsid w:val="005D4E26"/>
    <w:rsid w:val="005D5A5B"/>
    <w:rsid w:val="005D5AA2"/>
    <w:rsid w:val="005D5C52"/>
    <w:rsid w:val="005D76A0"/>
    <w:rsid w:val="005D792A"/>
    <w:rsid w:val="005D796F"/>
    <w:rsid w:val="005E0124"/>
    <w:rsid w:val="005E04C1"/>
    <w:rsid w:val="005E0C52"/>
    <w:rsid w:val="005E1283"/>
    <w:rsid w:val="005E1398"/>
    <w:rsid w:val="005E182E"/>
    <w:rsid w:val="005E1853"/>
    <w:rsid w:val="005E1B29"/>
    <w:rsid w:val="005E1B9D"/>
    <w:rsid w:val="005E31F8"/>
    <w:rsid w:val="005E38DC"/>
    <w:rsid w:val="005E3AC6"/>
    <w:rsid w:val="005E3BA4"/>
    <w:rsid w:val="005E3E40"/>
    <w:rsid w:val="005E411A"/>
    <w:rsid w:val="005E41E2"/>
    <w:rsid w:val="005E42BF"/>
    <w:rsid w:val="005E6214"/>
    <w:rsid w:val="005E6332"/>
    <w:rsid w:val="005E67AC"/>
    <w:rsid w:val="005E67FD"/>
    <w:rsid w:val="005E747A"/>
    <w:rsid w:val="005E78BC"/>
    <w:rsid w:val="005F06FD"/>
    <w:rsid w:val="005F0B1D"/>
    <w:rsid w:val="005F16EB"/>
    <w:rsid w:val="005F1711"/>
    <w:rsid w:val="005F26FF"/>
    <w:rsid w:val="005F2CD2"/>
    <w:rsid w:val="005F3964"/>
    <w:rsid w:val="005F3D59"/>
    <w:rsid w:val="005F45AF"/>
    <w:rsid w:val="005F4BCE"/>
    <w:rsid w:val="005F4EC0"/>
    <w:rsid w:val="005F56F1"/>
    <w:rsid w:val="005F5CA0"/>
    <w:rsid w:val="005F5F0F"/>
    <w:rsid w:val="005F684B"/>
    <w:rsid w:val="005F724A"/>
    <w:rsid w:val="005F7E16"/>
    <w:rsid w:val="006000EA"/>
    <w:rsid w:val="006017D6"/>
    <w:rsid w:val="006018BB"/>
    <w:rsid w:val="00601ADF"/>
    <w:rsid w:val="00601C9C"/>
    <w:rsid w:val="00601CA6"/>
    <w:rsid w:val="00601F75"/>
    <w:rsid w:val="006028E4"/>
    <w:rsid w:val="00602E7C"/>
    <w:rsid w:val="00603853"/>
    <w:rsid w:val="00603A34"/>
    <w:rsid w:val="00604257"/>
    <w:rsid w:val="006047A9"/>
    <w:rsid w:val="006052AE"/>
    <w:rsid w:val="006053D5"/>
    <w:rsid w:val="006059EE"/>
    <w:rsid w:val="00606001"/>
    <w:rsid w:val="0060748C"/>
    <w:rsid w:val="006075B1"/>
    <w:rsid w:val="006078B4"/>
    <w:rsid w:val="006078E6"/>
    <w:rsid w:val="00607D98"/>
    <w:rsid w:val="006114A3"/>
    <w:rsid w:val="00612472"/>
    <w:rsid w:val="00613579"/>
    <w:rsid w:val="00613712"/>
    <w:rsid w:val="00614248"/>
    <w:rsid w:val="006143B9"/>
    <w:rsid w:val="00614A7F"/>
    <w:rsid w:val="00614E72"/>
    <w:rsid w:val="006151D1"/>
    <w:rsid w:val="00615319"/>
    <w:rsid w:val="0061612D"/>
    <w:rsid w:val="00616DF8"/>
    <w:rsid w:val="0061711D"/>
    <w:rsid w:val="006207EB"/>
    <w:rsid w:val="00620804"/>
    <w:rsid w:val="00620981"/>
    <w:rsid w:val="00620AF7"/>
    <w:rsid w:val="00620D50"/>
    <w:rsid w:val="00620E39"/>
    <w:rsid w:val="00621097"/>
    <w:rsid w:val="006210EA"/>
    <w:rsid w:val="006214D8"/>
    <w:rsid w:val="006224EA"/>
    <w:rsid w:val="00622852"/>
    <w:rsid w:val="006229D3"/>
    <w:rsid w:val="00622EF0"/>
    <w:rsid w:val="00624E0D"/>
    <w:rsid w:val="00624F0D"/>
    <w:rsid w:val="0062512F"/>
    <w:rsid w:val="0062585E"/>
    <w:rsid w:val="006258E1"/>
    <w:rsid w:val="00625BCB"/>
    <w:rsid w:val="00625D60"/>
    <w:rsid w:val="00626351"/>
    <w:rsid w:val="00627656"/>
    <w:rsid w:val="00627DB3"/>
    <w:rsid w:val="006301EF"/>
    <w:rsid w:val="00630A7A"/>
    <w:rsid w:val="00630FC0"/>
    <w:rsid w:val="0063122D"/>
    <w:rsid w:val="00632421"/>
    <w:rsid w:val="006324D0"/>
    <w:rsid w:val="0063282C"/>
    <w:rsid w:val="00632D44"/>
    <w:rsid w:val="006332DB"/>
    <w:rsid w:val="0063338E"/>
    <w:rsid w:val="0063361F"/>
    <w:rsid w:val="006338BD"/>
    <w:rsid w:val="00633D29"/>
    <w:rsid w:val="0063448B"/>
    <w:rsid w:val="006346D9"/>
    <w:rsid w:val="006347FF"/>
    <w:rsid w:val="0063492B"/>
    <w:rsid w:val="0063497C"/>
    <w:rsid w:val="00634AEA"/>
    <w:rsid w:val="00634E51"/>
    <w:rsid w:val="006364F1"/>
    <w:rsid w:val="00636634"/>
    <w:rsid w:val="006370E2"/>
    <w:rsid w:val="00637761"/>
    <w:rsid w:val="00637834"/>
    <w:rsid w:val="00640945"/>
    <w:rsid w:val="00641776"/>
    <w:rsid w:val="006418F1"/>
    <w:rsid w:val="006420D5"/>
    <w:rsid w:val="006420EB"/>
    <w:rsid w:val="00642DE6"/>
    <w:rsid w:val="00643DE5"/>
    <w:rsid w:val="006442DA"/>
    <w:rsid w:val="006443A6"/>
    <w:rsid w:val="0064463A"/>
    <w:rsid w:val="006451CC"/>
    <w:rsid w:val="0064560D"/>
    <w:rsid w:val="00645D75"/>
    <w:rsid w:val="00645D7E"/>
    <w:rsid w:val="00646640"/>
    <w:rsid w:val="006466E7"/>
    <w:rsid w:val="00647688"/>
    <w:rsid w:val="006478A6"/>
    <w:rsid w:val="00647999"/>
    <w:rsid w:val="00647DEA"/>
    <w:rsid w:val="006504FE"/>
    <w:rsid w:val="006507EA"/>
    <w:rsid w:val="0065149F"/>
    <w:rsid w:val="006518F3"/>
    <w:rsid w:val="00651DA4"/>
    <w:rsid w:val="00651E0F"/>
    <w:rsid w:val="00652D29"/>
    <w:rsid w:val="0065396E"/>
    <w:rsid w:val="00653D72"/>
    <w:rsid w:val="0065460D"/>
    <w:rsid w:val="00654A7B"/>
    <w:rsid w:val="00654FA0"/>
    <w:rsid w:val="006556E4"/>
    <w:rsid w:val="00655733"/>
    <w:rsid w:val="0065634D"/>
    <w:rsid w:val="006573A3"/>
    <w:rsid w:val="006577EA"/>
    <w:rsid w:val="00657C27"/>
    <w:rsid w:val="00657F3C"/>
    <w:rsid w:val="00660016"/>
    <w:rsid w:val="006602BD"/>
    <w:rsid w:val="00660E78"/>
    <w:rsid w:val="00661122"/>
    <w:rsid w:val="006612FF"/>
    <w:rsid w:val="00661496"/>
    <w:rsid w:val="006614A8"/>
    <w:rsid w:val="00661549"/>
    <w:rsid w:val="00661F93"/>
    <w:rsid w:val="00662173"/>
    <w:rsid w:val="006637AC"/>
    <w:rsid w:val="00664053"/>
    <w:rsid w:val="00664230"/>
    <w:rsid w:val="006644EE"/>
    <w:rsid w:val="00664729"/>
    <w:rsid w:val="00665D20"/>
    <w:rsid w:val="00665DA5"/>
    <w:rsid w:val="00665FB2"/>
    <w:rsid w:val="0066609B"/>
    <w:rsid w:val="00666582"/>
    <w:rsid w:val="00666A2C"/>
    <w:rsid w:val="006671D4"/>
    <w:rsid w:val="00670AAA"/>
    <w:rsid w:val="00671076"/>
    <w:rsid w:val="006713B9"/>
    <w:rsid w:val="00672D31"/>
    <w:rsid w:val="00672DF8"/>
    <w:rsid w:val="00673771"/>
    <w:rsid w:val="00673839"/>
    <w:rsid w:val="00673B78"/>
    <w:rsid w:val="00673BC1"/>
    <w:rsid w:val="006741DF"/>
    <w:rsid w:val="00674C08"/>
    <w:rsid w:val="00675942"/>
    <w:rsid w:val="006760EA"/>
    <w:rsid w:val="00676847"/>
    <w:rsid w:val="00676E41"/>
    <w:rsid w:val="00676F15"/>
    <w:rsid w:val="006778FC"/>
    <w:rsid w:val="00680257"/>
    <w:rsid w:val="00680706"/>
    <w:rsid w:val="00680DEB"/>
    <w:rsid w:val="00680EB1"/>
    <w:rsid w:val="0068165D"/>
    <w:rsid w:val="0068192B"/>
    <w:rsid w:val="00682934"/>
    <w:rsid w:val="0068301B"/>
    <w:rsid w:val="0068330F"/>
    <w:rsid w:val="006834B5"/>
    <w:rsid w:val="006843F1"/>
    <w:rsid w:val="00684401"/>
    <w:rsid w:val="00684D69"/>
    <w:rsid w:val="00685763"/>
    <w:rsid w:val="00685779"/>
    <w:rsid w:val="00685C22"/>
    <w:rsid w:val="00685E54"/>
    <w:rsid w:val="006861D9"/>
    <w:rsid w:val="006864DB"/>
    <w:rsid w:val="0068672C"/>
    <w:rsid w:val="00686A66"/>
    <w:rsid w:val="00690EA6"/>
    <w:rsid w:val="00690FB0"/>
    <w:rsid w:val="00691E8E"/>
    <w:rsid w:val="0069260A"/>
    <w:rsid w:val="006929B2"/>
    <w:rsid w:val="00692FB7"/>
    <w:rsid w:val="006933AA"/>
    <w:rsid w:val="00693636"/>
    <w:rsid w:val="00693C5B"/>
    <w:rsid w:val="00693C81"/>
    <w:rsid w:val="006941A5"/>
    <w:rsid w:val="006946EA"/>
    <w:rsid w:val="006948AE"/>
    <w:rsid w:val="00694989"/>
    <w:rsid w:val="00694A5A"/>
    <w:rsid w:val="00694F70"/>
    <w:rsid w:val="0069575A"/>
    <w:rsid w:val="006958B6"/>
    <w:rsid w:val="00696617"/>
    <w:rsid w:val="006968EB"/>
    <w:rsid w:val="00696BCD"/>
    <w:rsid w:val="006977F8"/>
    <w:rsid w:val="006978AA"/>
    <w:rsid w:val="006979FE"/>
    <w:rsid w:val="00697C14"/>
    <w:rsid w:val="00697F0C"/>
    <w:rsid w:val="006A004B"/>
    <w:rsid w:val="006A1142"/>
    <w:rsid w:val="006A1F5D"/>
    <w:rsid w:val="006A2028"/>
    <w:rsid w:val="006A2EE8"/>
    <w:rsid w:val="006A353F"/>
    <w:rsid w:val="006A39AA"/>
    <w:rsid w:val="006A43D8"/>
    <w:rsid w:val="006A4675"/>
    <w:rsid w:val="006A48D4"/>
    <w:rsid w:val="006A48F1"/>
    <w:rsid w:val="006A50F1"/>
    <w:rsid w:val="006A553D"/>
    <w:rsid w:val="006A5D39"/>
    <w:rsid w:val="006A5F06"/>
    <w:rsid w:val="006A677D"/>
    <w:rsid w:val="006A6C9A"/>
    <w:rsid w:val="006A6D6E"/>
    <w:rsid w:val="006A75FA"/>
    <w:rsid w:val="006A78D5"/>
    <w:rsid w:val="006A7E17"/>
    <w:rsid w:val="006A7E38"/>
    <w:rsid w:val="006B01DB"/>
    <w:rsid w:val="006B07F6"/>
    <w:rsid w:val="006B094A"/>
    <w:rsid w:val="006B09EE"/>
    <w:rsid w:val="006B0DC8"/>
    <w:rsid w:val="006B0F75"/>
    <w:rsid w:val="006B1519"/>
    <w:rsid w:val="006B3269"/>
    <w:rsid w:val="006B332E"/>
    <w:rsid w:val="006B34CA"/>
    <w:rsid w:val="006B4326"/>
    <w:rsid w:val="006B4BAD"/>
    <w:rsid w:val="006B50A1"/>
    <w:rsid w:val="006B56F7"/>
    <w:rsid w:val="006B6423"/>
    <w:rsid w:val="006B66F6"/>
    <w:rsid w:val="006B75B8"/>
    <w:rsid w:val="006C004F"/>
    <w:rsid w:val="006C02C3"/>
    <w:rsid w:val="006C0E17"/>
    <w:rsid w:val="006C0F9C"/>
    <w:rsid w:val="006C125F"/>
    <w:rsid w:val="006C1A73"/>
    <w:rsid w:val="006C1A7D"/>
    <w:rsid w:val="006C2146"/>
    <w:rsid w:val="006C2204"/>
    <w:rsid w:val="006C23A6"/>
    <w:rsid w:val="006C2671"/>
    <w:rsid w:val="006C2890"/>
    <w:rsid w:val="006C3606"/>
    <w:rsid w:val="006C3762"/>
    <w:rsid w:val="006C3839"/>
    <w:rsid w:val="006C3CF2"/>
    <w:rsid w:val="006C3F8E"/>
    <w:rsid w:val="006C42EB"/>
    <w:rsid w:val="006C49A5"/>
    <w:rsid w:val="006C4C86"/>
    <w:rsid w:val="006C51B7"/>
    <w:rsid w:val="006C55D8"/>
    <w:rsid w:val="006C5EB6"/>
    <w:rsid w:val="006C606E"/>
    <w:rsid w:val="006C6698"/>
    <w:rsid w:val="006C66F2"/>
    <w:rsid w:val="006C6A07"/>
    <w:rsid w:val="006C6E5B"/>
    <w:rsid w:val="006C72E2"/>
    <w:rsid w:val="006C7340"/>
    <w:rsid w:val="006C7BDE"/>
    <w:rsid w:val="006D02B8"/>
    <w:rsid w:val="006D030F"/>
    <w:rsid w:val="006D0D54"/>
    <w:rsid w:val="006D0FB8"/>
    <w:rsid w:val="006D165F"/>
    <w:rsid w:val="006D16D5"/>
    <w:rsid w:val="006D1814"/>
    <w:rsid w:val="006D2903"/>
    <w:rsid w:val="006D34BF"/>
    <w:rsid w:val="006D34F6"/>
    <w:rsid w:val="006D3761"/>
    <w:rsid w:val="006D44CA"/>
    <w:rsid w:val="006D44EC"/>
    <w:rsid w:val="006D5311"/>
    <w:rsid w:val="006D5AC1"/>
    <w:rsid w:val="006D62A9"/>
    <w:rsid w:val="006D69A9"/>
    <w:rsid w:val="006D6E96"/>
    <w:rsid w:val="006D7B45"/>
    <w:rsid w:val="006D7B5B"/>
    <w:rsid w:val="006D7CC8"/>
    <w:rsid w:val="006E0097"/>
    <w:rsid w:val="006E04E5"/>
    <w:rsid w:val="006E060C"/>
    <w:rsid w:val="006E0891"/>
    <w:rsid w:val="006E1CC0"/>
    <w:rsid w:val="006E201C"/>
    <w:rsid w:val="006E2554"/>
    <w:rsid w:val="006E2720"/>
    <w:rsid w:val="006E30CD"/>
    <w:rsid w:val="006E323F"/>
    <w:rsid w:val="006E356D"/>
    <w:rsid w:val="006E401B"/>
    <w:rsid w:val="006E4859"/>
    <w:rsid w:val="006E4A84"/>
    <w:rsid w:val="006E5C1C"/>
    <w:rsid w:val="006E67E9"/>
    <w:rsid w:val="006E68A5"/>
    <w:rsid w:val="006E6BB9"/>
    <w:rsid w:val="006E755E"/>
    <w:rsid w:val="006E7EF6"/>
    <w:rsid w:val="006F00CB"/>
    <w:rsid w:val="006F031A"/>
    <w:rsid w:val="006F05B5"/>
    <w:rsid w:val="006F0724"/>
    <w:rsid w:val="006F08EF"/>
    <w:rsid w:val="006F1B31"/>
    <w:rsid w:val="006F2474"/>
    <w:rsid w:val="006F269A"/>
    <w:rsid w:val="006F304C"/>
    <w:rsid w:val="006F34B6"/>
    <w:rsid w:val="006F3A75"/>
    <w:rsid w:val="006F42B0"/>
    <w:rsid w:val="006F4ADF"/>
    <w:rsid w:val="006F4E5D"/>
    <w:rsid w:val="006F514E"/>
    <w:rsid w:val="006F5473"/>
    <w:rsid w:val="006F5B3E"/>
    <w:rsid w:val="006F6098"/>
    <w:rsid w:val="006F62B2"/>
    <w:rsid w:val="006F690A"/>
    <w:rsid w:val="006F6936"/>
    <w:rsid w:val="006F7E98"/>
    <w:rsid w:val="00700AB6"/>
    <w:rsid w:val="007010EE"/>
    <w:rsid w:val="00701511"/>
    <w:rsid w:val="00702786"/>
    <w:rsid w:val="00702FB2"/>
    <w:rsid w:val="0070336D"/>
    <w:rsid w:val="007038F7"/>
    <w:rsid w:val="007047B4"/>
    <w:rsid w:val="00704F27"/>
    <w:rsid w:val="00706CD8"/>
    <w:rsid w:val="00706D8E"/>
    <w:rsid w:val="0070718E"/>
    <w:rsid w:val="007074C3"/>
    <w:rsid w:val="00707C66"/>
    <w:rsid w:val="00710A29"/>
    <w:rsid w:val="00710B3F"/>
    <w:rsid w:val="007110ED"/>
    <w:rsid w:val="007112B4"/>
    <w:rsid w:val="00711E9D"/>
    <w:rsid w:val="00711EC0"/>
    <w:rsid w:val="00712433"/>
    <w:rsid w:val="00713112"/>
    <w:rsid w:val="00713B93"/>
    <w:rsid w:val="0071478A"/>
    <w:rsid w:val="00715381"/>
    <w:rsid w:val="0071560B"/>
    <w:rsid w:val="007157C1"/>
    <w:rsid w:val="00716017"/>
    <w:rsid w:val="0071674E"/>
    <w:rsid w:val="00716C53"/>
    <w:rsid w:val="00716CF0"/>
    <w:rsid w:val="0071729C"/>
    <w:rsid w:val="00717EB5"/>
    <w:rsid w:val="007202AE"/>
    <w:rsid w:val="00720370"/>
    <w:rsid w:val="00720777"/>
    <w:rsid w:val="00720D8A"/>
    <w:rsid w:val="00721387"/>
    <w:rsid w:val="007218FB"/>
    <w:rsid w:val="007221EE"/>
    <w:rsid w:val="00722773"/>
    <w:rsid w:val="007227F2"/>
    <w:rsid w:val="00722EA2"/>
    <w:rsid w:val="00723AAB"/>
    <w:rsid w:val="00724D0F"/>
    <w:rsid w:val="007252FE"/>
    <w:rsid w:val="0072558A"/>
    <w:rsid w:val="00725642"/>
    <w:rsid w:val="007258FC"/>
    <w:rsid w:val="00726340"/>
    <w:rsid w:val="007266FF"/>
    <w:rsid w:val="00726756"/>
    <w:rsid w:val="00727416"/>
    <w:rsid w:val="00727731"/>
    <w:rsid w:val="00727A91"/>
    <w:rsid w:val="00730331"/>
    <w:rsid w:val="00730753"/>
    <w:rsid w:val="00730C0E"/>
    <w:rsid w:val="00731138"/>
    <w:rsid w:val="00731B81"/>
    <w:rsid w:val="00731DB5"/>
    <w:rsid w:val="00731F3B"/>
    <w:rsid w:val="007323AB"/>
    <w:rsid w:val="00732E7F"/>
    <w:rsid w:val="0073349E"/>
    <w:rsid w:val="00733756"/>
    <w:rsid w:val="00734835"/>
    <w:rsid w:val="0073484A"/>
    <w:rsid w:val="00735587"/>
    <w:rsid w:val="00735D17"/>
    <w:rsid w:val="007363A0"/>
    <w:rsid w:val="00736A09"/>
    <w:rsid w:val="00736A57"/>
    <w:rsid w:val="00736AB5"/>
    <w:rsid w:val="00737904"/>
    <w:rsid w:val="00737AC8"/>
    <w:rsid w:val="00737C64"/>
    <w:rsid w:val="0074088A"/>
    <w:rsid w:val="00740B0D"/>
    <w:rsid w:val="00740CBE"/>
    <w:rsid w:val="0074116D"/>
    <w:rsid w:val="007415CF"/>
    <w:rsid w:val="0074177E"/>
    <w:rsid w:val="00741BB2"/>
    <w:rsid w:val="007422DE"/>
    <w:rsid w:val="00742C8A"/>
    <w:rsid w:val="007436A4"/>
    <w:rsid w:val="00743C5B"/>
    <w:rsid w:val="00743CB5"/>
    <w:rsid w:val="007449E4"/>
    <w:rsid w:val="00744BEE"/>
    <w:rsid w:val="00744C14"/>
    <w:rsid w:val="00744EA2"/>
    <w:rsid w:val="00745054"/>
    <w:rsid w:val="007455E7"/>
    <w:rsid w:val="007455FA"/>
    <w:rsid w:val="00745FCA"/>
    <w:rsid w:val="00746254"/>
    <w:rsid w:val="0074676A"/>
    <w:rsid w:val="00746CDA"/>
    <w:rsid w:val="007500FF"/>
    <w:rsid w:val="007501CD"/>
    <w:rsid w:val="00750613"/>
    <w:rsid w:val="0075103B"/>
    <w:rsid w:val="007516A8"/>
    <w:rsid w:val="00751723"/>
    <w:rsid w:val="007518DD"/>
    <w:rsid w:val="00751B0A"/>
    <w:rsid w:val="00751FCC"/>
    <w:rsid w:val="00752D18"/>
    <w:rsid w:val="00752D6B"/>
    <w:rsid w:val="00752E5A"/>
    <w:rsid w:val="00752F2A"/>
    <w:rsid w:val="00752FE8"/>
    <w:rsid w:val="0075393B"/>
    <w:rsid w:val="00754434"/>
    <w:rsid w:val="00754FB0"/>
    <w:rsid w:val="007554CC"/>
    <w:rsid w:val="00755939"/>
    <w:rsid w:val="00755B0D"/>
    <w:rsid w:val="00755C72"/>
    <w:rsid w:val="007562CD"/>
    <w:rsid w:val="00756B97"/>
    <w:rsid w:val="00756BF0"/>
    <w:rsid w:val="00756DE1"/>
    <w:rsid w:val="00756F3E"/>
    <w:rsid w:val="00757017"/>
    <w:rsid w:val="0075775F"/>
    <w:rsid w:val="00757F30"/>
    <w:rsid w:val="00760786"/>
    <w:rsid w:val="007629E5"/>
    <w:rsid w:val="007638B8"/>
    <w:rsid w:val="00763C02"/>
    <w:rsid w:val="00763CC5"/>
    <w:rsid w:val="00764DE1"/>
    <w:rsid w:val="00765E44"/>
    <w:rsid w:val="00766080"/>
    <w:rsid w:val="007661EE"/>
    <w:rsid w:val="007662D3"/>
    <w:rsid w:val="00766749"/>
    <w:rsid w:val="0076678D"/>
    <w:rsid w:val="00766A79"/>
    <w:rsid w:val="00766A94"/>
    <w:rsid w:val="0076703A"/>
    <w:rsid w:val="0076717D"/>
    <w:rsid w:val="00767F6B"/>
    <w:rsid w:val="007706EF"/>
    <w:rsid w:val="007709A5"/>
    <w:rsid w:val="00770A2D"/>
    <w:rsid w:val="007712BD"/>
    <w:rsid w:val="007715B1"/>
    <w:rsid w:val="007718A9"/>
    <w:rsid w:val="00771FD5"/>
    <w:rsid w:val="007721EE"/>
    <w:rsid w:val="007724D3"/>
    <w:rsid w:val="00772D92"/>
    <w:rsid w:val="00773C4E"/>
    <w:rsid w:val="00774231"/>
    <w:rsid w:val="0077465C"/>
    <w:rsid w:val="00774CB9"/>
    <w:rsid w:val="00775512"/>
    <w:rsid w:val="0077587C"/>
    <w:rsid w:val="00776405"/>
    <w:rsid w:val="007764DE"/>
    <w:rsid w:val="0077712D"/>
    <w:rsid w:val="00777D33"/>
    <w:rsid w:val="0078009D"/>
    <w:rsid w:val="00780135"/>
    <w:rsid w:val="00780376"/>
    <w:rsid w:val="0078054C"/>
    <w:rsid w:val="00781E13"/>
    <w:rsid w:val="0078234F"/>
    <w:rsid w:val="00782368"/>
    <w:rsid w:val="00783BF1"/>
    <w:rsid w:val="007844EE"/>
    <w:rsid w:val="0078517F"/>
    <w:rsid w:val="007853BB"/>
    <w:rsid w:val="00785C0A"/>
    <w:rsid w:val="00786BA1"/>
    <w:rsid w:val="00786C5E"/>
    <w:rsid w:val="00786D74"/>
    <w:rsid w:val="00787274"/>
    <w:rsid w:val="00787B38"/>
    <w:rsid w:val="007902CE"/>
    <w:rsid w:val="0079042B"/>
    <w:rsid w:val="00790644"/>
    <w:rsid w:val="00790702"/>
    <w:rsid w:val="00790B5E"/>
    <w:rsid w:val="00790D90"/>
    <w:rsid w:val="00791664"/>
    <w:rsid w:val="007917D6"/>
    <w:rsid w:val="00792D01"/>
    <w:rsid w:val="00793797"/>
    <w:rsid w:val="00794099"/>
    <w:rsid w:val="007946F3"/>
    <w:rsid w:val="00794823"/>
    <w:rsid w:val="00794832"/>
    <w:rsid w:val="00794E65"/>
    <w:rsid w:val="0079550D"/>
    <w:rsid w:val="0079574F"/>
    <w:rsid w:val="00795B35"/>
    <w:rsid w:val="00797442"/>
    <w:rsid w:val="007974D3"/>
    <w:rsid w:val="007977FA"/>
    <w:rsid w:val="00797EA6"/>
    <w:rsid w:val="007A177E"/>
    <w:rsid w:val="007A182D"/>
    <w:rsid w:val="007A26B2"/>
    <w:rsid w:val="007A2C9E"/>
    <w:rsid w:val="007A355C"/>
    <w:rsid w:val="007A3992"/>
    <w:rsid w:val="007A4524"/>
    <w:rsid w:val="007A4D44"/>
    <w:rsid w:val="007A5336"/>
    <w:rsid w:val="007A5760"/>
    <w:rsid w:val="007A5CAF"/>
    <w:rsid w:val="007A62CF"/>
    <w:rsid w:val="007A6958"/>
    <w:rsid w:val="007A69E3"/>
    <w:rsid w:val="007A6BFC"/>
    <w:rsid w:val="007A7294"/>
    <w:rsid w:val="007A79EC"/>
    <w:rsid w:val="007A7F09"/>
    <w:rsid w:val="007B0C31"/>
    <w:rsid w:val="007B0EA8"/>
    <w:rsid w:val="007B10A9"/>
    <w:rsid w:val="007B1A27"/>
    <w:rsid w:val="007B1DCF"/>
    <w:rsid w:val="007B2041"/>
    <w:rsid w:val="007B238D"/>
    <w:rsid w:val="007B28BB"/>
    <w:rsid w:val="007B2CF2"/>
    <w:rsid w:val="007B41A9"/>
    <w:rsid w:val="007B438E"/>
    <w:rsid w:val="007B4431"/>
    <w:rsid w:val="007B466D"/>
    <w:rsid w:val="007B4767"/>
    <w:rsid w:val="007B558D"/>
    <w:rsid w:val="007B5D11"/>
    <w:rsid w:val="007B644C"/>
    <w:rsid w:val="007B67E9"/>
    <w:rsid w:val="007B68E8"/>
    <w:rsid w:val="007B6D58"/>
    <w:rsid w:val="007B76D8"/>
    <w:rsid w:val="007B7C19"/>
    <w:rsid w:val="007C0C41"/>
    <w:rsid w:val="007C1558"/>
    <w:rsid w:val="007C1D5B"/>
    <w:rsid w:val="007C1F21"/>
    <w:rsid w:val="007C2643"/>
    <w:rsid w:val="007C2AD6"/>
    <w:rsid w:val="007C2B45"/>
    <w:rsid w:val="007C2B99"/>
    <w:rsid w:val="007C30B8"/>
    <w:rsid w:val="007C33B2"/>
    <w:rsid w:val="007C3405"/>
    <w:rsid w:val="007C360C"/>
    <w:rsid w:val="007C3981"/>
    <w:rsid w:val="007C3A39"/>
    <w:rsid w:val="007C3D8C"/>
    <w:rsid w:val="007C4730"/>
    <w:rsid w:val="007C4858"/>
    <w:rsid w:val="007C4ADB"/>
    <w:rsid w:val="007C4AFB"/>
    <w:rsid w:val="007C513B"/>
    <w:rsid w:val="007C6151"/>
    <w:rsid w:val="007C74F4"/>
    <w:rsid w:val="007C79C3"/>
    <w:rsid w:val="007C7E3E"/>
    <w:rsid w:val="007D16FA"/>
    <w:rsid w:val="007D216B"/>
    <w:rsid w:val="007D275B"/>
    <w:rsid w:val="007D2788"/>
    <w:rsid w:val="007D2AB5"/>
    <w:rsid w:val="007D2AC5"/>
    <w:rsid w:val="007D313C"/>
    <w:rsid w:val="007D3615"/>
    <w:rsid w:val="007D39F2"/>
    <w:rsid w:val="007D3C1F"/>
    <w:rsid w:val="007D44ED"/>
    <w:rsid w:val="007D4B99"/>
    <w:rsid w:val="007D5F63"/>
    <w:rsid w:val="007D6054"/>
    <w:rsid w:val="007D61C1"/>
    <w:rsid w:val="007D64D3"/>
    <w:rsid w:val="007D6CA1"/>
    <w:rsid w:val="007D7C04"/>
    <w:rsid w:val="007E0F48"/>
    <w:rsid w:val="007E0FA7"/>
    <w:rsid w:val="007E17DF"/>
    <w:rsid w:val="007E1915"/>
    <w:rsid w:val="007E2F6C"/>
    <w:rsid w:val="007E3564"/>
    <w:rsid w:val="007E35EA"/>
    <w:rsid w:val="007E418F"/>
    <w:rsid w:val="007E465E"/>
    <w:rsid w:val="007E466A"/>
    <w:rsid w:val="007E4F03"/>
    <w:rsid w:val="007E5187"/>
    <w:rsid w:val="007E5FF1"/>
    <w:rsid w:val="007E6343"/>
    <w:rsid w:val="007E69A8"/>
    <w:rsid w:val="007E70CE"/>
    <w:rsid w:val="007E7275"/>
    <w:rsid w:val="007F011F"/>
    <w:rsid w:val="007F043F"/>
    <w:rsid w:val="007F051D"/>
    <w:rsid w:val="007F0B17"/>
    <w:rsid w:val="007F1824"/>
    <w:rsid w:val="007F1AF4"/>
    <w:rsid w:val="007F1C69"/>
    <w:rsid w:val="007F213E"/>
    <w:rsid w:val="007F2188"/>
    <w:rsid w:val="007F23E5"/>
    <w:rsid w:val="007F2FAB"/>
    <w:rsid w:val="007F3200"/>
    <w:rsid w:val="007F329A"/>
    <w:rsid w:val="007F376F"/>
    <w:rsid w:val="007F3EBF"/>
    <w:rsid w:val="007F40E2"/>
    <w:rsid w:val="007F4BC3"/>
    <w:rsid w:val="007F4E4F"/>
    <w:rsid w:val="007F5473"/>
    <w:rsid w:val="007F55D0"/>
    <w:rsid w:val="007F5F9D"/>
    <w:rsid w:val="007F659A"/>
    <w:rsid w:val="007F673F"/>
    <w:rsid w:val="007F6B25"/>
    <w:rsid w:val="007F750C"/>
    <w:rsid w:val="00800845"/>
    <w:rsid w:val="00800E58"/>
    <w:rsid w:val="00802204"/>
    <w:rsid w:val="00802372"/>
    <w:rsid w:val="008023AA"/>
    <w:rsid w:val="00802510"/>
    <w:rsid w:val="00803001"/>
    <w:rsid w:val="008035E5"/>
    <w:rsid w:val="008039A9"/>
    <w:rsid w:val="00803C57"/>
    <w:rsid w:val="00803D24"/>
    <w:rsid w:val="00803F53"/>
    <w:rsid w:val="0080441B"/>
    <w:rsid w:val="00804EC7"/>
    <w:rsid w:val="00805CCB"/>
    <w:rsid w:val="00805DD0"/>
    <w:rsid w:val="00805F50"/>
    <w:rsid w:val="00806049"/>
    <w:rsid w:val="0080612D"/>
    <w:rsid w:val="00806335"/>
    <w:rsid w:val="00806F86"/>
    <w:rsid w:val="008071F8"/>
    <w:rsid w:val="00807233"/>
    <w:rsid w:val="00807D39"/>
    <w:rsid w:val="00810D81"/>
    <w:rsid w:val="008111D6"/>
    <w:rsid w:val="008112E7"/>
    <w:rsid w:val="008115AD"/>
    <w:rsid w:val="008129BB"/>
    <w:rsid w:val="00812D5E"/>
    <w:rsid w:val="00812F02"/>
    <w:rsid w:val="0081336C"/>
    <w:rsid w:val="008136FA"/>
    <w:rsid w:val="0081406F"/>
    <w:rsid w:val="00814ABA"/>
    <w:rsid w:val="008157AA"/>
    <w:rsid w:val="00815BB6"/>
    <w:rsid w:val="0081622F"/>
    <w:rsid w:val="00816BA6"/>
    <w:rsid w:val="0081711B"/>
    <w:rsid w:val="0081780B"/>
    <w:rsid w:val="008178C9"/>
    <w:rsid w:val="00817AEC"/>
    <w:rsid w:val="00817BF9"/>
    <w:rsid w:val="008207AB"/>
    <w:rsid w:val="00820A71"/>
    <w:rsid w:val="008212E0"/>
    <w:rsid w:val="008219DA"/>
    <w:rsid w:val="00821F11"/>
    <w:rsid w:val="008221A7"/>
    <w:rsid w:val="00822652"/>
    <w:rsid w:val="00822807"/>
    <w:rsid w:val="00822FF0"/>
    <w:rsid w:val="0082389B"/>
    <w:rsid w:val="00823C16"/>
    <w:rsid w:val="0082446F"/>
    <w:rsid w:val="00824612"/>
    <w:rsid w:val="008246B7"/>
    <w:rsid w:val="00824CEC"/>
    <w:rsid w:val="00824ECB"/>
    <w:rsid w:val="00824F36"/>
    <w:rsid w:val="008250FF"/>
    <w:rsid w:val="00825848"/>
    <w:rsid w:val="00825F7C"/>
    <w:rsid w:val="00826063"/>
    <w:rsid w:val="008262F3"/>
    <w:rsid w:val="00826553"/>
    <w:rsid w:val="00831025"/>
    <w:rsid w:val="008313BE"/>
    <w:rsid w:val="008313E8"/>
    <w:rsid w:val="00831848"/>
    <w:rsid w:val="00831AD4"/>
    <w:rsid w:val="00831DBB"/>
    <w:rsid w:val="008326FB"/>
    <w:rsid w:val="008328D8"/>
    <w:rsid w:val="00832C9A"/>
    <w:rsid w:val="00833238"/>
    <w:rsid w:val="00833990"/>
    <w:rsid w:val="00833FCA"/>
    <w:rsid w:val="00834491"/>
    <w:rsid w:val="00834757"/>
    <w:rsid w:val="0083482A"/>
    <w:rsid w:val="00834DC8"/>
    <w:rsid w:val="0083501B"/>
    <w:rsid w:val="00835BBD"/>
    <w:rsid w:val="00835F8A"/>
    <w:rsid w:val="00835F8C"/>
    <w:rsid w:val="0083683F"/>
    <w:rsid w:val="008371D6"/>
    <w:rsid w:val="008376BF"/>
    <w:rsid w:val="00837A19"/>
    <w:rsid w:val="00837A65"/>
    <w:rsid w:val="00837DB7"/>
    <w:rsid w:val="0084036F"/>
    <w:rsid w:val="0084088E"/>
    <w:rsid w:val="00840FF2"/>
    <w:rsid w:val="00841139"/>
    <w:rsid w:val="00841403"/>
    <w:rsid w:val="008415AC"/>
    <w:rsid w:val="008420D2"/>
    <w:rsid w:val="0084289C"/>
    <w:rsid w:val="00842AD3"/>
    <w:rsid w:val="00844A03"/>
    <w:rsid w:val="00844ABC"/>
    <w:rsid w:val="00844CB1"/>
    <w:rsid w:val="00845FD6"/>
    <w:rsid w:val="00846368"/>
    <w:rsid w:val="00846516"/>
    <w:rsid w:val="00846654"/>
    <w:rsid w:val="00847AD0"/>
    <w:rsid w:val="00847C6E"/>
    <w:rsid w:val="00847E6E"/>
    <w:rsid w:val="008503F0"/>
    <w:rsid w:val="008506CD"/>
    <w:rsid w:val="008509AF"/>
    <w:rsid w:val="00850AD7"/>
    <w:rsid w:val="008513BF"/>
    <w:rsid w:val="00851B23"/>
    <w:rsid w:val="008528D3"/>
    <w:rsid w:val="00852949"/>
    <w:rsid w:val="00852D8E"/>
    <w:rsid w:val="008551AA"/>
    <w:rsid w:val="00856010"/>
    <w:rsid w:val="00856582"/>
    <w:rsid w:val="008568C0"/>
    <w:rsid w:val="00856AE7"/>
    <w:rsid w:val="00857596"/>
    <w:rsid w:val="00860782"/>
    <w:rsid w:val="00861070"/>
    <w:rsid w:val="00861262"/>
    <w:rsid w:val="0086180D"/>
    <w:rsid w:val="00861B90"/>
    <w:rsid w:val="008621E4"/>
    <w:rsid w:val="008624B4"/>
    <w:rsid w:val="0086340B"/>
    <w:rsid w:val="00863436"/>
    <w:rsid w:val="00864BDA"/>
    <w:rsid w:val="00864D57"/>
    <w:rsid w:val="008650FC"/>
    <w:rsid w:val="008656DE"/>
    <w:rsid w:val="00865BB1"/>
    <w:rsid w:val="0086673D"/>
    <w:rsid w:val="00866DA6"/>
    <w:rsid w:val="00866F57"/>
    <w:rsid w:val="008671E5"/>
    <w:rsid w:val="00867698"/>
    <w:rsid w:val="0086781E"/>
    <w:rsid w:val="00867AC2"/>
    <w:rsid w:val="008702BE"/>
    <w:rsid w:val="00870A62"/>
    <w:rsid w:val="00870BBB"/>
    <w:rsid w:val="00870EDC"/>
    <w:rsid w:val="0087179B"/>
    <w:rsid w:val="008720B0"/>
    <w:rsid w:val="0087280E"/>
    <w:rsid w:val="00872ECC"/>
    <w:rsid w:val="00872F8D"/>
    <w:rsid w:val="008731A7"/>
    <w:rsid w:val="008735B4"/>
    <w:rsid w:val="00873635"/>
    <w:rsid w:val="008736A6"/>
    <w:rsid w:val="00874AAF"/>
    <w:rsid w:val="00875090"/>
    <w:rsid w:val="008750B2"/>
    <w:rsid w:val="00875617"/>
    <w:rsid w:val="0087564A"/>
    <w:rsid w:val="008758BF"/>
    <w:rsid w:val="00875DAB"/>
    <w:rsid w:val="0087672F"/>
    <w:rsid w:val="0087697B"/>
    <w:rsid w:val="008800A4"/>
    <w:rsid w:val="008800C5"/>
    <w:rsid w:val="008804DE"/>
    <w:rsid w:val="00880E4F"/>
    <w:rsid w:val="0088205B"/>
    <w:rsid w:val="0088282D"/>
    <w:rsid w:val="00882958"/>
    <w:rsid w:val="00882BE5"/>
    <w:rsid w:val="008835FB"/>
    <w:rsid w:val="008840C9"/>
    <w:rsid w:val="008842CA"/>
    <w:rsid w:val="008842D3"/>
    <w:rsid w:val="008843F7"/>
    <w:rsid w:val="008849B9"/>
    <w:rsid w:val="00884E91"/>
    <w:rsid w:val="0088501F"/>
    <w:rsid w:val="00885181"/>
    <w:rsid w:val="008856C8"/>
    <w:rsid w:val="008859E1"/>
    <w:rsid w:val="008860F0"/>
    <w:rsid w:val="008876BF"/>
    <w:rsid w:val="008878AB"/>
    <w:rsid w:val="00887979"/>
    <w:rsid w:val="0088798C"/>
    <w:rsid w:val="00887DCC"/>
    <w:rsid w:val="008902C9"/>
    <w:rsid w:val="00890674"/>
    <w:rsid w:val="00890BBC"/>
    <w:rsid w:val="00890BE4"/>
    <w:rsid w:val="00890DA8"/>
    <w:rsid w:val="00891BCD"/>
    <w:rsid w:val="0089245B"/>
    <w:rsid w:val="00892FC6"/>
    <w:rsid w:val="00893378"/>
    <w:rsid w:val="008934CD"/>
    <w:rsid w:val="00893AB8"/>
    <w:rsid w:val="00894341"/>
    <w:rsid w:val="00894C09"/>
    <w:rsid w:val="00894E7F"/>
    <w:rsid w:val="00895164"/>
    <w:rsid w:val="008955DC"/>
    <w:rsid w:val="00895BA1"/>
    <w:rsid w:val="008961D5"/>
    <w:rsid w:val="00896502"/>
    <w:rsid w:val="00897069"/>
    <w:rsid w:val="00897622"/>
    <w:rsid w:val="00897823"/>
    <w:rsid w:val="008A0035"/>
    <w:rsid w:val="008A16BE"/>
    <w:rsid w:val="008A1B32"/>
    <w:rsid w:val="008A1E28"/>
    <w:rsid w:val="008A2BC5"/>
    <w:rsid w:val="008A2F70"/>
    <w:rsid w:val="008A3073"/>
    <w:rsid w:val="008A313D"/>
    <w:rsid w:val="008A37A7"/>
    <w:rsid w:val="008A3B2D"/>
    <w:rsid w:val="008A3EE0"/>
    <w:rsid w:val="008A415E"/>
    <w:rsid w:val="008A43E6"/>
    <w:rsid w:val="008A4478"/>
    <w:rsid w:val="008A4F41"/>
    <w:rsid w:val="008A50F5"/>
    <w:rsid w:val="008A5141"/>
    <w:rsid w:val="008A5271"/>
    <w:rsid w:val="008A551D"/>
    <w:rsid w:val="008A7FC4"/>
    <w:rsid w:val="008B0030"/>
    <w:rsid w:val="008B0D1F"/>
    <w:rsid w:val="008B0EDE"/>
    <w:rsid w:val="008B1423"/>
    <w:rsid w:val="008B1526"/>
    <w:rsid w:val="008B15D4"/>
    <w:rsid w:val="008B1CFD"/>
    <w:rsid w:val="008B252C"/>
    <w:rsid w:val="008B2961"/>
    <w:rsid w:val="008B39F4"/>
    <w:rsid w:val="008B3B00"/>
    <w:rsid w:val="008B3F35"/>
    <w:rsid w:val="008B41AB"/>
    <w:rsid w:val="008B490E"/>
    <w:rsid w:val="008B52C3"/>
    <w:rsid w:val="008B53E0"/>
    <w:rsid w:val="008B59F3"/>
    <w:rsid w:val="008B5A61"/>
    <w:rsid w:val="008B5ABA"/>
    <w:rsid w:val="008B61A6"/>
    <w:rsid w:val="008B699E"/>
    <w:rsid w:val="008B6B3F"/>
    <w:rsid w:val="008B73F4"/>
    <w:rsid w:val="008B7F0B"/>
    <w:rsid w:val="008C0987"/>
    <w:rsid w:val="008C09AF"/>
    <w:rsid w:val="008C0B0C"/>
    <w:rsid w:val="008C11D6"/>
    <w:rsid w:val="008C1346"/>
    <w:rsid w:val="008C14EF"/>
    <w:rsid w:val="008C15DF"/>
    <w:rsid w:val="008C173C"/>
    <w:rsid w:val="008C1E7C"/>
    <w:rsid w:val="008C2578"/>
    <w:rsid w:val="008C2935"/>
    <w:rsid w:val="008C2B2D"/>
    <w:rsid w:val="008C343F"/>
    <w:rsid w:val="008C4150"/>
    <w:rsid w:val="008C448E"/>
    <w:rsid w:val="008C497C"/>
    <w:rsid w:val="008C4CA0"/>
    <w:rsid w:val="008C5D04"/>
    <w:rsid w:val="008C6676"/>
    <w:rsid w:val="008C7C51"/>
    <w:rsid w:val="008D0339"/>
    <w:rsid w:val="008D09E7"/>
    <w:rsid w:val="008D0A6C"/>
    <w:rsid w:val="008D0E9B"/>
    <w:rsid w:val="008D169C"/>
    <w:rsid w:val="008D1E90"/>
    <w:rsid w:val="008D23A8"/>
    <w:rsid w:val="008D34A2"/>
    <w:rsid w:val="008D361E"/>
    <w:rsid w:val="008D4208"/>
    <w:rsid w:val="008D4703"/>
    <w:rsid w:val="008D491A"/>
    <w:rsid w:val="008D4FD4"/>
    <w:rsid w:val="008D519C"/>
    <w:rsid w:val="008D5416"/>
    <w:rsid w:val="008D5772"/>
    <w:rsid w:val="008D603E"/>
    <w:rsid w:val="008D650A"/>
    <w:rsid w:val="008D67FA"/>
    <w:rsid w:val="008D6A1F"/>
    <w:rsid w:val="008D7139"/>
    <w:rsid w:val="008D74BB"/>
    <w:rsid w:val="008D75AC"/>
    <w:rsid w:val="008D75DE"/>
    <w:rsid w:val="008D7787"/>
    <w:rsid w:val="008D78B9"/>
    <w:rsid w:val="008D7A0D"/>
    <w:rsid w:val="008D7B71"/>
    <w:rsid w:val="008D7E76"/>
    <w:rsid w:val="008E0038"/>
    <w:rsid w:val="008E061A"/>
    <w:rsid w:val="008E08FB"/>
    <w:rsid w:val="008E175D"/>
    <w:rsid w:val="008E1762"/>
    <w:rsid w:val="008E1EDB"/>
    <w:rsid w:val="008E2BFF"/>
    <w:rsid w:val="008E2E6E"/>
    <w:rsid w:val="008E484A"/>
    <w:rsid w:val="008E5BDC"/>
    <w:rsid w:val="008E626E"/>
    <w:rsid w:val="008E63C0"/>
    <w:rsid w:val="008E6EFB"/>
    <w:rsid w:val="008E7565"/>
    <w:rsid w:val="008E7692"/>
    <w:rsid w:val="008E78BA"/>
    <w:rsid w:val="008E7A4E"/>
    <w:rsid w:val="008F0126"/>
    <w:rsid w:val="008F0279"/>
    <w:rsid w:val="008F0732"/>
    <w:rsid w:val="008F0A3A"/>
    <w:rsid w:val="008F0F0F"/>
    <w:rsid w:val="008F13B4"/>
    <w:rsid w:val="008F1582"/>
    <w:rsid w:val="008F17AE"/>
    <w:rsid w:val="008F1F26"/>
    <w:rsid w:val="008F22F8"/>
    <w:rsid w:val="008F2D89"/>
    <w:rsid w:val="008F33BE"/>
    <w:rsid w:val="008F415D"/>
    <w:rsid w:val="008F4689"/>
    <w:rsid w:val="008F506E"/>
    <w:rsid w:val="008F5A98"/>
    <w:rsid w:val="008F5D09"/>
    <w:rsid w:val="008F67AD"/>
    <w:rsid w:val="008F6846"/>
    <w:rsid w:val="008F78C5"/>
    <w:rsid w:val="0090019A"/>
    <w:rsid w:val="009008DA"/>
    <w:rsid w:val="00900A1F"/>
    <w:rsid w:val="00900C9B"/>
    <w:rsid w:val="00901048"/>
    <w:rsid w:val="009013A6"/>
    <w:rsid w:val="009014A0"/>
    <w:rsid w:val="00901A2B"/>
    <w:rsid w:val="00901DC6"/>
    <w:rsid w:val="00902131"/>
    <w:rsid w:val="0090256F"/>
    <w:rsid w:val="00902CB9"/>
    <w:rsid w:val="009035E1"/>
    <w:rsid w:val="00903A2A"/>
    <w:rsid w:val="00903A43"/>
    <w:rsid w:val="00903E92"/>
    <w:rsid w:val="00904D34"/>
    <w:rsid w:val="00905ED2"/>
    <w:rsid w:val="009063A9"/>
    <w:rsid w:val="009065C6"/>
    <w:rsid w:val="009067B5"/>
    <w:rsid w:val="00906BB3"/>
    <w:rsid w:val="00906CAA"/>
    <w:rsid w:val="009072B4"/>
    <w:rsid w:val="009072D4"/>
    <w:rsid w:val="00910588"/>
    <w:rsid w:val="009108A1"/>
    <w:rsid w:val="00910AC3"/>
    <w:rsid w:val="00910F42"/>
    <w:rsid w:val="009112C2"/>
    <w:rsid w:val="00912B12"/>
    <w:rsid w:val="00913630"/>
    <w:rsid w:val="0091452F"/>
    <w:rsid w:val="0091482D"/>
    <w:rsid w:val="00914980"/>
    <w:rsid w:val="00914ED6"/>
    <w:rsid w:val="00915521"/>
    <w:rsid w:val="0091631E"/>
    <w:rsid w:val="00916859"/>
    <w:rsid w:val="009174A3"/>
    <w:rsid w:val="00917A03"/>
    <w:rsid w:val="009208FF"/>
    <w:rsid w:val="00920CEA"/>
    <w:rsid w:val="009212D7"/>
    <w:rsid w:val="0092146D"/>
    <w:rsid w:val="00922D82"/>
    <w:rsid w:val="00923CD1"/>
    <w:rsid w:val="00923E5C"/>
    <w:rsid w:val="00924A5A"/>
    <w:rsid w:val="009251E4"/>
    <w:rsid w:val="00925760"/>
    <w:rsid w:val="00925F53"/>
    <w:rsid w:val="0092608C"/>
    <w:rsid w:val="009261E6"/>
    <w:rsid w:val="0092678A"/>
    <w:rsid w:val="00926A77"/>
    <w:rsid w:val="00927318"/>
    <w:rsid w:val="00927716"/>
    <w:rsid w:val="00927D40"/>
    <w:rsid w:val="00931320"/>
    <w:rsid w:val="009319B3"/>
    <w:rsid w:val="00931D19"/>
    <w:rsid w:val="00931FA2"/>
    <w:rsid w:val="00932DF5"/>
    <w:rsid w:val="0093330B"/>
    <w:rsid w:val="00933456"/>
    <w:rsid w:val="0093380E"/>
    <w:rsid w:val="00933B8E"/>
    <w:rsid w:val="00933C8C"/>
    <w:rsid w:val="00934DA4"/>
    <w:rsid w:val="0093686F"/>
    <w:rsid w:val="00937D7D"/>
    <w:rsid w:val="009401FB"/>
    <w:rsid w:val="00940522"/>
    <w:rsid w:val="00940638"/>
    <w:rsid w:val="009407DD"/>
    <w:rsid w:val="00940DF3"/>
    <w:rsid w:val="009411E5"/>
    <w:rsid w:val="00941564"/>
    <w:rsid w:val="00941A1A"/>
    <w:rsid w:val="00941D16"/>
    <w:rsid w:val="00941F4C"/>
    <w:rsid w:val="00942099"/>
    <w:rsid w:val="00942540"/>
    <w:rsid w:val="0094254F"/>
    <w:rsid w:val="00942E5B"/>
    <w:rsid w:val="009432AD"/>
    <w:rsid w:val="0094490F"/>
    <w:rsid w:val="009449EF"/>
    <w:rsid w:val="00944DEC"/>
    <w:rsid w:val="009450DB"/>
    <w:rsid w:val="00945F03"/>
    <w:rsid w:val="009460BB"/>
    <w:rsid w:val="00946523"/>
    <w:rsid w:val="00946529"/>
    <w:rsid w:val="009468BA"/>
    <w:rsid w:val="00946AE3"/>
    <w:rsid w:val="00947656"/>
    <w:rsid w:val="00947C62"/>
    <w:rsid w:val="00947EC3"/>
    <w:rsid w:val="00950531"/>
    <w:rsid w:val="009505DB"/>
    <w:rsid w:val="00950639"/>
    <w:rsid w:val="00950EEC"/>
    <w:rsid w:val="00950F61"/>
    <w:rsid w:val="009512F6"/>
    <w:rsid w:val="00951C7A"/>
    <w:rsid w:val="00951FD6"/>
    <w:rsid w:val="009529B8"/>
    <w:rsid w:val="009530DD"/>
    <w:rsid w:val="009533F0"/>
    <w:rsid w:val="00953484"/>
    <w:rsid w:val="009536CE"/>
    <w:rsid w:val="00953EEB"/>
    <w:rsid w:val="009547A7"/>
    <w:rsid w:val="009553C0"/>
    <w:rsid w:val="00955D5F"/>
    <w:rsid w:val="009562A0"/>
    <w:rsid w:val="00956B1C"/>
    <w:rsid w:val="0096036E"/>
    <w:rsid w:val="00960506"/>
    <w:rsid w:val="00961052"/>
    <w:rsid w:val="00961142"/>
    <w:rsid w:val="0096161D"/>
    <w:rsid w:val="009624C2"/>
    <w:rsid w:val="00962C65"/>
    <w:rsid w:val="00963D07"/>
    <w:rsid w:val="0096461B"/>
    <w:rsid w:val="00964F07"/>
    <w:rsid w:val="00965C48"/>
    <w:rsid w:val="00965D44"/>
    <w:rsid w:val="00965D71"/>
    <w:rsid w:val="00965DF1"/>
    <w:rsid w:val="009661D9"/>
    <w:rsid w:val="0096656C"/>
    <w:rsid w:val="00967908"/>
    <w:rsid w:val="00970C0B"/>
    <w:rsid w:val="00971031"/>
    <w:rsid w:val="00971396"/>
    <w:rsid w:val="0097166E"/>
    <w:rsid w:val="00971B39"/>
    <w:rsid w:val="00971C6A"/>
    <w:rsid w:val="00971EA4"/>
    <w:rsid w:val="0097297C"/>
    <w:rsid w:val="00972CDE"/>
    <w:rsid w:val="00972DA4"/>
    <w:rsid w:val="00973F26"/>
    <w:rsid w:val="009746A0"/>
    <w:rsid w:val="00974B4B"/>
    <w:rsid w:val="00974EF7"/>
    <w:rsid w:val="00975934"/>
    <w:rsid w:val="00976257"/>
    <w:rsid w:val="009766FC"/>
    <w:rsid w:val="00976D43"/>
    <w:rsid w:val="0098068B"/>
    <w:rsid w:val="009816A4"/>
    <w:rsid w:val="00981B7F"/>
    <w:rsid w:val="00981FB4"/>
    <w:rsid w:val="0098268A"/>
    <w:rsid w:val="00983051"/>
    <w:rsid w:val="009833A6"/>
    <w:rsid w:val="0098341C"/>
    <w:rsid w:val="00983D1A"/>
    <w:rsid w:val="00984ACD"/>
    <w:rsid w:val="00984CC1"/>
    <w:rsid w:val="009858F7"/>
    <w:rsid w:val="00985DBD"/>
    <w:rsid w:val="00986366"/>
    <w:rsid w:val="00987144"/>
    <w:rsid w:val="009879B7"/>
    <w:rsid w:val="009879F7"/>
    <w:rsid w:val="00990055"/>
    <w:rsid w:val="00990084"/>
    <w:rsid w:val="00990111"/>
    <w:rsid w:val="00990242"/>
    <w:rsid w:val="00990EFB"/>
    <w:rsid w:val="0099150B"/>
    <w:rsid w:val="0099186F"/>
    <w:rsid w:val="00991BC4"/>
    <w:rsid w:val="009924B8"/>
    <w:rsid w:val="00992884"/>
    <w:rsid w:val="00992DF8"/>
    <w:rsid w:val="00992EC8"/>
    <w:rsid w:val="00993A85"/>
    <w:rsid w:val="00993FBD"/>
    <w:rsid w:val="00994584"/>
    <w:rsid w:val="0099493A"/>
    <w:rsid w:val="00994AB3"/>
    <w:rsid w:val="0099568F"/>
    <w:rsid w:val="00995733"/>
    <w:rsid w:val="009958C9"/>
    <w:rsid w:val="009958D2"/>
    <w:rsid w:val="00995ACA"/>
    <w:rsid w:val="00996038"/>
    <w:rsid w:val="009968A7"/>
    <w:rsid w:val="00997302"/>
    <w:rsid w:val="00997332"/>
    <w:rsid w:val="009A0840"/>
    <w:rsid w:val="009A0FBC"/>
    <w:rsid w:val="009A133E"/>
    <w:rsid w:val="009A1543"/>
    <w:rsid w:val="009A1F89"/>
    <w:rsid w:val="009A24DF"/>
    <w:rsid w:val="009A553C"/>
    <w:rsid w:val="009A5D06"/>
    <w:rsid w:val="009A5D5E"/>
    <w:rsid w:val="009A5F2E"/>
    <w:rsid w:val="009A64AB"/>
    <w:rsid w:val="009A735D"/>
    <w:rsid w:val="009A79AA"/>
    <w:rsid w:val="009A7CD7"/>
    <w:rsid w:val="009B01B4"/>
    <w:rsid w:val="009B0273"/>
    <w:rsid w:val="009B1D06"/>
    <w:rsid w:val="009B23D0"/>
    <w:rsid w:val="009B2A29"/>
    <w:rsid w:val="009B385C"/>
    <w:rsid w:val="009B43B6"/>
    <w:rsid w:val="009B4855"/>
    <w:rsid w:val="009B48A8"/>
    <w:rsid w:val="009B5328"/>
    <w:rsid w:val="009B559C"/>
    <w:rsid w:val="009B569F"/>
    <w:rsid w:val="009B6608"/>
    <w:rsid w:val="009B6D1C"/>
    <w:rsid w:val="009B7892"/>
    <w:rsid w:val="009B7CBF"/>
    <w:rsid w:val="009C00FF"/>
    <w:rsid w:val="009C03F7"/>
    <w:rsid w:val="009C080F"/>
    <w:rsid w:val="009C179A"/>
    <w:rsid w:val="009C1AA8"/>
    <w:rsid w:val="009C3F29"/>
    <w:rsid w:val="009C45B1"/>
    <w:rsid w:val="009C4FEC"/>
    <w:rsid w:val="009C54CB"/>
    <w:rsid w:val="009C59D7"/>
    <w:rsid w:val="009C65DD"/>
    <w:rsid w:val="009C6DC7"/>
    <w:rsid w:val="009C715B"/>
    <w:rsid w:val="009C72D3"/>
    <w:rsid w:val="009C78A4"/>
    <w:rsid w:val="009D042D"/>
    <w:rsid w:val="009D1829"/>
    <w:rsid w:val="009D1A41"/>
    <w:rsid w:val="009D26A3"/>
    <w:rsid w:val="009D2ACD"/>
    <w:rsid w:val="009D2B8C"/>
    <w:rsid w:val="009D2CB6"/>
    <w:rsid w:val="009D2E73"/>
    <w:rsid w:val="009D3768"/>
    <w:rsid w:val="009D386F"/>
    <w:rsid w:val="009D3D8D"/>
    <w:rsid w:val="009D4283"/>
    <w:rsid w:val="009D5826"/>
    <w:rsid w:val="009D5B9D"/>
    <w:rsid w:val="009D630A"/>
    <w:rsid w:val="009D65B0"/>
    <w:rsid w:val="009D6626"/>
    <w:rsid w:val="009D694A"/>
    <w:rsid w:val="009D7126"/>
    <w:rsid w:val="009D7721"/>
    <w:rsid w:val="009D7929"/>
    <w:rsid w:val="009E05D4"/>
    <w:rsid w:val="009E08A7"/>
    <w:rsid w:val="009E0B8F"/>
    <w:rsid w:val="009E0D29"/>
    <w:rsid w:val="009E1964"/>
    <w:rsid w:val="009E1B6F"/>
    <w:rsid w:val="009E212B"/>
    <w:rsid w:val="009E2678"/>
    <w:rsid w:val="009E2708"/>
    <w:rsid w:val="009E3374"/>
    <w:rsid w:val="009E3472"/>
    <w:rsid w:val="009E3A99"/>
    <w:rsid w:val="009E45B2"/>
    <w:rsid w:val="009E49E5"/>
    <w:rsid w:val="009E5958"/>
    <w:rsid w:val="009E598C"/>
    <w:rsid w:val="009E5D3F"/>
    <w:rsid w:val="009E60EE"/>
    <w:rsid w:val="009E6479"/>
    <w:rsid w:val="009E6738"/>
    <w:rsid w:val="009E75A0"/>
    <w:rsid w:val="009E7D7F"/>
    <w:rsid w:val="009F02B5"/>
    <w:rsid w:val="009F1168"/>
    <w:rsid w:val="009F17AA"/>
    <w:rsid w:val="009F1811"/>
    <w:rsid w:val="009F1EFA"/>
    <w:rsid w:val="009F2390"/>
    <w:rsid w:val="009F25A0"/>
    <w:rsid w:val="009F4149"/>
    <w:rsid w:val="009F4AA8"/>
    <w:rsid w:val="009F4C9F"/>
    <w:rsid w:val="009F51E3"/>
    <w:rsid w:val="009F5380"/>
    <w:rsid w:val="009F5391"/>
    <w:rsid w:val="009F5630"/>
    <w:rsid w:val="009F5AA1"/>
    <w:rsid w:val="009F6BD3"/>
    <w:rsid w:val="009F6C57"/>
    <w:rsid w:val="009F6DC3"/>
    <w:rsid w:val="00A00C51"/>
    <w:rsid w:val="00A00C63"/>
    <w:rsid w:val="00A0134B"/>
    <w:rsid w:val="00A01A64"/>
    <w:rsid w:val="00A0217E"/>
    <w:rsid w:val="00A02775"/>
    <w:rsid w:val="00A02C72"/>
    <w:rsid w:val="00A036F7"/>
    <w:rsid w:val="00A03C64"/>
    <w:rsid w:val="00A03F22"/>
    <w:rsid w:val="00A049A7"/>
    <w:rsid w:val="00A04FC8"/>
    <w:rsid w:val="00A04FE7"/>
    <w:rsid w:val="00A05370"/>
    <w:rsid w:val="00A057D2"/>
    <w:rsid w:val="00A0686C"/>
    <w:rsid w:val="00A07429"/>
    <w:rsid w:val="00A0763D"/>
    <w:rsid w:val="00A07709"/>
    <w:rsid w:val="00A07AEB"/>
    <w:rsid w:val="00A07DE5"/>
    <w:rsid w:val="00A07F32"/>
    <w:rsid w:val="00A109D0"/>
    <w:rsid w:val="00A10B72"/>
    <w:rsid w:val="00A10EAB"/>
    <w:rsid w:val="00A11D02"/>
    <w:rsid w:val="00A12881"/>
    <w:rsid w:val="00A13E65"/>
    <w:rsid w:val="00A13EE8"/>
    <w:rsid w:val="00A13F41"/>
    <w:rsid w:val="00A14287"/>
    <w:rsid w:val="00A143F0"/>
    <w:rsid w:val="00A14A7F"/>
    <w:rsid w:val="00A14D50"/>
    <w:rsid w:val="00A15BE0"/>
    <w:rsid w:val="00A15F49"/>
    <w:rsid w:val="00A16E45"/>
    <w:rsid w:val="00A170E4"/>
    <w:rsid w:val="00A172CB"/>
    <w:rsid w:val="00A17D6B"/>
    <w:rsid w:val="00A21E92"/>
    <w:rsid w:val="00A220D1"/>
    <w:rsid w:val="00A2251B"/>
    <w:rsid w:val="00A22DFC"/>
    <w:rsid w:val="00A22FC5"/>
    <w:rsid w:val="00A230D8"/>
    <w:rsid w:val="00A23142"/>
    <w:rsid w:val="00A236D9"/>
    <w:rsid w:val="00A238EE"/>
    <w:rsid w:val="00A23D24"/>
    <w:rsid w:val="00A2486A"/>
    <w:rsid w:val="00A24C6D"/>
    <w:rsid w:val="00A24DE3"/>
    <w:rsid w:val="00A24ED0"/>
    <w:rsid w:val="00A256B8"/>
    <w:rsid w:val="00A25A4E"/>
    <w:rsid w:val="00A26206"/>
    <w:rsid w:val="00A26516"/>
    <w:rsid w:val="00A268B7"/>
    <w:rsid w:val="00A26A18"/>
    <w:rsid w:val="00A26AC2"/>
    <w:rsid w:val="00A31005"/>
    <w:rsid w:val="00A31151"/>
    <w:rsid w:val="00A3136B"/>
    <w:rsid w:val="00A31B77"/>
    <w:rsid w:val="00A31E84"/>
    <w:rsid w:val="00A3220A"/>
    <w:rsid w:val="00A33A05"/>
    <w:rsid w:val="00A34724"/>
    <w:rsid w:val="00A34A37"/>
    <w:rsid w:val="00A34B17"/>
    <w:rsid w:val="00A34B2E"/>
    <w:rsid w:val="00A34E3A"/>
    <w:rsid w:val="00A3684A"/>
    <w:rsid w:val="00A371B5"/>
    <w:rsid w:val="00A37A2B"/>
    <w:rsid w:val="00A37B4A"/>
    <w:rsid w:val="00A40115"/>
    <w:rsid w:val="00A403C9"/>
    <w:rsid w:val="00A40B19"/>
    <w:rsid w:val="00A40BB3"/>
    <w:rsid w:val="00A421CE"/>
    <w:rsid w:val="00A42B4D"/>
    <w:rsid w:val="00A42EE2"/>
    <w:rsid w:val="00A44652"/>
    <w:rsid w:val="00A44923"/>
    <w:rsid w:val="00A451B0"/>
    <w:rsid w:val="00A460A8"/>
    <w:rsid w:val="00A46229"/>
    <w:rsid w:val="00A463B3"/>
    <w:rsid w:val="00A463FD"/>
    <w:rsid w:val="00A465C4"/>
    <w:rsid w:val="00A46DDE"/>
    <w:rsid w:val="00A47E3C"/>
    <w:rsid w:val="00A47FF4"/>
    <w:rsid w:val="00A50E2C"/>
    <w:rsid w:val="00A51142"/>
    <w:rsid w:val="00A52DBF"/>
    <w:rsid w:val="00A531B7"/>
    <w:rsid w:val="00A532BC"/>
    <w:rsid w:val="00A53AC9"/>
    <w:rsid w:val="00A53BA8"/>
    <w:rsid w:val="00A53DB1"/>
    <w:rsid w:val="00A545D0"/>
    <w:rsid w:val="00A54AA2"/>
    <w:rsid w:val="00A54EA4"/>
    <w:rsid w:val="00A55249"/>
    <w:rsid w:val="00A56C27"/>
    <w:rsid w:val="00A570D8"/>
    <w:rsid w:val="00A572D1"/>
    <w:rsid w:val="00A57741"/>
    <w:rsid w:val="00A57A9E"/>
    <w:rsid w:val="00A57F99"/>
    <w:rsid w:val="00A60437"/>
    <w:rsid w:val="00A60773"/>
    <w:rsid w:val="00A60A62"/>
    <w:rsid w:val="00A610B4"/>
    <w:rsid w:val="00A611CD"/>
    <w:rsid w:val="00A6132C"/>
    <w:rsid w:val="00A614CA"/>
    <w:rsid w:val="00A629D1"/>
    <w:rsid w:val="00A62A1B"/>
    <w:rsid w:val="00A62B62"/>
    <w:rsid w:val="00A6316E"/>
    <w:rsid w:val="00A6362F"/>
    <w:rsid w:val="00A63AE5"/>
    <w:rsid w:val="00A63EA2"/>
    <w:rsid w:val="00A64930"/>
    <w:rsid w:val="00A64CAD"/>
    <w:rsid w:val="00A65450"/>
    <w:rsid w:val="00A65CD0"/>
    <w:rsid w:val="00A66C0D"/>
    <w:rsid w:val="00A67062"/>
    <w:rsid w:val="00A67308"/>
    <w:rsid w:val="00A678A5"/>
    <w:rsid w:val="00A67E10"/>
    <w:rsid w:val="00A707FD"/>
    <w:rsid w:val="00A70B30"/>
    <w:rsid w:val="00A71A1F"/>
    <w:rsid w:val="00A71C79"/>
    <w:rsid w:val="00A73073"/>
    <w:rsid w:val="00A7380E"/>
    <w:rsid w:val="00A73FFC"/>
    <w:rsid w:val="00A745D5"/>
    <w:rsid w:val="00A747E3"/>
    <w:rsid w:val="00A74963"/>
    <w:rsid w:val="00A74EE9"/>
    <w:rsid w:val="00A75E6B"/>
    <w:rsid w:val="00A76A3B"/>
    <w:rsid w:val="00A76AC5"/>
    <w:rsid w:val="00A77182"/>
    <w:rsid w:val="00A77E96"/>
    <w:rsid w:val="00A8062F"/>
    <w:rsid w:val="00A80868"/>
    <w:rsid w:val="00A8197B"/>
    <w:rsid w:val="00A81F03"/>
    <w:rsid w:val="00A8240D"/>
    <w:rsid w:val="00A825EE"/>
    <w:rsid w:val="00A827AD"/>
    <w:rsid w:val="00A82E59"/>
    <w:rsid w:val="00A83118"/>
    <w:rsid w:val="00A83244"/>
    <w:rsid w:val="00A83860"/>
    <w:rsid w:val="00A83BF5"/>
    <w:rsid w:val="00A83C5C"/>
    <w:rsid w:val="00A83C7C"/>
    <w:rsid w:val="00A83CBA"/>
    <w:rsid w:val="00A83E1D"/>
    <w:rsid w:val="00A83F6A"/>
    <w:rsid w:val="00A83FA4"/>
    <w:rsid w:val="00A8426E"/>
    <w:rsid w:val="00A84A07"/>
    <w:rsid w:val="00A855AD"/>
    <w:rsid w:val="00A856C1"/>
    <w:rsid w:val="00A861A9"/>
    <w:rsid w:val="00A8629E"/>
    <w:rsid w:val="00A8632D"/>
    <w:rsid w:val="00A87547"/>
    <w:rsid w:val="00A901EF"/>
    <w:rsid w:val="00A919F0"/>
    <w:rsid w:val="00A921D1"/>
    <w:rsid w:val="00A92400"/>
    <w:rsid w:val="00A92870"/>
    <w:rsid w:val="00A931BA"/>
    <w:rsid w:val="00A93DFC"/>
    <w:rsid w:val="00A93FDA"/>
    <w:rsid w:val="00A94428"/>
    <w:rsid w:val="00A94CB6"/>
    <w:rsid w:val="00A94E2E"/>
    <w:rsid w:val="00A97131"/>
    <w:rsid w:val="00A97B1D"/>
    <w:rsid w:val="00A97E03"/>
    <w:rsid w:val="00AA087A"/>
    <w:rsid w:val="00AA191C"/>
    <w:rsid w:val="00AA1952"/>
    <w:rsid w:val="00AA213D"/>
    <w:rsid w:val="00AA22BA"/>
    <w:rsid w:val="00AA272F"/>
    <w:rsid w:val="00AA297D"/>
    <w:rsid w:val="00AA2E4B"/>
    <w:rsid w:val="00AA3058"/>
    <w:rsid w:val="00AA30BD"/>
    <w:rsid w:val="00AA3476"/>
    <w:rsid w:val="00AA3E48"/>
    <w:rsid w:val="00AA3E90"/>
    <w:rsid w:val="00AA4844"/>
    <w:rsid w:val="00AA5424"/>
    <w:rsid w:val="00AA5B2D"/>
    <w:rsid w:val="00AA5D95"/>
    <w:rsid w:val="00AA6268"/>
    <w:rsid w:val="00AB0292"/>
    <w:rsid w:val="00AB03C5"/>
    <w:rsid w:val="00AB11FB"/>
    <w:rsid w:val="00AB1316"/>
    <w:rsid w:val="00AB1A59"/>
    <w:rsid w:val="00AB1BF2"/>
    <w:rsid w:val="00AB1DF4"/>
    <w:rsid w:val="00AB212F"/>
    <w:rsid w:val="00AB290E"/>
    <w:rsid w:val="00AB2946"/>
    <w:rsid w:val="00AB3591"/>
    <w:rsid w:val="00AB3D74"/>
    <w:rsid w:val="00AB3FC4"/>
    <w:rsid w:val="00AB41E0"/>
    <w:rsid w:val="00AB421F"/>
    <w:rsid w:val="00AB4F90"/>
    <w:rsid w:val="00AB6011"/>
    <w:rsid w:val="00AB60D9"/>
    <w:rsid w:val="00AB6343"/>
    <w:rsid w:val="00AB657E"/>
    <w:rsid w:val="00AB7084"/>
    <w:rsid w:val="00AB7D31"/>
    <w:rsid w:val="00AC0823"/>
    <w:rsid w:val="00AC125A"/>
    <w:rsid w:val="00AC16EE"/>
    <w:rsid w:val="00AC1DD7"/>
    <w:rsid w:val="00AC2590"/>
    <w:rsid w:val="00AC370D"/>
    <w:rsid w:val="00AC3CB0"/>
    <w:rsid w:val="00AC4B20"/>
    <w:rsid w:val="00AC5829"/>
    <w:rsid w:val="00AC5BCC"/>
    <w:rsid w:val="00AC5BFC"/>
    <w:rsid w:val="00AC5C96"/>
    <w:rsid w:val="00AC6316"/>
    <w:rsid w:val="00AC6EC3"/>
    <w:rsid w:val="00AC7002"/>
    <w:rsid w:val="00AC730B"/>
    <w:rsid w:val="00AC77BE"/>
    <w:rsid w:val="00AC7C00"/>
    <w:rsid w:val="00AC7E3F"/>
    <w:rsid w:val="00AD0501"/>
    <w:rsid w:val="00AD08C9"/>
    <w:rsid w:val="00AD0A21"/>
    <w:rsid w:val="00AD0FB6"/>
    <w:rsid w:val="00AD17C7"/>
    <w:rsid w:val="00AD1EA9"/>
    <w:rsid w:val="00AD1F71"/>
    <w:rsid w:val="00AD202F"/>
    <w:rsid w:val="00AD2C2D"/>
    <w:rsid w:val="00AD3AE8"/>
    <w:rsid w:val="00AD4727"/>
    <w:rsid w:val="00AD4957"/>
    <w:rsid w:val="00AD5097"/>
    <w:rsid w:val="00AD5ADE"/>
    <w:rsid w:val="00AD67BC"/>
    <w:rsid w:val="00AD6840"/>
    <w:rsid w:val="00AD6FD3"/>
    <w:rsid w:val="00AD72FA"/>
    <w:rsid w:val="00AD7649"/>
    <w:rsid w:val="00AD781F"/>
    <w:rsid w:val="00AD7AB2"/>
    <w:rsid w:val="00AE0050"/>
    <w:rsid w:val="00AE06E8"/>
    <w:rsid w:val="00AE06F0"/>
    <w:rsid w:val="00AE1608"/>
    <w:rsid w:val="00AE1D40"/>
    <w:rsid w:val="00AE263D"/>
    <w:rsid w:val="00AE2646"/>
    <w:rsid w:val="00AE3435"/>
    <w:rsid w:val="00AE34DC"/>
    <w:rsid w:val="00AE4098"/>
    <w:rsid w:val="00AE4466"/>
    <w:rsid w:val="00AE4626"/>
    <w:rsid w:val="00AE4B38"/>
    <w:rsid w:val="00AE4D0A"/>
    <w:rsid w:val="00AE4E94"/>
    <w:rsid w:val="00AE5612"/>
    <w:rsid w:val="00AE61A3"/>
    <w:rsid w:val="00AE63F5"/>
    <w:rsid w:val="00AE641E"/>
    <w:rsid w:val="00AE673B"/>
    <w:rsid w:val="00AE687C"/>
    <w:rsid w:val="00AE7006"/>
    <w:rsid w:val="00AE74C7"/>
    <w:rsid w:val="00AE7649"/>
    <w:rsid w:val="00AE7A9A"/>
    <w:rsid w:val="00AE7D0B"/>
    <w:rsid w:val="00AF0037"/>
    <w:rsid w:val="00AF03E3"/>
    <w:rsid w:val="00AF062A"/>
    <w:rsid w:val="00AF0FC7"/>
    <w:rsid w:val="00AF165B"/>
    <w:rsid w:val="00AF1A55"/>
    <w:rsid w:val="00AF31FE"/>
    <w:rsid w:val="00AF34DB"/>
    <w:rsid w:val="00AF3621"/>
    <w:rsid w:val="00AF3918"/>
    <w:rsid w:val="00AF4071"/>
    <w:rsid w:val="00AF4F66"/>
    <w:rsid w:val="00AF5591"/>
    <w:rsid w:val="00AF567A"/>
    <w:rsid w:val="00AF5C71"/>
    <w:rsid w:val="00AF62A5"/>
    <w:rsid w:val="00AF631F"/>
    <w:rsid w:val="00AF688D"/>
    <w:rsid w:val="00AF6CA3"/>
    <w:rsid w:val="00AF715D"/>
    <w:rsid w:val="00AF72C9"/>
    <w:rsid w:val="00AF79B7"/>
    <w:rsid w:val="00AF7A82"/>
    <w:rsid w:val="00AF7E87"/>
    <w:rsid w:val="00B0066D"/>
    <w:rsid w:val="00B00898"/>
    <w:rsid w:val="00B00D0D"/>
    <w:rsid w:val="00B0160E"/>
    <w:rsid w:val="00B0186A"/>
    <w:rsid w:val="00B01EED"/>
    <w:rsid w:val="00B0205C"/>
    <w:rsid w:val="00B02C64"/>
    <w:rsid w:val="00B039B8"/>
    <w:rsid w:val="00B03A34"/>
    <w:rsid w:val="00B04B6E"/>
    <w:rsid w:val="00B04E40"/>
    <w:rsid w:val="00B051C0"/>
    <w:rsid w:val="00B057E3"/>
    <w:rsid w:val="00B05F1A"/>
    <w:rsid w:val="00B0686A"/>
    <w:rsid w:val="00B06B95"/>
    <w:rsid w:val="00B10011"/>
    <w:rsid w:val="00B10155"/>
    <w:rsid w:val="00B10A44"/>
    <w:rsid w:val="00B10AC0"/>
    <w:rsid w:val="00B130F5"/>
    <w:rsid w:val="00B137EB"/>
    <w:rsid w:val="00B138B6"/>
    <w:rsid w:val="00B13954"/>
    <w:rsid w:val="00B13CDF"/>
    <w:rsid w:val="00B13EBD"/>
    <w:rsid w:val="00B13F09"/>
    <w:rsid w:val="00B14BBA"/>
    <w:rsid w:val="00B15383"/>
    <w:rsid w:val="00B15691"/>
    <w:rsid w:val="00B159C7"/>
    <w:rsid w:val="00B1696C"/>
    <w:rsid w:val="00B17AE1"/>
    <w:rsid w:val="00B17BA0"/>
    <w:rsid w:val="00B2065B"/>
    <w:rsid w:val="00B20820"/>
    <w:rsid w:val="00B208E9"/>
    <w:rsid w:val="00B21096"/>
    <w:rsid w:val="00B211CA"/>
    <w:rsid w:val="00B2165C"/>
    <w:rsid w:val="00B227DC"/>
    <w:rsid w:val="00B23031"/>
    <w:rsid w:val="00B23BB0"/>
    <w:rsid w:val="00B241E4"/>
    <w:rsid w:val="00B2453B"/>
    <w:rsid w:val="00B24762"/>
    <w:rsid w:val="00B2514D"/>
    <w:rsid w:val="00B252AA"/>
    <w:rsid w:val="00B25693"/>
    <w:rsid w:val="00B25843"/>
    <w:rsid w:val="00B2795E"/>
    <w:rsid w:val="00B27D2C"/>
    <w:rsid w:val="00B302C6"/>
    <w:rsid w:val="00B3031D"/>
    <w:rsid w:val="00B30715"/>
    <w:rsid w:val="00B30E29"/>
    <w:rsid w:val="00B3200A"/>
    <w:rsid w:val="00B32204"/>
    <w:rsid w:val="00B32863"/>
    <w:rsid w:val="00B33D82"/>
    <w:rsid w:val="00B34271"/>
    <w:rsid w:val="00B3451A"/>
    <w:rsid w:val="00B355A6"/>
    <w:rsid w:val="00B35A5A"/>
    <w:rsid w:val="00B35F9F"/>
    <w:rsid w:val="00B365AE"/>
    <w:rsid w:val="00B37094"/>
    <w:rsid w:val="00B37660"/>
    <w:rsid w:val="00B379B1"/>
    <w:rsid w:val="00B37B58"/>
    <w:rsid w:val="00B37D33"/>
    <w:rsid w:val="00B37E2C"/>
    <w:rsid w:val="00B4011B"/>
    <w:rsid w:val="00B403BC"/>
    <w:rsid w:val="00B4117D"/>
    <w:rsid w:val="00B41A89"/>
    <w:rsid w:val="00B421EE"/>
    <w:rsid w:val="00B43139"/>
    <w:rsid w:val="00B43929"/>
    <w:rsid w:val="00B43B90"/>
    <w:rsid w:val="00B445E8"/>
    <w:rsid w:val="00B44DD5"/>
    <w:rsid w:val="00B44EBD"/>
    <w:rsid w:val="00B45524"/>
    <w:rsid w:val="00B46105"/>
    <w:rsid w:val="00B4617B"/>
    <w:rsid w:val="00B46566"/>
    <w:rsid w:val="00B4681B"/>
    <w:rsid w:val="00B47BFF"/>
    <w:rsid w:val="00B47E02"/>
    <w:rsid w:val="00B509B1"/>
    <w:rsid w:val="00B50AFB"/>
    <w:rsid w:val="00B50CB2"/>
    <w:rsid w:val="00B50E25"/>
    <w:rsid w:val="00B512E3"/>
    <w:rsid w:val="00B52003"/>
    <w:rsid w:val="00B5292A"/>
    <w:rsid w:val="00B53415"/>
    <w:rsid w:val="00B53FBB"/>
    <w:rsid w:val="00B548B5"/>
    <w:rsid w:val="00B5495F"/>
    <w:rsid w:val="00B55401"/>
    <w:rsid w:val="00B556D3"/>
    <w:rsid w:val="00B55789"/>
    <w:rsid w:val="00B55B9C"/>
    <w:rsid w:val="00B55C22"/>
    <w:rsid w:val="00B5656F"/>
    <w:rsid w:val="00B56892"/>
    <w:rsid w:val="00B56E6C"/>
    <w:rsid w:val="00B573EE"/>
    <w:rsid w:val="00B602E4"/>
    <w:rsid w:val="00B60752"/>
    <w:rsid w:val="00B607EC"/>
    <w:rsid w:val="00B611B8"/>
    <w:rsid w:val="00B6128F"/>
    <w:rsid w:val="00B61356"/>
    <w:rsid w:val="00B6173C"/>
    <w:rsid w:val="00B617AD"/>
    <w:rsid w:val="00B61A83"/>
    <w:rsid w:val="00B61AA5"/>
    <w:rsid w:val="00B623BD"/>
    <w:rsid w:val="00B62A5C"/>
    <w:rsid w:val="00B63879"/>
    <w:rsid w:val="00B64227"/>
    <w:rsid w:val="00B64BA7"/>
    <w:rsid w:val="00B65176"/>
    <w:rsid w:val="00B6759A"/>
    <w:rsid w:val="00B677CF"/>
    <w:rsid w:val="00B704CF"/>
    <w:rsid w:val="00B7109B"/>
    <w:rsid w:val="00B715B6"/>
    <w:rsid w:val="00B7212B"/>
    <w:rsid w:val="00B739B5"/>
    <w:rsid w:val="00B73F3E"/>
    <w:rsid w:val="00B74ADF"/>
    <w:rsid w:val="00B75E7E"/>
    <w:rsid w:val="00B76034"/>
    <w:rsid w:val="00B7636F"/>
    <w:rsid w:val="00B76477"/>
    <w:rsid w:val="00B76884"/>
    <w:rsid w:val="00B7697F"/>
    <w:rsid w:val="00B769B8"/>
    <w:rsid w:val="00B771BF"/>
    <w:rsid w:val="00B77D09"/>
    <w:rsid w:val="00B77DFB"/>
    <w:rsid w:val="00B77E05"/>
    <w:rsid w:val="00B77FD5"/>
    <w:rsid w:val="00B801C0"/>
    <w:rsid w:val="00B8058E"/>
    <w:rsid w:val="00B807B3"/>
    <w:rsid w:val="00B81124"/>
    <w:rsid w:val="00B81270"/>
    <w:rsid w:val="00B81EA6"/>
    <w:rsid w:val="00B8233B"/>
    <w:rsid w:val="00B8272D"/>
    <w:rsid w:val="00B851D9"/>
    <w:rsid w:val="00B854E9"/>
    <w:rsid w:val="00B86220"/>
    <w:rsid w:val="00B864AB"/>
    <w:rsid w:val="00B86E87"/>
    <w:rsid w:val="00B872BF"/>
    <w:rsid w:val="00B87845"/>
    <w:rsid w:val="00B87909"/>
    <w:rsid w:val="00B87EB1"/>
    <w:rsid w:val="00B901D6"/>
    <w:rsid w:val="00B90A11"/>
    <w:rsid w:val="00B91011"/>
    <w:rsid w:val="00B91971"/>
    <w:rsid w:val="00B9265F"/>
    <w:rsid w:val="00B92F82"/>
    <w:rsid w:val="00B935E3"/>
    <w:rsid w:val="00B938B7"/>
    <w:rsid w:val="00B93A94"/>
    <w:rsid w:val="00B93D08"/>
    <w:rsid w:val="00B9446B"/>
    <w:rsid w:val="00B947D4"/>
    <w:rsid w:val="00B94F95"/>
    <w:rsid w:val="00B978EA"/>
    <w:rsid w:val="00B97C51"/>
    <w:rsid w:val="00BA0CA5"/>
    <w:rsid w:val="00BA14E2"/>
    <w:rsid w:val="00BA222C"/>
    <w:rsid w:val="00BA22E1"/>
    <w:rsid w:val="00BA2A62"/>
    <w:rsid w:val="00BA2DA6"/>
    <w:rsid w:val="00BA3644"/>
    <w:rsid w:val="00BA3E1E"/>
    <w:rsid w:val="00BA43F7"/>
    <w:rsid w:val="00BA4603"/>
    <w:rsid w:val="00BA470A"/>
    <w:rsid w:val="00BA4793"/>
    <w:rsid w:val="00BA4860"/>
    <w:rsid w:val="00BA51DE"/>
    <w:rsid w:val="00BA5539"/>
    <w:rsid w:val="00BA5D18"/>
    <w:rsid w:val="00BA6E19"/>
    <w:rsid w:val="00BA7170"/>
    <w:rsid w:val="00BB00D7"/>
    <w:rsid w:val="00BB0947"/>
    <w:rsid w:val="00BB09BC"/>
    <w:rsid w:val="00BB09FE"/>
    <w:rsid w:val="00BB2021"/>
    <w:rsid w:val="00BB2C69"/>
    <w:rsid w:val="00BB2C8C"/>
    <w:rsid w:val="00BB30E9"/>
    <w:rsid w:val="00BB324E"/>
    <w:rsid w:val="00BB3BC5"/>
    <w:rsid w:val="00BB3C37"/>
    <w:rsid w:val="00BB46FF"/>
    <w:rsid w:val="00BB47B0"/>
    <w:rsid w:val="00BB4A5D"/>
    <w:rsid w:val="00BB4F62"/>
    <w:rsid w:val="00BB5905"/>
    <w:rsid w:val="00BB5FA0"/>
    <w:rsid w:val="00BB5FED"/>
    <w:rsid w:val="00BB6570"/>
    <w:rsid w:val="00BB6DFF"/>
    <w:rsid w:val="00BB7063"/>
    <w:rsid w:val="00BB780E"/>
    <w:rsid w:val="00BC0758"/>
    <w:rsid w:val="00BC0C2B"/>
    <w:rsid w:val="00BC0CB0"/>
    <w:rsid w:val="00BC0E19"/>
    <w:rsid w:val="00BC1439"/>
    <w:rsid w:val="00BC16F2"/>
    <w:rsid w:val="00BC2A5F"/>
    <w:rsid w:val="00BC2AF7"/>
    <w:rsid w:val="00BC55C0"/>
    <w:rsid w:val="00BC5956"/>
    <w:rsid w:val="00BC5C08"/>
    <w:rsid w:val="00BC6874"/>
    <w:rsid w:val="00BC68DC"/>
    <w:rsid w:val="00BC6E63"/>
    <w:rsid w:val="00BC710F"/>
    <w:rsid w:val="00BD0DD7"/>
    <w:rsid w:val="00BD1A55"/>
    <w:rsid w:val="00BD1C90"/>
    <w:rsid w:val="00BD25BC"/>
    <w:rsid w:val="00BD270F"/>
    <w:rsid w:val="00BD2E08"/>
    <w:rsid w:val="00BD3351"/>
    <w:rsid w:val="00BD3CBD"/>
    <w:rsid w:val="00BD3DD0"/>
    <w:rsid w:val="00BD4C56"/>
    <w:rsid w:val="00BD5555"/>
    <w:rsid w:val="00BD57EA"/>
    <w:rsid w:val="00BD6009"/>
    <w:rsid w:val="00BD6C19"/>
    <w:rsid w:val="00BD781C"/>
    <w:rsid w:val="00BE1393"/>
    <w:rsid w:val="00BE156D"/>
    <w:rsid w:val="00BE158A"/>
    <w:rsid w:val="00BE2966"/>
    <w:rsid w:val="00BE2E71"/>
    <w:rsid w:val="00BE3A38"/>
    <w:rsid w:val="00BE3D83"/>
    <w:rsid w:val="00BE414D"/>
    <w:rsid w:val="00BE4883"/>
    <w:rsid w:val="00BE4AFC"/>
    <w:rsid w:val="00BE5985"/>
    <w:rsid w:val="00BE6B5D"/>
    <w:rsid w:val="00BE6FC3"/>
    <w:rsid w:val="00BE7B78"/>
    <w:rsid w:val="00BF03A3"/>
    <w:rsid w:val="00BF05EC"/>
    <w:rsid w:val="00BF0ABA"/>
    <w:rsid w:val="00BF1283"/>
    <w:rsid w:val="00BF145A"/>
    <w:rsid w:val="00BF2296"/>
    <w:rsid w:val="00BF2515"/>
    <w:rsid w:val="00BF3027"/>
    <w:rsid w:val="00BF34FD"/>
    <w:rsid w:val="00BF41E2"/>
    <w:rsid w:val="00BF4956"/>
    <w:rsid w:val="00BF507E"/>
    <w:rsid w:val="00BF5563"/>
    <w:rsid w:val="00BF56E3"/>
    <w:rsid w:val="00BF5E5E"/>
    <w:rsid w:val="00BF601D"/>
    <w:rsid w:val="00BF628E"/>
    <w:rsid w:val="00BF637F"/>
    <w:rsid w:val="00BF6ADD"/>
    <w:rsid w:val="00BF6FDD"/>
    <w:rsid w:val="00BF78BE"/>
    <w:rsid w:val="00BF7B9C"/>
    <w:rsid w:val="00C00130"/>
    <w:rsid w:val="00C0031A"/>
    <w:rsid w:val="00C00F16"/>
    <w:rsid w:val="00C01BBE"/>
    <w:rsid w:val="00C01C97"/>
    <w:rsid w:val="00C01F21"/>
    <w:rsid w:val="00C02251"/>
    <w:rsid w:val="00C02FC8"/>
    <w:rsid w:val="00C0342A"/>
    <w:rsid w:val="00C036E8"/>
    <w:rsid w:val="00C03C1B"/>
    <w:rsid w:val="00C040E8"/>
    <w:rsid w:val="00C0462F"/>
    <w:rsid w:val="00C04B35"/>
    <w:rsid w:val="00C04E3F"/>
    <w:rsid w:val="00C05D04"/>
    <w:rsid w:val="00C06323"/>
    <w:rsid w:val="00C06807"/>
    <w:rsid w:val="00C06A02"/>
    <w:rsid w:val="00C07F85"/>
    <w:rsid w:val="00C100B1"/>
    <w:rsid w:val="00C10C05"/>
    <w:rsid w:val="00C10CA5"/>
    <w:rsid w:val="00C1104B"/>
    <w:rsid w:val="00C11084"/>
    <w:rsid w:val="00C114A0"/>
    <w:rsid w:val="00C118C7"/>
    <w:rsid w:val="00C11ACA"/>
    <w:rsid w:val="00C122D4"/>
    <w:rsid w:val="00C1269E"/>
    <w:rsid w:val="00C12876"/>
    <w:rsid w:val="00C12B3A"/>
    <w:rsid w:val="00C13100"/>
    <w:rsid w:val="00C13E62"/>
    <w:rsid w:val="00C1428C"/>
    <w:rsid w:val="00C14418"/>
    <w:rsid w:val="00C14A04"/>
    <w:rsid w:val="00C14E09"/>
    <w:rsid w:val="00C157BB"/>
    <w:rsid w:val="00C15CFF"/>
    <w:rsid w:val="00C1609A"/>
    <w:rsid w:val="00C171F1"/>
    <w:rsid w:val="00C17347"/>
    <w:rsid w:val="00C1793D"/>
    <w:rsid w:val="00C17D52"/>
    <w:rsid w:val="00C17E8E"/>
    <w:rsid w:val="00C20727"/>
    <w:rsid w:val="00C20A20"/>
    <w:rsid w:val="00C20D53"/>
    <w:rsid w:val="00C2121C"/>
    <w:rsid w:val="00C21439"/>
    <w:rsid w:val="00C2191F"/>
    <w:rsid w:val="00C21A5A"/>
    <w:rsid w:val="00C21D18"/>
    <w:rsid w:val="00C2203A"/>
    <w:rsid w:val="00C2221E"/>
    <w:rsid w:val="00C222E7"/>
    <w:rsid w:val="00C22532"/>
    <w:rsid w:val="00C225BE"/>
    <w:rsid w:val="00C2279B"/>
    <w:rsid w:val="00C22EA2"/>
    <w:rsid w:val="00C235A3"/>
    <w:rsid w:val="00C23DF3"/>
    <w:rsid w:val="00C24B58"/>
    <w:rsid w:val="00C25203"/>
    <w:rsid w:val="00C25900"/>
    <w:rsid w:val="00C25A51"/>
    <w:rsid w:val="00C25B4C"/>
    <w:rsid w:val="00C26611"/>
    <w:rsid w:val="00C2666D"/>
    <w:rsid w:val="00C26AC0"/>
    <w:rsid w:val="00C2740A"/>
    <w:rsid w:val="00C27D9A"/>
    <w:rsid w:val="00C31415"/>
    <w:rsid w:val="00C3147E"/>
    <w:rsid w:val="00C31DB4"/>
    <w:rsid w:val="00C32181"/>
    <w:rsid w:val="00C32238"/>
    <w:rsid w:val="00C348DB"/>
    <w:rsid w:val="00C3535A"/>
    <w:rsid w:val="00C357CE"/>
    <w:rsid w:val="00C359D9"/>
    <w:rsid w:val="00C363BE"/>
    <w:rsid w:val="00C3654D"/>
    <w:rsid w:val="00C369DA"/>
    <w:rsid w:val="00C36EDF"/>
    <w:rsid w:val="00C37842"/>
    <w:rsid w:val="00C406E2"/>
    <w:rsid w:val="00C40BBB"/>
    <w:rsid w:val="00C4176C"/>
    <w:rsid w:val="00C426C8"/>
    <w:rsid w:val="00C439EF"/>
    <w:rsid w:val="00C43E9A"/>
    <w:rsid w:val="00C449EB"/>
    <w:rsid w:val="00C452A0"/>
    <w:rsid w:val="00C45491"/>
    <w:rsid w:val="00C45B32"/>
    <w:rsid w:val="00C45D25"/>
    <w:rsid w:val="00C46E39"/>
    <w:rsid w:val="00C47AFB"/>
    <w:rsid w:val="00C50470"/>
    <w:rsid w:val="00C504B5"/>
    <w:rsid w:val="00C505E0"/>
    <w:rsid w:val="00C5076C"/>
    <w:rsid w:val="00C515D9"/>
    <w:rsid w:val="00C51693"/>
    <w:rsid w:val="00C52163"/>
    <w:rsid w:val="00C522DD"/>
    <w:rsid w:val="00C5231D"/>
    <w:rsid w:val="00C52907"/>
    <w:rsid w:val="00C52948"/>
    <w:rsid w:val="00C52CF3"/>
    <w:rsid w:val="00C52E2A"/>
    <w:rsid w:val="00C53072"/>
    <w:rsid w:val="00C53A25"/>
    <w:rsid w:val="00C53E85"/>
    <w:rsid w:val="00C53F6C"/>
    <w:rsid w:val="00C55538"/>
    <w:rsid w:val="00C559A3"/>
    <w:rsid w:val="00C55F24"/>
    <w:rsid w:val="00C57465"/>
    <w:rsid w:val="00C57571"/>
    <w:rsid w:val="00C57985"/>
    <w:rsid w:val="00C57E74"/>
    <w:rsid w:val="00C6062D"/>
    <w:rsid w:val="00C60962"/>
    <w:rsid w:val="00C61746"/>
    <w:rsid w:val="00C61DE4"/>
    <w:rsid w:val="00C6262D"/>
    <w:rsid w:val="00C62914"/>
    <w:rsid w:val="00C635C3"/>
    <w:rsid w:val="00C6367C"/>
    <w:rsid w:val="00C645DE"/>
    <w:rsid w:val="00C64C0D"/>
    <w:rsid w:val="00C65494"/>
    <w:rsid w:val="00C65893"/>
    <w:rsid w:val="00C663EF"/>
    <w:rsid w:val="00C66C98"/>
    <w:rsid w:val="00C70ADC"/>
    <w:rsid w:val="00C71C71"/>
    <w:rsid w:val="00C72CCC"/>
    <w:rsid w:val="00C72D39"/>
    <w:rsid w:val="00C72D90"/>
    <w:rsid w:val="00C72DAD"/>
    <w:rsid w:val="00C737BF"/>
    <w:rsid w:val="00C738E6"/>
    <w:rsid w:val="00C73A90"/>
    <w:rsid w:val="00C75520"/>
    <w:rsid w:val="00C763C4"/>
    <w:rsid w:val="00C7681E"/>
    <w:rsid w:val="00C768AA"/>
    <w:rsid w:val="00C769A6"/>
    <w:rsid w:val="00C76A5D"/>
    <w:rsid w:val="00C76ABE"/>
    <w:rsid w:val="00C76EF4"/>
    <w:rsid w:val="00C775AA"/>
    <w:rsid w:val="00C776E1"/>
    <w:rsid w:val="00C77A56"/>
    <w:rsid w:val="00C77B94"/>
    <w:rsid w:val="00C81497"/>
    <w:rsid w:val="00C8156E"/>
    <w:rsid w:val="00C81CB5"/>
    <w:rsid w:val="00C81E28"/>
    <w:rsid w:val="00C84410"/>
    <w:rsid w:val="00C847A3"/>
    <w:rsid w:val="00C84963"/>
    <w:rsid w:val="00C84B44"/>
    <w:rsid w:val="00C84FB7"/>
    <w:rsid w:val="00C85478"/>
    <w:rsid w:val="00C858E7"/>
    <w:rsid w:val="00C860AF"/>
    <w:rsid w:val="00C86ACF"/>
    <w:rsid w:val="00C86BFA"/>
    <w:rsid w:val="00C86E56"/>
    <w:rsid w:val="00C86E64"/>
    <w:rsid w:val="00C87901"/>
    <w:rsid w:val="00C87DBE"/>
    <w:rsid w:val="00C90931"/>
    <w:rsid w:val="00C90ABC"/>
    <w:rsid w:val="00C91CD4"/>
    <w:rsid w:val="00C91EEA"/>
    <w:rsid w:val="00C91FCD"/>
    <w:rsid w:val="00C92304"/>
    <w:rsid w:val="00C924B5"/>
    <w:rsid w:val="00C92538"/>
    <w:rsid w:val="00C92F42"/>
    <w:rsid w:val="00C930A2"/>
    <w:rsid w:val="00C93419"/>
    <w:rsid w:val="00C93F0D"/>
    <w:rsid w:val="00C94586"/>
    <w:rsid w:val="00C94BB0"/>
    <w:rsid w:val="00C95066"/>
    <w:rsid w:val="00C95386"/>
    <w:rsid w:val="00C95456"/>
    <w:rsid w:val="00C960D1"/>
    <w:rsid w:val="00C968B0"/>
    <w:rsid w:val="00C9698F"/>
    <w:rsid w:val="00C96D50"/>
    <w:rsid w:val="00C973A7"/>
    <w:rsid w:val="00C97434"/>
    <w:rsid w:val="00CA0771"/>
    <w:rsid w:val="00CA18B8"/>
    <w:rsid w:val="00CA19FB"/>
    <w:rsid w:val="00CA1C01"/>
    <w:rsid w:val="00CA2723"/>
    <w:rsid w:val="00CA2AB8"/>
    <w:rsid w:val="00CA2F28"/>
    <w:rsid w:val="00CA2F5D"/>
    <w:rsid w:val="00CA33DA"/>
    <w:rsid w:val="00CA3686"/>
    <w:rsid w:val="00CA3ACC"/>
    <w:rsid w:val="00CA3CFB"/>
    <w:rsid w:val="00CA407D"/>
    <w:rsid w:val="00CA4AD1"/>
    <w:rsid w:val="00CA4DAE"/>
    <w:rsid w:val="00CA4DC1"/>
    <w:rsid w:val="00CA56B6"/>
    <w:rsid w:val="00CA5F0C"/>
    <w:rsid w:val="00CA6580"/>
    <w:rsid w:val="00CA68CD"/>
    <w:rsid w:val="00CA70A3"/>
    <w:rsid w:val="00CA7268"/>
    <w:rsid w:val="00CA7E83"/>
    <w:rsid w:val="00CB02C8"/>
    <w:rsid w:val="00CB1540"/>
    <w:rsid w:val="00CB2818"/>
    <w:rsid w:val="00CB492E"/>
    <w:rsid w:val="00CB4978"/>
    <w:rsid w:val="00CB5752"/>
    <w:rsid w:val="00CB6502"/>
    <w:rsid w:val="00CB6882"/>
    <w:rsid w:val="00CB7410"/>
    <w:rsid w:val="00CC00A8"/>
    <w:rsid w:val="00CC01FD"/>
    <w:rsid w:val="00CC0F6D"/>
    <w:rsid w:val="00CC19AA"/>
    <w:rsid w:val="00CC2575"/>
    <w:rsid w:val="00CC4009"/>
    <w:rsid w:val="00CC403A"/>
    <w:rsid w:val="00CC55AE"/>
    <w:rsid w:val="00CC5A7E"/>
    <w:rsid w:val="00CC5C03"/>
    <w:rsid w:val="00CC5D26"/>
    <w:rsid w:val="00CC6348"/>
    <w:rsid w:val="00CC6437"/>
    <w:rsid w:val="00CC6AAE"/>
    <w:rsid w:val="00CC6CBC"/>
    <w:rsid w:val="00CC6DC9"/>
    <w:rsid w:val="00CC7028"/>
    <w:rsid w:val="00CC7E10"/>
    <w:rsid w:val="00CD157A"/>
    <w:rsid w:val="00CD247C"/>
    <w:rsid w:val="00CD30C6"/>
    <w:rsid w:val="00CD3803"/>
    <w:rsid w:val="00CD38FA"/>
    <w:rsid w:val="00CD3E2B"/>
    <w:rsid w:val="00CD431C"/>
    <w:rsid w:val="00CD44D3"/>
    <w:rsid w:val="00CD4723"/>
    <w:rsid w:val="00CD479A"/>
    <w:rsid w:val="00CD4EDB"/>
    <w:rsid w:val="00CD502A"/>
    <w:rsid w:val="00CD5189"/>
    <w:rsid w:val="00CD5B23"/>
    <w:rsid w:val="00CD620F"/>
    <w:rsid w:val="00CD6E74"/>
    <w:rsid w:val="00CD6F60"/>
    <w:rsid w:val="00CD706C"/>
    <w:rsid w:val="00CD7666"/>
    <w:rsid w:val="00CE06A3"/>
    <w:rsid w:val="00CE0DE9"/>
    <w:rsid w:val="00CE12DD"/>
    <w:rsid w:val="00CE20D0"/>
    <w:rsid w:val="00CE2500"/>
    <w:rsid w:val="00CE2EFE"/>
    <w:rsid w:val="00CE3BC9"/>
    <w:rsid w:val="00CE3DE8"/>
    <w:rsid w:val="00CE4435"/>
    <w:rsid w:val="00CE4FCD"/>
    <w:rsid w:val="00CE5547"/>
    <w:rsid w:val="00CE5C50"/>
    <w:rsid w:val="00CE64FB"/>
    <w:rsid w:val="00CE6704"/>
    <w:rsid w:val="00CE6754"/>
    <w:rsid w:val="00CE6D22"/>
    <w:rsid w:val="00CE709D"/>
    <w:rsid w:val="00CE7239"/>
    <w:rsid w:val="00CE72E2"/>
    <w:rsid w:val="00CE7C12"/>
    <w:rsid w:val="00CF04AB"/>
    <w:rsid w:val="00CF04E1"/>
    <w:rsid w:val="00CF0CF9"/>
    <w:rsid w:val="00CF0D9A"/>
    <w:rsid w:val="00CF1104"/>
    <w:rsid w:val="00CF1273"/>
    <w:rsid w:val="00CF1932"/>
    <w:rsid w:val="00CF1BF5"/>
    <w:rsid w:val="00CF2AA4"/>
    <w:rsid w:val="00CF3772"/>
    <w:rsid w:val="00CF398D"/>
    <w:rsid w:val="00CF402D"/>
    <w:rsid w:val="00CF4350"/>
    <w:rsid w:val="00CF5B0C"/>
    <w:rsid w:val="00CF6407"/>
    <w:rsid w:val="00CF665B"/>
    <w:rsid w:val="00CF6C5C"/>
    <w:rsid w:val="00CF72E5"/>
    <w:rsid w:val="00CF7458"/>
    <w:rsid w:val="00CF7862"/>
    <w:rsid w:val="00D0115D"/>
    <w:rsid w:val="00D0171A"/>
    <w:rsid w:val="00D018C4"/>
    <w:rsid w:val="00D02C19"/>
    <w:rsid w:val="00D02E89"/>
    <w:rsid w:val="00D032ED"/>
    <w:rsid w:val="00D03432"/>
    <w:rsid w:val="00D03690"/>
    <w:rsid w:val="00D03F57"/>
    <w:rsid w:val="00D04BED"/>
    <w:rsid w:val="00D05F5B"/>
    <w:rsid w:val="00D06902"/>
    <w:rsid w:val="00D06A07"/>
    <w:rsid w:val="00D071BC"/>
    <w:rsid w:val="00D0788B"/>
    <w:rsid w:val="00D07956"/>
    <w:rsid w:val="00D07D97"/>
    <w:rsid w:val="00D1033F"/>
    <w:rsid w:val="00D10F5F"/>
    <w:rsid w:val="00D114F3"/>
    <w:rsid w:val="00D11824"/>
    <w:rsid w:val="00D12453"/>
    <w:rsid w:val="00D125A7"/>
    <w:rsid w:val="00D134AB"/>
    <w:rsid w:val="00D13CB7"/>
    <w:rsid w:val="00D144F3"/>
    <w:rsid w:val="00D1494B"/>
    <w:rsid w:val="00D1499F"/>
    <w:rsid w:val="00D15130"/>
    <w:rsid w:val="00D15296"/>
    <w:rsid w:val="00D156E0"/>
    <w:rsid w:val="00D1695A"/>
    <w:rsid w:val="00D1774C"/>
    <w:rsid w:val="00D1786C"/>
    <w:rsid w:val="00D20169"/>
    <w:rsid w:val="00D203A7"/>
    <w:rsid w:val="00D208BD"/>
    <w:rsid w:val="00D20A54"/>
    <w:rsid w:val="00D217D2"/>
    <w:rsid w:val="00D221A1"/>
    <w:rsid w:val="00D22330"/>
    <w:rsid w:val="00D2319D"/>
    <w:rsid w:val="00D23708"/>
    <w:rsid w:val="00D25113"/>
    <w:rsid w:val="00D258DF"/>
    <w:rsid w:val="00D25B12"/>
    <w:rsid w:val="00D25B26"/>
    <w:rsid w:val="00D25B52"/>
    <w:rsid w:val="00D27C39"/>
    <w:rsid w:val="00D309C2"/>
    <w:rsid w:val="00D31671"/>
    <w:rsid w:val="00D3217A"/>
    <w:rsid w:val="00D322DD"/>
    <w:rsid w:val="00D32685"/>
    <w:rsid w:val="00D32A32"/>
    <w:rsid w:val="00D33276"/>
    <w:rsid w:val="00D33315"/>
    <w:rsid w:val="00D33AEC"/>
    <w:rsid w:val="00D33EB2"/>
    <w:rsid w:val="00D34023"/>
    <w:rsid w:val="00D34A8E"/>
    <w:rsid w:val="00D34B80"/>
    <w:rsid w:val="00D34E8E"/>
    <w:rsid w:val="00D34FE4"/>
    <w:rsid w:val="00D35429"/>
    <w:rsid w:val="00D35557"/>
    <w:rsid w:val="00D35ADF"/>
    <w:rsid w:val="00D3601C"/>
    <w:rsid w:val="00D3644C"/>
    <w:rsid w:val="00D37159"/>
    <w:rsid w:val="00D372CE"/>
    <w:rsid w:val="00D37B74"/>
    <w:rsid w:val="00D40263"/>
    <w:rsid w:val="00D4055C"/>
    <w:rsid w:val="00D408C8"/>
    <w:rsid w:val="00D40A1C"/>
    <w:rsid w:val="00D40CC7"/>
    <w:rsid w:val="00D40DAF"/>
    <w:rsid w:val="00D40E07"/>
    <w:rsid w:val="00D41074"/>
    <w:rsid w:val="00D4108F"/>
    <w:rsid w:val="00D410D4"/>
    <w:rsid w:val="00D4196C"/>
    <w:rsid w:val="00D4221C"/>
    <w:rsid w:val="00D42754"/>
    <w:rsid w:val="00D42CDB"/>
    <w:rsid w:val="00D42EB5"/>
    <w:rsid w:val="00D430DA"/>
    <w:rsid w:val="00D4355D"/>
    <w:rsid w:val="00D443DD"/>
    <w:rsid w:val="00D44788"/>
    <w:rsid w:val="00D447B6"/>
    <w:rsid w:val="00D44E4A"/>
    <w:rsid w:val="00D4511F"/>
    <w:rsid w:val="00D4523B"/>
    <w:rsid w:val="00D461A3"/>
    <w:rsid w:val="00D46DB8"/>
    <w:rsid w:val="00D46F5B"/>
    <w:rsid w:val="00D47103"/>
    <w:rsid w:val="00D479B3"/>
    <w:rsid w:val="00D47A28"/>
    <w:rsid w:val="00D50382"/>
    <w:rsid w:val="00D51E34"/>
    <w:rsid w:val="00D52302"/>
    <w:rsid w:val="00D5281C"/>
    <w:rsid w:val="00D53801"/>
    <w:rsid w:val="00D53F11"/>
    <w:rsid w:val="00D542CB"/>
    <w:rsid w:val="00D54740"/>
    <w:rsid w:val="00D548AA"/>
    <w:rsid w:val="00D54AEC"/>
    <w:rsid w:val="00D54E66"/>
    <w:rsid w:val="00D552DC"/>
    <w:rsid w:val="00D558EB"/>
    <w:rsid w:val="00D559B8"/>
    <w:rsid w:val="00D55BEE"/>
    <w:rsid w:val="00D56BFE"/>
    <w:rsid w:val="00D5716F"/>
    <w:rsid w:val="00D5722A"/>
    <w:rsid w:val="00D5748E"/>
    <w:rsid w:val="00D578D8"/>
    <w:rsid w:val="00D57F32"/>
    <w:rsid w:val="00D604CF"/>
    <w:rsid w:val="00D609F7"/>
    <w:rsid w:val="00D60D92"/>
    <w:rsid w:val="00D60ED4"/>
    <w:rsid w:val="00D611A4"/>
    <w:rsid w:val="00D61C8A"/>
    <w:rsid w:val="00D62159"/>
    <w:rsid w:val="00D6242D"/>
    <w:rsid w:val="00D62811"/>
    <w:rsid w:val="00D62937"/>
    <w:rsid w:val="00D6294D"/>
    <w:rsid w:val="00D630B2"/>
    <w:rsid w:val="00D63278"/>
    <w:rsid w:val="00D6393F"/>
    <w:rsid w:val="00D63E9D"/>
    <w:rsid w:val="00D65164"/>
    <w:rsid w:val="00D651E9"/>
    <w:rsid w:val="00D6598A"/>
    <w:rsid w:val="00D65DDC"/>
    <w:rsid w:val="00D66541"/>
    <w:rsid w:val="00D66E20"/>
    <w:rsid w:val="00D670BF"/>
    <w:rsid w:val="00D675A3"/>
    <w:rsid w:val="00D70166"/>
    <w:rsid w:val="00D7021C"/>
    <w:rsid w:val="00D70813"/>
    <w:rsid w:val="00D708FF"/>
    <w:rsid w:val="00D70A07"/>
    <w:rsid w:val="00D7104F"/>
    <w:rsid w:val="00D7153F"/>
    <w:rsid w:val="00D7178A"/>
    <w:rsid w:val="00D72389"/>
    <w:rsid w:val="00D72583"/>
    <w:rsid w:val="00D72877"/>
    <w:rsid w:val="00D72C66"/>
    <w:rsid w:val="00D7308D"/>
    <w:rsid w:val="00D730E6"/>
    <w:rsid w:val="00D742B2"/>
    <w:rsid w:val="00D74600"/>
    <w:rsid w:val="00D7470F"/>
    <w:rsid w:val="00D74E26"/>
    <w:rsid w:val="00D7566B"/>
    <w:rsid w:val="00D763B4"/>
    <w:rsid w:val="00D764A5"/>
    <w:rsid w:val="00D769B9"/>
    <w:rsid w:val="00D77538"/>
    <w:rsid w:val="00D7784C"/>
    <w:rsid w:val="00D77AD5"/>
    <w:rsid w:val="00D77C8A"/>
    <w:rsid w:val="00D77E02"/>
    <w:rsid w:val="00D77E74"/>
    <w:rsid w:val="00D80B75"/>
    <w:rsid w:val="00D8120F"/>
    <w:rsid w:val="00D8144C"/>
    <w:rsid w:val="00D81672"/>
    <w:rsid w:val="00D81E6D"/>
    <w:rsid w:val="00D821DF"/>
    <w:rsid w:val="00D82420"/>
    <w:rsid w:val="00D82505"/>
    <w:rsid w:val="00D82A20"/>
    <w:rsid w:val="00D82D2F"/>
    <w:rsid w:val="00D830A4"/>
    <w:rsid w:val="00D8328D"/>
    <w:rsid w:val="00D83D08"/>
    <w:rsid w:val="00D841DE"/>
    <w:rsid w:val="00D84AA9"/>
    <w:rsid w:val="00D84B2E"/>
    <w:rsid w:val="00D84DB7"/>
    <w:rsid w:val="00D84E1B"/>
    <w:rsid w:val="00D85665"/>
    <w:rsid w:val="00D859C2"/>
    <w:rsid w:val="00D86108"/>
    <w:rsid w:val="00D87165"/>
    <w:rsid w:val="00D87958"/>
    <w:rsid w:val="00D903B2"/>
    <w:rsid w:val="00D90513"/>
    <w:rsid w:val="00D908A0"/>
    <w:rsid w:val="00D90DFE"/>
    <w:rsid w:val="00D919E3"/>
    <w:rsid w:val="00D91D5A"/>
    <w:rsid w:val="00D9237A"/>
    <w:rsid w:val="00D9269F"/>
    <w:rsid w:val="00D92B2D"/>
    <w:rsid w:val="00D937CF"/>
    <w:rsid w:val="00D938D2"/>
    <w:rsid w:val="00D93ACB"/>
    <w:rsid w:val="00D94246"/>
    <w:rsid w:val="00D94453"/>
    <w:rsid w:val="00D94752"/>
    <w:rsid w:val="00D948A5"/>
    <w:rsid w:val="00D94C06"/>
    <w:rsid w:val="00D94F1E"/>
    <w:rsid w:val="00D9502E"/>
    <w:rsid w:val="00D9561E"/>
    <w:rsid w:val="00D95B56"/>
    <w:rsid w:val="00D96897"/>
    <w:rsid w:val="00D96FCC"/>
    <w:rsid w:val="00D9726A"/>
    <w:rsid w:val="00D975B3"/>
    <w:rsid w:val="00D97EBF"/>
    <w:rsid w:val="00DA0239"/>
    <w:rsid w:val="00DA1537"/>
    <w:rsid w:val="00DA15ED"/>
    <w:rsid w:val="00DA1DB4"/>
    <w:rsid w:val="00DA348B"/>
    <w:rsid w:val="00DA381A"/>
    <w:rsid w:val="00DA40CC"/>
    <w:rsid w:val="00DA459A"/>
    <w:rsid w:val="00DA4B9D"/>
    <w:rsid w:val="00DA4F0A"/>
    <w:rsid w:val="00DA5375"/>
    <w:rsid w:val="00DA5B14"/>
    <w:rsid w:val="00DA60A3"/>
    <w:rsid w:val="00DA6505"/>
    <w:rsid w:val="00DA6C01"/>
    <w:rsid w:val="00DA6DD0"/>
    <w:rsid w:val="00DB045F"/>
    <w:rsid w:val="00DB04F5"/>
    <w:rsid w:val="00DB0E35"/>
    <w:rsid w:val="00DB1354"/>
    <w:rsid w:val="00DB1772"/>
    <w:rsid w:val="00DB1C39"/>
    <w:rsid w:val="00DB1E24"/>
    <w:rsid w:val="00DB2439"/>
    <w:rsid w:val="00DB3535"/>
    <w:rsid w:val="00DB354C"/>
    <w:rsid w:val="00DB3BD5"/>
    <w:rsid w:val="00DB3BF8"/>
    <w:rsid w:val="00DB3EAE"/>
    <w:rsid w:val="00DB3EFB"/>
    <w:rsid w:val="00DB4BB6"/>
    <w:rsid w:val="00DB6576"/>
    <w:rsid w:val="00DB692F"/>
    <w:rsid w:val="00DB6B08"/>
    <w:rsid w:val="00DB6BA9"/>
    <w:rsid w:val="00DB6D18"/>
    <w:rsid w:val="00DB6E97"/>
    <w:rsid w:val="00DB7189"/>
    <w:rsid w:val="00DB7749"/>
    <w:rsid w:val="00DC0087"/>
    <w:rsid w:val="00DC0A17"/>
    <w:rsid w:val="00DC1634"/>
    <w:rsid w:val="00DC18D5"/>
    <w:rsid w:val="00DC1A7C"/>
    <w:rsid w:val="00DC25EF"/>
    <w:rsid w:val="00DC27E9"/>
    <w:rsid w:val="00DC3589"/>
    <w:rsid w:val="00DC3DF4"/>
    <w:rsid w:val="00DC485A"/>
    <w:rsid w:val="00DC4A47"/>
    <w:rsid w:val="00DC5EBD"/>
    <w:rsid w:val="00DC60A9"/>
    <w:rsid w:val="00DC6130"/>
    <w:rsid w:val="00DC6525"/>
    <w:rsid w:val="00DC7A01"/>
    <w:rsid w:val="00DD04D7"/>
    <w:rsid w:val="00DD09EA"/>
    <w:rsid w:val="00DD2258"/>
    <w:rsid w:val="00DD2E3E"/>
    <w:rsid w:val="00DD34A0"/>
    <w:rsid w:val="00DD3959"/>
    <w:rsid w:val="00DD3B0C"/>
    <w:rsid w:val="00DD4657"/>
    <w:rsid w:val="00DD4F8C"/>
    <w:rsid w:val="00DD57E9"/>
    <w:rsid w:val="00DD5F3B"/>
    <w:rsid w:val="00DD6BB0"/>
    <w:rsid w:val="00DD6E02"/>
    <w:rsid w:val="00DD70BA"/>
    <w:rsid w:val="00DD7630"/>
    <w:rsid w:val="00DD790A"/>
    <w:rsid w:val="00DD7ABC"/>
    <w:rsid w:val="00DD7CA8"/>
    <w:rsid w:val="00DD7D63"/>
    <w:rsid w:val="00DE08E2"/>
    <w:rsid w:val="00DE091D"/>
    <w:rsid w:val="00DE0D20"/>
    <w:rsid w:val="00DE0D52"/>
    <w:rsid w:val="00DE1075"/>
    <w:rsid w:val="00DE169D"/>
    <w:rsid w:val="00DE1A95"/>
    <w:rsid w:val="00DE1CF5"/>
    <w:rsid w:val="00DE2A11"/>
    <w:rsid w:val="00DE3759"/>
    <w:rsid w:val="00DE380B"/>
    <w:rsid w:val="00DE3E68"/>
    <w:rsid w:val="00DE5724"/>
    <w:rsid w:val="00DE6435"/>
    <w:rsid w:val="00DE6587"/>
    <w:rsid w:val="00DE6654"/>
    <w:rsid w:val="00DE68EE"/>
    <w:rsid w:val="00DE6BA5"/>
    <w:rsid w:val="00DE7840"/>
    <w:rsid w:val="00DF066A"/>
    <w:rsid w:val="00DF0F35"/>
    <w:rsid w:val="00DF4721"/>
    <w:rsid w:val="00DF49D7"/>
    <w:rsid w:val="00DF4AD6"/>
    <w:rsid w:val="00DF519D"/>
    <w:rsid w:val="00DF54AB"/>
    <w:rsid w:val="00DF660B"/>
    <w:rsid w:val="00DF6AC2"/>
    <w:rsid w:val="00DF6B2C"/>
    <w:rsid w:val="00DF6B56"/>
    <w:rsid w:val="00DF6FB5"/>
    <w:rsid w:val="00DF7418"/>
    <w:rsid w:val="00E000AA"/>
    <w:rsid w:val="00E000F4"/>
    <w:rsid w:val="00E004CA"/>
    <w:rsid w:val="00E010A9"/>
    <w:rsid w:val="00E010C8"/>
    <w:rsid w:val="00E011BC"/>
    <w:rsid w:val="00E017B8"/>
    <w:rsid w:val="00E02B6E"/>
    <w:rsid w:val="00E02E36"/>
    <w:rsid w:val="00E02F05"/>
    <w:rsid w:val="00E03637"/>
    <w:rsid w:val="00E0381E"/>
    <w:rsid w:val="00E03ADD"/>
    <w:rsid w:val="00E03DE8"/>
    <w:rsid w:val="00E0426A"/>
    <w:rsid w:val="00E043D5"/>
    <w:rsid w:val="00E044C7"/>
    <w:rsid w:val="00E052C2"/>
    <w:rsid w:val="00E06681"/>
    <w:rsid w:val="00E07212"/>
    <w:rsid w:val="00E072EB"/>
    <w:rsid w:val="00E10244"/>
    <w:rsid w:val="00E10250"/>
    <w:rsid w:val="00E11093"/>
    <w:rsid w:val="00E11937"/>
    <w:rsid w:val="00E11AC7"/>
    <w:rsid w:val="00E11CA4"/>
    <w:rsid w:val="00E124D9"/>
    <w:rsid w:val="00E13642"/>
    <w:rsid w:val="00E13798"/>
    <w:rsid w:val="00E141F4"/>
    <w:rsid w:val="00E14223"/>
    <w:rsid w:val="00E147A1"/>
    <w:rsid w:val="00E14B0D"/>
    <w:rsid w:val="00E15153"/>
    <w:rsid w:val="00E15207"/>
    <w:rsid w:val="00E15218"/>
    <w:rsid w:val="00E152BE"/>
    <w:rsid w:val="00E1539C"/>
    <w:rsid w:val="00E157DC"/>
    <w:rsid w:val="00E15B21"/>
    <w:rsid w:val="00E16160"/>
    <w:rsid w:val="00E16242"/>
    <w:rsid w:val="00E1668D"/>
    <w:rsid w:val="00E16797"/>
    <w:rsid w:val="00E17819"/>
    <w:rsid w:val="00E17CE1"/>
    <w:rsid w:val="00E17DE4"/>
    <w:rsid w:val="00E2002F"/>
    <w:rsid w:val="00E203CF"/>
    <w:rsid w:val="00E20C72"/>
    <w:rsid w:val="00E21399"/>
    <w:rsid w:val="00E22594"/>
    <w:rsid w:val="00E22DA1"/>
    <w:rsid w:val="00E231CD"/>
    <w:rsid w:val="00E23C9C"/>
    <w:rsid w:val="00E23F16"/>
    <w:rsid w:val="00E23FAE"/>
    <w:rsid w:val="00E24540"/>
    <w:rsid w:val="00E24921"/>
    <w:rsid w:val="00E24990"/>
    <w:rsid w:val="00E25285"/>
    <w:rsid w:val="00E2529C"/>
    <w:rsid w:val="00E2575A"/>
    <w:rsid w:val="00E25FA4"/>
    <w:rsid w:val="00E260CC"/>
    <w:rsid w:val="00E26B2E"/>
    <w:rsid w:val="00E2733D"/>
    <w:rsid w:val="00E3277D"/>
    <w:rsid w:val="00E33142"/>
    <w:rsid w:val="00E33B38"/>
    <w:rsid w:val="00E34418"/>
    <w:rsid w:val="00E345FA"/>
    <w:rsid w:val="00E3469D"/>
    <w:rsid w:val="00E351ED"/>
    <w:rsid w:val="00E35A9A"/>
    <w:rsid w:val="00E37259"/>
    <w:rsid w:val="00E37332"/>
    <w:rsid w:val="00E40AC3"/>
    <w:rsid w:val="00E40DC8"/>
    <w:rsid w:val="00E410A6"/>
    <w:rsid w:val="00E41F1E"/>
    <w:rsid w:val="00E42124"/>
    <w:rsid w:val="00E42419"/>
    <w:rsid w:val="00E4273E"/>
    <w:rsid w:val="00E42879"/>
    <w:rsid w:val="00E42CC9"/>
    <w:rsid w:val="00E43519"/>
    <w:rsid w:val="00E435B3"/>
    <w:rsid w:val="00E4380D"/>
    <w:rsid w:val="00E43C6F"/>
    <w:rsid w:val="00E43E93"/>
    <w:rsid w:val="00E44C8F"/>
    <w:rsid w:val="00E44E85"/>
    <w:rsid w:val="00E45056"/>
    <w:rsid w:val="00E4543E"/>
    <w:rsid w:val="00E458E7"/>
    <w:rsid w:val="00E45BAF"/>
    <w:rsid w:val="00E45E69"/>
    <w:rsid w:val="00E460FB"/>
    <w:rsid w:val="00E47007"/>
    <w:rsid w:val="00E47588"/>
    <w:rsid w:val="00E47EE1"/>
    <w:rsid w:val="00E50BA6"/>
    <w:rsid w:val="00E50CA3"/>
    <w:rsid w:val="00E51071"/>
    <w:rsid w:val="00E51441"/>
    <w:rsid w:val="00E515A9"/>
    <w:rsid w:val="00E51D45"/>
    <w:rsid w:val="00E52CA9"/>
    <w:rsid w:val="00E53219"/>
    <w:rsid w:val="00E537C9"/>
    <w:rsid w:val="00E55107"/>
    <w:rsid w:val="00E55ED2"/>
    <w:rsid w:val="00E560F1"/>
    <w:rsid w:val="00E561B7"/>
    <w:rsid w:val="00E5640A"/>
    <w:rsid w:val="00E56A62"/>
    <w:rsid w:val="00E57680"/>
    <w:rsid w:val="00E57942"/>
    <w:rsid w:val="00E579DF"/>
    <w:rsid w:val="00E57B40"/>
    <w:rsid w:val="00E611C2"/>
    <w:rsid w:val="00E62173"/>
    <w:rsid w:val="00E62436"/>
    <w:rsid w:val="00E62FB4"/>
    <w:rsid w:val="00E6342B"/>
    <w:rsid w:val="00E6342F"/>
    <w:rsid w:val="00E63844"/>
    <w:rsid w:val="00E638E1"/>
    <w:rsid w:val="00E63BF6"/>
    <w:rsid w:val="00E64179"/>
    <w:rsid w:val="00E649EE"/>
    <w:rsid w:val="00E6516E"/>
    <w:rsid w:val="00E65240"/>
    <w:rsid w:val="00E659E6"/>
    <w:rsid w:val="00E65E8C"/>
    <w:rsid w:val="00E65FFA"/>
    <w:rsid w:val="00E6676A"/>
    <w:rsid w:val="00E6708F"/>
    <w:rsid w:val="00E671C7"/>
    <w:rsid w:val="00E674A2"/>
    <w:rsid w:val="00E6764E"/>
    <w:rsid w:val="00E7051B"/>
    <w:rsid w:val="00E70BA2"/>
    <w:rsid w:val="00E7278C"/>
    <w:rsid w:val="00E73282"/>
    <w:rsid w:val="00E733E0"/>
    <w:rsid w:val="00E733F7"/>
    <w:rsid w:val="00E738AC"/>
    <w:rsid w:val="00E739C7"/>
    <w:rsid w:val="00E73CE2"/>
    <w:rsid w:val="00E740F1"/>
    <w:rsid w:val="00E743C5"/>
    <w:rsid w:val="00E746FA"/>
    <w:rsid w:val="00E752CF"/>
    <w:rsid w:val="00E75A84"/>
    <w:rsid w:val="00E75D25"/>
    <w:rsid w:val="00E76622"/>
    <w:rsid w:val="00E76C26"/>
    <w:rsid w:val="00E76DCA"/>
    <w:rsid w:val="00E76F65"/>
    <w:rsid w:val="00E76FD3"/>
    <w:rsid w:val="00E77235"/>
    <w:rsid w:val="00E773C8"/>
    <w:rsid w:val="00E77427"/>
    <w:rsid w:val="00E777B4"/>
    <w:rsid w:val="00E77D7D"/>
    <w:rsid w:val="00E80288"/>
    <w:rsid w:val="00E802BB"/>
    <w:rsid w:val="00E80C63"/>
    <w:rsid w:val="00E811B4"/>
    <w:rsid w:val="00E81287"/>
    <w:rsid w:val="00E81A5B"/>
    <w:rsid w:val="00E81E38"/>
    <w:rsid w:val="00E81F6C"/>
    <w:rsid w:val="00E82006"/>
    <w:rsid w:val="00E83BD3"/>
    <w:rsid w:val="00E83C48"/>
    <w:rsid w:val="00E83EF9"/>
    <w:rsid w:val="00E8509D"/>
    <w:rsid w:val="00E85222"/>
    <w:rsid w:val="00E85347"/>
    <w:rsid w:val="00E85443"/>
    <w:rsid w:val="00E85892"/>
    <w:rsid w:val="00E85BEE"/>
    <w:rsid w:val="00E86566"/>
    <w:rsid w:val="00E86649"/>
    <w:rsid w:val="00E8714F"/>
    <w:rsid w:val="00E90B74"/>
    <w:rsid w:val="00E90E39"/>
    <w:rsid w:val="00E90FEB"/>
    <w:rsid w:val="00E9134C"/>
    <w:rsid w:val="00E91C7B"/>
    <w:rsid w:val="00E93435"/>
    <w:rsid w:val="00E94056"/>
    <w:rsid w:val="00E9469A"/>
    <w:rsid w:val="00E951F7"/>
    <w:rsid w:val="00E968E8"/>
    <w:rsid w:val="00E96F5C"/>
    <w:rsid w:val="00E97295"/>
    <w:rsid w:val="00E97458"/>
    <w:rsid w:val="00E97BB7"/>
    <w:rsid w:val="00EA0145"/>
    <w:rsid w:val="00EA0AA3"/>
    <w:rsid w:val="00EA0EC0"/>
    <w:rsid w:val="00EA135E"/>
    <w:rsid w:val="00EA1362"/>
    <w:rsid w:val="00EA1392"/>
    <w:rsid w:val="00EA1EF2"/>
    <w:rsid w:val="00EA2382"/>
    <w:rsid w:val="00EA2F45"/>
    <w:rsid w:val="00EA3311"/>
    <w:rsid w:val="00EA33B7"/>
    <w:rsid w:val="00EA3EDE"/>
    <w:rsid w:val="00EA43C4"/>
    <w:rsid w:val="00EA678F"/>
    <w:rsid w:val="00EA72E0"/>
    <w:rsid w:val="00EA7C79"/>
    <w:rsid w:val="00EB1B92"/>
    <w:rsid w:val="00EB3092"/>
    <w:rsid w:val="00EB356A"/>
    <w:rsid w:val="00EB3E82"/>
    <w:rsid w:val="00EB4563"/>
    <w:rsid w:val="00EB4607"/>
    <w:rsid w:val="00EB59AF"/>
    <w:rsid w:val="00EB5F35"/>
    <w:rsid w:val="00EB631C"/>
    <w:rsid w:val="00EB6AFA"/>
    <w:rsid w:val="00EB706F"/>
    <w:rsid w:val="00EB71D4"/>
    <w:rsid w:val="00EB7759"/>
    <w:rsid w:val="00EB781F"/>
    <w:rsid w:val="00EC07FC"/>
    <w:rsid w:val="00EC0E0D"/>
    <w:rsid w:val="00EC0E46"/>
    <w:rsid w:val="00EC1DA2"/>
    <w:rsid w:val="00EC2159"/>
    <w:rsid w:val="00EC2C03"/>
    <w:rsid w:val="00EC2F9B"/>
    <w:rsid w:val="00EC3246"/>
    <w:rsid w:val="00EC3825"/>
    <w:rsid w:val="00EC3DC4"/>
    <w:rsid w:val="00EC44AF"/>
    <w:rsid w:val="00EC4EF7"/>
    <w:rsid w:val="00EC5630"/>
    <w:rsid w:val="00EC5665"/>
    <w:rsid w:val="00EC57A8"/>
    <w:rsid w:val="00EC5A79"/>
    <w:rsid w:val="00EC61AE"/>
    <w:rsid w:val="00EC667C"/>
    <w:rsid w:val="00EC682C"/>
    <w:rsid w:val="00EC6DC1"/>
    <w:rsid w:val="00EC710D"/>
    <w:rsid w:val="00ED0BE0"/>
    <w:rsid w:val="00ED12A8"/>
    <w:rsid w:val="00ED1595"/>
    <w:rsid w:val="00ED1780"/>
    <w:rsid w:val="00ED1CC7"/>
    <w:rsid w:val="00ED2624"/>
    <w:rsid w:val="00ED30AE"/>
    <w:rsid w:val="00ED3284"/>
    <w:rsid w:val="00ED3CD1"/>
    <w:rsid w:val="00ED4479"/>
    <w:rsid w:val="00ED4596"/>
    <w:rsid w:val="00ED48BD"/>
    <w:rsid w:val="00ED5B28"/>
    <w:rsid w:val="00ED5B9A"/>
    <w:rsid w:val="00ED5E36"/>
    <w:rsid w:val="00ED6179"/>
    <w:rsid w:val="00EE0664"/>
    <w:rsid w:val="00EE1FFD"/>
    <w:rsid w:val="00EE2EA2"/>
    <w:rsid w:val="00EE3340"/>
    <w:rsid w:val="00EE3939"/>
    <w:rsid w:val="00EE403B"/>
    <w:rsid w:val="00EE44D2"/>
    <w:rsid w:val="00EE4D3D"/>
    <w:rsid w:val="00EE628C"/>
    <w:rsid w:val="00EE6677"/>
    <w:rsid w:val="00EE6BAD"/>
    <w:rsid w:val="00EE6F3A"/>
    <w:rsid w:val="00EE7CFB"/>
    <w:rsid w:val="00EE7E35"/>
    <w:rsid w:val="00EF0258"/>
    <w:rsid w:val="00EF0474"/>
    <w:rsid w:val="00EF0492"/>
    <w:rsid w:val="00EF06A8"/>
    <w:rsid w:val="00EF170E"/>
    <w:rsid w:val="00EF1A73"/>
    <w:rsid w:val="00EF1C79"/>
    <w:rsid w:val="00EF2316"/>
    <w:rsid w:val="00EF2BA5"/>
    <w:rsid w:val="00EF36B6"/>
    <w:rsid w:val="00EF38B4"/>
    <w:rsid w:val="00EF3DF2"/>
    <w:rsid w:val="00EF479C"/>
    <w:rsid w:val="00EF4911"/>
    <w:rsid w:val="00EF55DC"/>
    <w:rsid w:val="00EF60E8"/>
    <w:rsid w:val="00EF6C9C"/>
    <w:rsid w:val="00EF7142"/>
    <w:rsid w:val="00EF795D"/>
    <w:rsid w:val="00EF7ADA"/>
    <w:rsid w:val="00EF7E49"/>
    <w:rsid w:val="00EF7EF1"/>
    <w:rsid w:val="00F00235"/>
    <w:rsid w:val="00F00945"/>
    <w:rsid w:val="00F0115A"/>
    <w:rsid w:val="00F01952"/>
    <w:rsid w:val="00F01E9B"/>
    <w:rsid w:val="00F01EB7"/>
    <w:rsid w:val="00F02341"/>
    <w:rsid w:val="00F024B3"/>
    <w:rsid w:val="00F0304C"/>
    <w:rsid w:val="00F03AB3"/>
    <w:rsid w:val="00F04B55"/>
    <w:rsid w:val="00F05A1E"/>
    <w:rsid w:val="00F05D71"/>
    <w:rsid w:val="00F06322"/>
    <w:rsid w:val="00F06617"/>
    <w:rsid w:val="00F06721"/>
    <w:rsid w:val="00F0698D"/>
    <w:rsid w:val="00F06C1A"/>
    <w:rsid w:val="00F06DC0"/>
    <w:rsid w:val="00F06F54"/>
    <w:rsid w:val="00F07451"/>
    <w:rsid w:val="00F10EFF"/>
    <w:rsid w:val="00F116B9"/>
    <w:rsid w:val="00F11E4E"/>
    <w:rsid w:val="00F120AE"/>
    <w:rsid w:val="00F123EC"/>
    <w:rsid w:val="00F1245F"/>
    <w:rsid w:val="00F1285E"/>
    <w:rsid w:val="00F13B93"/>
    <w:rsid w:val="00F145E9"/>
    <w:rsid w:val="00F149AA"/>
    <w:rsid w:val="00F1578D"/>
    <w:rsid w:val="00F159FF"/>
    <w:rsid w:val="00F15C7F"/>
    <w:rsid w:val="00F15DEB"/>
    <w:rsid w:val="00F15E64"/>
    <w:rsid w:val="00F162E6"/>
    <w:rsid w:val="00F168C6"/>
    <w:rsid w:val="00F16AB2"/>
    <w:rsid w:val="00F17128"/>
    <w:rsid w:val="00F205CB"/>
    <w:rsid w:val="00F20702"/>
    <w:rsid w:val="00F21E31"/>
    <w:rsid w:val="00F22401"/>
    <w:rsid w:val="00F2327E"/>
    <w:rsid w:val="00F235B8"/>
    <w:rsid w:val="00F235E4"/>
    <w:rsid w:val="00F23E53"/>
    <w:rsid w:val="00F2400C"/>
    <w:rsid w:val="00F24260"/>
    <w:rsid w:val="00F246E3"/>
    <w:rsid w:val="00F2519E"/>
    <w:rsid w:val="00F2531E"/>
    <w:rsid w:val="00F26201"/>
    <w:rsid w:val="00F272B1"/>
    <w:rsid w:val="00F274EA"/>
    <w:rsid w:val="00F30364"/>
    <w:rsid w:val="00F309C8"/>
    <w:rsid w:val="00F30BB6"/>
    <w:rsid w:val="00F30F23"/>
    <w:rsid w:val="00F31D1F"/>
    <w:rsid w:val="00F31FC6"/>
    <w:rsid w:val="00F3226E"/>
    <w:rsid w:val="00F323ED"/>
    <w:rsid w:val="00F32A91"/>
    <w:rsid w:val="00F32E23"/>
    <w:rsid w:val="00F32F14"/>
    <w:rsid w:val="00F334EB"/>
    <w:rsid w:val="00F33A41"/>
    <w:rsid w:val="00F33BBA"/>
    <w:rsid w:val="00F33C95"/>
    <w:rsid w:val="00F33E1A"/>
    <w:rsid w:val="00F33EBD"/>
    <w:rsid w:val="00F34402"/>
    <w:rsid w:val="00F34431"/>
    <w:rsid w:val="00F346D8"/>
    <w:rsid w:val="00F349F6"/>
    <w:rsid w:val="00F3578D"/>
    <w:rsid w:val="00F36114"/>
    <w:rsid w:val="00F36831"/>
    <w:rsid w:val="00F377C8"/>
    <w:rsid w:val="00F402C3"/>
    <w:rsid w:val="00F40AAA"/>
    <w:rsid w:val="00F412D3"/>
    <w:rsid w:val="00F41C5C"/>
    <w:rsid w:val="00F41D3A"/>
    <w:rsid w:val="00F420B1"/>
    <w:rsid w:val="00F43012"/>
    <w:rsid w:val="00F4324E"/>
    <w:rsid w:val="00F432FC"/>
    <w:rsid w:val="00F43A6A"/>
    <w:rsid w:val="00F43C89"/>
    <w:rsid w:val="00F44085"/>
    <w:rsid w:val="00F4419C"/>
    <w:rsid w:val="00F4447E"/>
    <w:rsid w:val="00F44C45"/>
    <w:rsid w:val="00F450F3"/>
    <w:rsid w:val="00F45FD7"/>
    <w:rsid w:val="00F4606F"/>
    <w:rsid w:val="00F4613E"/>
    <w:rsid w:val="00F465C6"/>
    <w:rsid w:val="00F46C7E"/>
    <w:rsid w:val="00F46D65"/>
    <w:rsid w:val="00F47151"/>
    <w:rsid w:val="00F4745D"/>
    <w:rsid w:val="00F47819"/>
    <w:rsid w:val="00F50191"/>
    <w:rsid w:val="00F5054A"/>
    <w:rsid w:val="00F5093D"/>
    <w:rsid w:val="00F50A23"/>
    <w:rsid w:val="00F50A45"/>
    <w:rsid w:val="00F50BE9"/>
    <w:rsid w:val="00F50CB0"/>
    <w:rsid w:val="00F51211"/>
    <w:rsid w:val="00F51716"/>
    <w:rsid w:val="00F517E8"/>
    <w:rsid w:val="00F519AE"/>
    <w:rsid w:val="00F52234"/>
    <w:rsid w:val="00F52C7B"/>
    <w:rsid w:val="00F5350F"/>
    <w:rsid w:val="00F53BF9"/>
    <w:rsid w:val="00F5443E"/>
    <w:rsid w:val="00F54B53"/>
    <w:rsid w:val="00F5504E"/>
    <w:rsid w:val="00F55DA9"/>
    <w:rsid w:val="00F567DB"/>
    <w:rsid w:val="00F56A1C"/>
    <w:rsid w:val="00F57D00"/>
    <w:rsid w:val="00F57E70"/>
    <w:rsid w:val="00F57F9E"/>
    <w:rsid w:val="00F62481"/>
    <w:rsid w:val="00F62533"/>
    <w:rsid w:val="00F6341F"/>
    <w:rsid w:val="00F64269"/>
    <w:rsid w:val="00F648B7"/>
    <w:rsid w:val="00F64D6B"/>
    <w:rsid w:val="00F64FE9"/>
    <w:rsid w:val="00F65181"/>
    <w:rsid w:val="00F6518E"/>
    <w:rsid w:val="00F660C2"/>
    <w:rsid w:val="00F6710D"/>
    <w:rsid w:val="00F67C9E"/>
    <w:rsid w:val="00F67EF9"/>
    <w:rsid w:val="00F7063A"/>
    <w:rsid w:val="00F70B5F"/>
    <w:rsid w:val="00F721EB"/>
    <w:rsid w:val="00F72265"/>
    <w:rsid w:val="00F73406"/>
    <w:rsid w:val="00F74237"/>
    <w:rsid w:val="00F74487"/>
    <w:rsid w:val="00F74703"/>
    <w:rsid w:val="00F753E3"/>
    <w:rsid w:val="00F75C72"/>
    <w:rsid w:val="00F75F6E"/>
    <w:rsid w:val="00F766B6"/>
    <w:rsid w:val="00F7726C"/>
    <w:rsid w:val="00F77726"/>
    <w:rsid w:val="00F779A6"/>
    <w:rsid w:val="00F77E28"/>
    <w:rsid w:val="00F8018D"/>
    <w:rsid w:val="00F8041F"/>
    <w:rsid w:val="00F8079A"/>
    <w:rsid w:val="00F81A5E"/>
    <w:rsid w:val="00F824C1"/>
    <w:rsid w:val="00F825B2"/>
    <w:rsid w:val="00F82A71"/>
    <w:rsid w:val="00F82AFB"/>
    <w:rsid w:val="00F838FD"/>
    <w:rsid w:val="00F839C6"/>
    <w:rsid w:val="00F84988"/>
    <w:rsid w:val="00F85060"/>
    <w:rsid w:val="00F859C5"/>
    <w:rsid w:val="00F86180"/>
    <w:rsid w:val="00F86C4A"/>
    <w:rsid w:val="00F87302"/>
    <w:rsid w:val="00F87600"/>
    <w:rsid w:val="00F8791A"/>
    <w:rsid w:val="00F90292"/>
    <w:rsid w:val="00F90346"/>
    <w:rsid w:val="00F90582"/>
    <w:rsid w:val="00F90CD2"/>
    <w:rsid w:val="00F91016"/>
    <w:rsid w:val="00F9219C"/>
    <w:rsid w:val="00F92D75"/>
    <w:rsid w:val="00F9310E"/>
    <w:rsid w:val="00F93131"/>
    <w:rsid w:val="00F9352A"/>
    <w:rsid w:val="00F94799"/>
    <w:rsid w:val="00F94BD8"/>
    <w:rsid w:val="00F94E4D"/>
    <w:rsid w:val="00F94FC5"/>
    <w:rsid w:val="00F95036"/>
    <w:rsid w:val="00F952DB"/>
    <w:rsid w:val="00F95704"/>
    <w:rsid w:val="00F95969"/>
    <w:rsid w:val="00F96755"/>
    <w:rsid w:val="00F977F9"/>
    <w:rsid w:val="00FA0096"/>
    <w:rsid w:val="00FA040B"/>
    <w:rsid w:val="00FA0A89"/>
    <w:rsid w:val="00FA144C"/>
    <w:rsid w:val="00FA17E5"/>
    <w:rsid w:val="00FA17F9"/>
    <w:rsid w:val="00FA215D"/>
    <w:rsid w:val="00FA2610"/>
    <w:rsid w:val="00FA26BA"/>
    <w:rsid w:val="00FA2935"/>
    <w:rsid w:val="00FA2A4F"/>
    <w:rsid w:val="00FA2B34"/>
    <w:rsid w:val="00FA2D86"/>
    <w:rsid w:val="00FA404C"/>
    <w:rsid w:val="00FA436E"/>
    <w:rsid w:val="00FA5364"/>
    <w:rsid w:val="00FA592A"/>
    <w:rsid w:val="00FA5C3B"/>
    <w:rsid w:val="00FA5C44"/>
    <w:rsid w:val="00FA61B9"/>
    <w:rsid w:val="00FA643E"/>
    <w:rsid w:val="00FA662B"/>
    <w:rsid w:val="00FA6D45"/>
    <w:rsid w:val="00FA7061"/>
    <w:rsid w:val="00FA7D13"/>
    <w:rsid w:val="00FB00E1"/>
    <w:rsid w:val="00FB03E4"/>
    <w:rsid w:val="00FB0FA5"/>
    <w:rsid w:val="00FB168A"/>
    <w:rsid w:val="00FB3EDA"/>
    <w:rsid w:val="00FB4789"/>
    <w:rsid w:val="00FB4C69"/>
    <w:rsid w:val="00FB4CFE"/>
    <w:rsid w:val="00FB4FE7"/>
    <w:rsid w:val="00FB5923"/>
    <w:rsid w:val="00FB6237"/>
    <w:rsid w:val="00FB63A3"/>
    <w:rsid w:val="00FB672A"/>
    <w:rsid w:val="00FB69C9"/>
    <w:rsid w:val="00FB6FB1"/>
    <w:rsid w:val="00FB7246"/>
    <w:rsid w:val="00FB7487"/>
    <w:rsid w:val="00FB7BB8"/>
    <w:rsid w:val="00FC0E46"/>
    <w:rsid w:val="00FC1709"/>
    <w:rsid w:val="00FC1A68"/>
    <w:rsid w:val="00FC22A7"/>
    <w:rsid w:val="00FC26E2"/>
    <w:rsid w:val="00FC29F4"/>
    <w:rsid w:val="00FC2AA7"/>
    <w:rsid w:val="00FC356F"/>
    <w:rsid w:val="00FC419D"/>
    <w:rsid w:val="00FC4CCE"/>
    <w:rsid w:val="00FC5103"/>
    <w:rsid w:val="00FC51D6"/>
    <w:rsid w:val="00FC5D5A"/>
    <w:rsid w:val="00FC5E0A"/>
    <w:rsid w:val="00FC6336"/>
    <w:rsid w:val="00FC63A1"/>
    <w:rsid w:val="00FC6E6D"/>
    <w:rsid w:val="00FC73EB"/>
    <w:rsid w:val="00FC74B8"/>
    <w:rsid w:val="00FC7CAE"/>
    <w:rsid w:val="00FC7CC3"/>
    <w:rsid w:val="00FD03B0"/>
    <w:rsid w:val="00FD0553"/>
    <w:rsid w:val="00FD0A47"/>
    <w:rsid w:val="00FD0DA2"/>
    <w:rsid w:val="00FD1547"/>
    <w:rsid w:val="00FD3134"/>
    <w:rsid w:val="00FD3C80"/>
    <w:rsid w:val="00FD5D94"/>
    <w:rsid w:val="00FD611C"/>
    <w:rsid w:val="00FD638F"/>
    <w:rsid w:val="00FD6BB0"/>
    <w:rsid w:val="00FD6DB5"/>
    <w:rsid w:val="00FD70FA"/>
    <w:rsid w:val="00FD7591"/>
    <w:rsid w:val="00FD7689"/>
    <w:rsid w:val="00FE03CF"/>
    <w:rsid w:val="00FE0628"/>
    <w:rsid w:val="00FE10F1"/>
    <w:rsid w:val="00FE12AC"/>
    <w:rsid w:val="00FE1353"/>
    <w:rsid w:val="00FE1441"/>
    <w:rsid w:val="00FE2294"/>
    <w:rsid w:val="00FE2A0E"/>
    <w:rsid w:val="00FE2DE3"/>
    <w:rsid w:val="00FE31E2"/>
    <w:rsid w:val="00FE360E"/>
    <w:rsid w:val="00FE3A20"/>
    <w:rsid w:val="00FE415C"/>
    <w:rsid w:val="00FE4824"/>
    <w:rsid w:val="00FE4D57"/>
    <w:rsid w:val="00FE5D05"/>
    <w:rsid w:val="00FE68D4"/>
    <w:rsid w:val="00FE6DEE"/>
    <w:rsid w:val="00FE6F78"/>
    <w:rsid w:val="00FE75B8"/>
    <w:rsid w:val="00FF04E7"/>
    <w:rsid w:val="00FF053E"/>
    <w:rsid w:val="00FF0D36"/>
    <w:rsid w:val="00FF0D52"/>
    <w:rsid w:val="00FF1A84"/>
    <w:rsid w:val="00FF22B1"/>
    <w:rsid w:val="00FF30B7"/>
    <w:rsid w:val="00FF334D"/>
    <w:rsid w:val="00FF35EB"/>
    <w:rsid w:val="00FF37FB"/>
    <w:rsid w:val="00FF44DF"/>
    <w:rsid w:val="00FF4821"/>
    <w:rsid w:val="00FF4B1A"/>
    <w:rsid w:val="00FF4FC0"/>
    <w:rsid w:val="00FF58CD"/>
    <w:rsid w:val="00FF63E8"/>
    <w:rsid w:val="00FF65E4"/>
    <w:rsid w:val="00FF6D80"/>
    <w:rsid w:val="00FF70B1"/>
    <w:rsid w:val="00FF718A"/>
    <w:rsid w:val="00FF7429"/>
    <w:rsid w:val="00FF77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B652605"/>
  <w15:docId w15:val="{100B03EF-B97F-4FE0-B21D-49CD4162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3258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3258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3258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4"/>
    </w:pPr>
    <w:rPr>
      <w:rFonts w:ascii="Times New Roman" w:hAnsi="Times New Roman" w:cs="EucrosiaUPC"/>
      <w:sz w:val="30"/>
      <w:szCs w:val="30"/>
    </w:rPr>
  </w:style>
  <w:style w:type="paragraph" w:styleId="Heading6">
    <w:name w:val="heading 6"/>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0"/>
      <w:outlineLvl w:val="5"/>
    </w:pPr>
    <w:rPr>
      <w:rFonts w:ascii="Times New Roman" w:hAnsi="Times New Roman" w:cs="EucrosiaUPC"/>
      <w:b/>
      <w:bCs/>
      <w:sz w:val="32"/>
      <w:szCs w:val="32"/>
    </w:rPr>
  </w:style>
  <w:style w:type="paragraph" w:styleId="Heading7">
    <w:name w:val="heading 7"/>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ascii="Times New Roman" w:hAnsi="Times New Roman" w:cs="EucrosiaUPC"/>
      <w:b/>
      <w:bCs/>
      <w:sz w:val="32"/>
      <w:szCs w:val="32"/>
    </w:rPr>
  </w:style>
  <w:style w:type="paragraph" w:styleId="Heading8">
    <w:name w:val="heading 8"/>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43258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32581"/>
    <w:pPr>
      <w:tabs>
        <w:tab w:val="center" w:pos="4536"/>
        <w:tab w:val="right" w:pos="9072"/>
      </w:tabs>
    </w:pPr>
  </w:style>
  <w:style w:type="character" w:customStyle="1" w:styleId="AAAddress">
    <w:name w:val="AA Address"/>
    <w:rsid w:val="0043258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3258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32581"/>
    <w:pPr>
      <w:tabs>
        <w:tab w:val="center" w:pos="4536"/>
        <w:tab w:val="right" w:pos="9072"/>
      </w:tabs>
    </w:pPr>
  </w:style>
  <w:style w:type="paragraph" w:styleId="Caption">
    <w:name w:val="caption"/>
    <w:basedOn w:val="Normal"/>
    <w:next w:val="Normal"/>
    <w:qFormat/>
    <w:rsid w:val="00432581"/>
    <w:rPr>
      <w:rFonts w:cs="Times New Roman"/>
      <w:b/>
      <w:bCs/>
    </w:rPr>
  </w:style>
  <w:style w:type="paragraph" w:styleId="ListBullet">
    <w:name w:val="List Bullet"/>
    <w:basedOn w:val="Normal"/>
    <w:rsid w:val="00432581"/>
    <w:pPr>
      <w:numPr>
        <w:numId w:val="3"/>
      </w:numPr>
      <w:tabs>
        <w:tab w:val="clear" w:pos="360"/>
        <w:tab w:val="left" w:pos="284"/>
      </w:tabs>
      <w:ind w:left="284" w:hanging="284"/>
    </w:pPr>
  </w:style>
  <w:style w:type="paragraph" w:styleId="ListBullet2">
    <w:name w:val="List Bullet 2"/>
    <w:basedOn w:val="Normal"/>
    <w:rsid w:val="00432581"/>
    <w:pPr>
      <w:numPr>
        <w:numId w:val="4"/>
      </w:numPr>
      <w:tabs>
        <w:tab w:val="clear" w:pos="643"/>
        <w:tab w:val="left" w:pos="567"/>
      </w:tabs>
      <w:ind w:left="851" w:hanging="284"/>
    </w:pPr>
  </w:style>
  <w:style w:type="paragraph" w:styleId="ListBullet3">
    <w:name w:val="List Bullet 3"/>
    <w:basedOn w:val="Normal"/>
    <w:rsid w:val="00432581"/>
    <w:pPr>
      <w:numPr>
        <w:numId w:val="1"/>
      </w:numPr>
      <w:tabs>
        <w:tab w:val="clear" w:pos="926"/>
        <w:tab w:val="left" w:pos="851"/>
      </w:tabs>
      <w:ind w:left="1135" w:hanging="284"/>
    </w:pPr>
  </w:style>
  <w:style w:type="paragraph" w:styleId="ListBullet4">
    <w:name w:val="List Bullet 4"/>
    <w:basedOn w:val="Normal"/>
    <w:rsid w:val="00432581"/>
    <w:pPr>
      <w:numPr>
        <w:numId w:val="2"/>
      </w:numPr>
      <w:tabs>
        <w:tab w:val="clear" w:pos="1209"/>
        <w:tab w:val="left" w:pos="1134"/>
      </w:tabs>
      <w:ind w:left="1418" w:hanging="284"/>
    </w:pPr>
  </w:style>
  <w:style w:type="paragraph" w:styleId="ListNumber">
    <w:name w:val="List Number"/>
    <w:basedOn w:val="Normal"/>
    <w:rsid w:val="00432581"/>
    <w:pPr>
      <w:numPr>
        <w:numId w:val="5"/>
      </w:numPr>
      <w:tabs>
        <w:tab w:val="clear" w:pos="360"/>
        <w:tab w:val="left" w:pos="284"/>
      </w:tabs>
      <w:ind w:left="284" w:hanging="284"/>
    </w:pPr>
  </w:style>
  <w:style w:type="paragraph" w:styleId="ListNumber2">
    <w:name w:val="List Number 2"/>
    <w:basedOn w:val="Normal"/>
    <w:rsid w:val="00432581"/>
    <w:pPr>
      <w:numPr>
        <w:numId w:val="6"/>
      </w:numPr>
      <w:tabs>
        <w:tab w:val="clear" w:pos="643"/>
        <w:tab w:val="left" w:pos="567"/>
      </w:tabs>
      <w:ind w:left="851" w:hanging="284"/>
    </w:pPr>
  </w:style>
  <w:style w:type="paragraph" w:styleId="ListNumber3">
    <w:name w:val="List Number 3"/>
    <w:basedOn w:val="Normal"/>
    <w:rsid w:val="00432581"/>
    <w:pPr>
      <w:numPr>
        <w:numId w:val="7"/>
      </w:numPr>
      <w:tabs>
        <w:tab w:val="clear" w:pos="926"/>
        <w:tab w:val="left" w:pos="851"/>
      </w:tabs>
      <w:ind w:left="1135" w:hanging="284"/>
    </w:pPr>
  </w:style>
  <w:style w:type="paragraph" w:styleId="NormalIndent">
    <w:name w:val="Normal Indent"/>
    <w:basedOn w:val="Normal"/>
    <w:rsid w:val="00432581"/>
    <w:pPr>
      <w:ind w:left="284"/>
    </w:pPr>
  </w:style>
  <w:style w:type="paragraph" w:customStyle="1" w:styleId="AAFrameAddress">
    <w:name w:val="AA Frame Address"/>
    <w:basedOn w:val="Heading1"/>
    <w:rsid w:val="0043258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32581"/>
    <w:pPr>
      <w:numPr>
        <w:numId w:val="8"/>
      </w:numPr>
      <w:tabs>
        <w:tab w:val="clear" w:pos="1492"/>
        <w:tab w:val="left" w:pos="1418"/>
      </w:tabs>
      <w:ind w:left="1418" w:hanging="284"/>
    </w:pPr>
  </w:style>
  <w:style w:type="paragraph" w:styleId="ListNumber4">
    <w:name w:val="List Number 4"/>
    <w:basedOn w:val="Normal"/>
    <w:rsid w:val="00432581"/>
    <w:pPr>
      <w:numPr>
        <w:numId w:val="9"/>
      </w:numPr>
      <w:tabs>
        <w:tab w:val="clear" w:pos="1209"/>
        <w:tab w:val="left" w:pos="1418"/>
      </w:tabs>
    </w:pPr>
  </w:style>
  <w:style w:type="paragraph" w:styleId="TableofAuthorities">
    <w:name w:val="table of authorities"/>
    <w:basedOn w:val="Normal"/>
    <w:next w:val="Normal"/>
    <w:semiHidden/>
    <w:rsid w:val="00432581"/>
    <w:pPr>
      <w:ind w:left="284" w:hanging="284"/>
    </w:pPr>
  </w:style>
  <w:style w:type="paragraph" w:styleId="Index1">
    <w:name w:val="index 1"/>
    <w:basedOn w:val="Normal"/>
    <w:next w:val="Normal"/>
    <w:autoRedefine/>
    <w:semiHidden/>
    <w:rsid w:val="00432581"/>
    <w:pPr>
      <w:ind w:left="284" w:hanging="284"/>
    </w:pPr>
  </w:style>
  <w:style w:type="paragraph" w:styleId="Index2">
    <w:name w:val="index 2"/>
    <w:basedOn w:val="Normal"/>
    <w:next w:val="Normal"/>
    <w:autoRedefine/>
    <w:semiHidden/>
    <w:rsid w:val="00432581"/>
    <w:pPr>
      <w:ind w:left="568" w:hanging="284"/>
    </w:pPr>
  </w:style>
  <w:style w:type="paragraph" w:styleId="Index3">
    <w:name w:val="index 3"/>
    <w:basedOn w:val="Normal"/>
    <w:next w:val="Normal"/>
    <w:autoRedefine/>
    <w:semiHidden/>
    <w:rsid w:val="00432581"/>
    <w:pPr>
      <w:ind w:left="851" w:hanging="284"/>
    </w:pPr>
  </w:style>
  <w:style w:type="paragraph" w:styleId="Index4">
    <w:name w:val="index 4"/>
    <w:basedOn w:val="Normal"/>
    <w:next w:val="Normal"/>
    <w:semiHidden/>
    <w:rsid w:val="00432581"/>
    <w:pPr>
      <w:ind w:left="1135" w:hanging="284"/>
    </w:pPr>
  </w:style>
  <w:style w:type="paragraph" w:styleId="Index6">
    <w:name w:val="index 6"/>
    <w:basedOn w:val="Normal"/>
    <w:next w:val="Normal"/>
    <w:semiHidden/>
    <w:rsid w:val="00432581"/>
    <w:pPr>
      <w:ind w:left="1702" w:hanging="284"/>
    </w:pPr>
  </w:style>
  <w:style w:type="paragraph" w:styleId="Index5">
    <w:name w:val="index 5"/>
    <w:basedOn w:val="Normal"/>
    <w:next w:val="Normal"/>
    <w:semiHidden/>
    <w:rsid w:val="00432581"/>
    <w:pPr>
      <w:ind w:left="1418" w:hanging="284"/>
    </w:pPr>
  </w:style>
  <w:style w:type="paragraph" w:styleId="Index7">
    <w:name w:val="index 7"/>
    <w:basedOn w:val="Normal"/>
    <w:next w:val="Normal"/>
    <w:semiHidden/>
    <w:rsid w:val="00432581"/>
    <w:pPr>
      <w:ind w:left="1985" w:hanging="284"/>
    </w:pPr>
  </w:style>
  <w:style w:type="paragraph" w:styleId="Index8">
    <w:name w:val="index 8"/>
    <w:basedOn w:val="Normal"/>
    <w:next w:val="Normal"/>
    <w:semiHidden/>
    <w:rsid w:val="00432581"/>
    <w:pPr>
      <w:ind w:left="2269" w:hanging="284"/>
    </w:pPr>
  </w:style>
  <w:style w:type="paragraph" w:styleId="Index9">
    <w:name w:val="index 9"/>
    <w:basedOn w:val="Normal"/>
    <w:next w:val="Normal"/>
    <w:semiHidden/>
    <w:rsid w:val="00432581"/>
    <w:pPr>
      <w:ind w:left="2552" w:hanging="284"/>
    </w:pPr>
  </w:style>
  <w:style w:type="paragraph" w:styleId="TOC2">
    <w:name w:val="toc 2"/>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32581"/>
    <w:pPr>
      <w:ind w:left="851"/>
    </w:pPr>
  </w:style>
  <w:style w:type="paragraph" w:styleId="TOC5">
    <w:name w:val="toc 5"/>
    <w:basedOn w:val="Normal"/>
    <w:next w:val="Normal"/>
    <w:semiHidden/>
    <w:rsid w:val="00432581"/>
    <w:pPr>
      <w:ind w:left="1134"/>
    </w:pPr>
  </w:style>
  <w:style w:type="paragraph" w:styleId="TOC6">
    <w:name w:val="toc 6"/>
    <w:basedOn w:val="Normal"/>
    <w:next w:val="Normal"/>
    <w:semiHidden/>
    <w:rsid w:val="00432581"/>
    <w:pPr>
      <w:ind w:left="1418"/>
    </w:pPr>
  </w:style>
  <w:style w:type="paragraph" w:styleId="TOC7">
    <w:name w:val="toc 7"/>
    <w:basedOn w:val="Normal"/>
    <w:next w:val="Normal"/>
    <w:semiHidden/>
    <w:rsid w:val="00432581"/>
    <w:pPr>
      <w:ind w:left="1701"/>
    </w:pPr>
  </w:style>
  <w:style w:type="paragraph" w:styleId="TOC8">
    <w:name w:val="toc 8"/>
    <w:basedOn w:val="Normal"/>
    <w:next w:val="Normal"/>
    <w:semiHidden/>
    <w:rsid w:val="00432581"/>
    <w:pPr>
      <w:ind w:left="1985"/>
    </w:pPr>
  </w:style>
  <w:style w:type="paragraph" w:styleId="TOC9">
    <w:name w:val="toc 9"/>
    <w:basedOn w:val="Normal"/>
    <w:next w:val="Normal"/>
    <w:semiHidden/>
    <w:rsid w:val="00432581"/>
    <w:pPr>
      <w:ind w:left="2268"/>
    </w:pPr>
  </w:style>
  <w:style w:type="paragraph" w:styleId="TableofFigures">
    <w:name w:val="table of figures"/>
    <w:basedOn w:val="Normal"/>
    <w:next w:val="Normal"/>
    <w:semiHidden/>
    <w:rsid w:val="00432581"/>
    <w:pPr>
      <w:ind w:left="567" w:hanging="567"/>
    </w:pPr>
  </w:style>
  <w:style w:type="paragraph" w:styleId="ListBullet5">
    <w:name w:val="List Bullet 5"/>
    <w:basedOn w:val="Normal"/>
    <w:rsid w:val="00432581"/>
    <w:pPr>
      <w:numPr>
        <w:numId w:val="10"/>
      </w:numPr>
      <w:tabs>
        <w:tab w:val="clear" w:pos="1492"/>
        <w:tab w:val="left" w:pos="1418"/>
      </w:tabs>
      <w:ind w:left="1702" w:hanging="284"/>
    </w:pPr>
  </w:style>
  <w:style w:type="paragraph" w:styleId="BodyText">
    <w:name w:val="Body Text"/>
    <w:aliases w:val="bt,body text,Body"/>
    <w:basedOn w:val="Normal"/>
    <w:link w:val="BodyTextChar"/>
    <w:rsid w:val="00432581"/>
    <w:pPr>
      <w:spacing w:after="120"/>
    </w:pPr>
  </w:style>
  <w:style w:type="paragraph" w:styleId="BodyTextFirstIndent">
    <w:name w:val="Body Text First Indent"/>
    <w:basedOn w:val="BodyText"/>
    <w:rsid w:val="00432581"/>
    <w:pPr>
      <w:ind w:firstLine="284"/>
    </w:pPr>
  </w:style>
  <w:style w:type="paragraph" w:styleId="BodyTextIndent">
    <w:name w:val="Body Text Indent"/>
    <w:basedOn w:val="Normal"/>
    <w:rsid w:val="00432581"/>
    <w:pPr>
      <w:spacing w:after="120"/>
      <w:ind w:left="283"/>
    </w:pPr>
  </w:style>
  <w:style w:type="paragraph" w:styleId="BodyTextFirstIndent2">
    <w:name w:val="Body Text First Indent 2"/>
    <w:basedOn w:val="BodyTextIndent"/>
    <w:rsid w:val="00432581"/>
    <w:pPr>
      <w:ind w:left="284" w:firstLine="284"/>
    </w:pPr>
  </w:style>
  <w:style w:type="character" w:styleId="Strong">
    <w:name w:val="Strong"/>
    <w:qFormat/>
    <w:rsid w:val="00432581"/>
    <w:rPr>
      <w:rFonts w:cs="Times New Roman"/>
      <w:b/>
      <w:bCs/>
    </w:rPr>
  </w:style>
  <w:style w:type="paragraph" w:customStyle="1" w:styleId="AA1stlevelbullet">
    <w:name w:val="AA 1st level bullet"/>
    <w:basedOn w:val="Normal"/>
    <w:rsid w:val="0043258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32581"/>
    <w:pPr>
      <w:framePr w:w="4253" w:h="1418" w:hRule="exact" w:hSpace="142" w:vSpace="142" w:wrap="around" w:vAnchor="page" w:hAnchor="page" w:x="7457" w:y="568"/>
    </w:pPr>
  </w:style>
  <w:style w:type="character" w:customStyle="1" w:styleId="AACopyright">
    <w:name w:val="AA Copyright"/>
    <w:rsid w:val="00432581"/>
    <w:rPr>
      <w:rFonts w:ascii="Arial" w:hAnsi="Arial"/>
      <w:sz w:val="13"/>
      <w:szCs w:val="13"/>
    </w:rPr>
  </w:style>
  <w:style w:type="paragraph" w:customStyle="1" w:styleId="AA2ndlevelbullet">
    <w:name w:val="AA 2nd level bullet"/>
    <w:basedOn w:val="AA1stlevelbullet"/>
    <w:rsid w:val="0043258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3258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3258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3258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32581"/>
    <w:pPr>
      <w:framePr w:h="1054" w:wrap="around" w:y="5920"/>
    </w:pPr>
  </w:style>
  <w:style w:type="paragraph" w:customStyle="1" w:styleId="ReportHeading3">
    <w:name w:val="ReportHeading3"/>
    <w:basedOn w:val="ReportHeading2"/>
    <w:rsid w:val="00432581"/>
    <w:pPr>
      <w:framePr w:h="443" w:wrap="around" w:y="8223"/>
    </w:pPr>
  </w:style>
  <w:style w:type="paragraph" w:customStyle="1" w:styleId="a">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43258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32581"/>
    <w:pPr>
      <w:framePr w:w="7308" w:h="1134" w:hSpace="180" w:vSpace="180" w:wrap="notBeside" w:vAnchor="text" w:hAnchor="margin" w:x="1" w:y="7"/>
      <w:spacing w:after="240"/>
    </w:pPr>
  </w:style>
  <w:style w:type="paragraph" w:customStyle="1" w:styleId="PictureLeft">
    <w:name w:val="PictureLeft"/>
    <w:basedOn w:val="Normal"/>
    <w:rsid w:val="00432581"/>
    <w:pPr>
      <w:framePr w:w="2603" w:h="1134" w:hSpace="142" w:wrap="around" w:vAnchor="text" w:hAnchor="page" w:x="1526" w:y="6"/>
      <w:spacing w:before="240"/>
    </w:pPr>
  </w:style>
  <w:style w:type="paragraph" w:customStyle="1" w:styleId="PicturteLeftFullLength">
    <w:name w:val="PicturteLeftFullLength"/>
    <w:basedOn w:val="PictureLeft"/>
    <w:rsid w:val="00432581"/>
    <w:pPr>
      <w:framePr w:w="10142" w:hSpace="180" w:vSpace="180" w:wrap="around" w:y="7"/>
    </w:pPr>
  </w:style>
  <w:style w:type="paragraph" w:customStyle="1" w:styleId="AAheadingwocontents">
    <w:name w:val="AA heading wo contents"/>
    <w:basedOn w:val="Normal"/>
    <w:rsid w:val="00432581"/>
    <w:pPr>
      <w:spacing w:line="280" w:lineRule="atLeast"/>
    </w:pPr>
    <w:rPr>
      <w:rFonts w:ascii="Times New Roman" w:hAnsi="Times New Roman"/>
      <w:b/>
      <w:bCs/>
      <w:sz w:val="22"/>
      <w:szCs w:val="22"/>
    </w:rPr>
  </w:style>
  <w:style w:type="paragraph" w:customStyle="1" w:styleId="StandaardOpinion">
    <w:name w:val="StandaardOpinion"/>
    <w:basedOn w:val="Normal"/>
    <w:rsid w:val="00432581"/>
    <w:pPr>
      <w:spacing w:line="280" w:lineRule="atLeast"/>
    </w:pPr>
    <w:rPr>
      <w:rFonts w:ascii="Times New Roman" w:hAnsi="Times New Roman"/>
      <w:sz w:val="22"/>
      <w:szCs w:val="22"/>
    </w:rPr>
  </w:style>
  <w:style w:type="paragraph" w:customStyle="1" w:styleId="T">
    <w:name w:val="????? T"/>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EucrosiaUPC"/>
      <w:sz w:val="30"/>
      <w:szCs w:val="30"/>
    </w:rPr>
  </w:style>
  <w:style w:type="character" w:styleId="PageNumber">
    <w:name w:val="page number"/>
    <w:basedOn w:val="DefaultParagraphFont"/>
    <w:rsid w:val="00432581"/>
  </w:style>
  <w:style w:type="paragraph" w:styleId="BodyText2">
    <w:name w:val="Body Text 2"/>
    <w:basedOn w:val="Normal"/>
    <w:link w:val="BodyText2Char"/>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éÍ¤ÇÒÁ"/>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32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sz w:val="20"/>
      <w:szCs w:val="20"/>
    </w:rPr>
  </w:style>
  <w:style w:type="paragraph" w:customStyle="1" w:styleId="AccPolicyHeadingChar">
    <w:name w:val="Acc Policy Heading Char"/>
    <w:basedOn w:val="BodyText"/>
    <w:link w:val="AccPolicyHeadingCharChar"/>
    <w:autoRedefine/>
    <w:rsid w:val="00F1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F15DEB"/>
    <w:rPr>
      <w:rFonts w:ascii="Arial" w:hAnsi="Arial" w:cs="Angsana New"/>
      <w:sz w:val="28"/>
      <w:szCs w:val="28"/>
      <w:lang w:val="en-US" w:eastAsia="en-US" w:bidi="th-TH"/>
    </w:rPr>
  </w:style>
  <w:style w:type="paragraph" w:styleId="BalloonText">
    <w:name w:val="Balloon Text"/>
    <w:basedOn w:val="Normal"/>
    <w:semiHidden/>
    <w:rsid w:val="00F15DEB"/>
    <w:rPr>
      <w:rFonts w:ascii="Tahoma" w:hAnsi="Tahoma" w:cs="Tahoma"/>
      <w:sz w:val="16"/>
      <w:szCs w:val="16"/>
    </w:rPr>
  </w:style>
  <w:style w:type="character" w:customStyle="1" w:styleId="AccPolicyHeadingCharChar0">
    <w:name w:val="Acc Policy Heading Char Char"/>
    <w:rsid w:val="00BA2A62"/>
    <w:rPr>
      <w:rFonts w:ascii="Angsana New" w:hAnsi="Angsana New" w:cs="Angsana New"/>
      <w:bCs/>
      <w:sz w:val="30"/>
      <w:szCs w:val="30"/>
      <w:lang w:val="en-US" w:eastAsia="en-US" w:bidi="th-TH"/>
    </w:rPr>
  </w:style>
  <w:style w:type="paragraph" w:styleId="EndnoteText">
    <w:name w:val="endnote text"/>
    <w:basedOn w:val="Normal"/>
    <w:semiHidden/>
    <w:rsid w:val="00D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sz w:val="20"/>
      <w:szCs w:val="20"/>
      <w:lang w:val="th-TH"/>
    </w:rPr>
  </w:style>
  <w:style w:type="paragraph" w:customStyle="1" w:styleId="E">
    <w:name w:val="?????????? E"/>
    <w:basedOn w:val="Normal"/>
    <w:rsid w:val="00460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character" w:styleId="CommentReference">
    <w:name w:val="annotation reference"/>
    <w:semiHidden/>
    <w:rsid w:val="00335F51"/>
    <w:rPr>
      <w:sz w:val="16"/>
      <w:szCs w:val="16"/>
    </w:rPr>
  </w:style>
  <w:style w:type="paragraph" w:styleId="CommentText">
    <w:name w:val="annotation text"/>
    <w:basedOn w:val="Normal"/>
    <w:semiHidden/>
    <w:rsid w:val="00335F51"/>
    <w:rPr>
      <w:sz w:val="20"/>
      <w:szCs w:val="20"/>
    </w:rPr>
  </w:style>
  <w:style w:type="paragraph" w:styleId="CommentSubject">
    <w:name w:val="annotation subject"/>
    <w:basedOn w:val="CommentText"/>
    <w:next w:val="CommentText"/>
    <w:semiHidden/>
    <w:rsid w:val="00335F51"/>
    <w:rPr>
      <w:b/>
      <w:bCs/>
    </w:rPr>
  </w:style>
  <w:style w:type="paragraph" w:customStyle="1" w:styleId="acctcolumnheading">
    <w:name w:val="acct column heading"/>
    <w:aliases w:val="ac"/>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
    <w:basedOn w:val="Normal"/>
    <w:rsid w:val="00BA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odyTextIndent3">
    <w:name w:val="Body Text Indent 3"/>
    <w:basedOn w:val="Normal"/>
    <w:rsid w:val="000E3617"/>
    <w:pPr>
      <w:spacing w:after="120"/>
      <w:ind w:left="360"/>
    </w:pPr>
    <w:rPr>
      <w:rFonts w:cs="Cordia New"/>
      <w:sz w:val="16"/>
    </w:rPr>
  </w:style>
  <w:style w:type="paragraph" w:customStyle="1" w:styleId="a2">
    <w:name w:val="ºÇ¡"/>
    <w:basedOn w:val="Normal"/>
    <w:rsid w:val="000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Char1">
    <w:name w:val="Char1"/>
    <w:basedOn w:val="Normal"/>
    <w:rsid w:val="000A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4C4250"/>
    <w:rPr>
      <w:rFonts w:ascii="Arial" w:hAnsi="Arial" w:cs="Angsana New"/>
      <w:sz w:val="18"/>
      <w:szCs w:val="18"/>
      <w:lang w:val="en-US" w:eastAsia="en-US" w:bidi="th-TH"/>
    </w:rPr>
  </w:style>
  <w:style w:type="table" w:styleId="TableGrid">
    <w:name w:val="Table Grid"/>
    <w:basedOn w:val="TableNormal"/>
    <w:rsid w:val="004C42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0">
    <w:name w:val="Å§ª×Í T"/>
    <w:basedOn w:val="Normal"/>
    <w:rsid w:val="00E15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tmergecolhdg">
    <w:name w:val="acct merge col hdg"/>
    <w:aliases w:val="mh"/>
    <w:basedOn w:val="Normal"/>
    <w:rsid w:val="00E8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3">
    <w:name w:val="µÒÃÒ§3ªèÍ§"/>
    <w:basedOn w:val="Normal"/>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ccPolicyHeading">
    <w:name w:val="Acc Policy Heading"/>
    <w:basedOn w:val="BodyText"/>
    <w:autoRedefine/>
    <w:rsid w:val="003D3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10">
    <w:name w:val="10"/>
    <w:basedOn w:val="Normal"/>
    <w:rsid w:val="0079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Char">
    <w:name w:val="Char"/>
    <w:basedOn w:val="Normal"/>
    <w:rsid w:val="00250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834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25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176327"/>
    <w:pPr>
      <w:ind w:left="720"/>
    </w:pPr>
    <w:rPr>
      <w:szCs w:val="22"/>
    </w:rPr>
  </w:style>
  <w:style w:type="paragraph" w:customStyle="1" w:styleId="a3">
    <w:name w:val="??"/>
    <w:basedOn w:val="Normal"/>
    <w:rsid w:val="004E3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customStyle="1" w:styleId="gm">
    <w:name w:val="gm"/>
    <w:semiHidden/>
    <w:rsid w:val="004E35CF"/>
    <w:rPr>
      <w:rFonts w:ascii="Arial" w:hAnsi="Arial" w:cs="Cordia New"/>
      <w:color w:val="auto"/>
      <w:sz w:val="20"/>
      <w:szCs w:val="23"/>
    </w:rPr>
  </w:style>
  <w:style w:type="paragraph" w:customStyle="1" w:styleId="block">
    <w:name w:val="block"/>
    <w:aliases w:val="b"/>
    <w:basedOn w:val="BodyText"/>
    <w:rsid w:val="00950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HeaderChar">
    <w:name w:val="Header Char"/>
    <w:link w:val="Header"/>
    <w:uiPriority w:val="99"/>
    <w:rsid w:val="00AD4957"/>
    <w:rPr>
      <w:rFonts w:ascii="Arial" w:hAnsi="Arial"/>
      <w:sz w:val="18"/>
      <w:szCs w:val="18"/>
    </w:rPr>
  </w:style>
  <w:style w:type="character" w:customStyle="1" w:styleId="FooterChar">
    <w:name w:val="Footer Char"/>
    <w:link w:val="Footer"/>
    <w:uiPriority w:val="99"/>
    <w:rsid w:val="001618DC"/>
    <w:rPr>
      <w:rFonts w:ascii="Arial" w:hAnsi="Arial"/>
      <w:sz w:val="18"/>
      <w:szCs w:val="18"/>
    </w:rPr>
  </w:style>
  <w:style w:type="paragraph" w:customStyle="1" w:styleId="AccPolicysubhead">
    <w:name w:val="Acc Policy sub head"/>
    <w:basedOn w:val="BodyText"/>
    <w:next w:val="BodyText"/>
    <w:link w:val="AccPolicysubheadChar"/>
    <w:autoRedefine/>
    <w:rsid w:val="00C35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pPr>
    <w:rPr>
      <w:bCs/>
      <w:lang w:eastAsia="en-GB"/>
    </w:rPr>
  </w:style>
  <w:style w:type="character" w:customStyle="1" w:styleId="AccPolicysubheadChar">
    <w:name w:val="Acc Policy sub head Char"/>
    <w:link w:val="AccPolicysubhead"/>
    <w:rsid w:val="00C3535A"/>
    <w:rPr>
      <w:rFonts w:ascii="Arial" w:hAnsi="Arial"/>
      <w:bCs/>
      <w:sz w:val="18"/>
      <w:szCs w:val="18"/>
      <w:lang w:eastAsia="en-GB"/>
    </w:rPr>
  </w:style>
  <w:style w:type="paragraph" w:customStyle="1" w:styleId="E0">
    <w:name w:val="ª×èÍºÃÔÉÑ· E"/>
    <w:basedOn w:val="Normal"/>
    <w:rsid w:val="007C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Revision">
    <w:name w:val="Revision"/>
    <w:hidden/>
    <w:uiPriority w:val="99"/>
    <w:semiHidden/>
    <w:rsid w:val="001B1C15"/>
    <w:rPr>
      <w:rFonts w:ascii="Arial" w:hAnsi="Arial"/>
      <w:sz w:val="18"/>
      <w:szCs w:val="22"/>
    </w:rPr>
  </w:style>
  <w:style w:type="character" w:customStyle="1" w:styleId="BodyText3Char">
    <w:name w:val="Body Text 3 Char"/>
    <w:link w:val="BodyText3"/>
    <w:rsid w:val="002B555B"/>
    <w:rPr>
      <w:rFonts w:cs="EucrosiaUPC"/>
      <w:sz w:val="30"/>
      <w:szCs w:val="30"/>
    </w:rPr>
  </w:style>
  <w:style w:type="paragraph" w:styleId="BlockText">
    <w:name w:val="Block Text"/>
    <w:basedOn w:val="Normal"/>
    <w:rsid w:val="0000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character" w:customStyle="1" w:styleId="shorttext">
    <w:name w:val="short_text"/>
    <w:basedOn w:val="DefaultParagraphFont"/>
    <w:rsid w:val="00794823"/>
  </w:style>
  <w:style w:type="character" w:customStyle="1" w:styleId="hps">
    <w:name w:val="hps"/>
    <w:basedOn w:val="DefaultParagraphFont"/>
    <w:rsid w:val="00794823"/>
  </w:style>
  <w:style w:type="character" w:customStyle="1" w:styleId="Heading1Char">
    <w:name w:val="Heading 1 Char"/>
    <w:basedOn w:val="DefaultParagraphFont"/>
    <w:link w:val="Heading1"/>
    <w:rsid w:val="000A709B"/>
    <w:rPr>
      <w:rFonts w:ascii="Arial" w:hAnsi="Arial" w:cs="Times New Roman"/>
      <w:b/>
      <w:bCs/>
      <w:sz w:val="18"/>
      <w:szCs w:val="18"/>
      <w:u w:val="single"/>
      <w:shd w:val="solid" w:color="FFFFFF" w:fill="FFFFFF"/>
    </w:rPr>
  </w:style>
  <w:style w:type="character" w:customStyle="1" w:styleId="BodyText2Char">
    <w:name w:val="Body Text 2 Char"/>
    <w:basedOn w:val="DefaultParagraphFont"/>
    <w:link w:val="BodyText2"/>
    <w:rsid w:val="00FA5364"/>
    <w:rPr>
      <w:rFonts w:ascii="Book Antiqua" w:hAnsi="Book Antiqua"/>
      <w:sz w:val="22"/>
      <w:szCs w:val="22"/>
    </w:rPr>
  </w:style>
  <w:style w:type="character" w:styleId="Emphasis">
    <w:name w:val="Emphasis"/>
    <w:basedOn w:val="DefaultParagraphFont"/>
    <w:uiPriority w:val="20"/>
    <w:qFormat/>
    <w:rsid w:val="0056534A"/>
    <w:rPr>
      <w:i/>
      <w:iCs/>
    </w:rPr>
  </w:style>
  <w:style w:type="character" w:customStyle="1" w:styleId="FooterChar1">
    <w:name w:val="Footer Char1"/>
    <w:uiPriority w:val="99"/>
    <w:locked/>
    <w:rsid w:val="00B86E87"/>
    <w:rPr>
      <w:rFonts w:ascii="Angsana New" w:eastAsia="PMingLiU" w:hAnsi="Times New Roman" w:cs="Times New Roman"/>
      <w:sz w:val="18"/>
      <w:szCs w:val="18"/>
    </w:rPr>
  </w:style>
  <w:style w:type="character" w:styleId="Hyperlink">
    <w:name w:val="Hyperlink"/>
    <w:basedOn w:val="DefaultParagraphFont"/>
    <w:uiPriority w:val="99"/>
    <w:semiHidden/>
    <w:unhideWhenUsed/>
    <w:rsid w:val="00630A7A"/>
    <w:rPr>
      <w:color w:val="0000FF"/>
      <w:u w:val="single"/>
    </w:rPr>
  </w:style>
  <w:style w:type="paragraph" w:customStyle="1" w:styleId="index">
    <w:name w:val="index"/>
    <w:aliases w:val="ix"/>
    <w:basedOn w:val="BodyText"/>
    <w:rsid w:val="00DE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340"/>
      </w:tabs>
      <w:spacing w:after="20" w:line="260" w:lineRule="atLeast"/>
      <w:ind w:left="2340" w:hanging="360"/>
    </w:pPr>
    <w:rPr>
      <w:rFonts w:ascii="Times New Roman" w:eastAsia="Calibri" w:hAnsi="Times New Roman" w:cs="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7128">
      <w:bodyDiv w:val="1"/>
      <w:marLeft w:val="0"/>
      <w:marRight w:val="0"/>
      <w:marTop w:val="0"/>
      <w:marBottom w:val="0"/>
      <w:divBdr>
        <w:top w:val="none" w:sz="0" w:space="0" w:color="auto"/>
        <w:left w:val="none" w:sz="0" w:space="0" w:color="auto"/>
        <w:bottom w:val="none" w:sz="0" w:space="0" w:color="auto"/>
        <w:right w:val="none" w:sz="0" w:space="0" w:color="auto"/>
      </w:divBdr>
    </w:div>
    <w:div w:id="17855998">
      <w:bodyDiv w:val="1"/>
      <w:marLeft w:val="0"/>
      <w:marRight w:val="0"/>
      <w:marTop w:val="0"/>
      <w:marBottom w:val="0"/>
      <w:divBdr>
        <w:top w:val="none" w:sz="0" w:space="0" w:color="auto"/>
        <w:left w:val="none" w:sz="0" w:space="0" w:color="auto"/>
        <w:bottom w:val="none" w:sz="0" w:space="0" w:color="auto"/>
        <w:right w:val="none" w:sz="0" w:space="0" w:color="auto"/>
      </w:divBdr>
    </w:div>
    <w:div w:id="27923490">
      <w:bodyDiv w:val="1"/>
      <w:marLeft w:val="0"/>
      <w:marRight w:val="0"/>
      <w:marTop w:val="0"/>
      <w:marBottom w:val="0"/>
      <w:divBdr>
        <w:top w:val="none" w:sz="0" w:space="0" w:color="auto"/>
        <w:left w:val="none" w:sz="0" w:space="0" w:color="auto"/>
        <w:bottom w:val="none" w:sz="0" w:space="0" w:color="auto"/>
        <w:right w:val="none" w:sz="0" w:space="0" w:color="auto"/>
      </w:divBdr>
    </w:div>
    <w:div w:id="29110154">
      <w:bodyDiv w:val="1"/>
      <w:marLeft w:val="0"/>
      <w:marRight w:val="0"/>
      <w:marTop w:val="0"/>
      <w:marBottom w:val="0"/>
      <w:divBdr>
        <w:top w:val="none" w:sz="0" w:space="0" w:color="auto"/>
        <w:left w:val="none" w:sz="0" w:space="0" w:color="auto"/>
        <w:bottom w:val="none" w:sz="0" w:space="0" w:color="auto"/>
        <w:right w:val="none" w:sz="0" w:space="0" w:color="auto"/>
      </w:divBdr>
    </w:div>
    <w:div w:id="33966031">
      <w:bodyDiv w:val="1"/>
      <w:marLeft w:val="0"/>
      <w:marRight w:val="0"/>
      <w:marTop w:val="0"/>
      <w:marBottom w:val="0"/>
      <w:divBdr>
        <w:top w:val="none" w:sz="0" w:space="0" w:color="auto"/>
        <w:left w:val="none" w:sz="0" w:space="0" w:color="auto"/>
        <w:bottom w:val="none" w:sz="0" w:space="0" w:color="auto"/>
        <w:right w:val="none" w:sz="0" w:space="0" w:color="auto"/>
      </w:divBdr>
    </w:div>
    <w:div w:id="95757746">
      <w:bodyDiv w:val="1"/>
      <w:marLeft w:val="0"/>
      <w:marRight w:val="0"/>
      <w:marTop w:val="0"/>
      <w:marBottom w:val="0"/>
      <w:divBdr>
        <w:top w:val="none" w:sz="0" w:space="0" w:color="auto"/>
        <w:left w:val="none" w:sz="0" w:space="0" w:color="auto"/>
        <w:bottom w:val="none" w:sz="0" w:space="0" w:color="auto"/>
        <w:right w:val="none" w:sz="0" w:space="0" w:color="auto"/>
      </w:divBdr>
    </w:div>
    <w:div w:id="114179847">
      <w:bodyDiv w:val="1"/>
      <w:marLeft w:val="0"/>
      <w:marRight w:val="0"/>
      <w:marTop w:val="0"/>
      <w:marBottom w:val="0"/>
      <w:divBdr>
        <w:top w:val="none" w:sz="0" w:space="0" w:color="auto"/>
        <w:left w:val="none" w:sz="0" w:space="0" w:color="auto"/>
        <w:bottom w:val="none" w:sz="0" w:space="0" w:color="auto"/>
        <w:right w:val="none" w:sz="0" w:space="0" w:color="auto"/>
      </w:divBdr>
    </w:div>
    <w:div w:id="137848540">
      <w:bodyDiv w:val="1"/>
      <w:marLeft w:val="0"/>
      <w:marRight w:val="0"/>
      <w:marTop w:val="0"/>
      <w:marBottom w:val="0"/>
      <w:divBdr>
        <w:top w:val="none" w:sz="0" w:space="0" w:color="auto"/>
        <w:left w:val="none" w:sz="0" w:space="0" w:color="auto"/>
        <w:bottom w:val="none" w:sz="0" w:space="0" w:color="auto"/>
        <w:right w:val="none" w:sz="0" w:space="0" w:color="auto"/>
      </w:divBdr>
    </w:div>
    <w:div w:id="203640550">
      <w:bodyDiv w:val="1"/>
      <w:marLeft w:val="0"/>
      <w:marRight w:val="0"/>
      <w:marTop w:val="0"/>
      <w:marBottom w:val="0"/>
      <w:divBdr>
        <w:top w:val="none" w:sz="0" w:space="0" w:color="auto"/>
        <w:left w:val="none" w:sz="0" w:space="0" w:color="auto"/>
        <w:bottom w:val="none" w:sz="0" w:space="0" w:color="auto"/>
        <w:right w:val="none" w:sz="0" w:space="0" w:color="auto"/>
      </w:divBdr>
    </w:div>
    <w:div w:id="260727971">
      <w:bodyDiv w:val="1"/>
      <w:marLeft w:val="0"/>
      <w:marRight w:val="0"/>
      <w:marTop w:val="0"/>
      <w:marBottom w:val="0"/>
      <w:divBdr>
        <w:top w:val="none" w:sz="0" w:space="0" w:color="auto"/>
        <w:left w:val="none" w:sz="0" w:space="0" w:color="auto"/>
        <w:bottom w:val="none" w:sz="0" w:space="0" w:color="auto"/>
        <w:right w:val="none" w:sz="0" w:space="0" w:color="auto"/>
      </w:divBdr>
    </w:div>
    <w:div w:id="276370092">
      <w:bodyDiv w:val="1"/>
      <w:marLeft w:val="0"/>
      <w:marRight w:val="0"/>
      <w:marTop w:val="0"/>
      <w:marBottom w:val="0"/>
      <w:divBdr>
        <w:top w:val="none" w:sz="0" w:space="0" w:color="auto"/>
        <w:left w:val="none" w:sz="0" w:space="0" w:color="auto"/>
        <w:bottom w:val="none" w:sz="0" w:space="0" w:color="auto"/>
        <w:right w:val="none" w:sz="0" w:space="0" w:color="auto"/>
      </w:divBdr>
    </w:div>
    <w:div w:id="296105302">
      <w:bodyDiv w:val="1"/>
      <w:marLeft w:val="0"/>
      <w:marRight w:val="0"/>
      <w:marTop w:val="0"/>
      <w:marBottom w:val="0"/>
      <w:divBdr>
        <w:top w:val="none" w:sz="0" w:space="0" w:color="auto"/>
        <w:left w:val="none" w:sz="0" w:space="0" w:color="auto"/>
        <w:bottom w:val="none" w:sz="0" w:space="0" w:color="auto"/>
        <w:right w:val="none" w:sz="0" w:space="0" w:color="auto"/>
      </w:divBdr>
    </w:div>
    <w:div w:id="314071681">
      <w:bodyDiv w:val="1"/>
      <w:marLeft w:val="0"/>
      <w:marRight w:val="0"/>
      <w:marTop w:val="0"/>
      <w:marBottom w:val="0"/>
      <w:divBdr>
        <w:top w:val="none" w:sz="0" w:space="0" w:color="auto"/>
        <w:left w:val="none" w:sz="0" w:space="0" w:color="auto"/>
        <w:bottom w:val="none" w:sz="0" w:space="0" w:color="auto"/>
        <w:right w:val="none" w:sz="0" w:space="0" w:color="auto"/>
      </w:divBdr>
    </w:div>
    <w:div w:id="348527352">
      <w:bodyDiv w:val="1"/>
      <w:marLeft w:val="0"/>
      <w:marRight w:val="0"/>
      <w:marTop w:val="0"/>
      <w:marBottom w:val="0"/>
      <w:divBdr>
        <w:top w:val="none" w:sz="0" w:space="0" w:color="auto"/>
        <w:left w:val="none" w:sz="0" w:space="0" w:color="auto"/>
        <w:bottom w:val="none" w:sz="0" w:space="0" w:color="auto"/>
        <w:right w:val="none" w:sz="0" w:space="0" w:color="auto"/>
      </w:divBdr>
    </w:div>
    <w:div w:id="422604164">
      <w:bodyDiv w:val="1"/>
      <w:marLeft w:val="0"/>
      <w:marRight w:val="0"/>
      <w:marTop w:val="0"/>
      <w:marBottom w:val="0"/>
      <w:divBdr>
        <w:top w:val="none" w:sz="0" w:space="0" w:color="auto"/>
        <w:left w:val="none" w:sz="0" w:space="0" w:color="auto"/>
        <w:bottom w:val="none" w:sz="0" w:space="0" w:color="auto"/>
        <w:right w:val="none" w:sz="0" w:space="0" w:color="auto"/>
      </w:divBdr>
    </w:div>
    <w:div w:id="439758522">
      <w:bodyDiv w:val="1"/>
      <w:marLeft w:val="0"/>
      <w:marRight w:val="0"/>
      <w:marTop w:val="0"/>
      <w:marBottom w:val="0"/>
      <w:divBdr>
        <w:top w:val="none" w:sz="0" w:space="0" w:color="auto"/>
        <w:left w:val="none" w:sz="0" w:space="0" w:color="auto"/>
        <w:bottom w:val="none" w:sz="0" w:space="0" w:color="auto"/>
        <w:right w:val="none" w:sz="0" w:space="0" w:color="auto"/>
      </w:divBdr>
    </w:div>
    <w:div w:id="460924752">
      <w:bodyDiv w:val="1"/>
      <w:marLeft w:val="0"/>
      <w:marRight w:val="0"/>
      <w:marTop w:val="0"/>
      <w:marBottom w:val="0"/>
      <w:divBdr>
        <w:top w:val="none" w:sz="0" w:space="0" w:color="auto"/>
        <w:left w:val="none" w:sz="0" w:space="0" w:color="auto"/>
        <w:bottom w:val="none" w:sz="0" w:space="0" w:color="auto"/>
        <w:right w:val="none" w:sz="0" w:space="0" w:color="auto"/>
      </w:divBdr>
    </w:div>
    <w:div w:id="471485202">
      <w:bodyDiv w:val="1"/>
      <w:marLeft w:val="0"/>
      <w:marRight w:val="0"/>
      <w:marTop w:val="0"/>
      <w:marBottom w:val="0"/>
      <w:divBdr>
        <w:top w:val="none" w:sz="0" w:space="0" w:color="auto"/>
        <w:left w:val="none" w:sz="0" w:space="0" w:color="auto"/>
        <w:bottom w:val="none" w:sz="0" w:space="0" w:color="auto"/>
        <w:right w:val="none" w:sz="0" w:space="0" w:color="auto"/>
      </w:divBdr>
    </w:div>
    <w:div w:id="540826788">
      <w:bodyDiv w:val="1"/>
      <w:marLeft w:val="0"/>
      <w:marRight w:val="0"/>
      <w:marTop w:val="0"/>
      <w:marBottom w:val="0"/>
      <w:divBdr>
        <w:top w:val="none" w:sz="0" w:space="0" w:color="auto"/>
        <w:left w:val="none" w:sz="0" w:space="0" w:color="auto"/>
        <w:bottom w:val="none" w:sz="0" w:space="0" w:color="auto"/>
        <w:right w:val="none" w:sz="0" w:space="0" w:color="auto"/>
      </w:divBdr>
    </w:div>
    <w:div w:id="582758802">
      <w:bodyDiv w:val="1"/>
      <w:marLeft w:val="0"/>
      <w:marRight w:val="0"/>
      <w:marTop w:val="0"/>
      <w:marBottom w:val="0"/>
      <w:divBdr>
        <w:top w:val="none" w:sz="0" w:space="0" w:color="auto"/>
        <w:left w:val="none" w:sz="0" w:space="0" w:color="auto"/>
        <w:bottom w:val="none" w:sz="0" w:space="0" w:color="auto"/>
        <w:right w:val="none" w:sz="0" w:space="0" w:color="auto"/>
      </w:divBdr>
    </w:div>
    <w:div w:id="662977719">
      <w:bodyDiv w:val="1"/>
      <w:marLeft w:val="0"/>
      <w:marRight w:val="0"/>
      <w:marTop w:val="0"/>
      <w:marBottom w:val="0"/>
      <w:divBdr>
        <w:top w:val="none" w:sz="0" w:space="0" w:color="auto"/>
        <w:left w:val="none" w:sz="0" w:space="0" w:color="auto"/>
        <w:bottom w:val="none" w:sz="0" w:space="0" w:color="auto"/>
        <w:right w:val="none" w:sz="0" w:space="0" w:color="auto"/>
      </w:divBdr>
    </w:div>
    <w:div w:id="719863650">
      <w:bodyDiv w:val="1"/>
      <w:marLeft w:val="0"/>
      <w:marRight w:val="0"/>
      <w:marTop w:val="0"/>
      <w:marBottom w:val="0"/>
      <w:divBdr>
        <w:top w:val="none" w:sz="0" w:space="0" w:color="auto"/>
        <w:left w:val="none" w:sz="0" w:space="0" w:color="auto"/>
        <w:bottom w:val="none" w:sz="0" w:space="0" w:color="auto"/>
        <w:right w:val="none" w:sz="0" w:space="0" w:color="auto"/>
      </w:divBdr>
    </w:div>
    <w:div w:id="736979453">
      <w:bodyDiv w:val="1"/>
      <w:marLeft w:val="0"/>
      <w:marRight w:val="0"/>
      <w:marTop w:val="0"/>
      <w:marBottom w:val="0"/>
      <w:divBdr>
        <w:top w:val="none" w:sz="0" w:space="0" w:color="auto"/>
        <w:left w:val="none" w:sz="0" w:space="0" w:color="auto"/>
        <w:bottom w:val="none" w:sz="0" w:space="0" w:color="auto"/>
        <w:right w:val="none" w:sz="0" w:space="0" w:color="auto"/>
      </w:divBdr>
    </w:div>
    <w:div w:id="746269565">
      <w:bodyDiv w:val="1"/>
      <w:marLeft w:val="0"/>
      <w:marRight w:val="0"/>
      <w:marTop w:val="0"/>
      <w:marBottom w:val="0"/>
      <w:divBdr>
        <w:top w:val="none" w:sz="0" w:space="0" w:color="auto"/>
        <w:left w:val="none" w:sz="0" w:space="0" w:color="auto"/>
        <w:bottom w:val="none" w:sz="0" w:space="0" w:color="auto"/>
        <w:right w:val="none" w:sz="0" w:space="0" w:color="auto"/>
      </w:divBdr>
    </w:div>
    <w:div w:id="747339278">
      <w:bodyDiv w:val="1"/>
      <w:marLeft w:val="0"/>
      <w:marRight w:val="0"/>
      <w:marTop w:val="0"/>
      <w:marBottom w:val="0"/>
      <w:divBdr>
        <w:top w:val="none" w:sz="0" w:space="0" w:color="auto"/>
        <w:left w:val="none" w:sz="0" w:space="0" w:color="auto"/>
        <w:bottom w:val="none" w:sz="0" w:space="0" w:color="auto"/>
        <w:right w:val="none" w:sz="0" w:space="0" w:color="auto"/>
      </w:divBdr>
    </w:div>
    <w:div w:id="765269696">
      <w:bodyDiv w:val="1"/>
      <w:marLeft w:val="0"/>
      <w:marRight w:val="0"/>
      <w:marTop w:val="0"/>
      <w:marBottom w:val="0"/>
      <w:divBdr>
        <w:top w:val="none" w:sz="0" w:space="0" w:color="auto"/>
        <w:left w:val="none" w:sz="0" w:space="0" w:color="auto"/>
        <w:bottom w:val="none" w:sz="0" w:space="0" w:color="auto"/>
        <w:right w:val="none" w:sz="0" w:space="0" w:color="auto"/>
      </w:divBdr>
    </w:div>
    <w:div w:id="841428040">
      <w:bodyDiv w:val="1"/>
      <w:marLeft w:val="0"/>
      <w:marRight w:val="0"/>
      <w:marTop w:val="0"/>
      <w:marBottom w:val="0"/>
      <w:divBdr>
        <w:top w:val="none" w:sz="0" w:space="0" w:color="auto"/>
        <w:left w:val="none" w:sz="0" w:space="0" w:color="auto"/>
        <w:bottom w:val="none" w:sz="0" w:space="0" w:color="auto"/>
        <w:right w:val="none" w:sz="0" w:space="0" w:color="auto"/>
      </w:divBdr>
    </w:div>
    <w:div w:id="883295532">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917636442">
      <w:bodyDiv w:val="1"/>
      <w:marLeft w:val="0"/>
      <w:marRight w:val="0"/>
      <w:marTop w:val="0"/>
      <w:marBottom w:val="0"/>
      <w:divBdr>
        <w:top w:val="none" w:sz="0" w:space="0" w:color="auto"/>
        <w:left w:val="none" w:sz="0" w:space="0" w:color="auto"/>
        <w:bottom w:val="none" w:sz="0" w:space="0" w:color="auto"/>
        <w:right w:val="none" w:sz="0" w:space="0" w:color="auto"/>
      </w:divBdr>
    </w:div>
    <w:div w:id="974485203">
      <w:bodyDiv w:val="1"/>
      <w:marLeft w:val="0"/>
      <w:marRight w:val="0"/>
      <w:marTop w:val="0"/>
      <w:marBottom w:val="0"/>
      <w:divBdr>
        <w:top w:val="none" w:sz="0" w:space="0" w:color="auto"/>
        <w:left w:val="none" w:sz="0" w:space="0" w:color="auto"/>
        <w:bottom w:val="none" w:sz="0" w:space="0" w:color="auto"/>
        <w:right w:val="none" w:sz="0" w:space="0" w:color="auto"/>
      </w:divBdr>
    </w:div>
    <w:div w:id="1073237362">
      <w:bodyDiv w:val="1"/>
      <w:marLeft w:val="0"/>
      <w:marRight w:val="0"/>
      <w:marTop w:val="0"/>
      <w:marBottom w:val="0"/>
      <w:divBdr>
        <w:top w:val="none" w:sz="0" w:space="0" w:color="auto"/>
        <w:left w:val="none" w:sz="0" w:space="0" w:color="auto"/>
        <w:bottom w:val="none" w:sz="0" w:space="0" w:color="auto"/>
        <w:right w:val="none" w:sz="0" w:space="0" w:color="auto"/>
      </w:divBdr>
    </w:div>
    <w:div w:id="1081875358">
      <w:bodyDiv w:val="1"/>
      <w:marLeft w:val="0"/>
      <w:marRight w:val="0"/>
      <w:marTop w:val="0"/>
      <w:marBottom w:val="0"/>
      <w:divBdr>
        <w:top w:val="none" w:sz="0" w:space="0" w:color="auto"/>
        <w:left w:val="none" w:sz="0" w:space="0" w:color="auto"/>
        <w:bottom w:val="none" w:sz="0" w:space="0" w:color="auto"/>
        <w:right w:val="none" w:sz="0" w:space="0" w:color="auto"/>
      </w:divBdr>
    </w:div>
    <w:div w:id="1105729263">
      <w:bodyDiv w:val="1"/>
      <w:marLeft w:val="0"/>
      <w:marRight w:val="0"/>
      <w:marTop w:val="0"/>
      <w:marBottom w:val="0"/>
      <w:divBdr>
        <w:top w:val="none" w:sz="0" w:space="0" w:color="auto"/>
        <w:left w:val="none" w:sz="0" w:space="0" w:color="auto"/>
        <w:bottom w:val="none" w:sz="0" w:space="0" w:color="auto"/>
        <w:right w:val="none" w:sz="0" w:space="0" w:color="auto"/>
      </w:divBdr>
    </w:div>
    <w:div w:id="1152328645">
      <w:bodyDiv w:val="1"/>
      <w:marLeft w:val="0"/>
      <w:marRight w:val="0"/>
      <w:marTop w:val="0"/>
      <w:marBottom w:val="0"/>
      <w:divBdr>
        <w:top w:val="none" w:sz="0" w:space="0" w:color="auto"/>
        <w:left w:val="none" w:sz="0" w:space="0" w:color="auto"/>
        <w:bottom w:val="none" w:sz="0" w:space="0" w:color="auto"/>
        <w:right w:val="none" w:sz="0" w:space="0" w:color="auto"/>
      </w:divBdr>
    </w:div>
    <w:div w:id="1157764066">
      <w:bodyDiv w:val="1"/>
      <w:marLeft w:val="0"/>
      <w:marRight w:val="0"/>
      <w:marTop w:val="0"/>
      <w:marBottom w:val="0"/>
      <w:divBdr>
        <w:top w:val="none" w:sz="0" w:space="0" w:color="auto"/>
        <w:left w:val="none" w:sz="0" w:space="0" w:color="auto"/>
        <w:bottom w:val="none" w:sz="0" w:space="0" w:color="auto"/>
        <w:right w:val="none" w:sz="0" w:space="0" w:color="auto"/>
      </w:divBdr>
    </w:div>
    <w:div w:id="1197542970">
      <w:bodyDiv w:val="1"/>
      <w:marLeft w:val="0"/>
      <w:marRight w:val="0"/>
      <w:marTop w:val="0"/>
      <w:marBottom w:val="0"/>
      <w:divBdr>
        <w:top w:val="none" w:sz="0" w:space="0" w:color="auto"/>
        <w:left w:val="none" w:sz="0" w:space="0" w:color="auto"/>
        <w:bottom w:val="none" w:sz="0" w:space="0" w:color="auto"/>
        <w:right w:val="none" w:sz="0" w:space="0" w:color="auto"/>
      </w:divBdr>
    </w:div>
    <w:div w:id="1217550547">
      <w:bodyDiv w:val="1"/>
      <w:marLeft w:val="0"/>
      <w:marRight w:val="0"/>
      <w:marTop w:val="0"/>
      <w:marBottom w:val="0"/>
      <w:divBdr>
        <w:top w:val="none" w:sz="0" w:space="0" w:color="auto"/>
        <w:left w:val="none" w:sz="0" w:space="0" w:color="auto"/>
        <w:bottom w:val="none" w:sz="0" w:space="0" w:color="auto"/>
        <w:right w:val="none" w:sz="0" w:space="0" w:color="auto"/>
      </w:divBdr>
    </w:div>
    <w:div w:id="1332023822">
      <w:bodyDiv w:val="1"/>
      <w:marLeft w:val="0"/>
      <w:marRight w:val="0"/>
      <w:marTop w:val="0"/>
      <w:marBottom w:val="0"/>
      <w:divBdr>
        <w:top w:val="none" w:sz="0" w:space="0" w:color="auto"/>
        <w:left w:val="none" w:sz="0" w:space="0" w:color="auto"/>
        <w:bottom w:val="none" w:sz="0" w:space="0" w:color="auto"/>
        <w:right w:val="none" w:sz="0" w:space="0" w:color="auto"/>
      </w:divBdr>
    </w:div>
    <w:div w:id="1397052633">
      <w:bodyDiv w:val="1"/>
      <w:marLeft w:val="0"/>
      <w:marRight w:val="0"/>
      <w:marTop w:val="0"/>
      <w:marBottom w:val="0"/>
      <w:divBdr>
        <w:top w:val="none" w:sz="0" w:space="0" w:color="auto"/>
        <w:left w:val="none" w:sz="0" w:space="0" w:color="auto"/>
        <w:bottom w:val="none" w:sz="0" w:space="0" w:color="auto"/>
        <w:right w:val="none" w:sz="0" w:space="0" w:color="auto"/>
      </w:divBdr>
    </w:div>
    <w:div w:id="1409842862">
      <w:bodyDiv w:val="1"/>
      <w:marLeft w:val="0"/>
      <w:marRight w:val="0"/>
      <w:marTop w:val="0"/>
      <w:marBottom w:val="0"/>
      <w:divBdr>
        <w:top w:val="none" w:sz="0" w:space="0" w:color="auto"/>
        <w:left w:val="none" w:sz="0" w:space="0" w:color="auto"/>
        <w:bottom w:val="none" w:sz="0" w:space="0" w:color="auto"/>
        <w:right w:val="none" w:sz="0" w:space="0" w:color="auto"/>
      </w:divBdr>
    </w:div>
    <w:div w:id="1434668346">
      <w:bodyDiv w:val="1"/>
      <w:marLeft w:val="0"/>
      <w:marRight w:val="0"/>
      <w:marTop w:val="0"/>
      <w:marBottom w:val="0"/>
      <w:divBdr>
        <w:top w:val="none" w:sz="0" w:space="0" w:color="auto"/>
        <w:left w:val="none" w:sz="0" w:space="0" w:color="auto"/>
        <w:bottom w:val="none" w:sz="0" w:space="0" w:color="auto"/>
        <w:right w:val="none" w:sz="0" w:space="0" w:color="auto"/>
      </w:divBdr>
    </w:div>
    <w:div w:id="1509951004">
      <w:bodyDiv w:val="1"/>
      <w:marLeft w:val="0"/>
      <w:marRight w:val="0"/>
      <w:marTop w:val="0"/>
      <w:marBottom w:val="0"/>
      <w:divBdr>
        <w:top w:val="none" w:sz="0" w:space="0" w:color="auto"/>
        <w:left w:val="none" w:sz="0" w:space="0" w:color="auto"/>
        <w:bottom w:val="none" w:sz="0" w:space="0" w:color="auto"/>
        <w:right w:val="none" w:sz="0" w:space="0" w:color="auto"/>
      </w:divBdr>
    </w:div>
    <w:div w:id="1522620745">
      <w:bodyDiv w:val="1"/>
      <w:marLeft w:val="0"/>
      <w:marRight w:val="0"/>
      <w:marTop w:val="0"/>
      <w:marBottom w:val="0"/>
      <w:divBdr>
        <w:top w:val="none" w:sz="0" w:space="0" w:color="auto"/>
        <w:left w:val="none" w:sz="0" w:space="0" w:color="auto"/>
        <w:bottom w:val="none" w:sz="0" w:space="0" w:color="auto"/>
        <w:right w:val="none" w:sz="0" w:space="0" w:color="auto"/>
      </w:divBdr>
    </w:div>
    <w:div w:id="1542353012">
      <w:bodyDiv w:val="1"/>
      <w:marLeft w:val="0"/>
      <w:marRight w:val="0"/>
      <w:marTop w:val="0"/>
      <w:marBottom w:val="0"/>
      <w:divBdr>
        <w:top w:val="none" w:sz="0" w:space="0" w:color="auto"/>
        <w:left w:val="none" w:sz="0" w:space="0" w:color="auto"/>
        <w:bottom w:val="none" w:sz="0" w:space="0" w:color="auto"/>
        <w:right w:val="none" w:sz="0" w:space="0" w:color="auto"/>
      </w:divBdr>
    </w:div>
    <w:div w:id="1549299054">
      <w:bodyDiv w:val="1"/>
      <w:marLeft w:val="0"/>
      <w:marRight w:val="0"/>
      <w:marTop w:val="0"/>
      <w:marBottom w:val="0"/>
      <w:divBdr>
        <w:top w:val="none" w:sz="0" w:space="0" w:color="auto"/>
        <w:left w:val="none" w:sz="0" w:space="0" w:color="auto"/>
        <w:bottom w:val="none" w:sz="0" w:space="0" w:color="auto"/>
        <w:right w:val="none" w:sz="0" w:space="0" w:color="auto"/>
      </w:divBdr>
    </w:div>
    <w:div w:id="1662805026">
      <w:bodyDiv w:val="1"/>
      <w:marLeft w:val="0"/>
      <w:marRight w:val="0"/>
      <w:marTop w:val="0"/>
      <w:marBottom w:val="0"/>
      <w:divBdr>
        <w:top w:val="none" w:sz="0" w:space="0" w:color="auto"/>
        <w:left w:val="none" w:sz="0" w:space="0" w:color="auto"/>
        <w:bottom w:val="none" w:sz="0" w:space="0" w:color="auto"/>
        <w:right w:val="none" w:sz="0" w:space="0" w:color="auto"/>
      </w:divBdr>
    </w:div>
    <w:div w:id="1740132296">
      <w:bodyDiv w:val="1"/>
      <w:marLeft w:val="0"/>
      <w:marRight w:val="0"/>
      <w:marTop w:val="0"/>
      <w:marBottom w:val="0"/>
      <w:divBdr>
        <w:top w:val="none" w:sz="0" w:space="0" w:color="auto"/>
        <w:left w:val="none" w:sz="0" w:space="0" w:color="auto"/>
        <w:bottom w:val="none" w:sz="0" w:space="0" w:color="auto"/>
        <w:right w:val="none" w:sz="0" w:space="0" w:color="auto"/>
      </w:divBdr>
    </w:div>
    <w:div w:id="1773739124">
      <w:bodyDiv w:val="1"/>
      <w:marLeft w:val="0"/>
      <w:marRight w:val="0"/>
      <w:marTop w:val="0"/>
      <w:marBottom w:val="0"/>
      <w:divBdr>
        <w:top w:val="none" w:sz="0" w:space="0" w:color="auto"/>
        <w:left w:val="none" w:sz="0" w:space="0" w:color="auto"/>
        <w:bottom w:val="none" w:sz="0" w:space="0" w:color="auto"/>
        <w:right w:val="none" w:sz="0" w:space="0" w:color="auto"/>
      </w:divBdr>
    </w:div>
    <w:div w:id="1845316463">
      <w:bodyDiv w:val="1"/>
      <w:marLeft w:val="0"/>
      <w:marRight w:val="0"/>
      <w:marTop w:val="0"/>
      <w:marBottom w:val="0"/>
      <w:divBdr>
        <w:top w:val="none" w:sz="0" w:space="0" w:color="auto"/>
        <w:left w:val="none" w:sz="0" w:space="0" w:color="auto"/>
        <w:bottom w:val="none" w:sz="0" w:space="0" w:color="auto"/>
        <w:right w:val="none" w:sz="0" w:space="0" w:color="auto"/>
      </w:divBdr>
    </w:div>
    <w:div w:id="1848134140">
      <w:bodyDiv w:val="1"/>
      <w:marLeft w:val="0"/>
      <w:marRight w:val="0"/>
      <w:marTop w:val="0"/>
      <w:marBottom w:val="0"/>
      <w:divBdr>
        <w:top w:val="none" w:sz="0" w:space="0" w:color="auto"/>
        <w:left w:val="none" w:sz="0" w:space="0" w:color="auto"/>
        <w:bottom w:val="none" w:sz="0" w:space="0" w:color="auto"/>
        <w:right w:val="none" w:sz="0" w:space="0" w:color="auto"/>
      </w:divBdr>
    </w:div>
    <w:div w:id="1858225986">
      <w:bodyDiv w:val="1"/>
      <w:marLeft w:val="0"/>
      <w:marRight w:val="0"/>
      <w:marTop w:val="0"/>
      <w:marBottom w:val="0"/>
      <w:divBdr>
        <w:top w:val="none" w:sz="0" w:space="0" w:color="auto"/>
        <w:left w:val="none" w:sz="0" w:space="0" w:color="auto"/>
        <w:bottom w:val="none" w:sz="0" w:space="0" w:color="auto"/>
        <w:right w:val="none" w:sz="0" w:space="0" w:color="auto"/>
      </w:divBdr>
    </w:div>
    <w:div w:id="1858620224">
      <w:bodyDiv w:val="1"/>
      <w:marLeft w:val="0"/>
      <w:marRight w:val="0"/>
      <w:marTop w:val="0"/>
      <w:marBottom w:val="0"/>
      <w:divBdr>
        <w:top w:val="none" w:sz="0" w:space="0" w:color="auto"/>
        <w:left w:val="none" w:sz="0" w:space="0" w:color="auto"/>
        <w:bottom w:val="none" w:sz="0" w:space="0" w:color="auto"/>
        <w:right w:val="none" w:sz="0" w:space="0" w:color="auto"/>
      </w:divBdr>
    </w:div>
    <w:div w:id="1921285149">
      <w:bodyDiv w:val="1"/>
      <w:marLeft w:val="0"/>
      <w:marRight w:val="0"/>
      <w:marTop w:val="0"/>
      <w:marBottom w:val="0"/>
      <w:divBdr>
        <w:top w:val="none" w:sz="0" w:space="0" w:color="auto"/>
        <w:left w:val="none" w:sz="0" w:space="0" w:color="auto"/>
        <w:bottom w:val="none" w:sz="0" w:space="0" w:color="auto"/>
        <w:right w:val="none" w:sz="0" w:space="0" w:color="auto"/>
      </w:divBdr>
    </w:div>
    <w:div w:id="1929924014">
      <w:bodyDiv w:val="1"/>
      <w:marLeft w:val="0"/>
      <w:marRight w:val="0"/>
      <w:marTop w:val="0"/>
      <w:marBottom w:val="0"/>
      <w:divBdr>
        <w:top w:val="none" w:sz="0" w:space="0" w:color="auto"/>
        <w:left w:val="none" w:sz="0" w:space="0" w:color="auto"/>
        <w:bottom w:val="none" w:sz="0" w:space="0" w:color="auto"/>
        <w:right w:val="none" w:sz="0" w:space="0" w:color="auto"/>
      </w:divBdr>
    </w:div>
    <w:div w:id="2086416545">
      <w:bodyDiv w:val="1"/>
      <w:marLeft w:val="0"/>
      <w:marRight w:val="0"/>
      <w:marTop w:val="0"/>
      <w:marBottom w:val="0"/>
      <w:divBdr>
        <w:top w:val="none" w:sz="0" w:space="0" w:color="auto"/>
        <w:left w:val="none" w:sz="0" w:space="0" w:color="auto"/>
        <w:bottom w:val="none" w:sz="0" w:space="0" w:color="auto"/>
        <w:right w:val="none" w:sz="0" w:space="0" w:color="auto"/>
      </w:divBdr>
    </w:div>
    <w:div w:id="209053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0104-FDAE-4A36-BD6E-44CEA829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6738</TotalTime>
  <Pages>48</Pages>
  <Words>9826</Words>
  <Characters>56013</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65708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dc:creator>
  <cp:lastModifiedBy>Wilawun Budsabathon</cp:lastModifiedBy>
  <cp:revision>861</cp:revision>
  <cp:lastPrinted>2021-02-24T09:35:00Z</cp:lastPrinted>
  <dcterms:created xsi:type="dcterms:W3CDTF">2018-05-27T17:57:00Z</dcterms:created>
  <dcterms:modified xsi:type="dcterms:W3CDTF">2021-03-15T05:59:00Z</dcterms:modified>
</cp:coreProperties>
</file>