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4C3C69FD" w:rsidR="004B7601" w:rsidRPr="006447D2" w:rsidRDefault="004B7601" w:rsidP="0053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t>1.</w:t>
      </w:r>
      <w:r w:rsidRPr="006447D2">
        <w:rPr>
          <w:rFonts w:ascii="Angsana New" w:hAnsi="Angsana New"/>
          <w:b/>
          <w:bCs/>
          <w:sz w:val="26"/>
          <w:szCs w:val="26"/>
        </w:rPr>
        <w:tab/>
      </w:r>
      <w:r w:rsidR="009C43EB" w:rsidRPr="006447D2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6447D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6447D2" w:rsidRDefault="004B7601" w:rsidP="005307CF">
      <w:pPr>
        <w:jc w:val="thaiDistribute"/>
        <w:rPr>
          <w:rFonts w:ascii="Angsana New" w:hAnsi="Angsana New"/>
          <w:sz w:val="22"/>
          <w:szCs w:val="22"/>
        </w:rPr>
      </w:pPr>
    </w:p>
    <w:p w14:paraId="2F93EAB6" w14:textId="4A87ECEF" w:rsidR="009C43EB" w:rsidRPr="006447D2" w:rsidRDefault="00C53A51" w:rsidP="009C43EB">
      <w:pPr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Pr="006447D2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 </w:t>
      </w:r>
      <w:r w:rsidRPr="006447D2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6447D2">
        <w:rPr>
          <w:rFonts w:ascii="Angsana New" w:hAnsi="Angsana New"/>
          <w:sz w:val="26"/>
          <w:szCs w:val="26"/>
          <w:cs/>
        </w:rPr>
        <w:t xml:space="preserve"> (เดิมชื่อบริษัท ซีแพนเนล จำกัด) </w:t>
      </w:r>
      <w:r w:rsidR="009C43EB" w:rsidRPr="006447D2">
        <w:rPr>
          <w:rFonts w:ascii="Angsana New" w:hAnsi="Angsana New"/>
          <w:sz w:val="26"/>
          <w:szCs w:val="26"/>
        </w:rPr>
        <w:t>(“</w:t>
      </w:r>
      <w:r w:rsidR="009C43EB" w:rsidRPr="006447D2">
        <w:rPr>
          <w:rFonts w:ascii="Angsana New" w:hAnsi="Angsana New"/>
          <w:sz w:val="26"/>
          <w:szCs w:val="26"/>
          <w:cs/>
        </w:rPr>
        <w:t>บริษัท</w:t>
      </w:r>
      <w:r w:rsidR="009C43EB" w:rsidRPr="006447D2">
        <w:rPr>
          <w:rFonts w:ascii="Angsana New" w:hAnsi="Angsana New"/>
          <w:sz w:val="26"/>
          <w:szCs w:val="26"/>
        </w:rPr>
        <w:t xml:space="preserve">”) </w:t>
      </w:r>
      <w:r w:rsidR="009C43EB" w:rsidRPr="006447D2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="009C43EB" w:rsidRPr="006447D2">
        <w:rPr>
          <w:rFonts w:ascii="Angsana New" w:hAnsi="Angsana New"/>
          <w:sz w:val="26"/>
          <w:szCs w:val="26"/>
        </w:rPr>
        <w:t xml:space="preserve">27 </w:t>
      </w:r>
      <w:r w:rsidR="009C43EB" w:rsidRPr="006447D2">
        <w:rPr>
          <w:rFonts w:ascii="Angsana New" w:hAnsi="Angsana New"/>
          <w:sz w:val="26"/>
          <w:szCs w:val="26"/>
          <w:cs/>
        </w:rPr>
        <w:t>มีนาคม</w:t>
      </w:r>
      <w:r w:rsidR="009C43EB" w:rsidRPr="006447D2">
        <w:rPr>
          <w:rFonts w:ascii="Angsana New" w:hAnsi="Angsana New"/>
          <w:sz w:val="26"/>
          <w:szCs w:val="26"/>
        </w:rPr>
        <w:t xml:space="preserve"> 2555 </w:t>
      </w:r>
      <w:r w:rsidR="009C43EB" w:rsidRPr="006447D2">
        <w:rPr>
          <w:rFonts w:ascii="Angsana New" w:hAnsi="Angsana New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บริษัทดำเนินธุรกิจเกี่ยวกับการผลิตและจำหน่ายผนังคอนกรีตสำเร็จรูปสำหรับงานก่อสร้างทุกประเภท</w:t>
      </w:r>
    </w:p>
    <w:p w14:paraId="58A010CC" w14:textId="511BC04F" w:rsidR="009C43EB" w:rsidRPr="006447D2" w:rsidRDefault="009C43EB" w:rsidP="009C4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2"/>
          <w:szCs w:val="22"/>
        </w:rPr>
      </w:pPr>
    </w:p>
    <w:p w14:paraId="07841E2A" w14:textId="4E2C1A1F" w:rsidR="00C53A51" w:rsidRPr="006447D2" w:rsidRDefault="00C53A5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6447D2">
        <w:rPr>
          <w:rFonts w:ascii="Angsana New" w:hAnsi="Angsana New"/>
          <w:sz w:val="26"/>
          <w:szCs w:val="26"/>
        </w:rPr>
        <w:t xml:space="preserve">28 </w:t>
      </w:r>
      <w:r w:rsidRPr="006447D2">
        <w:rPr>
          <w:rFonts w:ascii="Angsana New" w:hAnsi="Angsana New" w:hint="cs"/>
          <w:sz w:val="26"/>
          <w:szCs w:val="26"/>
          <w:cs/>
        </w:rPr>
        <w:t>มกราคม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2564</w:t>
      </w:r>
      <w:r w:rsidRPr="006447D2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ผู้ถือหุ้นได้มีมติอนุมัติการแปรสภาพบริษัทเป็นบริษัทมหาชนและ</w:t>
      </w:r>
      <w:r w:rsidRPr="006447D2">
        <w:rPr>
          <w:rFonts w:ascii="Angsana New" w:hAnsi="Angsana New"/>
          <w:sz w:val="26"/>
          <w:szCs w:val="26"/>
        </w:rPr>
        <w:t xml:space="preserve">       </w:t>
      </w:r>
      <w:r w:rsidRPr="006447D2">
        <w:rPr>
          <w:rFonts w:ascii="Angsana New" w:hAnsi="Angsana New"/>
          <w:sz w:val="26"/>
          <w:szCs w:val="26"/>
          <w:cs/>
        </w:rPr>
        <w:t xml:space="preserve">เปลี่ยนชื่อบริษัทจาก </w:t>
      </w:r>
      <w:r w:rsidRPr="006447D2">
        <w:rPr>
          <w:rFonts w:ascii="Angsana New" w:hAnsi="Angsana New"/>
          <w:sz w:val="26"/>
          <w:szCs w:val="26"/>
        </w:rPr>
        <w:t>“</w:t>
      </w:r>
      <w:r w:rsidR="00390884" w:rsidRPr="006447D2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="00390884" w:rsidRPr="006447D2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="00390884" w:rsidRPr="006447D2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6447D2">
        <w:rPr>
          <w:rFonts w:ascii="Angsana New" w:hAnsi="Angsana New"/>
          <w:sz w:val="26"/>
          <w:szCs w:val="26"/>
        </w:rPr>
        <w:t xml:space="preserve">” </w:t>
      </w:r>
      <w:r w:rsidRPr="006447D2">
        <w:rPr>
          <w:rFonts w:ascii="Angsana New" w:hAnsi="Angsana New"/>
          <w:sz w:val="26"/>
          <w:szCs w:val="26"/>
          <w:cs/>
        </w:rPr>
        <w:t xml:space="preserve">มาเป็น </w:t>
      </w:r>
      <w:r w:rsidRPr="006447D2">
        <w:rPr>
          <w:rFonts w:ascii="Angsana New" w:hAnsi="Angsana New"/>
          <w:sz w:val="26"/>
          <w:szCs w:val="26"/>
        </w:rPr>
        <w:t>“</w:t>
      </w:r>
      <w:r w:rsidR="00390884" w:rsidRPr="006447D2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="00390884" w:rsidRPr="006447D2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="00390884" w:rsidRPr="006447D2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="00390884" w:rsidRPr="006447D2">
        <w:rPr>
          <w:rFonts w:ascii="Angsana New" w:hAnsi="Angsana New"/>
          <w:spacing w:val="-4"/>
          <w:sz w:val="26"/>
          <w:szCs w:val="26"/>
        </w:rPr>
        <w:t xml:space="preserve"> </w:t>
      </w:r>
      <w:r w:rsidR="00390884" w:rsidRPr="006447D2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6447D2">
        <w:rPr>
          <w:rFonts w:ascii="Angsana New" w:hAnsi="Angsana New"/>
          <w:sz w:val="26"/>
          <w:szCs w:val="26"/>
        </w:rPr>
        <w:t xml:space="preserve">” </w:t>
      </w:r>
      <w:r w:rsidRPr="006447D2">
        <w:rPr>
          <w:rFonts w:ascii="Angsana New" w:hAnsi="Angsana New"/>
          <w:sz w:val="26"/>
          <w:szCs w:val="26"/>
          <w:cs/>
        </w:rPr>
        <w:t xml:space="preserve">บริษัทได้จดทะเบียนการแปรสภาพเป็นบริษัทมหาชนและการเปลี่ยนชื่อบริษัทกับกระทรวงพาณิชย์แล้วเมื่อวันที่ </w:t>
      </w:r>
      <w:r w:rsidRPr="006447D2">
        <w:rPr>
          <w:rFonts w:ascii="Angsana New" w:hAnsi="Angsana New"/>
          <w:sz w:val="26"/>
          <w:szCs w:val="26"/>
        </w:rPr>
        <w:t xml:space="preserve">29 </w:t>
      </w:r>
      <w:r w:rsidRPr="006447D2">
        <w:rPr>
          <w:rFonts w:ascii="Angsana New" w:hAnsi="Angsana New" w:hint="cs"/>
          <w:sz w:val="26"/>
          <w:szCs w:val="26"/>
          <w:cs/>
        </w:rPr>
        <w:t>มกราคม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2564</w:t>
      </w:r>
    </w:p>
    <w:p w14:paraId="30AD6839" w14:textId="77777777" w:rsidR="00C53A51" w:rsidRPr="006447D2" w:rsidRDefault="00C53A51" w:rsidP="009C4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2"/>
          <w:szCs w:val="22"/>
        </w:rPr>
      </w:pPr>
    </w:p>
    <w:p w14:paraId="0226D67F" w14:textId="29531BAD" w:rsidR="00661E11" w:rsidRPr="006447D2" w:rsidRDefault="00E70D22" w:rsidP="00661E11">
      <w:pPr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2564</w:t>
      </w:r>
      <w:r w:rsidR="00F33D7C" w:rsidRPr="006447D2">
        <w:rPr>
          <w:rFonts w:ascii="Angsana New" w:hAnsi="Angsana New"/>
          <w:sz w:val="26"/>
          <w:szCs w:val="26"/>
        </w:rPr>
        <w:t xml:space="preserve"> </w:t>
      </w:r>
      <w:r w:rsidR="00F33D7C" w:rsidRPr="006447D2">
        <w:rPr>
          <w:rFonts w:ascii="Angsana New" w:hAnsi="Angsana New" w:hint="cs"/>
          <w:sz w:val="26"/>
          <w:szCs w:val="26"/>
          <w:cs/>
        </w:rPr>
        <w:t>และวันที่</w:t>
      </w:r>
      <w:r w:rsidR="009C43EB"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 xml:space="preserve">31 </w:t>
      </w:r>
      <w:r w:rsidRPr="006447D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447D2">
        <w:rPr>
          <w:rFonts w:ascii="Angsana New" w:hAnsi="Angsana New"/>
          <w:sz w:val="26"/>
          <w:szCs w:val="26"/>
        </w:rPr>
        <w:t xml:space="preserve">2563 </w:t>
      </w:r>
      <w:r w:rsidR="00661E11" w:rsidRPr="006447D2">
        <w:rPr>
          <w:rFonts w:ascii="Angsana New" w:hAnsi="Angsana New"/>
          <w:sz w:val="26"/>
          <w:szCs w:val="26"/>
          <w:cs/>
        </w:rPr>
        <w:t>ผู้ถือหุ้นของบริษัทสรุปได้ดังนี้</w:t>
      </w:r>
    </w:p>
    <w:p w14:paraId="26FF854E" w14:textId="77777777" w:rsidR="00661E11" w:rsidRPr="006447D2" w:rsidRDefault="00661E11" w:rsidP="0066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3"/>
        <w:gridCol w:w="236"/>
        <w:gridCol w:w="1417"/>
        <w:gridCol w:w="284"/>
        <w:gridCol w:w="1390"/>
      </w:tblGrid>
      <w:tr w:rsidR="00661E11" w:rsidRPr="006447D2" w14:paraId="4368FCDF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33A9B989" w14:textId="77777777" w:rsidR="00661E11" w:rsidRPr="006447D2" w:rsidRDefault="00661E11" w:rsidP="00312F90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F9018" w14:textId="77777777" w:rsidR="00661E11" w:rsidRPr="006447D2" w:rsidRDefault="00661E11" w:rsidP="00312F90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9B98" w14:textId="77777777" w:rsidR="00661E11" w:rsidRPr="006447D2" w:rsidRDefault="00661E11" w:rsidP="00312F90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661E11" w:rsidRPr="006447D2" w14:paraId="66C6041F" w14:textId="77777777" w:rsidTr="00661E11">
        <w:tc>
          <w:tcPr>
            <w:tcW w:w="6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9CB02" w14:textId="56B80032" w:rsidR="00661E11" w:rsidRPr="006447D2" w:rsidRDefault="00597422" w:rsidP="00597422">
            <w:pPr>
              <w:tabs>
                <w:tab w:val="clear" w:pos="227"/>
                <w:tab w:val="clear" w:pos="2580"/>
                <w:tab w:val="clear" w:pos="2807"/>
                <w:tab w:val="left" w:pos="270"/>
                <w:tab w:val="left" w:pos="241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61E11" w:rsidRPr="006447D2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ADD6F4" w14:textId="77777777" w:rsidR="00661E11" w:rsidRPr="006447D2" w:rsidRDefault="00661E11" w:rsidP="00661E11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C3690" w14:textId="2B351998" w:rsidR="00661E11" w:rsidRPr="006447D2" w:rsidRDefault="00267BFD" w:rsidP="0066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61E11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61E11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6300B" w14:textId="77777777" w:rsidR="00661E11" w:rsidRPr="006447D2" w:rsidRDefault="00661E11" w:rsidP="0066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DE7E5" w14:textId="51D4BC62" w:rsidR="00661E11" w:rsidRPr="006447D2" w:rsidRDefault="00661E11" w:rsidP="00661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61E11" w:rsidRPr="006447D2" w14:paraId="10DA4A1D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5599017C" w14:textId="77777777" w:rsidR="00661E11" w:rsidRPr="006447D2" w:rsidRDefault="00661E11" w:rsidP="00312F90">
            <w:pPr>
              <w:tabs>
                <w:tab w:val="clear" w:pos="6322"/>
              </w:tabs>
              <w:ind w:left="72" w:right="1407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DAE549" w14:textId="77777777" w:rsidR="00661E11" w:rsidRPr="006447D2" w:rsidRDefault="00661E11" w:rsidP="00312F90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B094C" w14:textId="77777777" w:rsidR="00661E11" w:rsidRPr="006447D2" w:rsidRDefault="00661E11" w:rsidP="00312F90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C0720B" w14:textId="77777777" w:rsidR="00661E11" w:rsidRPr="006447D2" w:rsidRDefault="00661E11" w:rsidP="00312F90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3C3C5" w14:textId="77777777" w:rsidR="00661E11" w:rsidRPr="006447D2" w:rsidRDefault="00661E11" w:rsidP="00312F90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1E11" w:rsidRPr="006447D2" w14:paraId="33B04106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215A0371" w14:textId="795707E1" w:rsidR="00661E11" w:rsidRPr="006447D2" w:rsidRDefault="00661E11" w:rsidP="00597422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ก)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นายชาคริต ทีปกรสุขเกษม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42D5C7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FF0F6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61.76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9BD3A6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36FAD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64.70</w:t>
            </w:r>
          </w:p>
        </w:tc>
      </w:tr>
      <w:tr w:rsidR="00661E11" w:rsidRPr="006447D2" w14:paraId="4EE29B86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0BBB62B7" w14:textId="6BA2F6D0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ข)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นายชัยยุทธ ศรีวิกรม์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C6D0A9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B67E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48C41B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832D3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661E11" w:rsidRPr="006447D2" w14:paraId="20E77830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66753978" w14:textId="3288DBF2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หม่อมหลวงวัลลีวรรณ วรวรรณ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AAFF9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B535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0D6C40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9D5A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661E11" w:rsidRPr="006447D2" w14:paraId="627B3FD8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6AFA91E4" w14:textId="39AB69F0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ง)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นายนิพนธ์  ลีละศิธร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BCA78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33423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03F4B0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D2D6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</w:tr>
      <w:tr w:rsidR="00661E11" w:rsidRPr="006447D2" w14:paraId="55E828F5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2D4D3516" w14:textId="2F013CFB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จ)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นายปรีชา  ลีละศิธร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FA4AE3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79B49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AD41E6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5CA22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</w:tr>
      <w:tr w:rsidR="00661E11" w:rsidRPr="006447D2" w14:paraId="339AF7EA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46781818" w14:textId="41BE85AC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ฉ)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นางสาวทซู หยวน หวั่ง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412970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F6390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FB55CC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F171559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661E11" w:rsidRPr="006447D2" w14:paraId="67B1C494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5B258ADF" w14:textId="434F5878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ช)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นางสาวณิชา  หล่อเลิศวิทย์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4D7610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109E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537D8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2705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</w:tr>
      <w:tr w:rsidR="00661E11" w:rsidRPr="006447D2" w14:paraId="4C2AFC92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29CF52D6" w14:textId="59711B19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ซ)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นางสาวณัชชา หล่อเลิศวิทย์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992E4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02AE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49C7B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21A0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</w:tr>
      <w:tr w:rsidR="00661E11" w:rsidRPr="006447D2" w14:paraId="63B03D2A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28285A36" w14:textId="1B6A3F70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ฌ)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นายชนัน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ต์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 ชาญชัยณรงค์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19960C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0854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B23A4F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3C097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</w:tr>
      <w:tr w:rsidR="00661E11" w:rsidRPr="006447D2" w14:paraId="5278C921" w14:textId="77777777" w:rsidTr="00661E11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7B276C11" w14:textId="19D64924" w:rsidR="00661E11" w:rsidRPr="006447D2" w:rsidRDefault="00661E11" w:rsidP="00312F90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597422" w:rsidRPr="006447D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นางสาวจิรยง  อนุมานราชธน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69B306" w14:textId="77777777" w:rsidR="00661E11" w:rsidRPr="006447D2" w:rsidRDefault="00661E11" w:rsidP="00312F9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C7EC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D35AF0" w14:textId="77777777" w:rsidR="00661E11" w:rsidRPr="006447D2" w:rsidRDefault="00661E11" w:rsidP="00312F90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4777C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</w:tr>
      <w:tr w:rsidR="00661E11" w:rsidRPr="006447D2" w14:paraId="5C3F1A1E" w14:textId="77777777" w:rsidTr="00661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483" w:type="dxa"/>
          </w:tcPr>
          <w:p w14:paraId="7EC8E534" w14:textId="77777777" w:rsidR="00661E11" w:rsidRPr="006447D2" w:rsidRDefault="00661E11" w:rsidP="00312F9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C0E0382" w14:textId="77777777" w:rsidR="00661E11" w:rsidRPr="006447D2" w:rsidRDefault="00661E11" w:rsidP="00312F9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989BD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4" w:type="dxa"/>
          </w:tcPr>
          <w:p w14:paraId="4315E6B6" w14:textId="77777777" w:rsidR="00661E11" w:rsidRPr="006447D2" w:rsidRDefault="00661E11" w:rsidP="00312F90">
            <w:pPr>
              <w:pStyle w:val="BodyText3"/>
              <w:spacing w:line="240" w:lineRule="atLeast"/>
              <w:ind w:right="1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09FCC" w14:textId="77777777" w:rsidR="00661E11" w:rsidRPr="006447D2" w:rsidRDefault="00661E11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11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33049A62" w14:textId="77777777" w:rsidR="00661E11" w:rsidRPr="006447D2" w:rsidRDefault="00661E11" w:rsidP="009C43EB">
      <w:pPr>
        <w:jc w:val="thaiDistribute"/>
        <w:rPr>
          <w:rFonts w:ascii="Angsana New" w:hAnsi="Angsana New"/>
          <w:sz w:val="22"/>
          <w:szCs w:val="22"/>
        </w:rPr>
      </w:pPr>
    </w:p>
    <w:p w14:paraId="1E6F5E47" w14:textId="647336A7" w:rsidR="009C43EB" w:rsidRPr="006447D2" w:rsidRDefault="009C43EB" w:rsidP="009C43EB">
      <w:pPr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="00CC4BDD" w:rsidRPr="006447D2">
        <w:rPr>
          <w:rFonts w:ascii="Angsana New" w:hAnsi="Angsana New"/>
          <w:sz w:val="26"/>
          <w:szCs w:val="26"/>
        </w:rPr>
        <w:t xml:space="preserve">85 </w:t>
      </w:r>
      <w:r w:rsidR="00CC4BDD" w:rsidRPr="006447D2">
        <w:rPr>
          <w:rFonts w:ascii="Angsana New" w:hAnsi="Angsana New"/>
          <w:sz w:val="26"/>
          <w:szCs w:val="26"/>
          <w:cs/>
        </w:rPr>
        <w:t xml:space="preserve">หมู่ </w:t>
      </w:r>
      <w:r w:rsidR="00CC4BDD" w:rsidRPr="006447D2">
        <w:rPr>
          <w:rFonts w:ascii="Angsana New" w:hAnsi="Angsana New"/>
          <w:sz w:val="26"/>
          <w:szCs w:val="26"/>
        </w:rPr>
        <w:t xml:space="preserve">9 </w:t>
      </w:r>
      <w:r w:rsidR="00CC4BDD" w:rsidRPr="006447D2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6447D2" w:rsidRDefault="009C43EB" w:rsidP="005307CF">
      <w:pPr>
        <w:jc w:val="thaiDistribute"/>
        <w:rPr>
          <w:rFonts w:ascii="Angsana New" w:hAnsi="Angsana New"/>
          <w:sz w:val="22"/>
          <w:szCs w:val="22"/>
        </w:rPr>
      </w:pPr>
    </w:p>
    <w:p w14:paraId="3756A36D" w14:textId="77777777" w:rsidR="004B7601" w:rsidRPr="006447D2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6447D2" w:rsidRDefault="004B7601" w:rsidP="005307CF">
      <w:pPr>
        <w:jc w:val="thaiDistribute"/>
        <w:rPr>
          <w:rFonts w:ascii="Angsana New" w:hAnsi="Angsana New"/>
          <w:sz w:val="22"/>
          <w:szCs w:val="22"/>
          <w:cs/>
        </w:rPr>
      </w:pPr>
    </w:p>
    <w:p w14:paraId="4EAA3865" w14:textId="03B0EDC8" w:rsidR="004B7601" w:rsidRPr="006447D2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6447D2">
        <w:rPr>
          <w:rFonts w:ascii="Angsana New" w:hAnsi="Angsana New"/>
          <w:sz w:val="26"/>
          <w:szCs w:val="26"/>
        </w:rPr>
        <w:t xml:space="preserve">31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ธันวาคม </w:t>
      </w:r>
      <w:r w:rsidR="00E70D22" w:rsidRPr="006447D2">
        <w:rPr>
          <w:rFonts w:ascii="Angsana New" w:hAnsi="Angsana New"/>
          <w:sz w:val="26"/>
          <w:szCs w:val="26"/>
        </w:rPr>
        <w:t xml:space="preserve">2563 </w:t>
      </w:r>
      <w:r w:rsidRPr="006447D2">
        <w:rPr>
          <w:rFonts w:ascii="Angsana New" w:hAnsi="Angsana New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6447D2">
        <w:rPr>
          <w:rFonts w:ascii="Angsana New" w:hAnsi="Angsana New"/>
          <w:sz w:val="26"/>
          <w:szCs w:val="26"/>
          <w:cs/>
        </w:rPr>
        <w:t>ซ้อนกับข้อมูลที่ได้รายงานไปแล้ว</w:t>
      </w:r>
      <w:r w:rsidRPr="006447D2">
        <w:rPr>
          <w:rFonts w:ascii="Angsana New" w:hAnsi="Angsana New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6447D2">
        <w:rPr>
          <w:rFonts w:ascii="Angsana New" w:hAnsi="Angsana New"/>
          <w:sz w:val="26"/>
          <w:szCs w:val="26"/>
        </w:rPr>
        <w:t>31</w:t>
      </w:r>
      <w:r w:rsidRPr="006447D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36B35" w:rsidRPr="006447D2">
        <w:rPr>
          <w:rFonts w:ascii="Angsana New" w:hAnsi="Angsana New"/>
          <w:sz w:val="26"/>
          <w:szCs w:val="26"/>
        </w:rPr>
        <w:t>256</w:t>
      </w:r>
      <w:r w:rsidR="00E70D22" w:rsidRPr="006447D2">
        <w:rPr>
          <w:rFonts w:ascii="Angsana New" w:hAnsi="Angsana New"/>
          <w:sz w:val="26"/>
          <w:szCs w:val="26"/>
        </w:rPr>
        <w:t>3</w:t>
      </w:r>
    </w:p>
    <w:p w14:paraId="7342605E" w14:textId="77777777" w:rsidR="004B7601" w:rsidRPr="006447D2" w:rsidRDefault="004B7601" w:rsidP="005307CF">
      <w:pPr>
        <w:jc w:val="thaiDistribute"/>
        <w:rPr>
          <w:rFonts w:ascii="Angsana New" w:hAnsi="Angsana New"/>
          <w:sz w:val="22"/>
          <w:szCs w:val="22"/>
          <w:cs/>
        </w:rPr>
      </w:pPr>
    </w:p>
    <w:p w14:paraId="137541CE" w14:textId="5526399E" w:rsidR="00C53A51" w:rsidRPr="006447D2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  <w:r w:rsidR="00C53A51" w:rsidRPr="006447D2">
        <w:rPr>
          <w:rFonts w:ascii="Angsana New" w:hAnsi="Angsana New"/>
          <w:sz w:val="26"/>
          <w:szCs w:val="26"/>
        </w:rPr>
        <w:br w:type="page"/>
      </w:r>
    </w:p>
    <w:p w14:paraId="4E0BA202" w14:textId="77777777" w:rsidR="00312F90" w:rsidRPr="006447D2" w:rsidRDefault="00312F90" w:rsidP="00312F90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สถานการณ์</w:t>
      </w:r>
      <w:r w:rsidRPr="006447D2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2F531087" w14:textId="77777777" w:rsidR="00312F90" w:rsidRPr="006447D2" w:rsidRDefault="00312F90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6E6F3C6A" w14:textId="77777777" w:rsidR="00312F90" w:rsidRPr="006447D2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6447D2">
        <w:rPr>
          <w:rFonts w:ascii="Angsana New" w:hAnsi="Angsana New" w:hint="cs"/>
          <w:sz w:val="26"/>
          <w:szCs w:val="26"/>
        </w:rPr>
        <w:t>2563</w:t>
      </w:r>
      <w:r w:rsidRPr="006447D2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6447D2">
        <w:rPr>
          <w:rFonts w:ascii="Angsana New" w:hAnsi="Angsana New"/>
          <w:sz w:val="26"/>
          <w:szCs w:val="26"/>
        </w:rPr>
        <w:t>19</w:t>
      </w:r>
      <w:r w:rsidRPr="006447D2">
        <w:rPr>
          <w:rFonts w:ascii="Angsana New" w:hAnsi="Angsana New" w:hint="cs"/>
          <w:sz w:val="26"/>
          <w:szCs w:val="26"/>
          <w:cs/>
        </w:rPr>
        <w:t xml:space="preserve">”) เป็นการระบาดขนาดใหญ่ที่เป็นที่ทราบกันว่าได้ระบาดไปทั่วโลกอย่างรวดเร็ว </w:t>
      </w:r>
      <w:r w:rsidRPr="006447D2">
        <w:rPr>
          <w:rFonts w:ascii="Angsana New" w:hAnsi="Angsana New"/>
          <w:sz w:val="26"/>
          <w:szCs w:val="26"/>
        </w:rPr>
        <w:t xml:space="preserve">  </w:t>
      </w:r>
      <w:r w:rsidRPr="006447D2">
        <w:rPr>
          <w:rFonts w:ascii="Angsana New" w:hAnsi="Angsana New" w:hint="cs"/>
          <w:sz w:val="26"/>
          <w:szCs w:val="26"/>
          <w:cs/>
        </w:rPr>
        <w:t>การแพร่ระบาดของโควิด-</w:t>
      </w:r>
      <w:r w:rsidRPr="006447D2">
        <w:rPr>
          <w:rFonts w:ascii="Angsana New" w:hAnsi="Angsana New" w:hint="cs"/>
          <w:sz w:val="26"/>
          <w:szCs w:val="26"/>
        </w:rPr>
        <w:t>19</w:t>
      </w:r>
      <w:r w:rsidRPr="006447D2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6447D2">
        <w:rPr>
          <w:rFonts w:ascii="Angsana New" w:hAnsi="Angsana New"/>
          <w:sz w:val="26"/>
          <w:szCs w:val="26"/>
        </w:rPr>
        <w:t xml:space="preserve">           </w:t>
      </w:r>
      <w:r w:rsidRPr="006447D2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ภาวะฉุกเฉินของการแพร่ระบาดโควิด-</w:t>
      </w:r>
      <w:r w:rsidRPr="006447D2">
        <w:rPr>
          <w:rFonts w:ascii="Angsana New" w:hAnsi="Angsana New" w:hint="cs"/>
          <w:sz w:val="26"/>
          <w:szCs w:val="26"/>
        </w:rPr>
        <w:t>19</w:t>
      </w:r>
      <w:r w:rsidRPr="006447D2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3C6DA2DF" w14:textId="77777777" w:rsidR="00312F90" w:rsidRPr="006447D2" w:rsidRDefault="00312F90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550E224C" w14:textId="2D02FEA4" w:rsidR="00312F90" w:rsidRPr="006447D2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>อย่างไรก็ดี จากงบการเงินระหว่างกาลสำหรับงวดสามเดือน</w:t>
      </w:r>
      <w:r w:rsidR="00267BFD" w:rsidRPr="006447D2">
        <w:rPr>
          <w:rFonts w:ascii="Angsana New" w:hAnsi="Angsana New" w:hint="cs"/>
          <w:sz w:val="26"/>
          <w:szCs w:val="26"/>
          <w:cs/>
        </w:rPr>
        <w:t>และหกเดือน</w:t>
      </w:r>
      <w:r w:rsidRPr="006447D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67BFD" w:rsidRPr="006447D2">
        <w:rPr>
          <w:rFonts w:ascii="Angsana New" w:hAnsi="Angsana New" w:hint="cs"/>
          <w:sz w:val="26"/>
          <w:szCs w:val="26"/>
        </w:rPr>
        <w:t xml:space="preserve">30 </w:t>
      </w:r>
      <w:r w:rsidR="00267BFD" w:rsidRPr="006447D2">
        <w:rPr>
          <w:rFonts w:ascii="Angsana New" w:hAnsi="Angsana New" w:hint="cs"/>
          <w:sz w:val="26"/>
          <w:szCs w:val="26"/>
          <w:cs/>
        </w:rPr>
        <w:t>มิถุนายน</w:t>
      </w:r>
      <w:r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 w:hint="cs"/>
          <w:sz w:val="26"/>
          <w:szCs w:val="26"/>
        </w:rPr>
        <w:t>2564</w:t>
      </w:r>
      <w:r w:rsidRPr="006447D2">
        <w:rPr>
          <w:rFonts w:ascii="Angsana New" w:hAnsi="Angsana New" w:hint="cs"/>
          <w:sz w:val="26"/>
          <w:szCs w:val="26"/>
          <w:cs/>
        </w:rPr>
        <w:t xml:space="preserve"> บริษัทมีผลการดำเนินงานดีขึ้น</w:t>
      </w:r>
      <w:r w:rsidRPr="006447D2">
        <w:rPr>
          <w:rFonts w:ascii="Angsana New" w:hAnsi="Angsana New" w:hint="cs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>ทั้งนี้ บริษัทจะคอยติดตามผลกระทบของโควิด-</w:t>
      </w:r>
      <w:r w:rsidRPr="006447D2">
        <w:rPr>
          <w:rFonts w:ascii="Angsana New" w:hAnsi="Angsana New" w:hint="cs"/>
          <w:sz w:val="26"/>
          <w:szCs w:val="26"/>
        </w:rPr>
        <w:t xml:space="preserve">19 </w:t>
      </w:r>
      <w:r w:rsidRPr="006447D2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บริษัทจะยังคงจัดให้มีมาตรการที่เหมาะสมและทันการณ์เพื่อลดผลกระทบของการแพร่ระบาดโควิด-</w:t>
      </w:r>
      <w:r w:rsidRPr="006447D2">
        <w:rPr>
          <w:rFonts w:ascii="Angsana New" w:hAnsi="Angsana New" w:hint="cs"/>
          <w:sz w:val="26"/>
          <w:szCs w:val="26"/>
        </w:rPr>
        <w:t xml:space="preserve">19 </w:t>
      </w:r>
      <w:r w:rsidRPr="006447D2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ต่อการดำเนินงานในอนาคตของบริษัท</w:t>
      </w:r>
    </w:p>
    <w:p w14:paraId="2CE75653" w14:textId="77777777" w:rsidR="00C53A51" w:rsidRPr="006447D2" w:rsidRDefault="00C53A51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06560415" w:rsidR="004B7601" w:rsidRPr="006447D2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t>2</w:t>
      </w:r>
      <w:r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Pr="006447D2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6447D2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4B6AE005" w:rsidR="00614AAC" w:rsidRPr="006447D2" w:rsidRDefault="004B7601" w:rsidP="00614A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6447D2">
        <w:rPr>
          <w:rFonts w:ascii="Angsana New" w:eastAsia="PMingLiU" w:hAnsi="Angsana New"/>
          <w:sz w:val="26"/>
          <w:szCs w:val="26"/>
        </w:rPr>
        <w:t>2</w:t>
      </w:r>
      <w:r w:rsidRPr="006447D2">
        <w:rPr>
          <w:rFonts w:ascii="Angsana New" w:eastAsia="PMingLiU" w:hAnsi="Angsana New"/>
          <w:sz w:val="26"/>
          <w:szCs w:val="26"/>
          <w:cs/>
        </w:rPr>
        <w:t>.</w:t>
      </w:r>
      <w:r w:rsidRPr="006447D2">
        <w:rPr>
          <w:rFonts w:ascii="Angsana New" w:eastAsia="PMingLiU" w:hAnsi="Angsana New"/>
          <w:sz w:val="26"/>
          <w:szCs w:val="26"/>
        </w:rPr>
        <w:t>1</w:t>
      </w:r>
      <w:r w:rsidR="00614AAC" w:rsidRPr="006447D2">
        <w:rPr>
          <w:rFonts w:ascii="Angsana New" w:eastAsia="PMingLiU" w:hAnsi="Angsana New"/>
          <w:sz w:val="26"/>
          <w:szCs w:val="26"/>
        </w:rPr>
        <w:t xml:space="preserve"> </w:t>
      </w:r>
      <w:r w:rsidR="00614AAC" w:rsidRPr="006447D2">
        <w:rPr>
          <w:rFonts w:ascii="Angsana New" w:eastAsia="PMingLiU" w:hAnsi="Angsana New"/>
          <w:sz w:val="26"/>
          <w:szCs w:val="26"/>
        </w:rPr>
        <w:tab/>
      </w:r>
      <w:r w:rsidR="00614AAC" w:rsidRPr="006447D2">
        <w:rPr>
          <w:rFonts w:ascii="Angsana New" w:eastAsia="PMingLiU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6447D2">
        <w:rPr>
          <w:rFonts w:ascii="Angsana New" w:eastAsia="PMingLiU" w:hAnsi="Angsana New"/>
          <w:sz w:val="26"/>
          <w:szCs w:val="26"/>
        </w:rPr>
        <w:t xml:space="preserve">31 </w:t>
      </w:r>
      <w:r w:rsidR="00614AAC" w:rsidRPr="006447D2">
        <w:rPr>
          <w:rFonts w:ascii="Angsana New" w:eastAsia="PMingLiU" w:hAnsi="Angsana New"/>
          <w:sz w:val="26"/>
          <w:szCs w:val="26"/>
          <w:cs/>
        </w:rPr>
        <w:t xml:space="preserve">ธันวาคม </w:t>
      </w:r>
      <w:r w:rsidR="00614AAC" w:rsidRPr="006447D2">
        <w:rPr>
          <w:rFonts w:ascii="Angsana New" w:eastAsia="PMingLiU" w:hAnsi="Angsana New"/>
          <w:sz w:val="26"/>
          <w:szCs w:val="26"/>
        </w:rPr>
        <w:t xml:space="preserve">2563 </w:t>
      </w:r>
      <w:r w:rsidR="00614AAC" w:rsidRPr="006447D2">
        <w:rPr>
          <w:rFonts w:ascii="Angsana New" w:eastAsia="PMingLiU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6447D2">
        <w:rPr>
          <w:rFonts w:ascii="Angsana New" w:eastAsia="PMingLiU" w:hAnsi="Angsana New"/>
          <w:sz w:val="26"/>
          <w:szCs w:val="26"/>
        </w:rPr>
        <w:t>/</w:t>
      </w:r>
      <w:r w:rsidR="00614AAC" w:rsidRPr="006447D2">
        <w:rPr>
          <w:rFonts w:ascii="Angsana New" w:eastAsia="PMingLiU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14AAC" w:rsidRPr="006447D2">
        <w:rPr>
          <w:rFonts w:ascii="Angsana New" w:eastAsia="PMingLiU" w:hAnsi="Angsana New"/>
          <w:sz w:val="26"/>
          <w:szCs w:val="26"/>
        </w:rPr>
        <w:t>1</w:t>
      </w:r>
      <w:r w:rsidR="00614AAC" w:rsidRPr="006447D2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="00614AAC" w:rsidRPr="006447D2">
        <w:rPr>
          <w:rFonts w:ascii="Angsana New" w:eastAsia="PMingLiU" w:hAnsi="Angsana New"/>
          <w:sz w:val="26"/>
          <w:szCs w:val="26"/>
        </w:rPr>
        <w:t>2564</w:t>
      </w:r>
      <w:r w:rsidR="00614AAC" w:rsidRPr="006447D2">
        <w:rPr>
          <w:rFonts w:ascii="Angsana New" w:eastAsia="PMingLiU" w:hAnsi="Angsana New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6447D2" w:rsidRDefault="00614AAC" w:rsidP="00614A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514BA48B" w:rsidR="00614AAC" w:rsidRPr="006447D2" w:rsidRDefault="00F679B0" w:rsidP="00614AAC">
      <w:pPr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6447D2">
        <w:rPr>
          <w:rFonts w:ascii="Angsana New" w:eastAsia="PMingLiU" w:hAnsi="Angsana New"/>
          <w:sz w:val="26"/>
          <w:szCs w:val="26"/>
        </w:rPr>
        <w:t>2</w:t>
      </w:r>
      <w:r w:rsidR="00614AAC" w:rsidRPr="006447D2">
        <w:rPr>
          <w:rFonts w:ascii="Angsana New" w:eastAsia="PMingLiU" w:hAnsi="Angsana New"/>
          <w:sz w:val="26"/>
          <w:szCs w:val="26"/>
          <w:cs/>
        </w:rPr>
        <w:t>.</w:t>
      </w:r>
      <w:r w:rsidR="00614AAC" w:rsidRPr="006447D2">
        <w:rPr>
          <w:rFonts w:ascii="Angsana New" w:eastAsia="PMingLiU" w:hAnsi="Angsana New"/>
          <w:sz w:val="26"/>
          <w:szCs w:val="26"/>
        </w:rPr>
        <w:t>2</w:t>
      </w:r>
      <w:r w:rsidR="00614AAC" w:rsidRPr="006447D2">
        <w:rPr>
          <w:rFonts w:ascii="Angsana New" w:eastAsia="PMingLiU" w:hAnsi="Angsana New"/>
          <w:sz w:val="26"/>
          <w:szCs w:val="26"/>
        </w:rPr>
        <w:tab/>
      </w:r>
      <w:r w:rsidR="00614AAC" w:rsidRPr="006447D2">
        <w:rPr>
          <w:rFonts w:ascii="Angsana New" w:eastAsia="PMingLiU" w:hAnsi="Angsana New"/>
          <w:sz w:val="26"/>
          <w:szCs w:val="26"/>
        </w:rPr>
        <w:tab/>
      </w:r>
      <w:r w:rsidR="00614AAC" w:rsidRPr="006447D2">
        <w:rPr>
          <w:rFonts w:ascii="Angsana New" w:eastAsia="PMingLiU" w:hAnsi="Angsana New"/>
          <w:sz w:val="26"/>
          <w:szCs w:val="26"/>
        </w:rPr>
        <w:tab/>
      </w:r>
      <w:r w:rsidR="00614AAC" w:rsidRPr="006447D2">
        <w:rPr>
          <w:rFonts w:ascii="Angsana New" w:eastAsia="PMingLiU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6447D2" w:rsidRDefault="00614AAC" w:rsidP="00614AAC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77777777" w:rsidR="00614AAC" w:rsidRPr="006447D2" w:rsidRDefault="00614AAC" w:rsidP="00614AAC">
      <w:pPr>
        <w:pStyle w:val="BodyText3"/>
        <w:spacing w:line="240" w:lineRule="atLeast"/>
        <w:ind w:left="540" w:hanging="180"/>
        <w:jc w:val="thaiDistribute"/>
        <w:rPr>
          <w:rFonts w:ascii="Angsana New" w:hAnsi="Angsana New"/>
          <w:sz w:val="26"/>
          <w:szCs w:val="26"/>
          <w:lang w:val="th-TH"/>
        </w:rPr>
      </w:pPr>
      <w:r w:rsidRPr="006447D2">
        <w:rPr>
          <w:rFonts w:ascii="Angsana New" w:hAnsi="Angsana New"/>
          <w:sz w:val="26"/>
          <w:szCs w:val="26"/>
          <w:cs/>
          <w:lang w:val="th-TH"/>
        </w:rPr>
        <w:tab/>
      </w:r>
      <w:r w:rsidRPr="006447D2">
        <w:rPr>
          <w:rFonts w:ascii="Angsana New" w:eastAsia="PMingLiU" w:hAnsi="Angsana New" w:cs="Angsana New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6447D2">
        <w:rPr>
          <w:rFonts w:ascii="Angsana New" w:eastAsia="PMingLiU" w:hAnsi="Angsana New" w:cs="Angsana New"/>
          <w:sz w:val="26"/>
          <w:szCs w:val="26"/>
        </w:rPr>
        <w:t>1</w:t>
      </w:r>
      <w:r w:rsidRPr="006447D2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6447D2">
        <w:rPr>
          <w:rFonts w:ascii="Angsana New" w:eastAsia="PMingLiU" w:hAnsi="Angsana New" w:cs="Angsana New"/>
          <w:sz w:val="26"/>
          <w:szCs w:val="26"/>
        </w:rPr>
        <w:t>2564</w:t>
      </w:r>
      <w:r w:rsidRPr="006447D2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6447D2">
        <w:rPr>
          <w:rFonts w:ascii="Angsana New" w:eastAsia="PMingLiU" w:hAnsi="Angsana New" w:cs="Angsana New"/>
          <w:sz w:val="26"/>
          <w:szCs w:val="26"/>
        </w:rPr>
        <w:t>31</w:t>
      </w:r>
      <w:r w:rsidRPr="006447D2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6447D2">
        <w:rPr>
          <w:rFonts w:ascii="Angsana New" w:eastAsia="PMingLiU" w:hAnsi="Angsana New" w:cs="Angsana New"/>
          <w:sz w:val="26"/>
          <w:szCs w:val="26"/>
        </w:rPr>
        <w:t>2563</w:t>
      </w:r>
    </w:p>
    <w:p w14:paraId="023F04D2" w14:textId="77777777" w:rsidR="00614AAC" w:rsidRPr="006447D2" w:rsidRDefault="00614AAC" w:rsidP="00614AAC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6A8A5C2" w14:textId="767FF4AB" w:rsidR="00614AAC" w:rsidRPr="006447D2" w:rsidRDefault="00614AAC" w:rsidP="00614AAC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6447D2">
        <w:rPr>
          <w:rFonts w:ascii="Angsana New" w:eastAsia="PMingLiU" w:hAnsi="Angsana New" w:cs="Angsana New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6447D2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Pr="006447D2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267BFD" w:rsidRPr="006447D2">
        <w:rPr>
          <w:rFonts w:ascii="Angsana New" w:eastAsia="PMingLiU" w:hAnsi="Angsana New" w:cs="Angsana New" w:hint="cs"/>
          <w:sz w:val="26"/>
          <w:szCs w:val="26"/>
          <w:cs/>
        </w:rPr>
        <w:t>และหกเดือน</w:t>
      </w:r>
      <w:r w:rsidRPr="006447D2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267BFD" w:rsidRPr="006447D2">
        <w:rPr>
          <w:rFonts w:ascii="Angsana New" w:eastAsia="PMingLiU" w:hAnsi="Angsana New" w:cs="Angsana New"/>
          <w:sz w:val="26"/>
          <w:szCs w:val="26"/>
        </w:rPr>
        <w:t xml:space="preserve">30 </w:t>
      </w:r>
      <w:r w:rsidR="00267BFD" w:rsidRPr="006447D2">
        <w:rPr>
          <w:rFonts w:ascii="Angsana New" w:eastAsia="PMingLiU" w:hAnsi="Angsana New" w:cs="Angsana New"/>
          <w:sz w:val="26"/>
          <w:szCs w:val="26"/>
          <w:cs/>
        </w:rPr>
        <w:t>มิถุนายน</w:t>
      </w:r>
      <w:r w:rsidRPr="006447D2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Pr="006447D2">
        <w:rPr>
          <w:rFonts w:ascii="Angsana New" w:eastAsia="PMingLiU" w:hAnsi="Angsana New" w:cs="Angsana New"/>
          <w:sz w:val="26"/>
          <w:szCs w:val="26"/>
        </w:rPr>
        <w:t>2564</w:t>
      </w:r>
    </w:p>
    <w:p w14:paraId="2DD56DD9" w14:textId="77777777" w:rsidR="00312F90" w:rsidRPr="006447D2" w:rsidRDefault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br w:type="page"/>
      </w:r>
    </w:p>
    <w:p w14:paraId="11008940" w14:textId="3A998022" w:rsidR="008175FB" w:rsidRPr="006447D2" w:rsidRDefault="008175FB" w:rsidP="00E4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3.</w:t>
      </w:r>
      <w:r w:rsidRPr="006447D2">
        <w:rPr>
          <w:rFonts w:ascii="Angsana New" w:hAnsi="Angsana New"/>
          <w:b/>
          <w:bCs/>
          <w:sz w:val="26"/>
          <w:szCs w:val="26"/>
        </w:rPr>
        <w:tab/>
      </w:r>
      <w:r w:rsidR="00D03B53" w:rsidRPr="006447D2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6447D2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Pr="006447D2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6447D2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77777777" w:rsidR="008175FB" w:rsidRPr="006447D2" w:rsidRDefault="007C56ED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447D2">
        <w:rPr>
          <w:rFonts w:ascii="Angsana New" w:hAnsi="Angsana New"/>
          <w:sz w:val="26"/>
          <w:szCs w:val="26"/>
          <w:cs/>
        </w:rPr>
        <w:t>ส่วนหนึ่งของ</w:t>
      </w:r>
      <w:r w:rsidRPr="006447D2">
        <w:rPr>
          <w:rFonts w:ascii="Angsana New" w:hAnsi="Angsana New"/>
          <w:sz w:val="26"/>
          <w:szCs w:val="26"/>
          <w:cs/>
          <w:lang w:val="th-TH"/>
        </w:rPr>
        <w:t>หน</w:t>
      </w:r>
      <w:r w:rsidR="00895D3C" w:rsidRPr="006447D2">
        <w:rPr>
          <w:rFonts w:ascii="Angsana New" w:hAnsi="Angsana New"/>
          <w:sz w:val="26"/>
          <w:szCs w:val="26"/>
          <w:cs/>
          <w:lang w:val="th-TH"/>
        </w:rPr>
        <w:t>ี้สิน</w:t>
      </w:r>
      <w:r w:rsidR="008175FB" w:rsidRPr="006447D2">
        <w:rPr>
          <w:rFonts w:ascii="Angsana New" w:hAnsi="Angsana New"/>
          <w:sz w:val="26"/>
          <w:szCs w:val="26"/>
          <w:cs/>
          <w:lang w:val="th-TH"/>
        </w:rPr>
        <w:t>และค่าใช้จ่าย</w:t>
      </w:r>
      <w:r w:rsidR="008175FB" w:rsidRPr="006447D2">
        <w:rPr>
          <w:rFonts w:ascii="Angsana New" w:hAnsi="Angsana New"/>
          <w:sz w:val="26"/>
          <w:szCs w:val="26"/>
          <w:cs/>
        </w:rPr>
        <w:t>เป็นรายการท</w:t>
      </w:r>
      <w:r w:rsidR="00CC2401" w:rsidRPr="006447D2">
        <w:rPr>
          <w:rFonts w:ascii="Angsana New" w:hAnsi="Angsana New"/>
          <w:sz w:val="26"/>
          <w:szCs w:val="26"/>
          <w:cs/>
        </w:rPr>
        <w:t>ี่เกิดขึ้นกับบุคคล</w:t>
      </w:r>
      <w:r w:rsidR="001E1FA3" w:rsidRPr="006447D2">
        <w:rPr>
          <w:rFonts w:ascii="Angsana New" w:hAnsi="Angsana New"/>
          <w:sz w:val="26"/>
          <w:szCs w:val="26"/>
          <w:cs/>
        </w:rPr>
        <w:t>และกิจการ</w:t>
      </w:r>
      <w:r w:rsidR="00CC2401" w:rsidRPr="006447D2">
        <w:rPr>
          <w:rFonts w:ascii="Angsana New" w:hAnsi="Angsana New"/>
          <w:sz w:val="26"/>
          <w:szCs w:val="26"/>
          <w:cs/>
        </w:rPr>
        <w:t>ที่เกี่ยวข้อง</w:t>
      </w:r>
      <w:r w:rsidR="00CC2401" w:rsidRPr="006447D2">
        <w:rPr>
          <w:rFonts w:ascii="Angsana New" w:hAnsi="Angsana New"/>
          <w:sz w:val="26"/>
          <w:szCs w:val="26"/>
          <w:cs/>
          <w:lang w:val="th-TH"/>
        </w:rPr>
        <w:t xml:space="preserve">กัน </w:t>
      </w:r>
      <w:r w:rsidR="008175FB" w:rsidRPr="006447D2">
        <w:rPr>
          <w:rFonts w:ascii="Angsana New" w:hAnsi="Angsana New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6447D2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6447D2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77777777" w:rsidR="00257141" w:rsidRPr="006447D2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6447D2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227975" w14:textId="77777777" w:rsidR="00257141" w:rsidRPr="006447D2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9A47AE" w14:textId="03AE356D" w:rsidR="00257141" w:rsidRPr="006447D2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6447D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6447D2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77777777" w:rsidR="00257141" w:rsidRPr="006447D2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0A835F1" w14:textId="77777777" w:rsidR="00257141" w:rsidRPr="006447D2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2A316B" w14:textId="77777777" w:rsidR="00257141" w:rsidRPr="006447D2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DB6D208" w14:textId="77777777" w:rsidR="00257141" w:rsidRPr="006447D2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6447D2" w:rsidRDefault="00257141" w:rsidP="0025714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7AC43290" w14:textId="77777777" w:rsidR="00257141" w:rsidRPr="006447D2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3D4C0E9" w14:textId="77777777" w:rsidR="00257141" w:rsidRPr="006447D2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6447D2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6447D2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6447D2" w14:paraId="5A956A8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4481201" w14:textId="2D8786FB" w:rsidR="008E52B8" w:rsidRPr="006447D2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1BE77C31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436C0" w14:textId="5E86B5C3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051A26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5C8F8B3" w14:textId="6D181B6E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79F9BD25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CDA37A3" w14:textId="722DE3ED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6447D2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6447D2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6447D2" w:rsidRDefault="008E52B8" w:rsidP="0032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6447D2" w14:paraId="2B98E7D7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58353733" w14:textId="7C8B2ABF" w:rsidR="008E52B8" w:rsidRPr="006447D2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80" w:type="dxa"/>
          </w:tcPr>
          <w:p w14:paraId="0C937732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508093" w14:textId="70D9EF9F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B613ED9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CB4F48E" w14:textId="0DE13F3B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36" w:type="dxa"/>
          </w:tcPr>
          <w:p w14:paraId="2516D0D1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18595484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  <w:p w14:paraId="7755A49C" w14:textId="40D93216" w:rsidR="006B0151" w:rsidRPr="006447D2" w:rsidRDefault="006B0151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จดทะเบียนเลิกบริษัทเมื่อวันที่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8E52B8" w:rsidRPr="006447D2" w14:paraId="5B80F888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18B4EFCE" w14:textId="7BA53D4D" w:rsidR="008E52B8" w:rsidRPr="006447D2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80" w:type="dxa"/>
          </w:tcPr>
          <w:p w14:paraId="70605F8A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E29B1" w14:textId="3BF3776A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7D24F2E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A34766C" w14:textId="2942E4A8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9AFD77C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9EAB07A" w14:textId="69114381" w:rsidR="005B74C7" w:rsidRPr="006447D2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8E52B8" w:rsidRPr="006447D2" w14:paraId="15A86A5F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75D20E4B" w14:textId="3E6EAA2C" w:rsidR="008E52B8" w:rsidRPr="006447D2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80" w:type="dxa"/>
          </w:tcPr>
          <w:p w14:paraId="167B5939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A8A7E" w14:textId="4F2E88C4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3FD2C0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984D476" w14:textId="0DDD64BE" w:rsidR="008E52B8" w:rsidRPr="006447D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D77C00" w14:textId="77777777" w:rsidR="008E52B8" w:rsidRPr="006447D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3AB8A931" w14:textId="77777777" w:rsidR="00B018C7" w:rsidRPr="006447D2" w:rsidRDefault="00B018C7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ผู้ถือหุ้นและกรรมการ </w:t>
            </w:r>
          </w:p>
          <w:p w14:paraId="191DEC9F" w14:textId="77777777" w:rsidR="00722EA2" w:rsidRPr="006447D2" w:rsidRDefault="00B018C7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เป็นผู้ถือหุ้นตั้งแต่วันที่ </w:t>
            </w:r>
          </w:p>
          <w:p w14:paraId="70BCCA43" w14:textId="4A43764B" w:rsidR="008E52B8" w:rsidRPr="006447D2" w:rsidRDefault="00B018C7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6447D2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</w:tbl>
    <w:p w14:paraId="59DB5048" w14:textId="77777777" w:rsidR="00E42109" w:rsidRPr="006447D2" w:rsidRDefault="00E4210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77777777" w:rsidR="00881790" w:rsidRPr="006447D2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</w:t>
      </w:r>
      <w:r w:rsidR="00793070" w:rsidRPr="006447D2">
        <w:rPr>
          <w:rFonts w:ascii="Angsana New" w:hAnsi="Angsana New"/>
          <w:sz w:val="26"/>
          <w:szCs w:val="26"/>
          <w:cs/>
        </w:rPr>
        <w:t>และ</w:t>
      </w:r>
      <w:r w:rsidRPr="006447D2">
        <w:rPr>
          <w:rFonts w:ascii="Angsana New" w:hAnsi="Angsana New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E36F88D" w14:textId="77777777" w:rsidR="00881790" w:rsidRPr="006447D2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881790" w:rsidRPr="006447D2" w14:paraId="52B8DB9D" w14:textId="77777777" w:rsidTr="00881790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6447D2" w:rsidRDefault="00881790" w:rsidP="00E42109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52A31B44" w14:textId="77777777" w:rsidR="00881790" w:rsidRPr="006447D2" w:rsidRDefault="00881790" w:rsidP="00E4210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6447D2" w:rsidRDefault="00881790" w:rsidP="00E42109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6447D2" w14:paraId="733E33DB" w14:textId="77777777" w:rsidTr="00873C1B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6447D2" w:rsidRDefault="00881790" w:rsidP="00E42109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E3084CB" w14:textId="77777777" w:rsidR="00881790" w:rsidRPr="006447D2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6447D2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B53E7A" w:rsidRPr="006447D2" w14:paraId="293B0895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6447D2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36793E39" w14:textId="77777777" w:rsidR="00B53E7A" w:rsidRPr="006447D2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6447D2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6447D2" w14:paraId="63E0AE4A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1CDB" w14:textId="1C2DB7CD" w:rsidR="00B53E7A" w:rsidRPr="006447D2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" w:type="dxa"/>
          </w:tcPr>
          <w:p w14:paraId="2859E0C4" w14:textId="77777777" w:rsidR="00B53E7A" w:rsidRPr="006447D2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8590" w14:textId="1707930F" w:rsidR="00B53E7A" w:rsidRPr="006447D2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6447D2" w14:paraId="15BFEE50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17C4" w14:textId="77777777" w:rsidR="00B53E7A" w:rsidRPr="006447D2" w:rsidRDefault="00B53E7A" w:rsidP="00B53E7A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1C2D99AA" w14:textId="77777777" w:rsidR="00B53E7A" w:rsidRPr="006447D2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1F9" w14:textId="5243DD20" w:rsidR="00B53E7A" w:rsidRPr="006447D2" w:rsidRDefault="00B53E7A" w:rsidP="00F33D7C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เงินกู้ยืมขั้นต่ำ</w:t>
            </w: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ลบร้อยละ </w:t>
            </w:r>
            <w:r w:rsidRPr="006447D2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7F263705" w14:textId="545F27E8" w:rsidR="00257141" w:rsidRPr="006447D2" w:rsidRDefault="00257141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69BF8B1" w14:textId="77777777" w:rsidR="00312F90" w:rsidRPr="006447D2" w:rsidRDefault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br w:type="page"/>
      </w:r>
    </w:p>
    <w:p w14:paraId="0CB5B153" w14:textId="2A63ABE3" w:rsidR="000815FA" w:rsidRPr="006447D2" w:rsidRDefault="000815FA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รายการบัญชีที่เป็นสาระสำคัญที่มีกับบุคคล</w:t>
      </w:r>
      <w:r w:rsidR="00793070" w:rsidRPr="006447D2">
        <w:rPr>
          <w:rFonts w:ascii="Angsana New" w:hAnsi="Angsana New"/>
          <w:sz w:val="26"/>
          <w:szCs w:val="26"/>
          <w:cs/>
        </w:rPr>
        <w:t>และกิจการ</w:t>
      </w:r>
      <w:r w:rsidRPr="006447D2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A36B35" w:rsidRPr="006447D2">
        <w:rPr>
          <w:rFonts w:ascii="Angsana New" w:hAnsi="Angsana New" w:hint="cs"/>
          <w:sz w:val="26"/>
          <w:szCs w:val="26"/>
          <w:cs/>
        </w:rPr>
        <w:t>แต่ละ</w:t>
      </w:r>
      <w:r w:rsidR="00E42109" w:rsidRPr="006447D2">
        <w:rPr>
          <w:rFonts w:ascii="Angsana New" w:hAnsi="Angsana New"/>
          <w:sz w:val="26"/>
          <w:szCs w:val="26"/>
          <w:cs/>
        </w:rPr>
        <w:t>งวด</w:t>
      </w:r>
      <w:r w:rsidR="00ED5C03" w:rsidRPr="006447D2">
        <w:rPr>
          <w:rFonts w:ascii="Angsana New" w:hAnsi="Angsana New" w:hint="cs"/>
          <w:sz w:val="26"/>
          <w:szCs w:val="26"/>
          <w:cs/>
        </w:rPr>
        <w:t>สามเดือน</w:t>
      </w:r>
      <w:r w:rsidR="00267BFD" w:rsidRPr="006447D2">
        <w:rPr>
          <w:rFonts w:ascii="Angsana New" w:hAnsi="Angsana New" w:hint="cs"/>
          <w:sz w:val="26"/>
          <w:szCs w:val="26"/>
          <w:cs/>
        </w:rPr>
        <w:t>และหกเดือน</w:t>
      </w:r>
      <w:r w:rsidRPr="006447D2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6447D2">
        <w:rPr>
          <w:rFonts w:ascii="Angsana New" w:hAnsi="Angsana New"/>
          <w:sz w:val="26"/>
          <w:szCs w:val="26"/>
          <w:cs/>
        </w:rPr>
        <w:t xml:space="preserve">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 </w:t>
      </w:r>
      <w:r w:rsidR="00E70D22" w:rsidRPr="006447D2">
        <w:rPr>
          <w:rFonts w:ascii="Angsana New" w:hAnsi="Angsana New"/>
          <w:sz w:val="26"/>
          <w:szCs w:val="26"/>
        </w:rPr>
        <w:t xml:space="preserve">2564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="00E70D22" w:rsidRPr="006447D2">
        <w:rPr>
          <w:rFonts w:ascii="Angsana New" w:hAnsi="Angsana New"/>
          <w:sz w:val="26"/>
          <w:szCs w:val="26"/>
        </w:rPr>
        <w:t>2563</w:t>
      </w:r>
      <w:r w:rsidR="00267BFD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34C5AD62" w:rsidR="00257141" w:rsidRPr="006447D2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67BFD" w:rsidRPr="006447D2" w14:paraId="15B91A22" w14:textId="77777777" w:rsidTr="00202EA8">
        <w:tc>
          <w:tcPr>
            <w:tcW w:w="3960" w:type="dxa"/>
          </w:tcPr>
          <w:p w14:paraId="2D9F5D28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5C5862C" w14:textId="77777777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67BFD" w:rsidRPr="006447D2" w14:paraId="1171EC59" w14:textId="77777777" w:rsidTr="00202EA8">
        <w:tc>
          <w:tcPr>
            <w:tcW w:w="3960" w:type="dxa"/>
          </w:tcPr>
          <w:p w14:paraId="792C3D26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132E0DA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8E364" w14:textId="77777777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C681ECA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267BFD" w:rsidRPr="006447D2" w14:paraId="60DFE1E9" w14:textId="77777777" w:rsidTr="00202EA8">
        <w:tc>
          <w:tcPr>
            <w:tcW w:w="3960" w:type="dxa"/>
          </w:tcPr>
          <w:p w14:paraId="5A84D850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56B67EE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7EDA64" w14:textId="77777777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18D32BA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67BFD" w:rsidRPr="006447D2" w14:paraId="528DBD70" w14:textId="77777777" w:rsidTr="00202EA8">
        <w:tc>
          <w:tcPr>
            <w:tcW w:w="3960" w:type="dxa"/>
          </w:tcPr>
          <w:p w14:paraId="07EA8768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595980" w14:textId="717EBC45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CB7099" w14:textId="77777777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AB630A" w14:textId="0AC5C7BA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A035F16" w14:textId="77777777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638A69" w14:textId="5828BE13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C1B990" w14:textId="77777777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F86D81" w14:textId="544F6E64" w:rsidR="00267BFD" w:rsidRPr="006447D2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67BFD" w:rsidRPr="006447D2" w14:paraId="7848F92C" w14:textId="77777777" w:rsidTr="00202EA8">
        <w:tc>
          <w:tcPr>
            <w:tcW w:w="3960" w:type="dxa"/>
          </w:tcPr>
          <w:p w14:paraId="22A947C8" w14:textId="34CF9B79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33922E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BD655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DA8319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E4389E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5CB368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B647D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2AE2BB" w14:textId="77777777" w:rsidR="00267BFD" w:rsidRPr="006447D2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582" w:rsidRPr="006447D2" w14:paraId="6C1D5635" w14:textId="77777777" w:rsidTr="00202EA8">
        <w:tc>
          <w:tcPr>
            <w:tcW w:w="3960" w:type="dxa"/>
          </w:tcPr>
          <w:p w14:paraId="228BF3A3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6E0E885B" w14:textId="72387E56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3E920A96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ACFC54" w14:textId="729923A1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270" w:type="dxa"/>
          </w:tcPr>
          <w:p w14:paraId="1E58E23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EACDDD" w14:textId="4EAD8776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270" w:type="dxa"/>
          </w:tcPr>
          <w:p w14:paraId="14E8837C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08EA9D" w14:textId="4696D85B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1,048</w:t>
            </w:r>
          </w:p>
        </w:tc>
      </w:tr>
      <w:tr w:rsidR="00C01582" w:rsidRPr="006447D2" w14:paraId="51C24CA1" w14:textId="77777777" w:rsidTr="00202EA8">
        <w:tc>
          <w:tcPr>
            <w:tcW w:w="3960" w:type="dxa"/>
          </w:tcPr>
          <w:p w14:paraId="3C8132E7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438AA74D" w14:textId="05D039A2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2,64</w:t>
            </w:r>
            <w:r w:rsidR="00F44179" w:rsidRPr="006447D2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39411794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32641B" w14:textId="20E78E15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270" w:type="dxa"/>
          </w:tcPr>
          <w:p w14:paraId="5537236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55AD63" w14:textId="7232882A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5,801</w:t>
            </w:r>
          </w:p>
        </w:tc>
        <w:tc>
          <w:tcPr>
            <w:tcW w:w="270" w:type="dxa"/>
          </w:tcPr>
          <w:p w14:paraId="54E984AF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93FFA0" w14:textId="55687E5A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2,533</w:t>
            </w:r>
          </w:p>
        </w:tc>
      </w:tr>
      <w:tr w:rsidR="00C01582" w:rsidRPr="006447D2" w14:paraId="44C41AF4" w14:textId="77777777" w:rsidTr="00202EA8">
        <w:tc>
          <w:tcPr>
            <w:tcW w:w="3960" w:type="dxa"/>
          </w:tcPr>
          <w:p w14:paraId="26029C79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99B95" w14:textId="46A8F604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Times New Roman" w:hAnsi="Times New Roman" w:cs="Times New Roman"/>
              </w:rPr>
              <w:t>2,</w:t>
            </w: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64</w:t>
            </w:r>
            <w:r w:rsidR="00F44179" w:rsidRPr="006447D2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361283DD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97BDD" w14:textId="069EA59F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1,697</w:t>
            </w:r>
          </w:p>
        </w:tc>
        <w:tc>
          <w:tcPr>
            <w:tcW w:w="270" w:type="dxa"/>
          </w:tcPr>
          <w:p w14:paraId="26F1D189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003F2D" w14:textId="179EAC58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5,966</w:t>
            </w:r>
          </w:p>
        </w:tc>
        <w:tc>
          <w:tcPr>
            <w:tcW w:w="270" w:type="dxa"/>
          </w:tcPr>
          <w:p w14:paraId="728462FB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63BE1" w14:textId="162DBB6A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3,581</w:t>
            </w:r>
          </w:p>
        </w:tc>
      </w:tr>
      <w:tr w:rsidR="00C01582" w:rsidRPr="006447D2" w14:paraId="4E9EAE95" w14:textId="77777777" w:rsidTr="00202EA8">
        <w:tc>
          <w:tcPr>
            <w:tcW w:w="3960" w:type="dxa"/>
          </w:tcPr>
          <w:p w14:paraId="324AD1EA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63DE96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15F25DD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3C7569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12D16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DB8D38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C56A4C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8BADFE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582" w:rsidRPr="006447D2" w14:paraId="213AF793" w14:textId="77777777" w:rsidTr="00202EA8">
        <w:tc>
          <w:tcPr>
            <w:tcW w:w="3960" w:type="dxa"/>
          </w:tcPr>
          <w:p w14:paraId="389C64A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2CDD19A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EDB9D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6BC14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E2467D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B6FBC2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50CDB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2AFD0F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582" w:rsidRPr="006447D2" w14:paraId="2A5AAB23" w14:textId="77777777" w:rsidTr="00202EA8">
        <w:tc>
          <w:tcPr>
            <w:tcW w:w="3960" w:type="dxa"/>
          </w:tcPr>
          <w:p w14:paraId="6E38950C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BAD49D" w14:textId="50AF318D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197B4A34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DA6517" w14:textId="5E2323B9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3A64DFAC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E5ABCA" w14:textId="63BB5284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67FC4A3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B7CDB0" w14:textId="6519A42C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01582" w:rsidRPr="006447D2" w14:paraId="7E285FB5" w14:textId="77777777" w:rsidTr="00202EA8">
        <w:tc>
          <w:tcPr>
            <w:tcW w:w="3960" w:type="dxa"/>
          </w:tcPr>
          <w:p w14:paraId="73641B27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72A54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B3CE1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29B646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75CAB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E5AEE33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111D0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9C538FE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582" w:rsidRPr="006447D2" w14:paraId="2B4FC1B4" w14:textId="77777777" w:rsidTr="00202EA8">
        <w:tc>
          <w:tcPr>
            <w:tcW w:w="3960" w:type="dxa"/>
          </w:tcPr>
          <w:p w14:paraId="6DEC911F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7884188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6CE3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618BE4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06BFE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BB1AA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5B77AF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0B65DE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582" w:rsidRPr="006447D2" w14:paraId="4E6CE53C" w14:textId="77777777" w:rsidTr="00202EA8">
        <w:tc>
          <w:tcPr>
            <w:tcW w:w="3960" w:type="dxa"/>
          </w:tcPr>
          <w:p w14:paraId="2DC6D7E1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4054A323" w14:textId="54F24F3A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</w:p>
        </w:tc>
        <w:tc>
          <w:tcPr>
            <w:tcW w:w="270" w:type="dxa"/>
          </w:tcPr>
          <w:p w14:paraId="0A034BBC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7D32DB" w14:textId="61F5398C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</w:tcPr>
          <w:p w14:paraId="4D14C0F1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3ABF09" w14:textId="57D217C0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467</w:t>
            </w:r>
          </w:p>
        </w:tc>
        <w:tc>
          <w:tcPr>
            <w:tcW w:w="270" w:type="dxa"/>
          </w:tcPr>
          <w:p w14:paraId="58BF7BCF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FD8F3D" w14:textId="03D2CC4E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C01582" w:rsidRPr="006447D2" w14:paraId="459B9B09" w14:textId="77777777" w:rsidTr="00202EA8">
        <w:tc>
          <w:tcPr>
            <w:tcW w:w="3960" w:type="dxa"/>
          </w:tcPr>
          <w:p w14:paraId="42A312FA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051BD50B" w14:textId="6ED64FE4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14:paraId="17C8C0C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97FAC5" w14:textId="781DE2F9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07C09B1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8CB900" w14:textId="7D8872ED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70" w:type="dxa"/>
          </w:tcPr>
          <w:p w14:paraId="5EA1E57A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ED672B" w14:textId="6687A3DA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C01582" w:rsidRPr="006447D2" w14:paraId="686A2DC1" w14:textId="77777777" w:rsidTr="00202EA8">
        <w:tc>
          <w:tcPr>
            <w:tcW w:w="3960" w:type="dxa"/>
          </w:tcPr>
          <w:p w14:paraId="41E5B55D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6B7BCA" w14:textId="6B56698E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179</w:t>
            </w:r>
          </w:p>
        </w:tc>
        <w:tc>
          <w:tcPr>
            <w:tcW w:w="270" w:type="dxa"/>
          </w:tcPr>
          <w:p w14:paraId="4A78C767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69E26" w14:textId="5B5CD95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</w:tcPr>
          <w:p w14:paraId="456DE894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804844" w14:textId="35FB9826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478</w:t>
            </w:r>
          </w:p>
        </w:tc>
        <w:tc>
          <w:tcPr>
            <w:tcW w:w="270" w:type="dxa"/>
          </w:tcPr>
          <w:p w14:paraId="68610BA7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08F349" w14:textId="03C32E9C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824</w:t>
            </w:r>
          </w:p>
        </w:tc>
      </w:tr>
      <w:tr w:rsidR="00C01582" w:rsidRPr="006447D2" w14:paraId="2B4CF260" w14:textId="77777777" w:rsidTr="00202EA8">
        <w:tc>
          <w:tcPr>
            <w:tcW w:w="3960" w:type="dxa"/>
          </w:tcPr>
          <w:p w14:paraId="4C6A373B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D59E6A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2B0308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1FF810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C5374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9A7A95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801F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08DE81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582" w:rsidRPr="006447D2" w14:paraId="43585292" w14:textId="77777777" w:rsidTr="00202EA8">
        <w:tc>
          <w:tcPr>
            <w:tcW w:w="3960" w:type="dxa"/>
            <w:vAlign w:val="center"/>
          </w:tcPr>
          <w:p w14:paraId="41FB1BED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596B1EC6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87D4C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3BD7F9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965F7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298DF8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3849BE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71F888" w14:textId="77777777" w:rsidR="00C01582" w:rsidRPr="006447D2" w:rsidRDefault="00C01582" w:rsidP="00C0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4179" w:rsidRPr="006447D2" w14:paraId="48E73229" w14:textId="77777777" w:rsidTr="00C805F5">
        <w:tc>
          <w:tcPr>
            <w:tcW w:w="3960" w:type="dxa"/>
          </w:tcPr>
          <w:p w14:paraId="2E648AB9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center"/>
          </w:tcPr>
          <w:p w14:paraId="622AB352" w14:textId="1456A67A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color w:val="000000"/>
                <w:sz w:val="26"/>
                <w:szCs w:val="26"/>
              </w:rPr>
              <w:t>2,754</w:t>
            </w:r>
          </w:p>
        </w:tc>
        <w:tc>
          <w:tcPr>
            <w:tcW w:w="270" w:type="dxa"/>
          </w:tcPr>
          <w:p w14:paraId="1B2E4202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A70BCF" w14:textId="7AF97795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2,026</w:t>
            </w:r>
          </w:p>
        </w:tc>
        <w:tc>
          <w:tcPr>
            <w:tcW w:w="270" w:type="dxa"/>
          </w:tcPr>
          <w:p w14:paraId="1B7CF02C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169803" w14:textId="57763865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6447D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34D25E44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7732DE" w14:textId="326BF931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4,257</w:t>
            </w:r>
          </w:p>
        </w:tc>
      </w:tr>
      <w:tr w:rsidR="00F44179" w:rsidRPr="006447D2" w14:paraId="7B976E48" w14:textId="77777777" w:rsidTr="00C805F5">
        <w:tc>
          <w:tcPr>
            <w:tcW w:w="3960" w:type="dxa"/>
          </w:tcPr>
          <w:p w14:paraId="687C1B9E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3C7C99" w14:textId="5AD476CE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3784F19E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3613F1" w14:textId="37BC11AA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6FA7BA59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A4D236" w14:textId="40EBBBC4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55</w:t>
            </w:r>
          </w:p>
        </w:tc>
        <w:tc>
          <w:tcPr>
            <w:tcW w:w="270" w:type="dxa"/>
          </w:tcPr>
          <w:p w14:paraId="1E211EFC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AE7A51" w14:textId="0420817B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F44179" w:rsidRPr="006447D2" w14:paraId="3C3EB8C7" w14:textId="77777777" w:rsidTr="00C805F5">
        <w:tc>
          <w:tcPr>
            <w:tcW w:w="3960" w:type="dxa"/>
          </w:tcPr>
          <w:p w14:paraId="7B6EBFE8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51BF1" w14:textId="2D9A98C5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color w:val="000000"/>
                <w:sz w:val="26"/>
                <w:szCs w:val="26"/>
              </w:rPr>
              <w:t>2,782</w:t>
            </w:r>
          </w:p>
        </w:tc>
        <w:tc>
          <w:tcPr>
            <w:tcW w:w="270" w:type="dxa"/>
          </w:tcPr>
          <w:p w14:paraId="3ECDE5B6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F245F0" w14:textId="6FAA0101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2,089</w:t>
            </w:r>
          </w:p>
        </w:tc>
        <w:tc>
          <w:tcPr>
            <w:tcW w:w="270" w:type="dxa"/>
          </w:tcPr>
          <w:p w14:paraId="18720BB0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73062" w14:textId="12E28FE6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62480A73" w14:textId="77777777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5B85F" w14:textId="0F112681" w:rsidR="00F44179" w:rsidRPr="006447D2" w:rsidRDefault="00F44179" w:rsidP="00F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4,383</w:t>
            </w:r>
          </w:p>
        </w:tc>
      </w:tr>
    </w:tbl>
    <w:p w14:paraId="1E994B97" w14:textId="79F5A22A" w:rsidR="00267BFD" w:rsidRPr="006447D2" w:rsidRDefault="00267BFD" w:rsidP="002F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6EF0B35" w14:textId="72A63200" w:rsidR="008175FB" w:rsidRPr="006447D2" w:rsidRDefault="00E70D22" w:rsidP="002F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="000D1403" w:rsidRPr="006447D2">
        <w:rPr>
          <w:rFonts w:ascii="Angsana New" w:hAnsi="Angsana New"/>
          <w:sz w:val="26"/>
          <w:szCs w:val="26"/>
        </w:rPr>
        <w:t>2564</w:t>
      </w:r>
      <w:r w:rsidR="00E42109" w:rsidRPr="006447D2">
        <w:rPr>
          <w:rFonts w:ascii="Angsana New" w:hAnsi="Angsana New"/>
          <w:sz w:val="26"/>
          <w:szCs w:val="26"/>
        </w:rPr>
        <w:t xml:space="preserve"> </w:t>
      </w:r>
      <w:r w:rsidR="00E42109" w:rsidRPr="006447D2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447D2">
        <w:rPr>
          <w:rFonts w:ascii="Angsana New" w:hAnsi="Angsana New"/>
          <w:sz w:val="26"/>
          <w:szCs w:val="26"/>
        </w:rPr>
        <w:t xml:space="preserve">31 </w:t>
      </w:r>
      <w:r w:rsidRPr="006447D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447D2">
        <w:rPr>
          <w:rFonts w:ascii="Angsana New" w:hAnsi="Angsana New"/>
          <w:sz w:val="26"/>
          <w:szCs w:val="26"/>
        </w:rPr>
        <w:t xml:space="preserve">2563 </w:t>
      </w:r>
      <w:r w:rsidR="008175FB" w:rsidRPr="006447D2">
        <w:rPr>
          <w:rFonts w:ascii="Angsana New" w:hAnsi="Angsana New"/>
          <w:sz w:val="26"/>
          <w:szCs w:val="26"/>
          <w:cs/>
        </w:rPr>
        <w:t>ยอดคงเหลือกับ</w:t>
      </w:r>
      <w:r w:rsidR="009F3984" w:rsidRPr="006447D2">
        <w:rPr>
          <w:rFonts w:ascii="Angsana New" w:hAnsi="Angsana New"/>
          <w:sz w:val="26"/>
          <w:szCs w:val="26"/>
          <w:cs/>
        </w:rPr>
        <w:t>บุคคล</w:t>
      </w:r>
      <w:r w:rsidR="00793070" w:rsidRPr="006447D2">
        <w:rPr>
          <w:rFonts w:ascii="Angsana New" w:hAnsi="Angsana New"/>
          <w:sz w:val="26"/>
          <w:szCs w:val="26"/>
          <w:cs/>
        </w:rPr>
        <w:t>และกิจการ</w:t>
      </w:r>
      <w:r w:rsidR="00084182" w:rsidRPr="006447D2">
        <w:rPr>
          <w:rFonts w:ascii="Angsana New" w:hAnsi="Angsana New"/>
          <w:sz w:val="26"/>
          <w:szCs w:val="26"/>
          <w:cs/>
        </w:rPr>
        <w:t>ที่</w:t>
      </w:r>
      <w:r w:rsidR="008175FB" w:rsidRPr="006447D2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</w:t>
      </w:r>
      <w:r w:rsidR="00E42109" w:rsidRPr="006447D2">
        <w:rPr>
          <w:rFonts w:ascii="Angsana New" w:hAnsi="Angsana New" w:hint="cs"/>
          <w:sz w:val="26"/>
          <w:szCs w:val="26"/>
          <w:cs/>
        </w:rPr>
        <w:t xml:space="preserve">    </w:t>
      </w:r>
      <w:r w:rsidR="008175FB" w:rsidRPr="006447D2">
        <w:rPr>
          <w:rFonts w:ascii="Angsana New" w:hAnsi="Angsana New"/>
          <w:sz w:val="26"/>
          <w:szCs w:val="26"/>
          <w:cs/>
        </w:rPr>
        <w:t>งบแสดงฐานะการเงินซึ่งมีรายละเอียดดังนี้</w:t>
      </w:r>
    </w:p>
    <w:p w14:paraId="1B8D981E" w14:textId="77777777" w:rsidR="00007C8F" w:rsidRPr="006447D2" w:rsidRDefault="00007C8F" w:rsidP="002F0804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0"/>
        <w:gridCol w:w="1260"/>
        <w:gridCol w:w="270"/>
        <w:gridCol w:w="1260"/>
      </w:tblGrid>
      <w:tr w:rsidR="00A13FA7" w:rsidRPr="006447D2" w14:paraId="3FC7F6D3" w14:textId="77777777" w:rsidTr="00534735">
        <w:trPr>
          <w:trHeight w:val="20"/>
        </w:trPr>
        <w:tc>
          <w:tcPr>
            <w:tcW w:w="7030" w:type="dxa"/>
          </w:tcPr>
          <w:p w14:paraId="221182A7" w14:textId="77777777" w:rsidR="00A13FA7" w:rsidRPr="006447D2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4CE0CA6" w14:textId="77777777" w:rsidR="00A13FA7" w:rsidRPr="006447D2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6447D2" w14:paraId="034ECC43" w14:textId="77777777" w:rsidTr="00534735">
        <w:trPr>
          <w:trHeight w:val="20"/>
        </w:trPr>
        <w:tc>
          <w:tcPr>
            <w:tcW w:w="7030" w:type="dxa"/>
          </w:tcPr>
          <w:p w14:paraId="7554D12B" w14:textId="77777777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E95AA0" w14:textId="7AD1DEA7" w:rsidR="00A13FA7" w:rsidRPr="006447D2" w:rsidRDefault="00267BFD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0469DA5" w14:textId="77777777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1A7D89" w14:textId="780FD7CC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13FA7" w:rsidRPr="006447D2" w14:paraId="035F9DD9" w14:textId="77777777" w:rsidTr="00534735">
        <w:trPr>
          <w:trHeight w:val="20"/>
        </w:trPr>
        <w:tc>
          <w:tcPr>
            <w:tcW w:w="7030" w:type="dxa"/>
          </w:tcPr>
          <w:p w14:paraId="00FEDFE4" w14:textId="77777777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CDFCE20" w14:textId="77777777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3771D" w14:textId="77777777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D63EF" w14:textId="77777777" w:rsidR="00A13FA7" w:rsidRPr="006447D2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403" w:rsidRPr="006447D2" w14:paraId="56CA2328" w14:textId="77777777" w:rsidTr="00534735">
        <w:trPr>
          <w:trHeight w:val="20"/>
        </w:trPr>
        <w:tc>
          <w:tcPr>
            <w:tcW w:w="7030" w:type="dxa"/>
          </w:tcPr>
          <w:p w14:paraId="06372F07" w14:textId="77777777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E13E4EE" w14:textId="47F5EDF8" w:rsidR="000D1403" w:rsidRPr="006447D2" w:rsidRDefault="00644E8F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270" w:type="dxa"/>
          </w:tcPr>
          <w:p w14:paraId="2C423995" w14:textId="77777777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3A7C8AC" w14:textId="1D477736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</w:tr>
      <w:tr w:rsidR="000D1403" w:rsidRPr="006447D2" w14:paraId="39063C40" w14:textId="77777777" w:rsidTr="00534735">
        <w:trPr>
          <w:trHeight w:val="20"/>
        </w:trPr>
        <w:tc>
          <w:tcPr>
            <w:tcW w:w="7030" w:type="dxa"/>
          </w:tcPr>
          <w:p w14:paraId="23B3A9F9" w14:textId="77777777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  <w:shd w:val="clear" w:color="auto" w:fill="auto"/>
          </w:tcPr>
          <w:p w14:paraId="3E8C7346" w14:textId="629BCEC0" w:rsidR="000D1403" w:rsidRPr="006447D2" w:rsidRDefault="00644E8F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2,632</w:t>
            </w:r>
          </w:p>
        </w:tc>
        <w:tc>
          <w:tcPr>
            <w:tcW w:w="270" w:type="dxa"/>
          </w:tcPr>
          <w:p w14:paraId="2D2F18A7" w14:textId="77777777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2D17871" w14:textId="14F347A3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1,558</w:t>
            </w:r>
          </w:p>
        </w:tc>
      </w:tr>
      <w:tr w:rsidR="000D1403" w:rsidRPr="006447D2" w14:paraId="1E186477" w14:textId="77777777" w:rsidTr="00534735">
        <w:trPr>
          <w:trHeight w:val="20"/>
        </w:trPr>
        <w:tc>
          <w:tcPr>
            <w:tcW w:w="7030" w:type="dxa"/>
          </w:tcPr>
          <w:p w14:paraId="276BCD0C" w14:textId="77777777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60964" w14:textId="6334F888" w:rsidR="000D1403" w:rsidRPr="006447D2" w:rsidRDefault="00644E8F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  <w:tc>
          <w:tcPr>
            <w:tcW w:w="270" w:type="dxa"/>
          </w:tcPr>
          <w:p w14:paraId="15C33ED6" w14:textId="77777777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E54CE" w14:textId="3554C0F4" w:rsidR="000D1403" w:rsidRPr="006447D2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3,319</w:t>
            </w:r>
          </w:p>
        </w:tc>
      </w:tr>
    </w:tbl>
    <w:p w14:paraId="0A633196" w14:textId="3185BDB2" w:rsidR="00EB062A" w:rsidRPr="006447D2" w:rsidRDefault="00EB062A" w:rsidP="00130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34B09D6" w14:textId="77777777" w:rsidR="00312F90" w:rsidRPr="006447D2" w:rsidRDefault="00312F90">
      <w:r w:rsidRPr="006447D2">
        <w:br w:type="page"/>
      </w: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A13FA7" w:rsidRPr="006447D2" w14:paraId="65749ACF" w14:textId="77777777" w:rsidTr="00A13FA7">
        <w:trPr>
          <w:trHeight w:val="252"/>
        </w:trPr>
        <w:tc>
          <w:tcPr>
            <w:tcW w:w="3610" w:type="dxa"/>
          </w:tcPr>
          <w:p w14:paraId="7CABE128" w14:textId="07911122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68E9AA46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362B40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24261EB4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6447D2" w14:paraId="2C504536" w14:textId="77777777" w:rsidTr="00A13FA7">
        <w:trPr>
          <w:trHeight w:val="252"/>
        </w:trPr>
        <w:tc>
          <w:tcPr>
            <w:tcW w:w="3610" w:type="dxa"/>
          </w:tcPr>
          <w:p w14:paraId="4563D29D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39B97" w14:textId="1F743E84" w:rsidR="00A13FA7" w:rsidRPr="006447D2" w:rsidRDefault="00267BFD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4BF6E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F0B50E" w14:textId="13AAB6D1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15EA89D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777504B" w14:textId="125B5AEA" w:rsidR="00A13FA7" w:rsidRPr="006447D2" w:rsidRDefault="00267BFD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7505577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EB98C3" w14:textId="477B29DD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13FA7" w:rsidRPr="006447D2" w14:paraId="39F6CCEF" w14:textId="77777777" w:rsidTr="00A13FA7">
        <w:trPr>
          <w:trHeight w:val="252"/>
        </w:trPr>
        <w:tc>
          <w:tcPr>
            <w:tcW w:w="3610" w:type="dxa"/>
          </w:tcPr>
          <w:p w14:paraId="1E7BF053" w14:textId="6F36E838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83407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14:paraId="13BF737A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DC233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4CFDED1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A3CBEC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7D2E7F7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1119B04C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18D049D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403" w:rsidRPr="006447D2" w14:paraId="5EA69BA8" w14:textId="77777777" w:rsidTr="00A13FA7">
        <w:trPr>
          <w:trHeight w:val="252"/>
        </w:trPr>
        <w:tc>
          <w:tcPr>
            <w:tcW w:w="3610" w:type="dxa"/>
          </w:tcPr>
          <w:p w14:paraId="4C20B4C1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1DC33857" w14:textId="734E38CD" w:rsidR="000D1403" w:rsidRPr="006447D2" w:rsidRDefault="00466586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52E7B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FE50C76" w14:textId="5E244A1F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270" w:type="dxa"/>
          </w:tcPr>
          <w:p w14:paraId="611BD44C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3AC41C1" w14:textId="40956B80" w:rsidR="000D1403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026329F0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14C7EBB" w14:textId="5CB1870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52,737</w:t>
            </w:r>
          </w:p>
        </w:tc>
      </w:tr>
      <w:tr w:rsidR="00466586" w:rsidRPr="006447D2" w14:paraId="306B961C" w14:textId="77777777" w:rsidTr="00A13FA7">
        <w:trPr>
          <w:trHeight w:val="252"/>
        </w:trPr>
        <w:tc>
          <w:tcPr>
            <w:tcW w:w="3610" w:type="dxa"/>
          </w:tcPr>
          <w:p w14:paraId="38AE7710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181A8465" w14:textId="1AE5F2B5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55D987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486EAC9" w14:textId="313C6E4A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270" w:type="dxa"/>
          </w:tcPr>
          <w:p w14:paraId="16E9D339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3590002" w14:textId="4ED45E39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28621F73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75D46A2" w14:textId="10BEA9C0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1,220</w:t>
            </w:r>
          </w:p>
        </w:tc>
      </w:tr>
      <w:tr w:rsidR="00466586" w:rsidRPr="006447D2" w14:paraId="29F8DAE8" w14:textId="77777777" w:rsidTr="00A13FA7">
        <w:trPr>
          <w:trHeight w:val="252"/>
        </w:trPr>
        <w:tc>
          <w:tcPr>
            <w:tcW w:w="3610" w:type="dxa"/>
          </w:tcPr>
          <w:p w14:paraId="2A6A812C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2EA3605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75121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5604DBB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92EAC2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144D691" w14:textId="714FD298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18E83419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235822" w14:textId="21E4799D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  <w:tr w:rsidR="000D1403" w:rsidRPr="006447D2" w14:paraId="71996F74" w14:textId="77777777" w:rsidTr="00EB062A">
        <w:trPr>
          <w:trHeight w:val="116"/>
        </w:trPr>
        <w:tc>
          <w:tcPr>
            <w:tcW w:w="6746" w:type="dxa"/>
            <w:gridSpan w:val="5"/>
          </w:tcPr>
          <w:p w14:paraId="4AF2C5DB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E9D38A6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</w:tcPr>
          <w:p w14:paraId="50932D31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939986D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D1403" w:rsidRPr="006447D2" w14:paraId="34813EE3" w14:textId="77777777" w:rsidTr="00A13FA7">
        <w:trPr>
          <w:trHeight w:val="252"/>
        </w:trPr>
        <w:tc>
          <w:tcPr>
            <w:tcW w:w="6746" w:type="dxa"/>
            <w:gridSpan w:val="5"/>
          </w:tcPr>
          <w:p w14:paraId="26559786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9" w:type="dxa"/>
          </w:tcPr>
          <w:p w14:paraId="3CA2B630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934265B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0B03F82" w14:textId="77777777" w:rsidR="000D1403" w:rsidRPr="006447D2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586" w:rsidRPr="006447D2" w14:paraId="1452CFF8" w14:textId="77777777" w:rsidTr="00A13FA7">
        <w:trPr>
          <w:trHeight w:val="252"/>
        </w:trPr>
        <w:tc>
          <w:tcPr>
            <w:tcW w:w="6746" w:type="dxa"/>
            <w:gridSpan w:val="5"/>
          </w:tcPr>
          <w:p w14:paraId="5D564A3A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369" w:type="dxa"/>
          </w:tcPr>
          <w:p w14:paraId="526A8303" w14:textId="5C93C17B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5B30F22A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FC71A8F" w14:textId="6162EAA6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9,651</w:t>
            </w:r>
          </w:p>
        </w:tc>
      </w:tr>
      <w:tr w:rsidR="00466586" w:rsidRPr="006447D2" w14:paraId="3C8F608F" w14:textId="77777777" w:rsidTr="00A13FA7">
        <w:trPr>
          <w:trHeight w:val="252"/>
        </w:trPr>
        <w:tc>
          <w:tcPr>
            <w:tcW w:w="6746" w:type="dxa"/>
            <w:gridSpan w:val="5"/>
          </w:tcPr>
          <w:p w14:paraId="480125D9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369" w:type="dxa"/>
          </w:tcPr>
          <w:p w14:paraId="6F15DDFB" w14:textId="2B727DA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34F1D275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C23981D" w14:textId="264FD7C9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888</w:t>
            </w:r>
          </w:p>
        </w:tc>
      </w:tr>
      <w:tr w:rsidR="00466586" w:rsidRPr="006447D2" w14:paraId="612BB322" w14:textId="77777777" w:rsidTr="00A13FA7">
        <w:trPr>
          <w:trHeight w:val="252"/>
        </w:trPr>
        <w:tc>
          <w:tcPr>
            <w:tcW w:w="6746" w:type="dxa"/>
            <w:gridSpan w:val="5"/>
          </w:tcPr>
          <w:p w14:paraId="6378277D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38FC293" w14:textId="624B2DB5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0D2844EB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CE891BC" w14:textId="47AECB7E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10,539</w:t>
            </w:r>
          </w:p>
        </w:tc>
      </w:tr>
      <w:tr w:rsidR="00466586" w:rsidRPr="006447D2" w14:paraId="0F288069" w14:textId="77777777" w:rsidTr="00A13FA7">
        <w:trPr>
          <w:trHeight w:val="252"/>
        </w:trPr>
        <w:tc>
          <w:tcPr>
            <w:tcW w:w="6746" w:type="dxa"/>
            <w:gridSpan w:val="5"/>
          </w:tcPr>
          <w:p w14:paraId="64841763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A820A5B" w14:textId="792561E0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29D41349" w14:textId="77777777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7F4A346" w14:textId="767254B8" w:rsidR="00466586" w:rsidRPr="006447D2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64,496</w:t>
            </w:r>
          </w:p>
        </w:tc>
      </w:tr>
    </w:tbl>
    <w:p w14:paraId="4D75C7C0" w14:textId="77777777" w:rsidR="00312F90" w:rsidRPr="006447D2" w:rsidRDefault="00312F90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B4DAC46" w14:textId="6D4590FB" w:rsidR="00A13FA7" w:rsidRPr="006447D2" w:rsidRDefault="00A13FA7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bidi="ar-SA"/>
        </w:rPr>
      </w:pPr>
      <w:r w:rsidRPr="006447D2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722EA2" w:rsidRPr="006447D2">
        <w:rPr>
          <w:rFonts w:ascii="Angsana New" w:hAnsi="Angsana New"/>
          <w:sz w:val="26"/>
          <w:szCs w:val="26"/>
          <w:cs/>
        </w:rPr>
        <w:t>ระยะสั้น</w:t>
      </w:r>
      <w:r w:rsidRPr="006447D2">
        <w:rPr>
          <w:rFonts w:ascii="Angsana New" w:hAnsi="Angsana New"/>
          <w:sz w:val="26"/>
          <w:szCs w:val="26"/>
          <w:cs/>
        </w:rPr>
        <w:t>จากบุคคลที่เกี่ยวข้องกัน</w:t>
      </w:r>
      <w:r w:rsidR="000D1403" w:rsidRPr="006447D2">
        <w:rPr>
          <w:rFonts w:ascii="Angsana New" w:hAnsi="Angsana New"/>
          <w:sz w:val="26"/>
          <w:szCs w:val="26"/>
          <w:cs/>
        </w:rPr>
        <w:t>สำหรับงวด</w:t>
      </w:r>
      <w:r w:rsidR="002F0804" w:rsidRPr="006447D2">
        <w:rPr>
          <w:rFonts w:ascii="Angsana New" w:hAnsi="Angsana New" w:hint="cs"/>
          <w:sz w:val="26"/>
          <w:szCs w:val="26"/>
          <w:cs/>
        </w:rPr>
        <w:t>หก</w:t>
      </w:r>
      <w:r w:rsidR="000D1403" w:rsidRPr="006447D2">
        <w:rPr>
          <w:rFonts w:ascii="Angsana New" w:hAnsi="Angsana New"/>
          <w:sz w:val="26"/>
          <w:szCs w:val="26"/>
          <w:cs/>
        </w:rPr>
        <w:t>เดือน</w:t>
      </w:r>
      <w:r w:rsidRPr="006447D2">
        <w:rPr>
          <w:rFonts w:ascii="Angsana New" w:hAnsi="Angsana New"/>
          <w:sz w:val="26"/>
          <w:szCs w:val="26"/>
          <w:cs/>
        </w:rPr>
        <w:t>สิ้นสุด</w:t>
      </w:r>
      <w:r w:rsidR="000D1403" w:rsidRPr="006447D2">
        <w:rPr>
          <w:rFonts w:ascii="Angsana New" w:hAnsi="Angsana New"/>
          <w:sz w:val="26"/>
          <w:szCs w:val="26"/>
          <w:cs/>
        </w:rPr>
        <w:t xml:space="preserve">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035D46"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</w:t>
      </w:r>
      <w:r w:rsidR="000D1403" w:rsidRPr="006447D2">
        <w:rPr>
          <w:rFonts w:ascii="Angsana New" w:hAnsi="Angsana New"/>
          <w:sz w:val="26"/>
          <w:szCs w:val="26"/>
        </w:rPr>
        <w:t>4</w:t>
      </w:r>
      <w:r w:rsidRPr="006447D2">
        <w:rPr>
          <w:rFonts w:ascii="Angsana New" w:hAnsi="Angsana New"/>
          <w:sz w:val="26"/>
          <w:szCs w:val="26"/>
        </w:rPr>
        <w:t xml:space="preserve">  </w:t>
      </w:r>
      <w:r w:rsidRPr="006447D2">
        <w:rPr>
          <w:rFonts w:ascii="Angsana New" w:hAnsi="Angsana New"/>
          <w:sz w:val="26"/>
          <w:szCs w:val="26"/>
          <w:cs/>
        </w:rPr>
        <w:t>มีดังนี้</w:t>
      </w:r>
    </w:p>
    <w:p w14:paraId="6DD6F56F" w14:textId="77777777" w:rsidR="00A13FA7" w:rsidRPr="006447D2" w:rsidRDefault="00A13FA7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A13FA7" w:rsidRPr="006447D2" w14:paraId="6E5E8CDD" w14:textId="77777777" w:rsidTr="00EB062A">
        <w:tc>
          <w:tcPr>
            <w:tcW w:w="6718" w:type="dxa"/>
          </w:tcPr>
          <w:p w14:paraId="6A9294D7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</w:tcPr>
          <w:p w14:paraId="1464DD24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C846A2B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EE9E762" w14:textId="77777777" w:rsidR="00A13FA7" w:rsidRPr="006447D2" w:rsidRDefault="00EB062A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6447D2" w14:paraId="7A4518B0" w14:textId="77777777" w:rsidTr="00A13FA7">
        <w:tc>
          <w:tcPr>
            <w:tcW w:w="6718" w:type="dxa"/>
            <w:vAlign w:val="bottom"/>
          </w:tcPr>
          <w:p w14:paraId="3C4EFAA3" w14:textId="632DC29A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83407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423" w:type="dxa"/>
          </w:tcPr>
          <w:p w14:paraId="3CF21EE6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F9835AC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7D4FD256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FA7" w:rsidRPr="006447D2" w14:paraId="6C2A5966" w14:textId="77777777" w:rsidTr="00910FE7">
        <w:tc>
          <w:tcPr>
            <w:tcW w:w="6718" w:type="dxa"/>
            <w:vAlign w:val="center"/>
          </w:tcPr>
          <w:p w14:paraId="47D1040F" w14:textId="7E0F1582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447D2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447D2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EB062A" w:rsidRPr="006447D2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F679B0" w:rsidRPr="006447D2"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1423" w:type="dxa"/>
          </w:tcPr>
          <w:p w14:paraId="3895917C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CFB1A50" w14:textId="77777777" w:rsidR="00A13FA7" w:rsidRPr="006447D2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282D47DB" w14:textId="634F03A9" w:rsidR="00A13FA7" w:rsidRPr="006447D2" w:rsidRDefault="00182046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  <w:tr w:rsidR="00BB19B9" w:rsidRPr="006447D2" w14:paraId="1FA7A4D9" w14:textId="77777777" w:rsidTr="00312F90">
        <w:tc>
          <w:tcPr>
            <w:tcW w:w="6718" w:type="dxa"/>
            <w:vAlign w:val="center"/>
          </w:tcPr>
          <w:p w14:paraId="2FB48AC7" w14:textId="6B06FD4B" w:rsidR="00BB19B9" w:rsidRPr="006447D2" w:rsidRDefault="00BB19B9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23" w:type="dxa"/>
          </w:tcPr>
          <w:p w14:paraId="3C3CBD59" w14:textId="77777777" w:rsidR="00BB19B9" w:rsidRPr="006447D2" w:rsidRDefault="00BB19B9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138DCFF" w14:textId="77777777" w:rsidR="00BB19B9" w:rsidRPr="006447D2" w:rsidRDefault="00BB19B9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D82D80F" w14:textId="4B728D71" w:rsidR="00BB19B9" w:rsidRPr="006447D2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(53,957)</w:t>
            </w:r>
          </w:p>
        </w:tc>
      </w:tr>
      <w:tr w:rsidR="00034446" w:rsidRPr="006447D2" w14:paraId="117F93EC" w14:textId="77777777" w:rsidTr="00EB062A">
        <w:tc>
          <w:tcPr>
            <w:tcW w:w="6718" w:type="dxa"/>
            <w:vAlign w:val="center"/>
          </w:tcPr>
          <w:p w14:paraId="7D6BDF56" w14:textId="3DF78051" w:rsidR="00034446" w:rsidRPr="006447D2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447D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2564</w:t>
            </w:r>
            <w:r w:rsidRPr="006447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423" w:type="dxa"/>
          </w:tcPr>
          <w:p w14:paraId="2E63E386" w14:textId="77777777" w:rsidR="00034446" w:rsidRPr="006447D2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91C5A21" w14:textId="77777777" w:rsidR="00034446" w:rsidRPr="006447D2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5FBA84A5" w14:textId="7947622E" w:rsidR="00034446" w:rsidRPr="006447D2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2C7FD9D6" w14:textId="77777777" w:rsidR="00C23AE0" w:rsidRPr="006447D2" w:rsidRDefault="00C23AE0" w:rsidP="00281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72157F" w14:textId="5D5A3C6B" w:rsidR="00312F90" w:rsidRPr="006447D2" w:rsidRDefault="0028164B" w:rsidP="00281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447D2">
        <w:rPr>
          <w:rFonts w:ascii="Angsana New" w:hAnsi="Angsana New"/>
          <w:sz w:val="26"/>
          <w:szCs w:val="26"/>
        </w:rPr>
        <w:t xml:space="preserve">31 </w:t>
      </w:r>
      <w:r w:rsidRPr="006447D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447D2">
        <w:rPr>
          <w:rFonts w:ascii="Angsana New" w:hAnsi="Angsana New"/>
          <w:sz w:val="26"/>
          <w:szCs w:val="26"/>
        </w:rPr>
        <w:t xml:space="preserve">2563 </w:t>
      </w:r>
      <w:r w:rsidRPr="006447D2">
        <w:rPr>
          <w:rFonts w:ascii="Angsana New" w:hAnsi="Angsana New"/>
          <w:sz w:val="26"/>
          <w:szCs w:val="26"/>
          <w:cs/>
        </w:rPr>
        <w:t>เงินกู้ยืมระยะสั้นจากบุคคลที่เกี่ยวข้องกันดังกล่าว เป็นเงินกู้ยืมที่ไม่มีหลักประกันและมีกำหนดชำระคืนเมื่อผู้ให้กู้ทวงถาม</w:t>
      </w:r>
      <w:r w:rsidR="00C23AE0" w:rsidRPr="006447D2">
        <w:rPr>
          <w:rFonts w:ascii="Angsana New" w:hAnsi="Angsana New"/>
          <w:sz w:val="26"/>
          <w:szCs w:val="26"/>
        </w:rPr>
        <w:t xml:space="preserve"> </w:t>
      </w:r>
      <w:r w:rsidR="00346935" w:rsidRPr="006447D2">
        <w:rPr>
          <w:rFonts w:ascii="Angsana New" w:hAnsi="Angsana New" w:hint="cs"/>
          <w:sz w:val="26"/>
          <w:szCs w:val="26"/>
          <w:cs/>
        </w:rPr>
        <w:t xml:space="preserve">ในเดือนพฤษภาคม </w:t>
      </w:r>
      <w:r w:rsidR="00346935" w:rsidRPr="006447D2">
        <w:rPr>
          <w:rFonts w:ascii="Angsana New" w:hAnsi="Angsana New"/>
          <w:sz w:val="26"/>
          <w:szCs w:val="26"/>
        </w:rPr>
        <w:t xml:space="preserve">2564 </w:t>
      </w:r>
      <w:r w:rsidR="00C23AE0" w:rsidRPr="006447D2">
        <w:rPr>
          <w:rFonts w:ascii="Angsana New" w:hAnsi="Angsana New" w:hint="cs"/>
          <w:sz w:val="26"/>
          <w:szCs w:val="26"/>
          <w:cs/>
        </w:rPr>
        <w:t>เงินกู้ยืมดังกล่าวได้ถูกชำระคืนเต็มจำนวนโดย</w:t>
      </w:r>
      <w:r w:rsidR="00D00CFC" w:rsidRPr="006447D2">
        <w:rPr>
          <w:rFonts w:ascii="Angsana New" w:hAnsi="Angsana New" w:hint="cs"/>
          <w:sz w:val="26"/>
          <w:szCs w:val="26"/>
          <w:cs/>
        </w:rPr>
        <w:t>ใช้วงเงินสินเชื่อ</w:t>
      </w:r>
      <w:r w:rsidR="00C23AE0" w:rsidRPr="006447D2">
        <w:rPr>
          <w:rFonts w:ascii="Angsana New" w:hAnsi="Angsana New" w:hint="cs"/>
          <w:sz w:val="26"/>
          <w:szCs w:val="26"/>
          <w:cs/>
        </w:rPr>
        <w:t>จากสถาบันการเงินตามที่กล่าวไว้ใน</w:t>
      </w:r>
      <w:r w:rsidR="00B15ECD" w:rsidRPr="006447D2">
        <w:rPr>
          <w:rFonts w:ascii="Angsana New" w:hAnsi="Angsana New"/>
          <w:sz w:val="26"/>
          <w:szCs w:val="26"/>
        </w:rPr>
        <w:t xml:space="preserve">       </w:t>
      </w:r>
      <w:r w:rsidR="00C23AE0" w:rsidRPr="006447D2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C23AE0" w:rsidRPr="006447D2">
        <w:rPr>
          <w:rFonts w:ascii="Angsana New" w:hAnsi="Angsana New"/>
          <w:sz w:val="26"/>
          <w:szCs w:val="26"/>
        </w:rPr>
        <w:t>10</w:t>
      </w:r>
    </w:p>
    <w:p w14:paraId="0C753B04" w14:textId="77777777" w:rsidR="00C23AE0" w:rsidRPr="006447D2" w:rsidRDefault="00C23AE0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cs="Times New Roman"/>
        </w:rPr>
      </w:pPr>
    </w:p>
    <w:p w14:paraId="0AC76785" w14:textId="77777777" w:rsidR="00C23AE0" w:rsidRPr="006447D2" w:rsidRDefault="00C23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26865714" w:rsidR="008548E9" w:rsidRPr="006447D2" w:rsidRDefault="008548E9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6447D2">
        <w:rPr>
          <w:rFonts w:ascii="Angsana New" w:hAnsi="Angsana New"/>
          <w:b/>
          <w:bCs/>
          <w:sz w:val="26"/>
          <w:szCs w:val="26"/>
        </w:rPr>
        <w:tab/>
      </w:r>
      <w:r w:rsidRPr="006447D2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6447D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6447D2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6447D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6447D2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55236304" w:rsidR="002C30DF" w:rsidRPr="006447D2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6447D2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6447D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E70D22" w:rsidRPr="006447D2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="00267BFD" w:rsidRPr="006447D2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267BFD" w:rsidRPr="006447D2">
        <w:rPr>
          <w:rFonts w:ascii="Angsana New" w:hAnsi="Angsana New" w:cs="Angsana New"/>
          <w:sz w:val="26"/>
          <w:szCs w:val="26"/>
          <w:cs/>
          <w:lang w:val="en-US"/>
        </w:rPr>
        <w:t>มิถุนายน</w:t>
      </w:r>
      <w:r w:rsidR="00E70D22" w:rsidRPr="006447D2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182046" w:rsidRPr="006447D2">
        <w:rPr>
          <w:rFonts w:ascii="Angsana New" w:hAnsi="Angsana New" w:cs="Angsana New"/>
          <w:sz w:val="26"/>
          <w:szCs w:val="26"/>
          <w:lang w:val="en-US"/>
        </w:rPr>
        <w:t>2564</w:t>
      </w:r>
      <w:r w:rsidR="00A7020A" w:rsidRPr="006447D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A7020A" w:rsidRPr="006447D2">
        <w:rPr>
          <w:rFonts w:ascii="Angsana New" w:hAnsi="Angsana New" w:cs="Angsana New" w:hint="cs"/>
          <w:sz w:val="26"/>
          <w:szCs w:val="26"/>
          <w:cs/>
          <w:lang w:val="en-US"/>
        </w:rPr>
        <w:t>และวันที่</w:t>
      </w:r>
      <w:r w:rsidR="00EB062A" w:rsidRPr="006447D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E70D22" w:rsidRPr="006447D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="00E70D22" w:rsidRPr="006447D2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E70D22" w:rsidRPr="006447D2">
        <w:rPr>
          <w:rFonts w:ascii="Angsana New" w:hAnsi="Angsana New" w:cs="Angsana New"/>
          <w:sz w:val="26"/>
          <w:szCs w:val="26"/>
          <w:lang w:val="en-US"/>
        </w:rPr>
        <w:t xml:space="preserve">2563 </w:t>
      </w:r>
      <w:r w:rsidRPr="006447D2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6447D2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6447D2" w14:paraId="56B1C659" w14:textId="77777777" w:rsidTr="006F0792">
        <w:tc>
          <w:tcPr>
            <w:tcW w:w="6731" w:type="dxa"/>
          </w:tcPr>
          <w:p w14:paraId="1038765C" w14:textId="77777777" w:rsidR="002D15DC" w:rsidRPr="006447D2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6447D2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6447D2" w14:paraId="47020F5B" w14:textId="77777777" w:rsidTr="006F0792">
        <w:tc>
          <w:tcPr>
            <w:tcW w:w="6731" w:type="dxa"/>
          </w:tcPr>
          <w:p w14:paraId="7D1326DC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446B0B3A" w:rsidR="00A7020A" w:rsidRPr="006447D2" w:rsidRDefault="00267BFD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DD9B4E2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4A7F16D1" w:rsidR="00A7020A" w:rsidRPr="006447D2" w:rsidRDefault="00A7020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182046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7020A" w:rsidRPr="006447D2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4E8F" w:rsidRPr="006447D2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160B7049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F01CB" w:rsidRPr="006447D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F01CB" w:rsidRPr="006447D2">
              <w:rPr>
                <w:rFonts w:ascii="Angsana New" w:hAnsi="Angsan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269" w:type="dxa"/>
          </w:tcPr>
          <w:p w14:paraId="20B9E36D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0BC5920A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29,272</w:t>
            </w:r>
          </w:p>
        </w:tc>
      </w:tr>
      <w:tr w:rsidR="00644E8F" w:rsidRPr="006447D2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E8F" w:rsidRPr="006447D2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730A6E92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F01CB" w:rsidRPr="006447D2">
              <w:rPr>
                <w:rFonts w:ascii="Angsana New" w:hAnsi="Angsan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631CC1BD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1264DBFA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</w:p>
        </w:tc>
      </w:tr>
      <w:tr w:rsidR="00644E8F" w:rsidRPr="006447D2" w14:paraId="5B6F9BD5" w14:textId="77777777" w:rsidTr="0033663B">
        <w:trPr>
          <w:trHeight w:val="252"/>
        </w:trPr>
        <w:tc>
          <w:tcPr>
            <w:tcW w:w="6731" w:type="dxa"/>
          </w:tcPr>
          <w:p w14:paraId="19C5988B" w14:textId="77777777" w:rsidR="00644E8F" w:rsidRPr="006447D2" w:rsidRDefault="00644E8F" w:rsidP="00644E8F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753B7986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269" w:type="dxa"/>
          </w:tcPr>
          <w:p w14:paraId="75594A0A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0C26CCB4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</w:p>
        </w:tc>
      </w:tr>
      <w:tr w:rsidR="00644E8F" w:rsidRPr="006447D2" w14:paraId="566775D9" w14:textId="77777777" w:rsidTr="0033663B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644E8F" w:rsidRPr="006447D2" w:rsidRDefault="00644E8F" w:rsidP="00644E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67AC5A8E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20,203</w:t>
            </w:r>
          </w:p>
        </w:tc>
        <w:tc>
          <w:tcPr>
            <w:tcW w:w="269" w:type="dxa"/>
          </w:tcPr>
          <w:p w14:paraId="648C4BC9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3FC457BA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30,238</w:t>
            </w:r>
          </w:p>
        </w:tc>
      </w:tr>
      <w:tr w:rsidR="00644E8F" w:rsidRPr="006447D2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5A1AEA34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(720)</w:t>
            </w:r>
          </w:p>
        </w:tc>
        <w:tc>
          <w:tcPr>
            <w:tcW w:w="269" w:type="dxa"/>
          </w:tcPr>
          <w:p w14:paraId="4C9F555F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6FEF9246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(775)</w:t>
            </w:r>
          </w:p>
        </w:tc>
      </w:tr>
      <w:tr w:rsidR="00644E8F" w:rsidRPr="006447D2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1E280399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19,483</w:t>
            </w:r>
          </w:p>
        </w:tc>
        <w:tc>
          <w:tcPr>
            <w:tcW w:w="269" w:type="dxa"/>
          </w:tcPr>
          <w:p w14:paraId="30ED494C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1ED746E9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29,463</w:t>
            </w:r>
          </w:p>
        </w:tc>
      </w:tr>
      <w:tr w:rsidR="00644E8F" w:rsidRPr="006447D2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55DFC5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767AFC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58D708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E8F" w:rsidRPr="006447D2" w14:paraId="5B369FE8" w14:textId="77777777" w:rsidTr="00F21A08">
        <w:trPr>
          <w:trHeight w:val="252"/>
        </w:trPr>
        <w:tc>
          <w:tcPr>
            <w:tcW w:w="6731" w:type="dxa"/>
          </w:tcPr>
          <w:p w14:paraId="46C1FE37" w14:textId="3F2669DD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6447D2">
              <w:rPr>
                <w:rFonts w:ascii="Angsana New" w:hAnsi="Angsana New"/>
                <w:sz w:val="26"/>
                <w:szCs w:val="26"/>
              </w:rPr>
              <w:t>/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72F19C09" w:rsidR="00644E8F" w:rsidRPr="006447D2" w:rsidRDefault="0003737E" w:rsidP="0003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(55)</w:t>
            </w:r>
          </w:p>
        </w:tc>
        <w:tc>
          <w:tcPr>
            <w:tcW w:w="269" w:type="dxa"/>
          </w:tcPr>
          <w:p w14:paraId="5CEDA943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6CBC7079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(540)</w:t>
            </w:r>
          </w:p>
        </w:tc>
      </w:tr>
      <w:tr w:rsidR="00644E8F" w:rsidRPr="006447D2" w14:paraId="1C67E75A" w14:textId="77777777" w:rsidTr="00407961">
        <w:trPr>
          <w:trHeight w:val="252"/>
        </w:trPr>
        <w:tc>
          <w:tcPr>
            <w:tcW w:w="6731" w:type="dxa"/>
          </w:tcPr>
          <w:p w14:paraId="67E5557D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40D8C93" w14:textId="77777777" w:rsidR="00644E8F" w:rsidRPr="006447D2" w:rsidRDefault="00644E8F" w:rsidP="0003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D6E061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C6AE88B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AD" w:rsidRPr="006447D2" w14:paraId="1019E6B8" w14:textId="77777777" w:rsidTr="00F21A08">
        <w:trPr>
          <w:trHeight w:val="252"/>
        </w:trPr>
        <w:tc>
          <w:tcPr>
            <w:tcW w:w="6731" w:type="dxa"/>
          </w:tcPr>
          <w:p w14:paraId="66DD2A23" w14:textId="445204F8" w:rsidR="00FE16AD" w:rsidRPr="006447D2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6447D2">
              <w:rPr>
                <w:rFonts w:ascii="Angsana New" w:hAnsi="Angsana New"/>
                <w:sz w:val="26"/>
                <w:szCs w:val="26"/>
              </w:rPr>
              <w:t>/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4DA66EA2" w14:textId="4D8AFD2E" w:rsidR="00FE16AD" w:rsidRPr="006447D2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69" w:type="dxa"/>
          </w:tcPr>
          <w:p w14:paraId="04EF289A" w14:textId="77777777" w:rsidR="00FE16AD" w:rsidRPr="006447D2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5F55710" w14:textId="22C4A40F" w:rsidR="00FE16AD" w:rsidRPr="006447D2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color w:val="000000"/>
                <w:sz w:val="26"/>
                <w:szCs w:val="26"/>
              </w:rPr>
              <w:t>(943)</w:t>
            </w:r>
          </w:p>
        </w:tc>
      </w:tr>
    </w:tbl>
    <w:p w14:paraId="391D8024" w14:textId="16424F13" w:rsidR="00E40AB9" w:rsidRPr="006447D2" w:rsidRDefault="00E40AB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2B9974AB" w:rsidR="000E5B07" w:rsidRPr="006447D2" w:rsidRDefault="00A327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t>5</w:t>
      </w:r>
      <w:r w:rsidR="000E5B07"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6447D2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6447D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6447D2">
        <w:rPr>
          <w:rFonts w:ascii="Angsana New" w:hAnsi="Angsana New"/>
          <w:b/>
          <w:bCs/>
          <w:sz w:val="26"/>
          <w:szCs w:val="26"/>
        </w:rPr>
        <w:t>-</w:t>
      </w:r>
      <w:r w:rsidR="00275C46" w:rsidRPr="006447D2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6447D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6447D2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6447D2" w14:paraId="54D0EB6C" w14:textId="77777777" w:rsidTr="006F0792">
        <w:tc>
          <w:tcPr>
            <w:tcW w:w="6731" w:type="dxa"/>
          </w:tcPr>
          <w:p w14:paraId="27F07473" w14:textId="77777777" w:rsidR="0025702B" w:rsidRPr="006447D2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6447D2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7020A" w:rsidRPr="006447D2" w14:paraId="1A40A671" w14:textId="77777777" w:rsidTr="006F0792">
        <w:tc>
          <w:tcPr>
            <w:tcW w:w="6731" w:type="dxa"/>
          </w:tcPr>
          <w:p w14:paraId="6DE466B9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1A2AAFFD" w:rsidR="00A7020A" w:rsidRPr="006447D2" w:rsidRDefault="00267BFD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339D8C4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78314559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8550B5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7020A" w:rsidRPr="006447D2" w14:paraId="1F0413E9" w14:textId="77777777" w:rsidTr="006F0792">
        <w:tc>
          <w:tcPr>
            <w:tcW w:w="6731" w:type="dxa"/>
          </w:tcPr>
          <w:p w14:paraId="3D3E0F2C" w14:textId="77777777" w:rsidR="00A7020A" w:rsidRPr="006447D2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6447D2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6447D2" w:rsidRDefault="00A7020A" w:rsidP="00A7020A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6447D2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44E8F" w:rsidRPr="006447D2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60C61CEC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3,957</w:t>
            </w:r>
          </w:p>
        </w:tc>
        <w:tc>
          <w:tcPr>
            <w:tcW w:w="269" w:type="dxa"/>
          </w:tcPr>
          <w:p w14:paraId="4F16274E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4E5D362B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</w:tr>
      <w:tr w:rsidR="00644E8F" w:rsidRPr="006447D2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2B5082AC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269" w:type="dxa"/>
          </w:tcPr>
          <w:p w14:paraId="099A3C3F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6FE5CA52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  <w:tr w:rsidR="00644E8F" w:rsidRPr="006447D2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4AB1BA6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</w:tcPr>
          <w:p w14:paraId="221587B3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6B8F6366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644E8F" w:rsidRPr="006447D2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1F48EAEB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7,961</w:t>
            </w:r>
          </w:p>
        </w:tc>
        <w:tc>
          <w:tcPr>
            <w:tcW w:w="269" w:type="dxa"/>
          </w:tcPr>
          <w:p w14:paraId="7F1DC869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40A13DC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</w:tr>
      <w:tr w:rsidR="00644E8F" w:rsidRPr="006447D2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4B69099E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12,403</w:t>
            </w:r>
          </w:p>
        </w:tc>
        <w:tc>
          <w:tcPr>
            <w:tcW w:w="269" w:type="dxa"/>
          </w:tcPr>
          <w:p w14:paraId="74521146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5F497395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</w:tr>
      <w:tr w:rsidR="00644E8F" w:rsidRPr="006447D2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0381CE69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24,93</w:t>
            </w:r>
            <w:r w:rsidR="0003737E" w:rsidRPr="006447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5F5DA104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0830D4A6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18,481</w:t>
            </w:r>
          </w:p>
        </w:tc>
      </w:tr>
      <w:tr w:rsidR="00644E8F" w:rsidRPr="006447D2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5E988E44" w:rsidR="00644E8F" w:rsidRPr="006447D2" w:rsidRDefault="00644E8F" w:rsidP="00C2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(431)</w:t>
            </w:r>
          </w:p>
        </w:tc>
        <w:tc>
          <w:tcPr>
            <w:tcW w:w="269" w:type="dxa"/>
          </w:tcPr>
          <w:p w14:paraId="7149CF0C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310DB5E2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(1,411)</w:t>
            </w:r>
          </w:p>
        </w:tc>
      </w:tr>
      <w:tr w:rsidR="00644E8F" w:rsidRPr="006447D2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1D96B1B4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24,50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69" w:type="dxa"/>
          </w:tcPr>
          <w:p w14:paraId="137034F9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1636588E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17,070</w:t>
            </w:r>
          </w:p>
        </w:tc>
      </w:tr>
      <w:tr w:rsidR="00644E8F" w:rsidRPr="006447D2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E8F" w:rsidRPr="006447D2" w14:paraId="434823B8" w14:textId="77777777" w:rsidTr="0033663B">
        <w:trPr>
          <w:trHeight w:val="252"/>
        </w:trPr>
        <w:tc>
          <w:tcPr>
            <w:tcW w:w="6731" w:type="dxa"/>
          </w:tcPr>
          <w:p w14:paraId="72C40816" w14:textId="738EF304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447D2">
              <w:rPr>
                <w:rFonts w:ascii="Angsana New" w:hAnsi="Angsana New"/>
                <w:sz w:val="26"/>
                <w:szCs w:val="26"/>
              </w:rPr>
              <w:t>/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E16AD" w:rsidRPr="006447D2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5771FF6" w14:textId="56162771" w:rsidR="00644E8F" w:rsidRPr="006447D2" w:rsidRDefault="00C23AE0" w:rsidP="00C2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="00644E8F" w:rsidRPr="006447D2">
              <w:rPr>
                <w:rFonts w:ascii="Angsana New" w:hAnsi="Angsana New"/>
                <w:sz w:val="26"/>
                <w:szCs w:val="26"/>
              </w:rPr>
              <w:t>980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3B7FE523" w:rsidR="00644E8F" w:rsidRPr="006447D2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</w:tbl>
    <w:p w14:paraId="418F3418" w14:textId="3046D0B4" w:rsidR="003476D3" w:rsidRPr="006447D2" w:rsidRDefault="003476D3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9D90D9" w14:textId="77777777" w:rsidR="00312F90" w:rsidRPr="006447D2" w:rsidRDefault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3CEF83BC" w:rsidR="0057008A" w:rsidRPr="006447D2" w:rsidRDefault="00516772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57008A"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6447D2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6447D2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6447D2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6447D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6447D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615F426C" w14:textId="77777777" w:rsidR="00B8791A" w:rsidRPr="006447D2" w:rsidRDefault="00B8791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2E4C7593" w:rsidR="00A7020A" w:rsidRPr="006447D2" w:rsidRDefault="00A7020A" w:rsidP="00A7020A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6447D2">
        <w:rPr>
          <w:rFonts w:ascii="Angsana New" w:hAnsi="Angsana New"/>
          <w:sz w:val="26"/>
          <w:szCs w:val="26"/>
        </w:rPr>
        <w:t xml:space="preserve"> - </w:t>
      </w:r>
      <w:r w:rsidR="00E80F7C" w:rsidRPr="006447D2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6447D2">
        <w:rPr>
          <w:rFonts w:ascii="Angsana New" w:hAnsi="Angsana New"/>
          <w:sz w:val="26"/>
          <w:szCs w:val="26"/>
          <w:cs/>
        </w:rPr>
        <w:t>ในระหว่าง</w:t>
      </w:r>
      <w:r w:rsidR="008550B5" w:rsidRPr="006447D2">
        <w:rPr>
          <w:rFonts w:ascii="Angsana New" w:hAnsi="Angsana New"/>
          <w:sz w:val="26"/>
          <w:szCs w:val="26"/>
          <w:cs/>
        </w:rPr>
        <w:t>งวด</w:t>
      </w:r>
      <w:r w:rsidR="00466586" w:rsidRPr="006447D2">
        <w:rPr>
          <w:rFonts w:ascii="Angsana New" w:hAnsi="Angsana New" w:hint="cs"/>
          <w:sz w:val="26"/>
          <w:szCs w:val="26"/>
          <w:cs/>
        </w:rPr>
        <w:t>หก</w:t>
      </w:r>
      <w:r w:rsidR="008550B5" w:rsidRPr="006447D2">
        <w:rPr>
          <w:rFonts w:ascii="Angsana New" w:hAnsi="Angsana New"/>
          <w:sz w:val="26"/>
          <w:szCs w:val="26"/>
          <w:cs/>
        </w:rPr>
        <w:t>เดือน</w:t>
      </w:r>
      <w:r w:rsidRPr="006447D2">
        <w:rPr>
          <w:rFonts w:ascii="Angsana New" w:hAnsi="Angsana New"/>
          <w:sz w:val="26"/>
          <w:szCs w:val="26"/>
          <w:cs/>
        </w:rPr>
        <w:t>สิ้นสุด</w:t>
      </w:r>
      <w:r w:rsidR="000D1403" w:rsidRPr="006447D2">
        <w:rPr>
          <w:rFonts w:ascii="Angsana New" w:hAnsi="Angsana New"/>
          <w:sz w:val="26"/>
          <w:szCs w:val="26"/>
          <w:cs/>
        </w:rPr>
        <w:t xml:space="preserve">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1C297D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</w:t>
      </w:r>
      <w:r w:rsidR="008550B5" w:rsidRPr="006447D2">
        <w:rPr>
          <w:rFonts w:ascii="Angsana New" w:hAnsi="Angsana New"/>
          <w:sz w:val="26"/>
          <w:szCs w:val="26"/>
        </w:rPr>
        <w:t>4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4C81BE87" w14:textId="77777777" w:rsidR="00A7020A" w:rsidRPr="006447D2" w:rsidRDefault="00A7020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6447D2" w14:paraId="5F7B7335" w14:textId="77777777" w:rsidTr="00CC201D">
        <w:tc>
          <w:tcPr>
            <w:tcW w:w="8370" w:type="dxa"/>
          </w:tcPr>
          <w:p w14:paraId="2877162A" w14:textId="77777777" w:rsidR="00A7020A" w:rsidRPr="006447D2" w:rsidRDefault="00A7020A" w:rsidP="00CC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6447D2" w:rsidRDefault="00A7020A" w:rsidP="00CC201D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6447D2" w14:paraId="7E5C2CE7" w14:textId="77777777" w:rsidTr="00A7020A">
        <w:tc>
          <w:tcPr>
            <w:tcW w:w="8370" w:type="dxa"/>
          </w:tcPr>
          <w:p w14:paraId="1DFF9564" w14:textId="77777777" w:rsidR="00A7020A" w:rsidRPr="006447D2" w:rsidRDefault="00A7020A" w:rsidP="00CC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6447D2" w:rsidRDefault="00A7020A" w:rsidP="00CC201D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6447D2" w14:paraId="166C9EDF" w14:textId="77777777" w:rsidTr="00A7020A">
        <w:tc>
          <w:tcPr>
            <w:tcW w:w="8370" w:type="dxa"/>
          </w:tcPr>
          <w:p w14:paraId="31339F11" w14:textId="478E4404" w:rsidR="001520C4" w:rsidRPr="006447D2" w:rsidRDefault="001520C4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>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8550B5" w:rsidRPr="006447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246A207A" w14:textId="7F188D86" w:rsidR="001520C4" w:rsidRPr="006447D2" w:rsidRDefault="008550B5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427,702</w:t>
            </w:r>
          </w:p>
        </w:tc>
      </w:tr>
      <w:tr w:rsidR="006605EA" w:rsidRPr="006447D2" w14:paraId="24B201CB" w14:textId="77777777" w:rsidTr="00CC201D">
        <w:tc>
          <w:tcPr>
            <w:tcW w:w="8370" w:type="dxa"/>
          </w:tcPr>
          <w:p w14:paraId="38E0E62D" w14:textId="58DE5048" w:rsidR="006605EA" w:rsidRPr="006447D2" w:rsidRDefault="006605EA" w:rsidP="0066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7F156CB2" w:rsidR="006605EA" w:rsidRPr="006447D2" w:rsidRDefault="00644E8F" w:rsidP="0016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13,22</w:t>
            </w:r>
            <w:r w:rsidR="00E5696E" w:rsidRPr="006447D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605EA" w:rsidRPr="006447D2" w14:paraId="55C53DCC" w14:textId="77777777" w:rsidTr="006605EA">
        <w:tc>
          <w:tcPr>
            <w:tcW w:w="8370" w:type="dxa"/>
          </w:tcPr>
          <w:p w14:paraId="30F11261" w14:textId="4628C371" w:rsidR="006605EA" w:rsidRPr="006447D2" w:rsidRDefault="006605EA" w:rsidP="0066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และตัดบัญชี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B5ACF08" w14:textId="292651FB" w:rsidR="006605EA" w:rsidRPr="006447D2" w:rsidRDefault="00644E8F" w:rsidP="0043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(3,40</w:t>
            </w:r>
            <w:r w:rsidR="00E5696E" w:rsidRPr="006447D2">
              <w:rPr>
                <w:rFonts w:ascii="Angsana New" w:hAnsi="Angsana New"/>
                <w:sz w:val="26"/>
                <w:szCs w:val="26"/>
              </w:rPr>
              <w:t>7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5210" w:rsidRPr="006447D2" w14:paraId="45818D0F" w14:textId="77777777" w:rsidTr="00926883">
        <w:tc>
          <w:tcPr>
            <w:tcW w:w="8370" w:type="dxa"/>
          </w:tcPr>
          <w:p w14:paraId="0AE0976D" w14:textId="77777777" w:rsidR="00D95210" w:rsidRPr="006447D2" w:rsidRDefault="00D95210" w:rsidP="00D95210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6447D2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า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24D77C18" w:rsidR="00D95210" w:rsidRPr="006447D2" w:rsidRDefault="00644E8F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(12,892)</w:t>
            </w:r>
          </w:p>
        </w:tc>
      </w:tr>
      <w:tr w:rsidR="006605EA" w:rsidRPr="006447D2" w14:paraId="2200EDE2" w14:textId="77777777" w:rsidTr="006605EA">
        <w:tc>
          <w:tcPr>
            <w:tcW w:w="8370" w:type="dxa"/>
          </w:tcPr>
          <w:p w14:paraId="160D530A" w14:textId="199F82EB" w:rsidR="006605EA" w:rsidRPr="006447D2" w:rsidRDefault="006605EA" w:rsidP="006605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6447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67BFD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E70D2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14E7A" w:rsidRPr="006447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5DF1EB9F" w:rsidR="006605EA" w:rsidRPr="006447D2" w:rsidRDefault="00644E8F" w:rsidP="0066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424,630</w:t>
            </w:r>
          </w:p>
        </w:tc>
      </w:tr>
      <w:tr w:rsidR="00A235AD" w:rsidRPr="006447D2" w14:paraId="1C6A1894" w14:textId="77777777" w:rsidTr="006605EA">
        <w:tc>
          <w:tcPr>
            <w:tcW w:w="8370" w:type="dxa"/>
          </w:tcPr>
          <w:p w14:paraId="18B2C913" w14:textId="77777777" w:rsidR="00A235AD" w:rsidRPr="006447D2" w:rsidRDefault="00A235A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6447D2" w:rsidRDefault="00A235A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5210" w:rsidRPr="006447D2" w14:paraId="0F34EEF2" w14:textId="77777777" w:rsidTr="00910FE7">
        <w:tc>
          <w:tcPr>
            <w:tcW w:w="8370" w:type="dxa"/>
          </w:tcPr>
          <w:p w14:paraId="2D3DB305" w14:textId="77777777" w:rsidR="00D95210" w:rsidRPr="006447D2" w:rsidRDefault="00D95210" w:rsidP="00D95210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4F4699CE" w:rsidR="00D95210" w:rsidRPr="006447D2" w:rsidRDefault="00644E8F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</w:t>
            </w:r>
            <w:r w:rsidR="0003737E" w:rsidRPr="006447D2">
              <w:rPr>
                <w:rFonts w:ascii="Angsana New" w:hAnsi="Angsana New"/>
                <w:sz w:val="26"/>
                <w:szCs w:val="26"/>
              </w:rPr>
              <w:t>20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="00FE16AD" w:rsidRPr="006447D2">
              <w:rPr>
                <w:rFonts w:ascii="Angsana New" w:hAnsi="Angsana New"/>
                <w:sz w:val="26"/>
                <w:szCs w:val="26"/>
              </w:rPr>
              <w:t>202</w:t>
            </w:r>
          </w:p>
        </w:tc>
      </w:tr>
      <w:tr w:rsidR="00D95210" w:rsidRPr="006447D2" w14:paraId="2B7A434C" w14:textId="77777777" w:rsidTr="00910FE7">
        <w:tc>
          <w:tcPr>
            <w:tcW w:w="8370" w:type="dxa"/>
          </w:tcPr>
          <w:p w14:paraId="7CBF6F8F" w14:textId="77777777" w:rsidR="00D95210" w:rsidRPr="006447D2" w:rsidRDefault="00D95210" w:rsidP="00D95210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2FB7085F" w:rsidR="00D95210" w:rsidRPr="006447D2" w:rsidRDefault="00FE16AD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4,428</w:t>
            </w:r>
          </w:p>
        </w:tc>
      </w:tr>
      <w:tr w:rsidR="00D95210" w:rsidRPr="006447D2" w14:paraId="63C38F12" w14:textId="77777777" w:rsidTr="00910FE7">
        <w:tc>
          <w:tcPr>
            <w:tcW w:w="8370" w:type="dxa"/>
          </w:tcPr>
          <w:p w14:paraId="0C74744F" w14:textId="77777777" w:rsidR="00D95210" w:rsidRPr="006447D2" w:rsidRDefault="00D95210" w:rsidP="00D9521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41786AAE" w:rsidR="00D95210" w:rsidRPr="006447D2" w:rsidRDefault="00644E8F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424,630</w:t>
            </w:r>
          </w:p>
        </w:tc>
      </w:tr>
    </w:tbl>
    <w:p w14:paraId="605492DC" w14:textId="77777777" w:rsidR="00A235AD" w:rsidRPr="006447D2" w:rsidRDefault="00A235AD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92DC4A" w14:textId="7B4F72DE" w:rsidR="00326C1C" w:rsidRPr="006447D2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bookmarkStart w:id="0" w:name="_Hlk39477437"/>
      <w:r w:rsidRPr="006447D2">
        <w:rPr>
          <w:rFonts w:ascii="Angsana New" w:hAnsi="Angsana New"/>
          <w:sz w:val="26"/>
          <w:szCs w:val="26"/>
          <w:cs/>
        </w:rPr>
        <w:t>ที่ดิน</w:t>
      </w:r>
      <w:r w:rsidR="00E7581B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6447D2">
        <w:rPr>
          <w:rFonts w:ascii="Angsana New" w:hAnsi="Angsana New" w:hint="cs"/>
          <w:sz w:val="26"/>
          <w:szCs w:val="26"/>
          <w:cs/>
        </w:rPr>
        <w:t>อาคาร</w:t>
      </w:r>
      <w:r w:rsidRPr="006447D2">
        <w:rPr>
          <w:rFonts w:ascii="Angsana New" w:hAnsi="Angsana New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 </w:t>
      </w:r>
      <w:r w:rsidR="008550B5" w:rsidRPr="006447D2">
        <w:rPr>
          <w:rFonts w:ascii="Angsana New" w:hAnsi="Angsana New"/>
          <w:sz w:val="26"/>
          <w:szCs w:val="26"/>
        </w:rPr>
        <w:t>2564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70D22" w:rsidRPr="006447D2">
        <w:rPr>
          <w:rFonts w:ascii="Angsana New" w:hAnsi="Angsana New"/>
          <w:sz w:val="26"/>
          <w:szCs w:val="26"/>
        </w:rPr>
        <w:t xml:space="preserve">31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ธันวาคม </w:t>
      </w:r>
      <w:r w:rsidR="00E70D22" w:rsidRPr="006447D2">
        <w:rPr>
          <w:rFonts w:ascii="Angsana New" w:hAnsi="Angsana New"/>
          <w:sz w:val="26"/>
          <w:szCs w:val="26"/>
        </w:rPr>
        <w:t xml:space="preserve">2563 </w:t>
      </w:r>
      <w:r w:rsidRPr="006447D2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144B47" w:rsidRPr="006447D2">
        <w:rPr>
          <w:rFonts w:ascii="Angsana New" w:hAnsi="Angsana New"/>
          <w:sz w:val="26"/>
          <w:szCs w:val="26"/>
        </w:rPr>
        <w:t>360.8</w:t>
      </w:r>
      <w:r w:rsidR="00AC0C44" w:rsidRPr="006447D2">
        <w:rPr>
          <w:rFonts w:ascii="Angsana New" w:hAnsi="Angsana New"/>
          <w:sz w:val="26"/>
          <w:szCs w:val="26"/>
        </w:rPr>
        <w:t xml:space="preserve">   </w:t>
      </w:r>
      <w:r w:rsidRPr="006447D2">
        <w:rPr>
          <w:rFonts w:ascii="Angsana New" w:hAnsi="Angsana New"/>
          <w:sz w:val="26"/>
          <w:szCs w:val="26"/>
          <w:cs/>
        </w:rPr>
        <w:t>ล้านบาท และ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="008550B5" w:rsidRPr="006447D2">
        <w:rPr>
          <w:rFonts w:ascii="Angsana New" w:hAnsi="Angsana New"/>
          <w:sz w:val="26"/>
          <w:szCs w:val="26"/>
        </w:rPr>
        <w:t xml:space="preserve">363.5 </w:t>
      </w:r>
      <w:r w:rsidRPr="006447D2">
        <w:rPr>
          <w:rFonts w:ascii="Angsana New" w:hAnsi="Angsana New"/>
          <w:sz w:val="26"/>
          <w:szCs w:val="26"/>
          <w:cs/>
        </w:rPr>
        <w:t xml:space="preserve"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ได้จำนองและจำนำเพื่อใช้เป็นหลักทรัพย์ค้ำประกันวงเงินสินเชื่อตามที่กล่าวไว้ในหมายเหตุ </w:t>
      </w:r>
      <w:r w:rsidRPr="006447D2">
        <w:rPr>
          <w:rFonts w:ascii="Angsana New" w:hAnsi="Angsana New"/>
          <w:sz w:val="26"/>
          <w:szCs w:val="26"/>
        </w:rPr>
        <w:t xml:space="preserve">9 </w:t>
      </w:r>
      <w:r w:rsidR="00AC0C44" w:rsidRPr="006447D2">
        <w:rPr>
          <w:rFonts w:ascii="Angsana New" w:hAnsi="Angsana New" w:hint="cs"/>
          <w:sz w:val="26"/>
          <w:szCs w:val="26"/>
          <w:cs/>
        </w:rPr>
        <w:t xml:space="preserve">      </w:t>
      </w:r>
      <w:r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Pr="006447D2">
        <w:rPr>
          <w:rFonts w:ascii="Angsana New" w:hAnsi="Angsana New"/>
          <w:sz w:val="26"/>
          <w:szCs w:val="26"/>
        </w:rPr>
        <w:t>10</w:t>
      </w:r>
    </w:p>
    <w:bookmarkEnd w:id="0"/>
    <w:p w14:paraId="4819B89B" w14:textId="77777777" w:rsidR="00326C1C" w:rsidRPr="006447D2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DCBF537" w14:textId="77777777" w:rsidR="00326C1C" w:rsidRPr="006447D2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สินทรัพย์</w:t>
      </w:r>
      <w:r w:rsidRPr="006447D2">
        <w:rPr>
          <w:rFonts w:ascii="Angsana New" w:hAnsi="Angsana New" w:hint="cs"/>
          <w:sz w:val="26"/>
          <w:szCs w:val="26"/>
          <w:cs/>
        </w:rPr>
        <w:t>สิทธิการใช้</w:t>
      </w:r>
      <w:r w:rsidR="00D1455E" w:rsidRPr="006447D2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6447D2">
        <w:rPr>
          <w:rFonts w:ascii="Angsana New" w:hAnsi="Angsana New"/>
          <w:sz w:val="26"/>
          <w:szCs w:val="26"/>
          <w:cs/>
        </w:rPr>
        <w:t>สัญญาเช่</w:t>
      </w:r>
      <w:r w:rsidRPr="006447D2">
        <w:rPr>
          <w:rFonts w:ascii="Angsana New" w:hAnsi="Angsana New" w:hint="cs"/>
          <w:sz w:val="26"/>
          <w:szCs w:val="26"/>
          <w:cs/>
        </w:rPr>
        <w:t>า</w:t>
      </w:r>
      <w:r w:rsidRPr="006447D2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6447D2">
        <w:rPr>
          <w:rFonts w:ascii="Angsana New" w:hAnsi="Angsana New"/>
          <w:sz w:val="26"/>
          <w:szCs w:val="26"/>
        </w:rPr>
        <w:t>11</w:t>
      </w:r>
    </w:p>
    <w:p w14:paraId="2B0B689A" w14:textId="77777777" w:rsidR="003476D3" w:rsidRPr="006447D2" w:rsidRDefault="003476D3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4D685171" w:rsidR="007F367F" w:rsidRPr="006447D2" w:rsidRDefault="00516772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t>7</w:t>
      </w:r>
      <w:r w:rsidR="007F367F"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6447D2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6447D2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6447D2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6447D2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6447D2">
        <w:rPr>
          <w:rFonts w:ascii="Angsana New" w:hAnsi="Angsana New"/>
          <w:b/>
          <w:bCs/>
          <w:sz w:val="26"/>
          <w:szCs w:val="26"/>
        </w:rPr>
        <w:t>-</w:t>
      </w:r>
      <w:r w:rsidR="007F367F" w:rsidRPr="006447D2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6447D2" w:rsidRDefault="00F113B0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78F53DBB" w:rsidR="00F113B0" w:rsidRPr="006447D2" w:rsidRDefault="00F113B0" w:rsidP="00A1296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รายการเปลี่ยนแปลงของ</w:t>
      </w:r>
      <w:r w:rsidR="00326C1C" w:rsidRPr="006447D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312F90" w:rsidRPr="006447D2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6447D2">
        <w:rPr>
          <w:rFonts w:ascii="Angsana New" w:hAnsi="Angsana New"/>
          <w:sz w:val="26"/>
          <w:szCs w:val="26"/>
        </w:rPr>
        <w:t xml:space="preserve">- </w:t>
      </w:r>
      <w:r w:rsidR="00942993" w:rsidRPr="006447D2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ในระหว่าง</w:t>
      </w:r>
      <w:r w:rsidR="008550B5" w:rsidRPr="006447D2">
        <w:rPr>
          <w:rFonts w:ascii="Angsana New" w:hAnsi="Angsana New"/>
          <w:sz w:val="26"/>
          <w:szCs w:val="26"/>
          <w:cs/>
        </w:rPr>
        <w:t>งวด</w:t>
      </w:r>
      <w:r w:rsidR="00466586" w:rsidRPr="006447D2">
        <w:rPr>
          <w:rFonts w:ascii="Angsana New" w:hAnsi="Angsana New" w:hint="cs"/>
          <w:sz w:val="26"/>
          <w:szCs w:val="26"/>
          <w:cs/>
        </w:rPr>
        <w:t>หก</w:t>
      </w:r>
      <w:r w:rsidR="008550B5" w:rsidRPr="006447D2">
        <w:rPr>
          <w:rFonts w:ascii="Angsana New" w:hAnsi="Angsana New"/>
          <w:sz w:val="26"/>
          <w:szCs w:val="26"/>
          <w:cs/>
        </w:rPr>
        <w:t>เดือน</w:t>
      </w:r>
      <w:r w:rsidRPr="006447D2">
        <w:rPr>
          <w:rFonts w:ascii="Angsana New" w:hAnsi="Angsana New"/>
          <w:sz w:val="26"/>
          <w:szCs w:val="26"/>
          <w:cs/>
        </w:rPr>
        <w:t>สิ้นสุด</w:t>
      </w:r>
      <w:r w:rsidR="000D1403" w:rsidRPr="006447D2">
        <w:rPr>
          <w:rFonts w:ascii="Angsana New" w:hAnsi="Angsana New"/>
          <w:sz w:val="26"/>
          <w:szCs w:val="26"/>
          <w:cs/>
        </w:rPr>
        <w:t xml:space="preserve">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A831F0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</w:t>
      </w:r>
      <w:r w:rsidR="008E034F" w:rsidRPr="006447D2">
        <w:rPr>
          <w:rFonts w:ascii="Angsana New" w:hAnsi="Angsana New"/>
          <w:sz w:val="26"/>
          <w:szCs w:val="26"/>
        </w:rPr>
        <w:t>4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14BB1BDE" w14:textId="77777777" w:rsidR="00F113B0" w:rsidRPr="006447D2" w:rsidRDefault="00F113B0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6447D2" w14:paraId="71A8F5DB" w14:textId="77777777" w:rsidTr="00CC201D">
        <w:tc>
          <w:tcPr>
            <w:tcW w:w="8370" w:type="dxa"/>
          </w:tcPr>
          <w:p w14:paraId="6928CAA5" w14:textId="77777777" w:rsidR="00F113B0" w:rsidRPr="006447D2" w:rsidRDefault="00F113B0" w:rsidP="00A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6447D2" w:rsidRDefault="00F113B0" w:rsidP="00A12961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6447D2" w14:paraId="6CE0F62D" w14:textId="77777777" w:rsidTr="00CC201D">
        <w:tc>
          <w:tcPr>
            <w:tcW w:w="8370" w:type="dxa"/>
          </w:tcPr>
          <w:p w14:paraId="79ECD8C1" w14:textId="77777777" w:rsidR="00F113B0" w:rsidRPr="006447D2" w:rsidRDefault="00F113B0" w:rsidP="00A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6447D2" w:rsidRDefault="00F113B0" w:rsidP="00A12961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6447D2" w14:paraId="15D4175D" w14:textId="77777777" w:rsidTr="00CC201D">
        <w:tc>
          <w:tcPr>
            <w:tcW w:w="8370" w:type="dxa"/>
          </w:tcPr>
          <w:p w14:paraId="0D510B65" w14:textId="216C2936" w:rsidR="001520C4" w:rsidRPr="006447D2" w:rsidRDefault="001520C4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>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8550B5" w:rsidRPr="006447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792EDCA8" w14:textId="5A9A3003" w:rsidR="001520C4" w:rsidRPr="006447D2" w:rsidRDefault="008550B5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</w:tr>
      <w:tr w:rsidR="007D304C" w:rsidRPr="006447D2" w14:paraId="6593ED38" w14:textId="77777777" w:rsidTr="00CC201D">
        <w:tc>
          <w:tcPr>
            <w:tcW w:w="8370" w:type="dxa"/>
          </w:tcPr>
          <w:p w14:paraId="4F6D53E1" w14:textId="66003682" w:rsidR="007D304C" w:rsidRPr="006447D2" w:rsidRDefault="007D304C" w:rsidP="007D30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037BE7F" w14:textId="5B592341" w:rsidR="007D304C" w:rsidRPr="006447D2" w:rsidRDefault="007D304C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</w:t>
            </w:r>
            <w:r w:rsidR="00E5696E" w:rsidRPr="006447D2">
              <w:rPr>
                <w:rFonts w:ascii="Angsana New" w:hAnsi="Angsana New"/>
                <w:sz w:val="26"/>
                <w:szCs w:val="26"/>
              </w:rPr>
              <w:t>1</w:t>
            </w:r>
            <w:r w:rsidRPr="006447D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426C9" w:rsidRPr="006447D2" w14:paraId="19FC010F" w14:textId="77777777" w:rsidTr="00CC201D">
        <w:tc>
          <w:tcPr>
            <w:tcW w:w="8370" w:type="dxa"/>
          </w:tcPr>
          <w:p w14:paraId="0F07A4DE" w14:textId="77777777" w:rsidR="004426C9" w:rsidRPr="006447D2" w:rsidRDefault="004426C9" w:rsidP="004426C9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334C87A1" w14:textId="2FCC9191" w:rsidR="004426C9" w:rsidRPr="006447D2" w:rsidRDefault="007D304C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(1,568)</w:t>
            </w:r>
          </w:p>
        </w:tc>
      </w:tr>
      <w:tr w:rsidR="004426C9" w:rsidRPr="006447D2" w14:paraId="54811AAF" w14:textId="77777777" w:rsidTr="00CC201D">
        <w:tc>
          <w:tcPr>
            <w:tcW w:w="8370" w:type="dxa"/>
          </w:tcPr>
          <w:p w14:paraId="73C1608E" w14:textId="2D9CE4BB" w:rsidR="004426C9" w:rsidRPr="006447D2" w:rsidRDefault="004426C9" w:rsidP="004426C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6447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67BFD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E70D2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550B5" w:rsidRPr="006447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02B69E74" w:rsidR="004426C9" w:rsidRPr="006447D2" w:rsidRDefault="007D304C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34,907</w:t>
            </w:r>
          </w:p>
        </w:tc>
      </w:tr>
      <w:tr w:rsidR="00E40AB9" w:rsidRPr="006447D2" w14:paraId="2E8778F8" w14:textId="77777777" w:rsidTr="00E40AB9">
        <w:tc>
          <w:tcPr>
            <w:tcW w:w="8370" w:type="dxa"/>
          </w:tcPr>
          <w:p w14:paraId="5A28701C" w14:textId="77777777" w:rsidR="00E40AB9" w:rsidRPr="006447D2" w:rsidRDefault="00E40AB9" w:rsidP="004426C9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E40AB9" w:rsidRPr="006447D2" w:rsidRDefault="00E40AB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497E" w:rsidRPr="006447D2" w14:paraId="6C26840C" w14:textId="77777777" w:rsidTr="00CE4179">
        <w:tc>
          <w:tcPr>
            <w:tcW w:w="8370" w:type="dxa"/>
          </w:tcPr>
          <w:p w14:paraId="19F45D82" w14:textId="77777777" w:rsidR="0052497E" w:rsidRPr="006447D2" w:rsidRDefault="0052497E" w:rsidP="00CE4179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3E0263A8" w:rsidR="0052497E" w:rsidRPr="006447D2" w:rsidRDefault="008A5AA7" w:rsidP="00C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33</w:t>
            </w:r>
            <w:r w:rsidR="0052497E"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="0003737E" w:rsidRPr="006447D2">
              <w:rPr>
                <w:rFonts w:ascii="Angsana New" w:hAnsi="Angsana New"/>
                <w:sz w:val="26"/>
                <w:szCs w:val="26"/>
              </w:rPr>
              <w:t>023</w:t>
            </w:r>
          </w:p>
        </w:tc>
      </w:tr>
      <w:tr w:rsidR="0052497E" w:rsidRPr="006447D2" w14:paraId="49A836B2" w14:textId="77777777" w:rsidTr="00CE4179">
        <w:tc>
          <w:tcPr>
            <w:tcW w:w="8370" w:type="dxa"/>
          </w:tcPr>
          <w:p w14:paraId="1CA4B673" w14:textId="77777777" w:rsidR="0052497E" w:rsidRPr="006447D2" w:rsidRDefault="0052497E" w:rsidP="00CE4179">
            <w:pPr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5F81771" w14:textId="13305B5F" w:rsidR="0052497E" w:rsidRPr="006447D2" w:rsidRDefault="0003737E" w:rsidP="00C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1,884</w:t>
            </w:r>
          </w:p>
        </w:tc>
      </w:tr>
      <w:tr w:rsidR="0052497E" w:rsidRPr="006447D2" w14:paraId="7FCB85BA" w14:textId="77777777" w:rsidTr="00CE4179">
        <w:tc>
          <w:tcPr>
            <w:tcW w:w="8370" w:type="dxa"/>
          </w:tcPr>
          <w:p w14:paraId="55473330" w14:textId="77777777" w:rsidR="0052497E" w:rsidRPr="006447D2" w:rsidRDefault="0052497E" w:rsidP="00CE417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16CC7001" w:rsidR="0052497E" w:rsidRPr="006447D2" w:rsidRDefault="007D304C" w:rsidP="00C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34,907</w:t>
            </w:r>
          </w:p>
        </w:tc>
      </w:tr>
    </w:tbl>
    <w:p w14:paraId="43B04F22" w14:textId="4F140789" w:rsidR="00E40AB9" w:rsidRPr="006447D2" w:rsidRDefault="00E40AB9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3CE2B81" w14:textId="4D4EF2D3" w:rsidR="00312F90" w:rsidRPr="006447D2" w:rsidRDefault="00312F90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สินทรัพย์</w:t>
      </w:r>
      <w:r w:rsidRPr="006447D2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6447D2">
        <w:rPr>
          <w:rFonts w:ascii="Angsana New" w:hAnsi="Angsana New"/>
          <w:sz w:val="26"/>
          <w:szCs w:val="26"/>
          <w:cs/>
        </w:rPr>
        <w:t>สัญญาเช่</w:t>
      </w:r>
      <w:r w:rsidRPr="006447D2">
        <w:rPr>
          <w:rFonts w:ascii="Angsana New" w:hAnsi="Angsana New" w:hint="cs"/>
          <w:sz w:val="26"/>
          <w:szCs w:val="26"/>
          <w:cs/>
        </w:rPr>
        <w:t>า</w:t>
      </w:r>
      <w:r w:rsidRPr="006447D2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6447D2">
        <w:rPr>
          <w:rFonts w:ascii="Angsana New" w:hAnsi="Angsana New"/>
          <w:sz w:val="26"/>
          <w:szCs w:val="26"/>
        </w:rPr>
        <w:t>11</w:t>
      </w:r>
    </w:p>
    <w:p w14:paraId="46C904B8" w14:textId="16E3FEBD" w:rsidR="00F70EA3" w:rsidRPr="006447D2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F70EA3"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6447D2">
        <w:rPr>
          <w:rFonts w:ascii="Angsana New" w:hAnsi="Angsana New"/>
          <w:b/>
          <w:bCs/>
          <w:sz w:val="26"/>
          <w:szCs w:val="26"/>
        </w:rPr>
        <w:tab/>
      </w:r>
      <w:r w:rsidR="00F70EA3" w:rsidRPr="006447D2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6447D2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6447D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6447D2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0"/>
          <w:szCs w:val="20"/>
        </w:rPr>
      </w:pPr>
    </w:p>
    <w:p w14:paraId="764E97CB" w14:textId="4915C27A" w:rsidR="00F70EA3" w:rsidRPr="006447D2" w:rsidRDefault="008A2F90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>ค่าใช้จ่าย</w:t>
      </w:r>
      <w:r w:rsidR="00AE7A91" w:rsidRPr="006447D2">
        <w:rPr>
          <w:rFonts w:ascii="Angsana New" w:hAnsi="Angsana New"/>
          <w:sz w:val="26"/>
          <w:szCs w:val="26"/>
        </w:rPr>
        <w:t xml:space="preserve"> </w:t>
      </w:r>
      <w:r w:rsidR="00AE7A91" w:rsidRPr="006447D2">
        <w:rPr>
          <w:rFonts w:ascii="Angsana New" w:hAnsi="Angsana New" w:hint="cs"/>
          <w:sz w:val="26"/>
          <w:szCs w:val="26"/>
          <w:cs/>
        </w:rPr>
        <w:t xml:space="preserve">(รายได้) </w:t>
      </w:r>
      <w:r w:rsidR="00364236" w:rsidRPr="006447D2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326C1C" w:rsidRPr="006447D2">
        <w:rPr>
          <w:rFonts w:ascii="Angsana New" w:hAnsi="Angsana New" w:hint="cs"/>
          <w:sz w:val="26"/>
          <w:szCs w:val="26"/>
          <w:cs/>
        </w:rPr>
        <w:t>แต่ละ</w:t>
      </w:r>
      <w:r w:rsidR="00A12961" w:rsidRPr="006447D2">
        <w:rPr>
          <w:rFonts w:ascii="Angsana New" w:hAnsi="Angsana New"/>
          <w:sz w:val="26"/>
          <w:szCs w:val="26"/>
          <w:cs/>
        </w:rPr>
        <w:t>งวด</w:t>
      </w:r>
      <w:r w:rsidR="00324810" w:rsidRPr="006447D2">
        <w:rPr>
          <w:rFonts w:ascii="Angsana New" w:hAnsi="Angsana New" w:hint="cs"/>
          <w:sz w:val="26"/>
          <w:szCs w:val="26"/>
          <w:cs/>
        </w:rPr>
        <w:t>สาม</w:t>
      </w:r>
      <w:r w:rsidR="002F0804" w:rsidRPr="006447D2">
        <w:rPr>
          <w:rFonts w:ascii="Angsana New" w:hAnsi="Angsana New" w:hint="cs"/>
          <w:sz w:val="26"/>
          <w:szCs w:val="26"/>
          <w:cs/>
        </w:rPr>
        <w:t>เดือนและหก</w:t>
      </w:r>
      <w:r w:rsidR="00324810" w:rsidRPr="006447D2">
        <w:rPr>
          <w:rFonts w:ascii="Angsana New" w:hAnsi="Angsana New" w:hint="cs"/>
          <w:sz w:val="26"/>
          <w:szCs w:val="26"/>
          <w:cs/>
        </w:rPr>
        <w:t>เดือน</w:t>
      </w:r>
      <w:r w:rsidR="00F70EA3" w:rsidRPr="006447D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 </w:t>
      </w:r>
      <w:r w:rsidR="00E70D22" w:rsidRPr="006447D2">
        <w:rPr>
          <w:rFonts w:ascii="Angsana New" w:hAnsi="Angsana New"/>
          <w:sz w:val="26"/>
          <w:szCs w:val="26"/>
        </w:rPr>
        <w:t xml:space="preserve">2564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="00E70D22" w:rsidRPr="006447D2">
        <w:rPr>
          <w:rFonts w:ascii="Angsana New" w:hAnsi="Angsana New"/>
          <w:sz w:val="26"/>
          <w:szCs w:val="26"/>
        </w:rPr>
        <w:t>2563</w:t>
      </w:r>
      <w:r w:rsidR="00F70EA3" w:rsidRPr="006447D2">
        <w:rPr>
          <w:rFonts w:ascii="Angsana New" w:hAnsi="Angsana New"/>
          <w:sz w:val="26"/>
          <w:szCs w:val="26"/>
          <w:cs/>
        </w:rPr>
        <w:t xml:space="preserve"> </w:t>
      </w:r>
      <w:r w:rsidR="001409AD" w:rsidRPr="006447D2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6447D2">
        <w:rPr>
          <w:rFonts w:ascii="Angsana New" w:hAnsi="Angsana New"/>
          <w:sz w:val="26"/>
          <w:szCs w:val="26"/>
        </w:rPr>
        <w:t xml:space="preserve"> </w:t>
      </w:r>
    </w:p>
    <w:p w14:paraId="0F37402A" w14:textId="0BFDF440" w:rsidR="00312F90" w:rsidRPr="006447D2" w:rsidRDefault="00312F90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F0804" w:rsidRPr="006447D2" w14:paraId="66C2FAE9" w14:textId="77777777" w:rsidTr="00202EA8">
        <w:tc>
          <w:tcPr>
            <w:tcW w:w="3960" w:type="dxa"/>
          </w:tcPr>
          <w:p w14:paraId="2F271F5B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AEAA4DA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F0804" w:rsidRPr="006447D2" w14:paraId="62E5ADF2" w14:textId="77777777" w:rsidTr="00202EA8">
        <w:tc>
          <w:tcPr>
            <w:tcW w:w="3960" w:type="dxa"/>
          </w:tcPr>
          <w:p w14:paraId="6120B3EE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EA391E5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20CF44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9BC2BB6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2F0804" w:rsidRPr="006447D2" w14:paraId="7122560E" w14:textId="77777777" w:rsidTr="00202EA8">
        <w:tc>
          <w:tcPr>
            <w:tcW w:w="3960" w:type="dxa"/>
          </w:tcPr>
          <w:p w14:paraId="204F0C09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38D770F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51D405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E3ACEF5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F0804" w:rsidRPr="006447D2" w14:paraId="3DFC6312" w14:textId="77777777" w:rsidTr="006447D2">
        <w:tc>
          <w:tcPr>
            <w:tcW w:w="3960" w:type="dxa"/>
          </w:tcPr>
          <w:p w14:paraId="4D4C5B1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501D1D" w14:textId="471620F0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9023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9B8E2A" w14:textId="42F112A5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9A9E069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12FF6D" w14:textId="03DF64B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DC5ED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ED9F6" w14:textId="7F399F73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F0804" w:rsidRPr="006447D2" w14:paraId="7A57C1B3" w14:textId="77777777" w:rsidTr="006447D2">
        <w:tc>
          <w:tcPr>
            <w:tcW w:w="3960" w:type="dxa"/>
          </w:tcPr>
          <w:p w14:paraId="167185EE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2BAD84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AC6151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E3B64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D93270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70B4A1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CE31F7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5FDABF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0804" w:rsidRPr="006447D2" w14:paraId="4BE92FD6" w14:textId="77777777" w:rsidTr="00202EA8">
        <w:tc>
          <w:tcPr>
            <w:tcW w:w="3960" w:type="dxa"/>
          </w:tcPr>
          <w:p w14:paraId="13AEFAF3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</w:tcPr>
          <w:p w14:paraId="3ADDE6C3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DEAA04D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14A587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C1F1A1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99DDB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D69B3C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237FC2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F0804" w:rsidRPr="006447D2" w14:paraId="79A1B641" w14:textId="77777777" w:rsidTr="00202EA8">
        <w:tc>
          <w:tcPr>
            <w:tcW w:w="3960" w:type="dxa"/>
          </w:tcPr>
          <w:p w14:paraId="4BDCF00B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</w:tcPr>
          <w:p w14:paraId="75F1C4E3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1B3213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5CD540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DC3A2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6C6FD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CA708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E0D6EB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804" w:rsidRPr="006447D2" w14:paraId="58EC3FB1" w14:textId="77777777" w:rsidTr="00202EA8">
        <w:tc>
          <w:tcPr>
            <w:tcW w:w="3960" w:type="dxa"/>
          </w:tcPr>
          <w:p w14:paraId="4BD9E75B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</w:tcPr>
          <w:p w14:paraId="018D5EC3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90402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9B77CC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4FC5D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664491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138A1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C65D0B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804" w:rsidRPr="006447D2" w14:paraId="132EB042" w14:textId="77777777" w:rsidTr="00202EA8">
        <w:tc>
          <w:tcPr>
            <w:tcW w:w="3960" w:type="dxa"/>
          </w:tcPr>
          <w:p w14:paraId="258FF3BF" w14:textId="2D3BF8A8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</w:tcPr>
          <w:p w14:paraId="1E86A135" w14:textId="3BF19634" w:rsidR="002F0804" w:rsidRPr="006447D2" w:rsidRDefault="007D304C" w:rsidP="007D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DE3384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F30DAF" w14:textId="6C3E1A1D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76098CB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D2494A" w14:textId="60C8DED6" w:rsidR="002F0804" w:rsidRPr="006447D2" w:rsidRDefault="007D304C" w:rsidP="0019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61525AEF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776A1D" w14:textId="6CD1188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F0804" w:rsidRPr="006447D2" w14:paraId="30C44353" w14:textId="77777777" w:rsidTr="00202EA8">
        <w:tc>
          <w:tcPr>
            <w:tcW w:w="3960" w:type="dxa"/>
          </w:tcPr>
          <w:p w14:paraId="7A545B30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</w:tcPr>
          <w:p w14:paraId="113B443D" w14:textId="7777777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B59F1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61C43" w14:textId="7777777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7126C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AC282" w14:textId="7777777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F49FB7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9FE295" w14:textId="7777777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804" w:rsidRPr="006447D2" w14:paraId="53FA97BD" w14:textId="77777777" w:rsidTr="00202EA8">
        <w:tc>
          <w:tcPr>
            <w:tcW w:w="3960" w:type="dxa"/>
          </w:tcPr>
          <w:p w14:paraId="7457A5C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1260" w:type="dxa"/>
          </w:tcPr>
          <w:p w14:paraId="617FF9AB" w14:textId="05F99642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</w:tcPr>
          <w:p w14:paraId="0599F376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1D9D47" w14:textId="730060F9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51279B76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83E2A5" w14:textId="12B3847E" w:rsidR="002F0804" w:rsidRPr="006447D2" w:rsidRDefault="007D304C" w:rsidP="0019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</w:tcPr>
          <w:p w14:paraId="199AB98C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CCEF06" w14:textId="3D7D6841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</w:tr>
      <w:tr w:rsidR="002F0804" w:rsidRPr="006447D2" w14:paraId="0C5F6703" w14:textId="77777777" w:rsidTr="00202EA8">
        <w:tc>
          <w:tcPr>
            <w:tcW w:w="3960" w:type="dxa"/>
          </w:tcPr>
          <w:p w14:paraId="4F9C1057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312BBBEA" w14:textId="2E3D949D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75D4BF78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C25906" w14:textId="24DD8790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70" w:type="dxa"/>
          </w:tcPr>
          <w:p w14:paraId="23DE33E4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797D49" w14:textId="4EDF6CB7" w:rsidR="002F0804" w:rsidRPr="006447D2" w:rsidRDefault="007D304C" w:rsidP="007D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270" w:type="dxa"/>
          </w:tcPr>
          <w:p w14:paraId="35C809A0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260A21" w14:textId="42E1AC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2F0804" w:rsidRPr="006447D2" w14:paraId="6DE725EE" w14:textId="77777777" w:rsidTr="00202EA8">
        <w:tc>
          <w:tcPr>
            <w:tcW w:w="3960" w:type="dxa"/>
          </w:tcPr>
          <w:p w14:paraId="42FF9B75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62FBA846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37E4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C0B632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1A89C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24B3E5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623CC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80726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804" w:rsidRPr="006447D2" w14:paraId="07DC3E28" w14:textId="77777777" w:rsidTr="00202EA8">
        <w:tc>
          <w:tcPr>
            <w:tcW w:w="3960" w:type="dxa"/>
          </w:tcPr>
          <w:p w14:paraId="57A6FCF1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14:paraId="3C428F87" w14:textId="0B6E51EE" w:rsidR="002F0804" w:rsidRPr="006447D2" w:rsidRDefault="0003737E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="007D304C" w:rsidRPr="006447D2">
              <w:rPr>
                <w:rFonts w:ascii="Angsana New" w:hAnsi="Angsana New"/>
                <w:sz w:val="26"/>
                <w:szCs w:val="26"/>
              </w:rPr>
              <w:t>14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089100C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398CAE" w14:textId="46C849C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270" w:type="dxa"/>
          </w:tcPr>
          <w:p w14:paraId="0BD6AD68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7191E" w14:textId="7BAD0F6B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270" w:type="dxa"/>
          </w:tcPr>
          <w:p w14:paraId="021B5F6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28B608" w14:textId="789FC915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</w:tr>
      <w:tr w:rsidR="002F0804" w:rsidRPr="006447D2" w14:paraId="44E64514" w14:textId="77777777" w:rsidTr="00202EA8">
        <w:tc>
          <w:tcPr>
            <w:tcW w:w="3960" w:type="dxa"/>
          </w:tcPr>
          <w:p w14:paraId="274948A5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417499B0" w14:textId="47E4A029" w:rsidR="002F0804" w:rsidRPr="006447D2" w:rsidRDefault="00DD5DC8" w:rsidP="0019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0</w:t>
            </w:r>
            <w:r w:rsidR="0019608F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138D42C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3070A7" w14:textId="35410E0B" w:rsidR="002F0804" w:rsidRPr="006447D2" w:rsidRDefault="002F0804" w:rsidP="0019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195E9A40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504C29" w14:textId="3AD28015" w:rsidR="002F0804" w:rsidRPr="006447D2" w:rsidRDefault="007D304C" w:rsidP="0019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</w:t>
            </w:r>
            <w:r w:rsidR="0003737E" w:rsidRPr="006447D2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</w:tcPr>
          <w:p w14:paraId="6C86A29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18C265" w14:textId="7B0B6BFB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389</w:t>
            </w:r>
          </w:p>
        </w:tc>
      </w:tr>
      <w:tr w:rsidR="002F0804" w:rsidRPr="006447D2" w14:paraId="7C33CB4F" w14:textId="77777777" w:rsidTr="00202EA8">
        <w:tc>
          <w:tcPr>
            <w:tcW w:w="3960" w:type="dxa"/>
          </w:tcPr>
          <w:p w14:paraId="50F4E66F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3905D1" w14:textId="1D6ED635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</w:t>
            </w:r>
            <w:r w:rsidR="00F00181" w:rsidRPr="006447D2">
              <w:rPr>
                <w:rFonts w:ascii="Angsana New" w:hAnsi="Angsana New"/>
                <w:sz w:val="26"/>
                <w:szCs w:val="26"/>
              </w:rPr>
              <w:t>,845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A1066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808C31" w14:textId="6055FD2C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70" w:type="dxa"/>
          </w:tcPr>
          <w:p w14:paraId="568F12A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CBB596" w14:textId="1D7E6DF1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="00E07306" w:rsidRPr="006447D2">
              <w:rPr>
                <w:rFonts w:ascii="Angsana New" w:hAnsi="Angsana New"/>
                <w:sz w:val="26"/>
                <w:szCs w:val="26"/>
              </w:rPr>
              <w:t>2,079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7020D51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C59D64" w14:textId="605241CF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</w:tr>
      <w:tr w:rsidR="002F0804" w:rsidRPr="006447D2" w14:paraId="5D2E7804" w14:textId="77777777" w:rsidTr="00202EA8">
        <w:tc>
          <w:tcPr>
            <w:tcW w:w="3960" w:type="dxa"/>
          </w:tcPr>
          <w:p w14:paraId="6A0B8890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2E7AF" w14:textId="00AAFD83" w:rsidR="002F0804" w:rsidRPr="006447D2" w:rsidRDefault="00F00181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(1,301)</w:t>
            </w:r>
          </w:p>
        </w:tc>
        <w:tc>
          <w:tcPr>
            <w:tcW w:w="270" w:type="dxa"/>
          </w:tcPr>
          <w:p w14:paraId="53FF0994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F46E8" w14:textId="3626E423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270" w:type="dxa"/>
          </w:tcPr>
          <w:p w14:paraId="1CF031D0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B3B208" w14:textId="478757CE" w:rsidR="002F0804" w:rsidRPr="006447D2" w:rsidRDefault="00E07306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1,176</w:t>
            </w:r>
          </w:p>
        </w:tc>
        <w:tc>
          <w:tcPr>
            <w:tcW w:w="270" w:type="dxa"/>
          </w:tcPr>
          <w:p w14:paraId="19C1C2F6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119FB" w14:textId="59146FE2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254</w:t>
            </w:r>
          </w:p>
        </w:tc>
      </w:tr>
    </w:tbl>
    <w:p w14:paraId="02BA35D8" w14:textId="0DBCD094" w:rsidR="00E40AB9" w:rsidRPr="006447D2" w:rsidRDefault="00E40AB9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0"/>
          <w:szCs w:val="20"/>
        </w:rPr>
      </w:pPr>
    </w:p>
    <w:p w14:paraId="1410F633" w14:textId="4D884237" w:rsidR="00A64DC7" w:rsidRPr="006447D2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8A2F90" w:rsidRPr="006447D2">
        <w:rPr>
          <w:rFonts w:ascii="Angsana New" w:hAnsi="Angsana New" w:hint="cs"/>
          <w:sz w:val="26"/>
          <w:szCs w:val="26"/>
          <w:cs/>
        </w:rPr>
        <w:t>ค่าใช้จ่าย</w:t>
      </w:r>
      <w:r w:rsidR="00AE7A91" w:rsidRPr="006447D2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Pr="006447D2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Pr="006447D2">
        <w:rPr>
          <w:rFonts w:ascii="Angsana New" w:hAnsi="Angsana New" w:hint="cs"/>
          <w:sz w:val="26"/>
          <w:szCs w:val="26"/>
          <w:cs/>
        </w:rPr>
        <w:t>แต่ละ</w:t>
      </w:r>
      <w:r w:rsidRPr="006447D2">
        <w:rPr>
          <w:rFonts w:ascii="Angsana New" w:hAnsi="Angsana New"/>
          <w:sz w:val="26"/>
          <w:szCs w:val="26"/>
          <w:cs/>
        </w:rPr>
        <w:t>งวด</w:t>
      </w:r>
      <w:r w:rsidRPr="006447D2">
        <w:rPr>
          <w:rFonts w:ascii="Angsana New" w:hAnsi="Angsana New" w:hint="cs"/>
          <w:sz w:val="26"/>
          <w:szCs w:val="26"/>
          <w:cs/>
        </w:rPr>
        <w:t>สามเดือน</w:t>
      </w:r>
      <w:r w:rsidR="002F0804" w:rsidRPr="006447D2">
        <w:rPr>
          <w:rFonts w:ascii="Angsana New" w:hAnsi="Angsana New" w:hint="cs"/>
          <w:sz w:val="26"/>
          <w:szCs w:val="26"/>
          <w:cs/>
        </w:rPr>
        <w:t>และหกเดือน</w:t>
      </w:r>
      <w:r w:rsidRPr="006447D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 </w:t>
      </w:r>
      <w:r w:rsidR="00E70D22" w:rsidRPr="006447D2">
        <w:rPr>
          <w:rFonts w:ascii="Angsana New" w:hAnsi="Angsana New"/>
          <w:sz w:val="26"/>
          <w:szCs w:val="26"/>
        </w:rPr>
        <w:t xml:space="preserve">2564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="00E70D22" w:rsidRPr="006447D2">
        <w:rPr>
          <w:rFonts w:ascii="Angsana New" w:hAnsi="Angsana New"/>
          <w:sz w:val="26"/>
          <w:szCs w:val="26"/>
        </w:rPr>
        <w:t>2563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มีดังนี้</w:t>
      </w:r>
    </w:p>
    <w:p w14:paraId="03F118DF" w14:textId="5353E001" w:rsidR="002F0804" w:rsidRPr="006447D2" w:rsidRDefault="002F0804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F0804" w:rsidRPr="006447D2" w14:paraId="3C304128" w14:textId="77777777" w:rsidTr="00202EA8">
        <w:tc>
          <w:tcPr>
            <w:tcW w:w="3960" w:type="dxa"/>
          </w:tcPr>
          <w:p w14:paraId="3793FD21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362B115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F0804" w:rsidRPr="006447D2" w14:paraId="4B79693A" w14:textId="77777777" w:rsidTr="00202EA8">
        <w:tc>
          <w:tcPr>
            <w:tcW w:w="3960" w:type="dxa"/>
          </w:tcPr>
          <w:p w14:paraId="22405CC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A34B99B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12B53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4A7FBF3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2F0804" w:rsidRPr="006447D2" w14:paraId="74FF1020" w14:textId="77777777" w:rsidTr="00202EA8">
        <w:tc>
          <w:tcPr>
            <w:tcW w:w="3960" w:type="dxa"/>
          </w:tcPr>
          <w:p w14:paraId="0BC6A8A5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F407BDC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47DC906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39D4F7B" w14:textId="77777777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F0804" w:rsidRPr="006447D2" w14:paraId="79339483" w14:textId="77777777" w:rsidTr="006447D2">
        <w:tc>
          <w:tcPr>
            <w:tcW w:w="3960" w:type="dxa"/>
          </w:tcPr>
          <w:p w14:paraId="781A91EF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5D76D6" w14:textId="17CC34F6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A4B0B4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BD5BD" w14:textId="14D45951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DE3802A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B89032" w14:textId="1EF9D7AB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8085D6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9B3B02" w14:textId="56DC5A0A" w:rsidR="002F0804" w:rsidRPr="006447D2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F0804" w:rsidRPr="006447D2" w14:paraId="69253586" w14:textId="77777777" w:rsidTr="006447D2">
        <w:tc>
          <w:tcPr>
            <w:tcW w:w="3960" w:type="dxa"/>
          </w:tcPr>
          <w:p w14:paraId="4AD56F28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163E40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5F0C97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72FA10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EFFF4A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21C506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905CDC" w14:textId="77777777" w:rsidR="002F0804" w:rsidRPr="006447D2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472A0D" w14:textId="77777777" w:rsidR="002F0804" w:rsidRPr="006447D2" w:rsidRDefault="002F0804" w:rsidP="00202EA8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0804" w:rsidRPr="006447D2" w14:paraId="478CDACC" w14:textId="77777777" w:rsidTr="00202EA8">
        <w:tc>
          <w:tcPr>
            <w:tcW w:w="3960" w:type="dxa"/>
          </w:tcPr>
          <w:p w14:paraId="538338CF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2742F3" w14:textId="7E7B9ABD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072</w:t>
            </w:r>
          </w:p>
        </w:tc>
        <w:tc>
          <w:tcPr>
            <w:tcW w:w="270" w:type="dxa"/>
          </w:tcPr>
          <w:p w14:paraId="394057B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2EA6A" w14:textId="1AC49EBC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7797CEE7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E9716D" w14:textId="4C51EE55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7,95</w:t>
            </w:r>
            <w:r w:rsidR="00355795" w:rsidRPr="006447D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7B11FAA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189806" w14:textId="6656E00E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1,593</w:t>
            </w:r>
          </w:p>
        </w:tc>
      </w:tr>
      <w:tr w:rsidR="002F0804" w:rsidRPr="006447D2" w14:paraId="4BF621FC" w14:textId="77777777" w:rsidTr="00202EA8">
        <w:tc>
          <w:tcPr>
            <w:tcW w:w="3960" w:type="dxa"/>
          </w:tcPr>
          <w:p w14:paraId="01B29BE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C14A871" w14:textId="77777777" w:rsidR="002F0804" w:rsidRPr="006447D2" w:rsidRDefault="002F0804" w:rsidP="002F0804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8ECC9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44CCAE0" w14:textId="77777777" w:rsidR="002F0804" w:rsidRPr="006447D2" w:rsidRDefault="002F0804" w:rsidP="002F0804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0FC86B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58890EE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2CCF0F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91028B3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F0804" w:rsidRPr="006447D2" w14:paraId="0266AD46" w14:textId="77777777" w:rsidTr="00202EA8">
        <w:tc>
          <w:tcPr>
            <w:tcW w:w="3960" w:type="dxa"/>
          </w:tcPr>
          <w:p w14:paraId="3C829AE9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797DB8BA" w14:textId="6B27CEE8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1</w:t>
            </w:r>
            <w:r w:rsidR="00F00181" w:rsidRPr="006447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724C0D6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06C8F5" w14:textId="188295D9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0758121C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BB6B00" w14:textId="194033C6" w:rsidR="002F0804" w:rsidRPr="006447D2" w:rsidRDefault="007D304C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270" w:type="dxa"/>
          </w:tcPr>
          <w:p w14:paraId="2904CCFF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391EFD" w14:textId="4A27E5D5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2F0804" w:rsidRPr="006447D2" w14:paraId="59863130" w14:textId="77777777" w:rsidTr="00202EA8">
        <w:tc>
          <w:tcPr>
            <w:tcW w:w="3960" w:type="dxa"/>
          </w:tcPr>
          <w:p w14:paraId="38121658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28F0057D" w14:textId="7777777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F5CE3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6B2717" w14:textId="77777777" w:rsidR="002F0804" w:rsidRPr="006447D2" w:rsidRDefault="002F0804" w:rsidP="002F080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760CB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D91182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15FD4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45F2F4" w14:textId="77777777" w:rsidR="002F0804" w:rsidRPr="006447D2" w:rsidRDefault="002F0804" w:rsidP="002F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181" w:rsidRPr="006447D2" w14:paraId="0E027FE6" w14:textId="77777777" w:rsidTr="00202EA8">
        <w:tc>
          <w:tcPr>
            <w:tcW w:w="3960" w:type="dxa"/>
          </w:tcPr>
          <w:p w14:paraId="0C19E145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57E3DDF2" w14:textId="1BB4288C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BC66A80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08551" w14:textId="13640D8B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573765F1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EAF83" w14:textId="3A3E05E1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7CAFE9B6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A5E302" w14:textId="248F00F9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</w:tr>
      <w:tr w:rsidR="00F00181" w:rsidRPr="006447D2" w14:paraId="5C86B09E" w14:textId="77777777" w:rsidTr="00202EA8">
        <w:tc>
          <w:tcPr>
            <w:tcW w:w="3960" w:type="dxa"/>
          </w:tcPr>
          <w:p w14:paraId="10F14890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1260" w:type="dxa"/>
          </w:tcPr>
          <w:p w14:paraId="13798406" w14:textId="3111AE1E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7CA8723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AF22F4" w14:textId="6731991C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(128)</w:t>
            </w:r>
          </w:p>
        </w:tc>
        <w:tc>
          <w:tcPr>
            <w:tcW w:w="270" w:type="dxa"/>
          </w:tcPr>
          <w:p w14:paraId="2CDCD14B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55FE64" w14:textId="461D1D08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(313)</w:t>
            </w:r>
          </w:p>
        </w:tc>
        <w:tc>
          <w:tcPr>
            <w:tcW w:w="270" w:type="dxa"/>
          </w:tcPr>
          <w:p w14:paraId="340D1B7E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49074" w14:textId="361971FD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(128)</w:t>
            </w:r>
          </w:p>
        </w:tc>
      </w:tr>
      <w:tr w:rsidR="00F00181" w:rsidRPr="006447D2" w14:paraId="03D643C3" w14:textId="77777777" w:rsidTr="00202EA8">
        <w:tc>
          <w:tcPr>
            <w:tcW w:w="3960" w:type="dxa"/>
          </w:tcPr>
          <w:p w14:paraId="32BED608" w14:textId="2AE6274B" w:rsidR="00F00181" w:rsidRPr="006447D2" w:rsidRDefault="00806E40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F00181"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ปรับปรุง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จากการถูกประเมิน</w:t>
            </w:r>
            <w:r w:rsidR="00F00181"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260" w:type="dxa"/>
          </w:tcPr>
          <w:p w14:paraId="5E25B59D" w14:textId="1333129F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(2,123)</w:t>
            </w:r>
          </w:p>
        </w:tc>
        <w:tc>
          <w:tcPr>
            <w:tcW w:w="270" w:type="dxa"/>
          </w:tcPr>
          <w:p w14:paraId="67B53787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201AAC" w14:textId="1804ABA1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0AC1027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F46F94" w14:textId="537CEC01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(2,123)</w:t>
            </w:r>
          </w:p>
        </w:tc>
        <w:tc>
          <w:tcPr>
            <w:tcW w:w="270" w:type="dxa"/>
          </w:tcPr>
          <w:p w14:paraId="53693836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9E5958" w14:textId="3766F0D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F00181" w:rsidRPr="006447D2" w14:paraId="64E94CD0" w14:textId="77777777" w:rsidTr="00202EA8">
        <w:tc>
          <w:tcPr>
            <w:tcW w:w="3960" w:type="dxa"/>
          </w:tcPr>
          <w:p w14:paraId="7BBC215C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(รายได้)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58AE0B" w14:textId="39553B61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(1,301)</w:t>
            </w:r>
          </w:p>
        </w:tc>
        <w:tc>
          <w:tcPr>
            <w:tcW w:w="270" w:type="dxa"/>
          </w:tcPr>
          <w:p w14:paraId="1419E44B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57D44F" w14:textId="7BDE5E8A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(72)</w:t>
            </w:r>
          </w:p>
        </w:tc>
        <w:tc>
          <w:tcPr>
            <w:tcW w:w="270" w:type="dxa"/>
          </w:tcPr>
          <w:p w14:paraId="0478A3FC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37A063" w14:textId="0313F0FE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1,176</w:t>
            </w:r>
          </w:p>
        </w:tc>
        <w:tc>
          <w:tcPr>
            <w:tcW w:w="270" w:type="dxa"/>
          </w:tcPr>
          <w:p w14:paraId="2810C564" w14:textId="77777777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1557C" w14:textId="39AE6F8D" w:rsidR="00F00181" w:rsidRPr="006447D2" w:rsidRDefault="00F00181" w:rsidP="00F0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254</w:t>
            </w:r>
          </w:p>
        </w:tc>
      </w:tr>
    </w:tbl>
    <w:p w14:paraId="12423D3A" w14:textId="22A41F54" w:rsidR="00FA720C" w:rsidRPr="006447D2" w:rsidRDefault="00FA720C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" w:name="OLE_LINK1"/>
      <w:bookmarkStart w:id="2" w:name="OLE_LINK2"/>
      <w:r w:rsidRPr="006447D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1"/>
      <w:bookmarkEnd w:id="2"/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="00D22FA5" w:rsidRPr="006447D2">
        <w:rPr>
          <w:rFonts w:ascii="Angsana New" w:hAnsi="Angsana New"/>
          <w:sz w:val="26"/>
          <w:szCs w:val="26"/>
          <w:lang w:val="en-GB"/>
        </w:rPr>
        <w:t xml:space="preserve">- </w:t>
      </w:r>
      <w:r w:rsidR="00D22FA5" w:rsidRPr="006447D2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6447D2">
        <w:rPr>
          <w:rFonts w:ascii="Angsana New" w:hAnsi="Angsana New"/>
          <w:sz w:val="26"/>
          <w:szCs w:val="26"/>
          <w:lang w:val="en-GB"/>
        </w:rPr>
        <w:t xml:space="preserve">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 </w:t>
      </w:r>
      <w:r w:rsidR="00865946" w:rsidRPr="006447D2">
        <w:rPr>
          <w:rFonts w:ascii="Angsana New" w:hAnsi="Angsana New"/>
          <w:sz w:val="26"/>
          <w:szCs w:val="26"/>
        </w:rPr>
        <w:t>2564</w:t>
      </w:r>
      <w:r w:rsidRPr="006447D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4A6E3F4" w14:textId="77777777" w:rsidR="008A2F90" w:rsidRPr="006447D2" w:rsidRDefault="008A2F90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98"/>
        <w:gridCol w:w="1245"/>
        <w:gridCol w:w="271"/>
        <w:gridCol w:w="1263"/>
        <w:gridCol w:w="237"/>
        <w:gridCol w:w="1297"/>
        <w:gridCol w:w="271"/>
        <w:gridCol w:w="1328"/>
      </w:tblGrid>
      <w:tr w:rsidR="00865946" w:rsidRPr="006447D2" w14:paraId="1A894D6C" w14:textId="77777777" w:rsidTr="00865946">
        <w:trPr>
          <w:trHeight w:val="227"/>
        </w:trPr>
        <w:tc>
          <w:tcPr>
            <w:tcW w:w="3898" w:type="dxa"/>
          </w:tcPr>
          <w:p w14:paraId="577DD06F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12" w:type="dxa"/>
            <w:gridSpan w:val="7"/>
          </w:tcPr>
          <w:p w14:paraId="10B212D6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65946" w:rsidRPr="006447D2" w14:paraId="0B212619" w14:textId="77777777" w:rsidTr="0033663B">
        <w:trPr>
          <w:trHeight w:val="227"/>
        </w:trPr>
        <w:tc>
          <w:tcPr>
            <w:tcW w:w="3898" w:type="dxa"/>
          </w:tcPr>
          <w:p w14:paraId="206BEC1F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</w:tcBorders>
          </w:tcPr>
          <w:p w14:paraId="674E2A77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C002D4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</w:tcPr>
          <w:p w14:paraId="2D395290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946" w:rsidRPr="006447D2" w14:paraId="452A81BA" w14:textId="77777777" w:rsidTr="0033663B">
        <w:trPr>
          <w:trHeight w:val="227"/>
        </w:trPr>
        <w:tc>
          <w:tcPr>
            <w:tcW w:w="3898" w:type="dxa"/>
          </w:tcPr>
          <w:p w14:paraId="11BF4103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</w:tcPr>
          <w:p w14:paraId="712DBED8" w14:textId="77777777" w:rsidR="00865946" w:rsidRPr="006447D2" w:rsidRDefault="00865946" w:rsidP="0033663B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FF4B80" w14:textId="4FDE7C71" w:rsidR="00865946" w:rsidRPr="006447D2" w:rsidRDefault="00865946" w:rsidP="0033663B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1" w:type="dxa"/>
            <w:vAlign w:val="bottom"/>
          </w:tcPr>
          <w:p w14:paraId="170017B0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79997887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0FB1CFBA" w14:textId="5CB5CE8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A2F90" w:rsidRPr="006447D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  <w:vAlign w:val="bottom"/>
          </w:tcPr>
          <w:p w14:paraId="337ACFA3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97" w:type="dxa"/>
            <w:vAlign w:val="bottom"/>
          </w:tcPr>
          <w:p w14:paraId="097C7B7B" w14:textId="3ABCDACF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เบ็ดเสร็จอื่นสำหรับ</w:t>
            </w:r>
            <w:r w:rsidR="008A2F90" w:rsidRPr="006447D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1" w:type="dxa"/>
            <w:vAlign w:val="bottom"/>
          </w:tcPr>
          <w:p w14:paraId="0799DA4E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345893CA" w14:textId="358160B8" w:rsidR="00865946" w:rsidRPr="006447D2" w:rsidRDefault="00267BFD" w:rsidP="0033663B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มิถุนายน</w:t>
            </w:r>
            <w:r w:rsidR="00865946" w:rsidRPr="006447D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865946" w:rsidRPr="006447D2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</w:tr>
      <w:tr w:rsidR="00865946" w:rsidRPr="006447D2" w14:paraId="72E3A159" w14:textId="77777777" w:rsidTr="0033663B">
        <w:tc>
          <w:tcPr>
            <w:tcW w:w="3898" w:type="dxa"/>
          </w:tcPr>
          <w:p w14:paraId="0ABF9224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256332F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" w:type="dxa"/>
            <w:vAlign w:val="bottom"/>
          </w:tcPr>
          <w:p w14:paraId="6FF6968B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1FA5817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" w:type="dxa"/>
            <w:vAlign w:val="bottom"/>
          </w:tcPr>
          <w:p w14:paraId="5C126576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8CB4A6A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" w:type="dxa"/>
            <w:vAlign w:val="bottom"/>
          </w:tcPr>
          <w:p w14:paraId="39F2A996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D60BA9B" w14:textId="77777777" w:rsidR="00865946" w:rsidRPr="006447D2" w:rsidRDefault="00865946" w:rsidP="003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8A2F90" w:rsidRPr="006447D2" w14:paraId="07387DAF" w14:textId="77777777" w:rsidTr="0033663B">
        <w:tc>
          <w:tcPr>
            <w:tcW w:w="3898" w:type="dxa"/>
          </w:tcPr>
          <w:p w14:paraId="472EED92" w14:textId="1129701B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5" w:type="dxa"/>
            <w:vAlign w:val="bottom"/>
          </w:tcPr>
          <w:p w14:paraId="6E5CD73F" w14:textId="451A5714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155</w:t>
            </w:r>
          </w:p>
        </w:tc>
        <w:tc>
          <w:tcPr>
            <w:tcW w:w="271" w:type="dxa"/>
            <w:vAlign w:val="bottom"/>
          </w:tcPr>
          <w:p w14:paraId="7ABA8A96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3" w:type="dxa"/>
          </w:tcPr>
          <w:p w14:paraId="6163A2B0" w14:textId="061123A5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(11)</w:t>
            </w:r>
          </w:p>
        </w:tc>
        <w:tc>
          <w:tcPr>
            <w:tcW w:w="237" w:type="dxa"/>
            <w:vAlign w:val="bottom"/>
          </w:tcPr>
          <w:p w14:paraId="46652011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</w:tcPr>
          <w:p w14:paraId="308BF5C2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vAlign w:val="bottom"/>
          </w:tcPr>
          <w:p w14:paraId="045FD531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8" w:type="dxa"/>
            <w:vAlign w:val="bottom"/>
          </w:tcPr>
          <w:p w14:paraId="6B8277BD" w14:textId="7768B47E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144</w:t>
            </w:r>
          </w:p>
        </w:tc>
      </w:tr>
      <w:tr w:rsidR="008A2F90" w:rsidRPr="006447D2" w14:paraId="531E30B2" w14:textId="77777777" w:rsidTr="0033663B">
        <w:tc>
          <w:tcPr>
            <w:tcW w:w="3898" w:type="dxa"/>
          </w:tcPr>
          <w:p w14:paraId="1D3A44F8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45" w:type="dxa"/>
          </w:tcPr>
          <w:p w14:paraId="5F749FE1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8266703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44AA3A0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73FA2F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2519460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EB5DC4C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1D13D02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F90" w:rsidRPr="006447D2" w14:paraId="723391FF" w14:textId="77777777" w:rsidTr="0033663B">
        <w:tc>
          <w:tcPr>
            <w:tcW w:w="3898" w:type="dxa"/>
          </w:tcPr>
          <w:p w14:paraId="483EF4A2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245" w:type="dxa"/>
          </w:tcPr>
          <w:p w14:paraId="323BBEC6" w14:textId="640F42B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271" w:type="dxa"/>
          </w:tcPr>
          <w:p w14:paraId="39127631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44CFB7D" w14:textId="41CAE275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(196)</w:t>
            </w:r>
          </w:p>
        </w:tc>
        <w:tc>
          <w:tcPr>
            <w:tcW w:w="237" w:type="dxa"/>
          </w:tcPr>
          <w:p w14:paraId="68589B09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2A40A40D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CE26343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406C154" w14:textId="0B071C6A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8A2F90" w:rsidRPr="006447D2" w14:paraId="2FF2D70A" w14:textId="77777777" w:rsidTr="0033663B">
        <w:tc>
          <w:tcPr>
            <w:tcW w:w="3898" w:type="dxa"/>
          </w:tcPr>
          <w:p w14:paraId="5D55DAB5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45" w:type="dxa"/>
          </w:tcPr>
          <w:p w14:paraId="41B443CC" w14:textId="246B1B0C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1,296</w:t>
            </w:r>
          </w:p>
        </w:tc>
        <w:tc>
          <w:tcPr>
            <w:tcW w:w="271" w:type="dxa"/>
          </w:tcPr>
          <w:p w14:paraId="3B99AE1E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1B999E8" w14:textId="6C225CB9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37" w:type="dxa"/>
          </w:tcPr>
          <w:p w14:paraId="18520711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DE5C9FB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3825B82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AFD3BFC" w14:textId="282DD42C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1,420</w:t>
            </w:r>
          </w:p>
        </w:tc>
      </w:tr>
      <w:tr w:rsidR="008A2F90" w:rsidRPr="006447D2" w14:paraId="779CE069" w14:textId="77777777" w:rsidTr="0033663B">
        <w:tc>
          <w:tcPr>
            <w:tcW w:w="3898" w:type="dxa"/>
          </w:tcPr>
          <w:p w14:paraId="12305FB8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5" w:type="dxa"/>
          </w:tcPr>
          <w:p w14:paraId="64D4DB73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4F3C12A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64641CD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570B45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6583FF0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99CD5B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167D681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F90" w:rsidRPr="006447D2" w14:paraId="265AE430" w14:textId="77777777" w:rsidTr="0033663B">
        <w:tc>
          <w:tcPr>
            <w:tcW w:w="3898" w:type="dxa"/>
          </w:tcPr>
          <w:p w14:paraId="585A1C45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45" w:type="dxa"/>
          </w:tcPr>
          <w:p w14:paraId="13FB7449" w14:textId="69F86F62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71" w:type="dxa"/>
            <w:shd w:val="clear" w:color="auto" w:fill="auto"/>
          </w:tcPr>
          <w:p w14:paraId="30A8D99B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8B0D4EA" w14:textId="6841F892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7" w:type="dxa"/>
          </w:tcPr>
          <w:p w14:paraId="12E50B66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7F2FB3A" w14:textId="0754C889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F9CE299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0ADCB3F" w14:textId="6E57E9A1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235</w:t>
            </w:r>
          </w:p>
        </w:tc>
      </w:tr>
      <w:tr w:rsidR="008A2F90" w:rsidRPr="006447D2" w14:paraId="4FCB8B56" w14:textId="77777777" w:rsidTr="0033663B">
        <w:tc>
          <w:tcPr>
            <w:tcW w:w="3898" w:type="dxa"/>
          </w:tcPr>
          <w:p w14:paraId="07F0D70A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D765231" w14:textId="79E6C7AD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5,973</w:t>
            </w:r>
          </w:p>
        </w:tc>
        <w:tc>
          <w:tcPr>
            <w:tcW w:w="271" w:type="dxa"/>
            <w:shd w:val="clear" w:color="auto" w:fill="auto"/>
          </w:tcPr>
          <w:p w14:paraId="7F3C02CB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C4417F0" w14:textId="749682CB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(3,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199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1B572523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938661C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3B23B6F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79EBD28" w14:textId="3517EAF1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2,7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8A2F90" w:rsidRPr="006447D2" w14:paraId="57D3234A" w14:textId="77777777" w:rsidTr="0033663B">
        <w:tc>
          <w:tcPr>
            <w:tcW w:w="3898" w:type="dxa"/>
          </w:tcPr>
          <w:p w14:paraId="4EAD39FC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69646EB" w14:textId="4E58E9A9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7,914</w:t>
            </w:r>
          </w:p>
        </w:tc>
        <w:tc>
          <w:tcPr>
            <w:tcW w:w="271" w:type="dxa"/>
            <w:shd w:val="clear" w:color="auto" w:fill="auto"/>
          </w:tcPr>
          <w:p w14:paraId="2E2BA56D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B760A55" w14:textId="7FEB8FDB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(3,</w:t>
            </w:r>
            <w:r w:rsidR="00DD5DC8" w:rsidRPr="006447D2">
              <w:rPr>
                <w:rFonts w:ascii="Angsana New" w:hAnsi="Angsana New"/>
                <w:sz w:val="26"/>
                <w:szCs w:val="26"/>
              </w:rPr>
              <w:t>2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55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5A774082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BF2AF11" w14:textId="4B94AB5B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832F1F9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579AC47" w14:textId="658E1947" w:rsidR="008A2F90" w:rsidRPr="006447D2" w:rsidRDefault="007D304C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4,6</w:t>
            </w:r>
            <w:r w:rsidR="00ED32F4" w:rsidRPr="006447D2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8A2F90" w:rsidRPr="006447D2" w14:paraId="1BF969A1" w14:textId="77777777" w:rsidTr="0033663B">
        <w:tc>
          <w:tcPr>
            <w:tcW w:w="3898" w:type="dxa"/>
          </w:tcPr>
          <w:p w14:paraId="59FDC5B1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5" w:type="dxa"/>
          </w:tcPr>
          <w:p w14:paraId="77960225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shd w:val="clear" w:color="auto" w:fill="auto"/>
          </w:tcPr>
          <w:p w14:paraId="50DD4664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3" w:type="dxa"/>
          </w:tcPr>
          <w:p w14:paraId="53E25B65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7" w:type="dxa"/>
          </w:tcPr>
          <w:p w14:paraId="2DD90F34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7" w:type="dxa"/>
          </w:tcPr>
          <w:p w14:paraId="7B290BBD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70B4474C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8" w:type="dxa"/>
          </w:tcPr>
          <w:p w14:paraId="4F200F57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2F90" w:rsidRPr="006447D2" w14:paraId="1AAA1DF0" w14:textId="77777777" w:rsidTr="0033663B">
        <w:tc>
          <w:tcPr>
            <w:tcW w:w="3898" w:type="dxa"/>
          </w:tcPr>
          <w:p w14:paraId="4A5603FA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45" w:type="dxa"/>
          </w:tcPr>
          <w:p w14:paraId="60E37A64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1DB2FBD" w14:textId="77777777" w:rsidR="008A2F90" w:rsidRPr="006447D2" w:rsidRDefault="008A2F90" w:rsidP="008A2F9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0C31E3C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6B9C97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36340EB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1BE5F26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F54FE3D" w14:textId="77777777" w:rsidR="008A2F90" w:rsidRPr="006447D2" w:rsidRDefault="008A2F90" w:rsidP="008A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7306" w:rsidRPr="006447D2" w14:paraId="0F77C72C" w14:textId="77777777" w:rsidTr="0033663B">
        <w:tc>
          <w:tcPr>
            <w:tcW w:w="3898" w:type="dxa"/>
          </w:tcPr>
          <w:p w14:paraId="0B4B475F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FDD06A" w14:textId="2230F111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(5,082)</w:t>
            </w:r>
          </w:p>
        </w:tc>
        <w:tc>
          <w:tcPr>
            <w:tcW w:w="271" w:type="dxa"/>
            <w:shd w:val="clear" w:color="auto" w:fill="auto"/>
          </w:tcPr>
          <w:p w14:paraId="61316898" w14:textId="77777777" w:rsidR="00E07306" w:rsidRPr="006447D2" w:rsidRDefault="00E07306" w:rsidP="00E0730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F867340" w14:textId="40FA1731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2,079</w:t>
            </w:r>
          </w:p>
        </w:tc>
        <w:tc>
          <w:tcPr>
            <w:tcW w:w="237" w:type="dxa"/>
          </w:tcPr>
          <w:p w14:paraId="24002489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4865DC8" w14:textId="40DBE3F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1" w:type="dxa"/>
          </w:tcPr>
          <w:p w14:paraId="21C89C79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8278721" w14:textId="04B1868D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(3,003)</w:t>
            </w:r>
          </w:p>
        </w:tc>
      </w:tr>
      <w:tr w:rsidR="00E07306" w:rsidRPr="006447D2" w14:paraId="5E3E9168" w14:textId="77777777" w:rsidTr="0033663B">
        <w:tc>
          <w:tcPr>
            <w:tcW w:w="3898" w:type="dxa"/>
          </w:tcPr>
          <w:p w14:paraId="01208FB9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9364A2D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shd w:val="clear" w:color="auto" w:fill="auto"/>
          </w:tcPr>
          <w:p w14:paraId="12C8935E" w14:textId="77777777" w:rsidR="00E07306" w:rsidRPr="006447D2" w:rsidRDefault="00E07306" w:rsidP="00E07306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3CA351F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7" w:type="dxa"/>
          </w:tcPr>
          <w:p w14:paraId="6F64B409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55BABF1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28DFFAF8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3ABBB56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07306" w:rsidRPr="006447D2" w14:paraId="2CE379C3" w14:textId="77777777" w:rsidTr="0033663B">
        <w:trPr>
          <w:trHeight w:val="234"/>
        </w:trPr>
        <w:tc>
          <w:tcPr>
            <w:tcW w:w="3898" w:type="dxa"/>
          </w:tcPr>
          <w:p w14:paraId="215D2158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0CD4E94A" w14:textId="7C6C93F3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2,832</w:t>
            </w:r>
          </w:p>
        </w:tc>
        <w:tc>
          <w:tcPr>
            <w:tcW w:w="271" w:type="dxa"/>
          </w:tcPr>
          <w:p w14:paraId="5F0677D3" w14:textId="77777777" w:rsidR="00E07306" w:rsidRPr="006447D2" w:rsidRDefault="00E07306" w:rsidP="00E07306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62FBF7C" w14:textId="32B31BCC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(1,176)</w:t>
            </w:r>
          </w:p>
        </w:tc>
        <w:tc>
          <w:tcPr>
            <w:tcW w:w="237" w:type="dxa"/>
          </w:tcPr>
          <w:p w14:paraId="40D1A5C1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45D0AF4F" w14:textId="1B51237A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1" w:type="dxa"/>
          </w:tcPr>
          <w:p w14:paraId="71E24D80" w14:textId="77777777" w:rsidR="00E07306" w:rsidRPr="006447D2" w:rsidRDefault="00E07306" w:rsidP="00E073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11C4259C" w14:textId="06E09AC6" w:rsidR="00E07306" w:rsidRPr="006447D2" w:rsidRDefault="00E07306" w:rsidP="00E0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1,656</w:t>
            </w:r>
          </w:p>
        </w:tc>
      </w:tr>
    </w:tbl>
    <w:p w14:paraId="76C67772" w14:textId="55E54090" w:rsidR="00E40AB9" w:rsidRPr="006447D2" w:rsidRDefault="00E40AB9" w:rsidP="00791DAD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</w:p>
    <w:p w14:paraId="357B8221" w14:textId="24EE7219" w:rsidR="00CE6240" w:rsidRPr="006447D2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t>9</w:t>
      </w:r>
      <w:r w:rsidR="00CE6240"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="00CE6240" w:rsidRPr="006447D2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E3BFB7C" w14:textId="77777777" w:rsidR="00985F9D" w:rsidRPr="006447D2" w:rsidRDefault="00985F9D" w:rsidP="00985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36"/>
        <w:gridCol w:w="1474"/>
      </w:tblGrid>
      <w:tr w:rsidR="00985F9D" w:rsidRPr="006447D2" w14:paraId="722CF92E" w14:textId="77777777" w:rsidTr="00985F9D">
        <w:tc>
          <w:tcPr>
            <w:tcW w:w="3510" w:type="dxa"/>
          </w:tcPr>
          <w:p w14:paraId="3E2BB989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2E798F6B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087FBCC3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277943DB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85F9D" w:rsidRPr="006447D2" w14:paraId="47BDC536" w14:textId="77777777" w:rsidTr="00985F9D">
        <w:tc>
          <w:tcPr>
            <w:tcW w:w="3510" w:type="dxa"/>
          </w:tcPr>
          <w:p w14:paraId="426044A2" w14:textId="77777777" w:rsidR="00985F9D" w:rsidRPr="006447D2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5DC7D" w14:textId="0F3E1503" w:rsidR="00985F9D" w:rsidRPr="006447D2" w:rsidRDefault="00267BF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7584E85" w14:textId="77777777" w:rsidR="00985F9D" w:rsidRPr="006447D2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1C93D7A" w14:textId="2BB90273" w:rsidR="00985F9D" w:rsidRPr="006447D2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0485725" w14:textId="77777777" w:rsidR="00985F9D" w:rsidRPr="006447D2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420E0" w14:textId="5C0ED73B" w:rsidR="00985F9D" w:rsidRPr="006447D2" w:rsidRDefault="00267BF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AAE0393" w14:textId="77777777" w:rsidR="00985F9D" w:rsidRPr="006447D2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20CBDBD9" w14:textId="79FFE120" w:rsidR="00985F9D" w:rsidRPr="006447D2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85F9D" w:rsidRPr="006447D2" w14:paraId="1ABA30F1" w14:textId="77777777" w:rsidTr="00F679B0">
        <w:tc>
          <w:tcPr>
            <w:tcW w:w="3510" w:type="dxa"/>
          </w:tcPr>
          <w:p w14:paraId="564376FE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538C7F6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5C1278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D3D40DD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EE2BC3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911AAA2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CBFE0A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5DDDA2C4" w14:textId="77777777" w:rsidR="00985F9D" w:rsidRPr="006447D2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173F" w:rsidRPr="006447D2" w14:paraId="53344280" w14:textId="77777777" w:rsidTr="00FE16AD">
        <w:tc>
          <w:tcPr>
            <w:tcW w:w="3510" w:type="dxa"/>
          </w:tcPr>
          <w:p w14:paraId="32AD04F4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2A3DF88" w14:textId="22A64BD6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5.</w:t>
            </w:r>
            <w:r w:rsidR="00A95244" w:rsidRPr="006447D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53C3248B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DD4EC" w14:textId="32CDB3E0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70" w:type="dxa"/>
          </w:tcPr>
          <w:p w14:paraId="2ABE0ED8" w14:textId="77777777" w:rsidR="00FE173F" w:rsidRPr="006447D2" w:rsidRDefault="00FE173F" w:rsidP="00FE173F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84C3548" w14:textId="3190FE09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7EA4F7F3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9C91B97" w14:textId="2B0A02D8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14:paraId="6EC46A74" w14:textId="77777777" w:rsidR="00985F9D" w:rsidRPr="006447D2" w:rsidRDefault="00985F9D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0034E8FE" w14:textId="77777777" w:rsidR="0079485A" w:rsidRPr="006447D2" w:rsidRDefault="0079485A" w:rsidP="00791DA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  วงเงินสินเชื่อดังกล่าวค้ำประกันโดยหลักประกันตามที่กล่าวไว้ในหมายเหตุ </w:t>
      </w:r>
      <w:r w:rsidR="0006303F" w:rsidRPr="006447D2">
        <w:rPr>
          <w:rFonts w:ascii="Angsana New" w:hAnsi="Angsana New"/>
          <w:sz w:val="26"/>
          <w:szCs w:val="26"/>
        </w:rPr>
        <w:t>10</w:t>
      </w:r>
    </w:p>
    <w:p w14:paraId="41167709" w14:textId="77777777" w:rsidR="00DC1BBE" w:rsidRPr="006447D2" w:rsidRDefault="00DC1BBE" w:rsidP="006E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1E0A9413" w14:textId="77777777" w:rsidR="008A2F90" w:rsidRPr="006447D2" w:rsidRDefault="008A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br w:type="page"/>
      </w:r>
    </w:p>
    <w:p w14:paraId="38E45629" w14:textId="623172B6" w:rsidR="002B0F0F" w:rsidRPr="006447D2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2B0F0F" w:rsidRPr="006447D2">
        <w:rPr>
          <w:rFonts w:ascii="Angsana New" w:hAnsi="Angsana New"/>
          <w:b/>
          <w:bCs/>
          <w:sz w:val="26"/>
          <w:szCs w:val="26"/>
        </w:rPr>
        <w:t>.</w:t>
      </w:r>
      <w:r w:rsidR="002B0F0F" w:rsidRPr="006447D2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6447D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6447D2">
        <w:rPr>
          <w:rFonts w:ascii="Angsana New" w:hAnsi="Angsana New"/>
          <w:b/>
          <w:bCs/>
          <w:sz w:val="26"/>
          <w:szCs w:val="26"/>
        </w:rPr>
        <w:t>-</w:t>
      </w:r>
      <w:r w:rsidR="0089511D" w:rsidRPr="006447D2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6447D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77777777" w:rsidR="00D87192" w:rsidRPr="006447D2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6447D2" w14:paraId="25EDC278" w14:textId="77777777" w:rsidTr="009D10ED">
        <w:tc>
          <w:tcPr>
            <w:tcW w:w="3510" w:type="dxa"/>
          </w:tcPr>
          <w:p w14:paraId="283E8FDD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ย </w:t>
            </w: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D10ED" w:rsidRPr="006447D2" w14:paraId="289E41E6" w14:textId="77777777" w:rsidTr="009D10ED">
        <w:tc>
          <w:tcPr>
            <w:tcW w:w="3510" w:type="dxa"/>
          </w:tcPr>
          <w:p w14:paraId="2D4A41A6" w14:textId="77777777" w:rsidR="009D10ED" w:rsidRPr="006447D2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4FD708A5" w:rsidR="009D10ED" w:rsidRPr="006447D2" w:rsidRDefault="00267BF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9D10ED" w:rsidRPr="006447D2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6795B931" w:rsidR="009D10ED" w:rsidRPr="006447D2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9BA056C" w14:textId="77777777" w:rsidR="009D10ED" w:rsidRPr="006447D2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7412DCD1" w:rsidR="009D10ED" w:rsidRPr="006447D2" w:rsidRDefault="00267BF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A5FDDAA" w14:textId="77777777" w:rsidR="009D10ED" w:rsidRPr="006447D2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31C48377" w:rsidR="009D10ED" w:rsidRPr="006447D2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D10ED" w:rsidRPr="006447D2" w14:paraId="31A7EF51" w14:textId="77777777" w:rsidTr="009D10ED">
        <w:tc>
          <w:tcPr>
            <w:tcW w:w="3510" w:type="dxa"/>
          </w:tcPr>
          <w:p w14:paraId="5A52DA9D" w14:textId="77777777" w:rsidR="009D10ED" w:rsidRPr="006447D2" w:rsidRDefault="009D10ED" w:rsidP="00910FE7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998C82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0180B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97160B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3578BD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65D535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13755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A492FE" w14:textId="77777777" w:rsidR="009D10ED" w:rsidRPr="006447D2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73F" w:rsidRPr="006447D2" w14:paraId="371DA069" w14:textId="77777777" w:rsidTr="009D10ED">
        <w:tc>
          <w:tcPr>
            <w:tcW w:w="3510" w:type="dxa"/>
          </w:tcPr>
          <w:p w14:paraId="1294D67D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ครั้งที่หนึ่ง</w:t>
            </w:r>
          </w:p>
        </w:tc>
        <w:tc>
          <w:tcPr>
            <w:tcW w:w="1350" w:type="dxa"/>
          </w:tcPr>
          <w:p w14:paraId="72F527A3" w14:textId="4F45AEA9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5.25</w:t>
            </w:r>
          </w:p>
        </w:tc>
        <w:tc>
          <w:tcPr>
            <w:tcW w:w="270" w:type="dxa"/>
          </w:tcPr>
          <w:p w14:paraId="41FE9B31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946DC2" w14:textId="14621589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5C4385D7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26532" w14:textId="611FC0A2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171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359</w:t>
            </w:r>
          </w:p>
        </w:tc>
        <w:tc>
          <w:tcPr>
            <w:tcW w:w="270" w:type="dxa"/>
          </w:tcPr>
          <w:p w14:paraId="30A0EBB5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7F4F9A" w14:textId="69EDA322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175,359</w:t>
            </w:r>
          </w:p>
        </w:tc>
      </w:tr>
      <w:tr w:rsidR="00FE173F" w:rsidRPr="006447D2" w14:paraId="4969BF20" w14:textId="77777777" w:rsidTr="009D10ED">
        <w:tc>
          <w:tcPr>
            <w:tcW w:w="3510" w:type="dxa"/>
          </w:tcPr>
          <w:p w14:paraId="069FB158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ครั้งที่สอง</w:t>
            </w:r>
          </w:p>
        </w:tc>
        <w:tc>
          <w:tcPr>
            <w:tcW w:w="1350" w:type="dxa"/>
          </w:tcPr>
          <w:p w14:paraId="37631E3D" w14:textId="321A31E0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5.25</w:t>
            </w:r>
          </w:p>
        </w:tc>
        <w:tc>
          <w:tcPr>
            <w:tcW w:w="270" w:type="dxa"/>
          </w:tcPr>
          <w:p w14:paraId="708BD682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B13CF3" w14:textId="11E0E132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0D7C1CB5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660AD7" w14:textId="44D67BF1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55,944</w:t>
            </w:r>
          </w:p>
        </w:tc>
        <w:tc>
          <w:tcPr>
            <w:tcW w:w="270" w:type="dxa"/>
          </w:tcPr>
          <w:p w14:paraId="7EBAD80E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FF9E53" w14:textId="553A456B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59,644</w:t>
            </w:r>
          </w:p>
        </w:tc>
      </w:tr>
      <w:tr w:rsidR="00FE173F" w:rsidRPr="006447D2" w14:paraId="2A262C0A" w14:textId="77777777" w:rsidTr="009D10ED">
        <w:tc>
          <w:tcPr>
            <w:tcW w:w="3510" w:type="dxa"/>
          </w:tcPr>
          <w:p w14:paraId="78D61AD1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ครั้งที่สาม</w:t>
            </w:r>
          </w:p>
        </w:tc>
        <w:tc>
          <w:tcPr>
            <w:tcW w:w="1350" w:type="dxa"/>
          </w:tcPr>
          <w:p w14:paraId="48CFCF38" w14:textId="2F5675F3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5.25</w:t>
            </w:r>
          </w:p>
        </w:tc>
        <w:tc>
          <w:tcPr>
            <w:tcW w:w="270" w:type="dxa"/>
          </w:tcPr>
          <w:p w14:paraId="674D6498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7B2BE605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1D0DA026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153106E0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14,660</w:t>
            </w:r>
          </w:p>
        </w:tc>
        <w:tc>
          <w:tcPr>
            <w:tcW w:w="270" w:type="dxa"/>
          </w:tcPr>
          <w:p w14:paraId="6AEA4913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B953FC1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15,540</w:t>
            </w:r>
          </w:p>
        </w:tc>
      </w:tr>
      <w:tr w:rsidR="007D304C" w:rsidRPr="006447D2" w14:paraId="053B4FB2" w14:textId="77777777" w:rsidTr="009D10ED">
        <w:tc>
          <w:tcPr>
            <w:tcW w:w="3510" w:type="dxa"/>
          </w:tcPr>
          <w:p w14:paraId="5C58847F" w14:textId="22814565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ครั้งที่ส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</w:p>
        </w:tc>
        <w:tc>
          <w:tcPr>
            <w:tcW w:w="1350" w:type="dxa"/>
          </w:tcPr>
          <w:p w14:paraId="4ADFEAA8" w14:textId="7673BE9A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5.25</w:t>
            </w:r>
          </w:p>
        </w:tc>
        <w:tc>
          <w:tcPr>
            <w:tcW w:w="270" w:type="dxa"/>
          </w:tcPr>
          <w:p w14:paraId="0B3A05CD" w14:textId="77777777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D49FC" w14:textId="544FF840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F0C3172" w14:textId="77777777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1C7A5" w14:textId="3F978E78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52,957</w:t>
            </w:r>
          </w:p>
        </w:tc>
        <w:tc>
          <w:tcPr>
            <w:tcW w:w="270" w:type="dxa"/>
          </w:tcPr>
          <w:p w14:paraId="07E4C7A2" w14:textId="77777777" w:rsidR="007D304C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CB384A" w14:textId="2B1A1964" w:rsidR="007D304C" w:rsidRPr="006447D2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7D304C"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173F" w:rsidRPr="006447D2" w14:paraId="7EA58475" w14:textId="77777777" w:rsidTr="00FE16AD">
        <w:tc>
          <w:tcPr>
            <w:tcW w:w="3510" w:type="dxa"/>
          </w:tcPr>
          <w:p w14:paraId="15743BED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72BA0BB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1F129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4D99D2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2E4A7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AD2EE" w14:textId="690DD03D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294,920</w:t>
            </w:r>
          </w:p>
        </w:tc>
        <w:tc>
          <w:tcPr>
            <w:tcW w:w="270" w:type="dxa"/>
          </w:tcPr>
          <w:p w14:paraId="2ADABC65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7A308E" w14:textId="10BE5ED2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250,543</w:t>
            </w:r>
          </w:p>
        </w:tc>
      </w:tr>
      <w:tr w:rsidR="00FE16AD" w:rsidRPr="006447D2" w14:paraId="5D4C4A44" w14:textId="77777777" w:rsidTr="00FE16AD">
        <w:tc>
          <w:tcPr>
            <w:tcW w:w="3510" w:type="dxa"/>
          </w:tcPr>
          <w:p w14:paraId="621BB3FF" w14:textId="200EE264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</w:t>
            </w:r>
            <w:r w:rsidR="00AF5897"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ขยายระยะเวลาและ</w:t>
            </w:r>
          </w:p>
        </w:tc>
        <w:tc>
          <w:tcPr>
            <w:tcW w:w="1350" w:type="dxa"/>
          </w:tcPr>
          <w:p w14:paraId="5BD52D0E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2E4FC0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B62E2D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63B61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F0D991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78E01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6F9FA5" w14:textId="77777777" w:rsidR="00FE16AD" w:rsidRPr="006447D2" w:rsidRDefault="00FE16AD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73F" w:rsidRPr="006447D2" w14:paraId="79448D93" w14:textId="77777777" w:rsidTr="009D10ED">
        <w:tc>
          <w:tcPr>
            <w:tcW w:w="3510" w:type="dxa"/>
          </w:tcPr>
          <w:p w14:paraId="2ED78AA5" w14:textId="652BCA0F" w:rsidR="00FE173F" w:rsidRPr="006447D2" w:rsidRDefault="00413EF9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</w:t>
            </w:r>
            <w:r w:rsidR="00FE16AD"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ค่าธรรมเนียมการจัดหาเงินกู้</w:t>
            </w:r>
            <w:r w:rsidR="00FE173F"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รอตัดบ</w:t>
            </w:r>
            <w:r w:rsidR="00FE173F" w:rsidRPr="006447D2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="00FE173F"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1DEEA573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5EEE3674" w:rsidR="00FE173F" w:rsidRPr="006447D2" w:rsidRDefault="007D304C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</w:t>
            </w:r>
            <w:r w:rsidR="00491EF8" w:rsidRPr="006447D2">
              <w:rPr>
                <w:rFonts w:ascii="Angsana New" w:hAnsi="Angsana New"/>
                <w:sz w:val="26"/>
                <w:szCs w:val="26"/>
              </w:rPr>
              <w:t>469</w:t>
            </w:r>
            <w:r w:rsidRPr="006447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B4258F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5EEAF60B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(387)</w:t>
            </w:r>
          </w:p>
        </w:tc>
      </w:tr>
      <w:tr w:rsidR="00FE173F" w:rsidRPr="006447D2" w14:paraId="50F97329" w14:textId="77777777" w:rsidTr="009D10ED">
        <w:tc>
          <w:tcPr>
            <w:tcW w:w="3510" w:type="dxa"/>
          </w:tcPr>
          <w:p w14:paraId="55F82747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60CB089E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294,</w:t>
            </w:r>
            <w:r w:rsidR="00DD5DC8" w:rsidRPr="006447D2"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270" w:type="dxa"/>
          </w:tcPr>
          <w:p w14:paraId="2116D616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1DDA32A0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250,156</w:t>
            </w:r>
          </w:p>
        </w:tc>
      </w:tr>
      <w:tr w:rsidR="00FE173F" w:rsidRPr="006447D2" w14:paraId="22942127" w14:textId="77777777" w:rsidTr="009D10ED">
        <w:tc>
          <w:tcPr>
            <w:tcW w:w="3510" w:type="dxa"/>
          </w:tcPr>
          <w:p w14:paraId="0CC3D579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5E70C994" w:rsidR="00FE173F" w:rsidRPr="006447D2" w:rsidRDefault="007D304C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(62,356)</w:t>
            </w:r>
          </w:p>
        </w:tc>
        <w:tc>
          <w:tcPr>
            <w:tcW w:w="270" w:type="dxa"/>
          </w:tcPr>
          <w:p w14:paraId="7D4BB80A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3F3A76CA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(25,103)</w:t>
            </w:r>
          </w:p>
        </w:tc>
      </w:tr>
      <w:tr w:rsidR="00FE173F" w:rsidRPr="006447D2" w14:paraId="23321271" w14:textId="77777777" w:rsidTr="009D10ED">
        <w:tc>
          <w:tcPr>
            <w:tcW w:w="3510" w:type="dxa"/>
          </w:tcPr>
          <w:p w14:paraId="27C88712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095CAFBB" w:rsidR="00FE173F" w:rsidRPr="006447D2" w:rsidRDefault="007D304C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232,</w:t>
            </w:r>
            <w:r w:rsidR="00491EF8" w:rsidRPr="006447D2">
              <w:rPr>
                <w:rFonts w:ascii="Angsana New" w:hAnsi="Angsana New"/>
                <w:sz w:val="26"/>
                <w:szCs w:val="26"/>
              </w:rPr>
              <w:t>095</w:t>
            </w:r>
          </w:p>
        </w:tc>
        <w:tc>
          <w:tcPr>
            <w:tcW w:w="270" w:type="dxa"/>
          </w:tcPr>
          <w:p w14:paraId="5E73AD1D" w14:textId="77777777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375B9105" w:rsidR="00FE173F" w:rsidRPr="006447D2" w:rsidRDefault="00FE173F" w:rsidP="00FE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225,053</w:t>
            </w:r>
          </w:p>
        </w:tc>
      </w:tr>
    </w:tbl>
    <w:p w14:paraId="585F8D55" w14:textId="13517CDC" w:rsidR="003476D3" w:rsidRPr="006447D2" w:rsidRDefault="0034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62E8109" w14:textId="03609C9E" w:rsidR="004205E9" w:rsidRPr="006447D2" w:rsidRDefault="004205E9" w:rsidP="0042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447D2">
        <w:rPr>
          <w:rFonts w:ascii="Angsana New" w:hAnsi="Angsana New" w:hint="cs"/>
          <w:sz w:val="26"/>
          <w:szCs w:val="26"/>
        </w:rPr>
        <w:t xml:space="preserve">24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447D2">
        <w:rPr>
          <w:rFonts w:ascii="Angsana New" w:hAnsi="Angsana New" w:hint="cs"/>
          <w:sz w:val="26"/>
          <w:szCs w:val="26"/>
        </w:rPr>
        <w:t xml:space="preserve">2564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บริษัททำบันทึกตกลงเพิ่มเติมครั้งที่ </w:t>
      </w:r>
      <w:r w:rsidRPr="006447D2">
        <w:rPr>
          <w:rFonts w:ascii="Angsana New" w:hAnsi="Angsana New" w:hint="cs"/>
          <w:sz w:val="26"/>
          <w:szCs w:val="26"/>
        </w:rPr>
        <w:t xml:space="preserve">3 </w:t>
      </w:r>
      <w:r w:rsidRPr="006447D2">
        <w:rPr>
          <w:rFonts w:ascii="Angsana New" w:hAnsi="Angsana New" w:hint="cs"/>
          <w:sz w:val="26"/>
          <w:szCs w:val="26"/>
          <w:cs/>
        </w:rPr>
        <w:t>เพื่อแก้ไข</w:t>
      </w:r>
      <w:r w:rsidRPr="006447D2">
        <w:rPr>
          <w:rFonts w:ascii="Angsana New" w:eastAsia="Calibri" w:hAnsi="Angsana New" w:hint="cs"/>
          <w:sz w:val="26"/>
          <w:szCs w:val="26"/>
          <w:cs/>
        </w:rPr>
        <w:t>สัญญาปรับโครงสร้างหนี้ฉบับลง</w:t>
      </w:r>
      <w:r w:rsidRPr="006447D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447D2">
        <w:rPr>
          <w:rFonts w:ascii="Angsana New" w:hAnsi="Angsana New" w:hint="cs"/>
          <w:sz w:val="26"/>
          <w:szCs w:val="26"/>
        </w:rPr>
        <w:t xml:space="preserve">13 </w:t>
      </w:r>
      <w:r w:rsidRPr="006447D2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6447D2">
        <w:rPr>
          <w:rFonts w:ascii="Angsana New" w:hAnsi="Angsana New" w:hint="cs"/>
          <w:sz w:val="26"/>
          <w:szCs w:val="26"/>
        </w:rPr>
        <w:t xml:space="preserve">2560 </w:t>
      </w:r>
      <w:r w:rsidR="00806E40" w:rsidRPr="006447D2">
        <w:rPr>
          <w:rFonts w:ascii="Angsana New" w:hAnsi="Angsana New"/>
          <w:sz w:val="26"/>
          <w:szCs w:val="26"/>
        </w:rPr>
        <w:t xml:space="preserve">      </w:t>
      </w:r>
      <w:r w:rsidRPr="006447D2">
        <w:rPr>
          <w:rFonts w:ascii="Angsana New" w:eastAsia="Calibri" w:hAnsi="Angsana New" w:hint="cs"/>
          <w:sz w:val="26"/>
          <w:szCs w:val="26"/>
          <w:cs/>
        </w:rPr>
        <w:t>เพื่อเปลี่ยนแปลง</w:t>
      </w:r>
      <w:r w:rsidR="009F75DA" w:rsidRPr="006447D2">
        <w:rPr>
          <w:rFonts w:ascii="Angsana New" w:eastAsia="Calibri" w:hAnsi="Angsana New" w:hint="cs"/>
          <w:sz w:val="26"/>
          <w:szCs w:val="26"/>
          <w:cs/>
        </w:rPr>
        <w:t>จำนวนเงินที่ต้องผ่อน</w:t>
      </w:r>
      <w:r w:rsidRPr="006447D2">
        <w:rPr>
          <w:rFonts w:ascii="Angsana New" w:eastAsia="Calibri" w:hAnsi="Angsana New" w:hint="cs"/>
          <w:sz w:val="26"/>
          <w:szCs w:val="26"/>
          <w:cs/>
        </w:rPr>
        <w:t>ชำระ</w:t>
      </w:r>
      <w:r w:rsidRPr="006447D2">
        <w:rPr>
          <w:rFonts w:ascii="Angsana New" w:hAnsi="Angsana New" w:hint="cs"/>
          <w:sz w:val="26"/>
          <w:szCs w:val="26"/>
          <w:cs/>
        </w:rPr>
        <w:t xml:space="preserve">รายเดือนเริ่มตั้งแต่เดือนเมษายน </w:t>
      </w:r>
      <w:r w:rsidRPr="006447D2">
        <w:rPr>
          <w:rFonts w:ascii="Angsana New" w:hAnsi="Angsana New" w:hint="cs"/>
          <w:sz w:val="26"/>
          <w:szCs w:val="26"/>
        </w:rPr>
        <w:t xml:space="preserve">2564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ถึงเดือนธันวาคม </w:t>
      </w:r>
      <w:r w:rsidRPr="006447D2">
        <w:rPr>
          <w:rFonts w:ascii="Angsana New" w:hAnsi="Angsana New" w:hint="cs"/>
          <w:sz w:val="26"/>
          <w:szCs w:val="26"/>
        </w:rPr>
        <w:t>2567</w:t>
      </w:r>
      <w:r w:rsidRPr="006447D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A12758A" w14:textId="4FB902C4" w:rsidR="00C177AB" w:rsidRPr="006447D2" w:rsidRDefault="004205E9" w:rsidP="00C1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BF5D80A" w14:textId="1E6138E0" w:rsidR="004205E9" w:rsidRPr="006447D2" w:rsidRDefault="00C177AB" w:rsidP="004205E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447D2">
        <w:rPr>
          <w:rFonts w:ascii="Angsana New" w:hAnsi="Angsana New" w:hint="cs"/>
          <w:sz w:val="26"/>
          <w:szCs w:val="26"/>
        </w:rPr>
        <w:t xml:space="preserve">24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447D2">
        <w:rPr>
          <w:rFonts w:ascii="Angsana New" w:hAnsi="Angsana New" w:hint="cs"/>
          <w:sz w:val="26"/>
          <w:szCs w:val="26"/>
        </w:rPr>
        <w:t xml:space="preserve">2564 </w:t>
      </w:r>
      <w:r w:rsidRPr="006447D2">
        <w:rPr>
          <w:rFonts w:ascii="Angsana New" w:hAnsi="Angsana New" w:hint="cs"/>
          <w:sz w:val="26"/>
          <w:szCs w:val="26"/>
          <w:cs/>
        </w:rPr>
        <w:t>บริษัททำบันทึกตกลง</w:t>
      </w:r>
      <w:r w:rsidRPr="006447D2">
        <w:rPr>
          <w:rFonts w:ascii="Angsana New" w:hAnsi="Angsana New" w:hint="cs"/>
          <w:sz w:val="26"/>
          <w:szCs w:val="26"/>
        </w:rPr>
        <w:t>แ</w:t>
      </w:r>
      <w:r w:rsidRPr="006447D2">
        <w:rPr>
          <w:rFonts w:ascii="Angsana New" w:hAnsi="Angsana New" w:hint="cs"/>
          <w:sz w:val="26"/>
          <w:szCs w:val="26"/>
          <w:cs/>
        </w:rPr>
        <w:t xml:space="preserve">ก้ไขเพิ่มเติมครั้งที่ </w:t>
      </w:r>
      <w:r w:rsidRPr="006447D2">
        <w:rPr>
          <w:rFonts w:ascii="Angsana New" w:hAnsi="Angsana New" w:hint="cs"/>
          <w:sz w:val="26"/>
          <w:szCs w:val="26"/>
        </w:rPr>
        <w:t xml:space="preserve">4 </w:t>
      </w:r>
      <w:r w:rsidRPr="006447D2">
        <w:rPr>
          <w:rFonts w:ascii="Angsana New" w:hAnsi="Angsana New" w:hint="cs"/>
          <w:sz w:val="26"/>
          <w:szCs w:val="26"/>
          <w:cs/>
        </w:rPr>
        <w:t>เพื่อแก้ไข</w:t>
      </w:r>
      <w:r w:rsidRPr="006447D2">
        <w:rPr>
          <w:rFonts w:ascii="Angsana New" w:eastAsia="Calibri" w:hAnsi="Angsana New" w:hint="cs"/>
          <w:sz w:val="26"/>
          <w:szCs w:val="26"/>
          <w:cs/>
        </w:rPr>
        <w:t>สัญญาสินเชื่อฉบับลง</w:t>
      </w:r>
      <w:r w:rsidRPr="006447D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447D2">
        <w:rPr>
          <w:rFonts w:ascii="Angsana New" w:hAnsi="Angsana New" w:hint="cs"/>
          <w:sz w:val="26"/>
          <w:szCs w:val="26"/>
        </w:rPr>
        <w:t xml:space="preserve">6 </w:t>
      </w:r>
      <w:r w:rsidRPr="006447D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447D2">
        <w:rPr>
          <w:rFonts w:ascii="Angsana New" w:hAnsi="Angsana New" w:hint="cs"/>
          <w:sz w:val="26"/>
          <w:szCs w:val="26"/>
        </w:rPr>
        <w:t>2556</w:t>
      </w:r>
      <w:r w:rsidRPr="006447D2">
        <w:rPr>
          <w:rFonts w:ascii="Angsana New" w:eastAsia="Calibri" w:hAnsi="Angsana New" w:hint="cs"/>
          <w:sz w:val="26"/>
          <w:szCs w:val="26"/>
          <w:cs/>
        </w:rPr>
        <w:t xml:space="preserve"> เพื่อ</w:t>
      </w:r>
      <w:r w:rsidR="004205E9" w:rsidRPr="006447D2">
        <w:rPr>
          <w:rFonts w:ascii="Angsana New" w:hAnsi="Angsana New" w:hint="cs"/>
          <w:sz w:val="26"/>
          <w:szCs w:val="26"/>
          <w:cs/>
        </w:rPr>
        <w:t>รับเงินกู้ยืมจากสถาบันการเงินดังกล่าวเป็นจำนวนเงิน</w:t>
      </w:r>
      <w:r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 w:hint="cs"/>
          <w:sz w:val="26"/>
          <w:szCs w:val="26"/>
        </w:rPr>
        <w:t>53.96</w:t>
      </w:r>
      <w:r w:rsidR="004205E9" w:rsidRPr="006447D2">
        <w:rPr>
          <w:rFonts w:ascii="Angsana New" w:hAnsi="Angsana New" w:hint="cs"/>
          <w:sz w:val="26"/>
          <w:szCs w:val="26"/>
        </w:rPr>
        <w:t xml:space="preserve"> </w:t>
      </w:r>
      <w:r w:rsidR="004205E9" w:rsidRPr="006447D2">
        <w:rPr>
          <w:rFonts w:ascii="Angsana New" w:hAnsi="Angsana New" w:hint="cs"/>
          <w:sz w:val="26"/>
          <w:szCs w:val="26"/>
          <w:cs/>
        </w:rPr>
        <w:t>ล้านบาท เพื่อใช้ในการ</w:t>
      </w:r>
      <w:r w:rsidRPr="006447D2">
        <w:rPr>
          <w:rFonts w:ascii="Angsana New" w:hAnsi="Angsana New" w:hint="cs"/>
          <w:sz w:val="26"/>
          <w:szCs w:val="26"/>
          <w:cs/>
        </w:rPr>
        <w:t>จ่ายชำระคืนเงินกู้ยืมจากบุคคลที่เกี่ยวข้องกัน</w:t>
      </w:r>
      <w:r w:rsidR="00806E40" w:rsidRPr="006447D2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="00806E40" w:rsidRPr="006447D2">
        <w:rPr>
          <w:rFonts w:ascii="Angsana New" w:hAnsi="Angsana New"/>
          <w:sz w:val="26"/>
          <w:szCs w:val="26"/>
        </w:rPr>
        <w:t xml:space="preserve">     </w:t>
      </w:r>
      <w:r w:rsidR="00806E40" w:rsidRPr="006447D2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806E40" w:rsidRPr="006447D2">
        <w:rPr>
          <w:rFonts w:ascii="Angsana New" w:hAnsi="Angsana New"/>
          <w:sz w:val="26"/>
          <w:szCs w:val="26"/>
        </w:rPr>
        <w:t>3</w:t>
      </w:r>
      <w:r w:rsidRPr="006447D2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เป็นงวดรายเดือนในจำนวนเงินที่แตกต่างกันเริ่มตั้งแต่เดือนพฤษภาคม </w:t>
      </w:r>
      <w:r w:rsidRPr="006447D2">
        <w:rPr>
          <w:rFonts w:ascii="Angsana New" w:hAnsi="Angsana New" w:hint="cs"/>
          <w:sz w:val="26"/>
          <w:szCs w:val="26"/>
        </w:rPr>
        <w:t xml:space="preserve">2564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ถึงเดือนเมษายน </w:t>
      </w:r>
      <w:r w:rsidRPr="006447D2">
        <w:rPr>
          <w:rFonts w:ascii="Angsana New" w:hAnsi="Angsana New" w:hint="cs"/>
          <w:sz w:val="26"/>
          <w:szCs w:val="26"/>
        </w:rPr>
        <w:t>2569</w:t>
      </w:r>
      <w:r w:rsidRPr="006447D2">
        <w:rPr>
          <w:rFonts w:ascii="Angsana New" w:hAnsi="Angsana New" w:hint="cs"/>
          <w:sz w:val="26"/>
          <w:szCs w:val="26"/>
          <w:cs/>
        </w:rPr>
        <w:t xml:space="preserve"> และมีดอกเบี้ยในอัตราเงินกู้ยืมขั้นต่ำต่อปี</w:t>
      </w:r>
    </w:p>
    <w:p w14:paraId="673ECA7A" w14:textId="10C57FFB" w:rsidR="000B415A" w:rsidRPr="006447D2" w:rsidRDefault="000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FB94537" w14:textId="77777777" w:rsidR="00C177AB" w:rsidRPr="006447D2" w:rsidRDefault="00C1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br w:type="page"/>
      </w:r>
    </w:p>
    <w:p w14:paraId="0302C6E3" w14:textId="03CB77A2" w:rsidR="009D10ED" w:rsidRPr="006447D2" w:rsidRDefault="009D10ED" w:rsidP="00360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lastRenderedPageBreak/>
        <w:t>วงเงินสินเชื่อของบริษัทมีรายละเอียดดังนี้</w:t>
      </w:r>
    </w:p>
    <w:p w14:paraId="061FEA9B" w14:textId="69AB2623" w:rsidR="00770110" w:rsidRPr="006447D2" w:rsidRDefault="00770110" w:rsidP="003608D7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tbl>
      <w:tblPr>
        <w:tblW w:w="997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6"/>
        <w:gridCol w:w="136"/>
        <w:gridCol w:w="4098"/>
        <w:gridCol w:w="136"/>
        <w:gridCol w:w="944"/>
        <w:gridCol w:w="136"/>
        <w:gridCol w:w="944"/>
        <w:gridCol w:w="136"/>
        <w:gridCol w:w="2724"/>
      </w:tblGrid>
      <w:tr w:rsidR="009D10ED" w:rsidRPr="006447D2" w14:paraId="6DC86CAB" w14:textId="77777777" w:rsidTr="00910FE7">
        <w:trPr>
          <w:trHeight w:val="20"/>
        </w:trPr>
        <w:tc>
          <w:tcPr>
            <w:tcW w:w="716" w:type="dxa"/>
            <w:shd w:val="clear" w:color="auto" w:fill="auto"/>
          </w:tcPr>
          <w:p w14:paraId="0D0B079A" w14:textId="281343E2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7B2F4754" w14:textId="77777777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shd w:val="clear" w:color="auto" w:fill="auto"/>
          </w:tcPr>
          <w:p w14:paraId="5FD05E0B" w14:textId="77777777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7B4C800" w14:textId="77777777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</w:tcPr>
          <w:p w14:paraId="4D699971" w14:textId="77777777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36" w:type="dxa"/>
            <w:shd w:val="clear" w:color="auto" w:fill="auto"/>
          </w:tcPr>
          <w:p w14:paraId="67305E0A" w14:textId="77777777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shd w:val="clear" w:color="auto" w:fill="auto"/>
          </w:tcPr>
          <w:p w14:paraId="4594853E" w14:textId="77777777" w:rsidR="009D10ED" w:rsidRPr="006447D2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FE7" w:rsidRPr="006447D2" w14:paraId="731AB2D2" w14:textId="77777777" w:rsidTr="00910FE7">
        <w:trPr>
          <w:trHeight w:val="20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3CFDD176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6" w:type="dxa"/>
          </w:tcPr>
          <w:p w14:paraId="705960B9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14:paraId="2FE096A3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FFC7C0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509EF71A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D7A7EED" w14:textId="40EE712F" w:rsidR="00910FE7" w:rsidRPr="006447D2" w:rsidRDefault="00267BF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F644C2C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B1A6A" w14:textId="0B6930FB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644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shd w:val="clear" w:color="auto" w:fill="auto"/>
          </w:tcPr>
          <w:p w14:paraId="7BC11398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</w:tcPr>
          <w:p w14:paraId="3919AC2D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EEFADD" w14:textId="77777777" w:rsidR="00910FE7" w:rsidRPr="006447D2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9D10ED" w:rsidRPr="006447D2" w14:paraId="52A1D729" w14:textId="77777777" w:rsidTr="00910FE7">
        <w:trPr>
          <w:trHeight w:val="20"/>
        </w:trPr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624B0784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736C3C13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14:paraId="1A499F0A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566F91C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A6F5CAC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0D43007D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5E767242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10A2652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tcBorders>
              <w:top w:val="single" w:sz="4" w:space="0" w:color="auto"/>
            </w:tcBorders>
            <w:shd w:val="clear" w:color="auto" w:fill="auto"/>
          </w:tcPr>
          <w:p w14:paraId="7D6CD12E" w14:textId="77777777" w:rsidR="009D10ED" w:rsidRPr="006447D2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C7B81" w:rsidRPr="006447D2" w14:paraId="3252A5EF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5C8123E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07709FE8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6B3306C" w14:textId="77777777" w:rsidR="008C7B81" w:rsidRPr="006447D2" w:rsidRDefault="008C7B81" w:rsidP="003608D7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235547FF" w14:textId="77777777" w:rsidR="008C7B81" w:rsidRPr="006447D2" w:rsidRDefault="008C7B81" w:rsidP="003608D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19B7D449" w14:textId="26764FF8" w:rsidR="008C7B81" w:rsidRPr="006447D2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3C57B568" w14:textId="77777777" w:rsidR="008C7B81" w:rsidRPr="006447D2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BD73C2A" w14:textId="77777777" w:rsidR="008C7B81" w:rsidRPr="006447D2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  <w:shd w:val="clear" w:color="auto" w:fill="auto"/>
          </w:tcPr>
          <w:p w14:paraId="5B2BC184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8ABCFE0" w14:textId="2A1D8FC0" w:rsidR="008C7B81" w:rsidRPr="006447D2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="00DC1BBE"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8C7B81" w:rsidRPr="006447D2" w14:paraId="74053406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7B48855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53DEFBCB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C6E8F90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86419C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18FBD49" w14:textId="77777777" w:rsidR="008C7B81" w:rsidRPr="006447D2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425D7B87" w14:textId="77777777" w:rsidR="008C7B81" w:rsidRPr="006447D2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758B400" w14:textId="77777777" w:rsidR="008C7B81" w:rsidRPr="006447D2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40FE2231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072827F" w14:textId="77777777" w:rsidR="008C7B81" w:rsidRPr="006447D2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C1BBE" w:rsidRPr="006447D2" w14:paraId="515BD980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6A9CDFB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3B4FDD24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1E38872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เงินกู้ยืมเพื่อก่อสร้างโรงงานและอาคาร</w:t>
            </w:r>
          </w:p>
        </w:tc>
        <w:tc>
          <w:tcPr>
            <w:tcW w:w="136" w:type="dxa"/>
            <w:shd w:val="clear" w:color="auto" w:fill="auto"/>
          </w:tcPr>
          <w:p w14:paraId="10F63324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014A89F" w14:textId="23E6B4D6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</w:tcPr>
          <w:p w14:paraId="4395C39D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37E2E6E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  <w:shd w:val="clear" w:color="auto" w:fill="auto"/>
          </w:tcPr>
          <w:p w14:paraId="7AC82E57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CA6AD86" w14:textId="58078935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DC1BBE" w:rsidRPr="006447D2" w14:paraId="35E9073A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BB3EC06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50728AEE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548A3C0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32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EBEEE0A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DBEE80C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7FD8FC35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42507404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237F938C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04C3062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C1BBE" w:rsidRPr="006447D2" w14:paraId="50D3A2CA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7C71E00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3CD6CF5A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7DD7202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เงินกู้ยืมเพื่อซื้อเครน</w:t>
            </w:r>
          </w:p>
        </w:tc>
        <w:tc>
          <w:tcPr>
            <w:tcW w:w="136" w:type="dxa"/>
            <w:shd w:val="clear" w:color="auto" w:fill="auto"/>
          </w:tcPr>
          <w:p w14:paraId="256B870D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928CCC6" w14:textId="64B4441E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</w:tcPr>
          <w:p w14:paraId="1D44939C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ADF8CAE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  <w:shd w:val="clear" w:color="auto" w:fill="auto"/>
          </w:tcPr>
          <w:p w14:paraId="1D24D437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8EE1620" w14:textId="6BE6E4DD" w:rsidR="00DC1BBE" w:rsidRPr="006447D2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DC1BBE" w:rsidRPr="006447D2" w14:paraId="69F02DA6" w14:textId="77777777" w:rsidTr="00D00CFC">
        <w:trPr>
          <w:trHeight w:val="20"/>
        </w:trPr>
        <w:tc>
          <w:tcPr>
            <w:tcW w:w="716" w:type="dxa"/>
            <w:shd w:val="clear" w:color="auto" w:fill="auto"/>
          </w:tcPr>
          <w:p w14:paraId="6218FF11" w14:textId="77777777" w:rsidR="00DC1BBE" w:rsidRPr="006447D2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73FE074A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36A9319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A9A119A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3A233F5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60B0373C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343F4F4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1190DA8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92DB7C6" w14:textId="77777777" w:rsidR="00DC1BBE" w:rsidRPr="006447D2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2FA74A8E" w14:textId="77777777" w:rsidTr="00D00CFC">
        <w:trPr>
          <w:trHeight w:val="20"/>
        </w:trPr>
        <w:tc>
          <w:tcPr>
            <w:tcW w:w="716" w:type="dxa"/>
            <w:shd w:val="clear" w:color="auto" w:fill="auto"/>
          </w:tcPr>
          <w:p w14:paraId="2E2ABEFD" w14:textId="44D1F5D9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38EDAEED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15C8AB9" w14:textId="6BAF4BCD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เงินกู้ยืมเพื่อ</w:t>
            </w:r>
            <w:r w:rsidR="005938BE" w:rsidRPr="006447D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จ่ายชำระคืนเงินกู้ยืมจากบุคคลที่เกี่ยวข้องกัน</w:t>
            </w: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26429FC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4F803C2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53,960</w:t>
            </w:r>
          </w:p>
        </w:tc>
        <w:tc>
          <w:tcPr>
            <w:tcW w:w="136" w:type="dxa"/>
          </w:tcPr>
          <w:p w14:paraId="19B5165A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3272B3F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B304B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EC827B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</w:p>
        </w:tc>
      </w:tr>
      <w:tr w:rsidR="00D00CFC" w:rsidRPr="006447D2" w14:paraId="57BB942A" w14:textId="77777777" w:rsidTr="00D00CFC">
        <w:trPr>
          <w:trHeight w:val="20"/>
        </w:trPr>
        <w:tc>
          <w:tcPr>
            <w:tcW w:w="716" w:type="dxa"/>
            <w:shd w:val="clear" w:color="auto" w:fill="auto"/>
          </w:tcPr>
          <w:p w14:paraId="04290A5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357DC986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5A8FC7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EE9179A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F3B2A4A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BD22D5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2921BE31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0E8A2D01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5ED329D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57E9E028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3E1429EC" w14:textId="45D1527C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26991CCD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AF2A4AF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29A4C0F7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08B9315" w14:textId="72A60C96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75964DD0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23425D1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459B832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A02C91A" w14:textId="55B6756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**</w:t>
            </w:r>
          </w:p>
        </w:tc>
      </w:tr>
      <w:tr w:rsidR="00D00CFC" w:rsidRPr="006447D2" w14:paraId="13EDA46F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2494628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10154E64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098" w:type="dxa"/>
            <w:shd w:val="clear" w:color="auto" w:fill="auto"/>
          </w:tcPr>
          <w:p w14:paraId="1C6D0E59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ECC32C4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AC45927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799CFFBC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70BD5F2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3C1B6820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4" w:type="dxa"/>
            <w:shd w:val="clear" w:color="auto" w:fill="auto"/>
          </w:tcPr>
          <w:p w14:paraId="02766AD8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00CFC" w:rsidRPr="006447D2" w14:paraId="6120E698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1EC9E024" w14:textId="0A5631EC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41A876D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6E3943B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13BA86E2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5D551DB" w14:textId="673DC09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13B242E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8BCA98D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  <w:shd w:val="clear" w:color="auto" w:fill="auto"/>
          </w:tcPr>
          <w:p w14:paraId="38C14AB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A5BDC57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</w:p>
        </w:tc>
      </w:tr>
      <w:tr w:rsidR="00D00CFC" w:rsidRPr="006447D2" w14:paraId="2A4D996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63B522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6CCA6798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BF5277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6F87DD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6015B81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6D2043FE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09DD6934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0E19A22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86F20E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47A21AD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7E03D930" w14:textId="27C5DA2A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74B00A88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0910C9A" w14:textId="3755C0D4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779D39E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5C3111B" w14:textId="4712427D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07743006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F630949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  <w:shd w:val="clear" w:color="auto" w:fill="auto"/>
          </w:tcPr>
          <w:p w14:paraId="6567E459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DB0185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6447D2" w14:paraId="2AA352C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30ED940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2553F701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137B8E2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1BC6F92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5111A17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C22CD7A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3E31BB74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14F12DD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377EBF2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5261F58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56AC1235" w14:textId="6C4F5645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22435AA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CF901D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47C7B0A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2CFD413" w14:textId="228D82E3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0A07B09A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40EB34C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  <w:shd w:val="clear" w:color="auto" w:fill="auto"/>
          </w:tcPr>
          <w:p w14:paraId="2301630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7408CB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6447D2" w14:paraId="18729DD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13163C94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71EB422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FF1694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B61667E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2A5E077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10A11644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0EDFEACD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3F3F618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D8CAA6A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50AB1CFC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01D37C4" w14:textId="3AAD8D2D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6" w:type="dxa"/>
          </w:tcPr>
          <w:p w14:paraId="7BF10FB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9F43A6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5970FA0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E33AC83" w14:textId="29E31143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7F6E079C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B26ECB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  <w:shd w:val="clear" w:color="auto" w:fill="auto"/>
          </w:tcPr>
          <w:p w14:paraId="5F5360C6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CB46C4A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6447D2" w14:paraId="5B6B7D55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F83E209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11836217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856D8A1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6C1953F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B8755FF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1FAF5BF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23B27F9F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11D6CB6F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8471E8A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55113B31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76682532" w14:textId="2F0DD7C8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6" w:type="dxa"/>
          </w:tcPr>
          <w:p w14:paraId="1467EB06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1B00265" w14:textId="1A3A6D0F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0858C5E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0AC9691" w14:textId="4E769FA1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0819113F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44B745D3" w14:textId="37D6D2C2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45FE8260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FDC64BB" w14:textId="47602C33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6447D2" w14:paraId="6630B25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571D34D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1681B95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9B0C54F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D8E14BB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EBE2A25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063899C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5A2FA0B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285F3FB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91BAFB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4A014AE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966411D" w14:textId="24C1EF3D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6" w:type="dxa"/>
          </w:tcPr>
          <w:p w14:paraId="72DCC27C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A1DFDCB" w14:textId="538F8862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  <w:r w:rsidRPr="006447D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เพื่อค้ำประกันผลงาน </w:t>
            </w: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6447D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6447D2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0B9E1A3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B602557" w14:textId="33A61442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6" w:type="dxa"/>
          </w:tcPr>
          <w:p w14:paraId="42855C6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1361D61" w14:textId="6A1F8EF0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411DCCA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C502753" w14:textId="3BD342FD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6447D2" w14:paraId="2B6A4BA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C9B1B4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3571E7A1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DCFE2DA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B3EBD74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10F6F98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6DCEDF6B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345DFAFE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1472A423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D0F9F98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6447D2" w14:paraId="54EEBA4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7E44F48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7CC2574B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69BC5CB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0FFC5CD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4F542722" w14:textId="1667F73D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546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286</w:t>
            </w:r>
          </w:p>
        </w:tc>
        <w:tc>
          <w:tcPr>
            <w:tcW w:w="136" w:type="dxa"/>
          </w:tcPr>
          <w:p w14:paraId="6A6E1F2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1DAD6F1D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490,326</w:t>
            </w:r>
          </w:p>
        </w:tc>
        <w:tc>
          <w:tcPr>
            <w:tcW w:w="136" w:type="dxa"/>
            <w:shd w:val="clear" w:color="auto" w:fill="auto"/>
          </w:tcPr>
          <w:p w14:paraId="218C6682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2453AD5" w14:textId="77777777" w:rsidR="00D00CFC" w:rsidRPr="006447D2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53C2CFCD" w14:textId="77777777" w:rsidR="00DC1BBE" w:rsidRPr="006447D2" w:rsidRDefault="00DC1BBE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A7C1A2D" w14:textId="1D3C0F72" w:rsidR="00DC1BBE" w:rsidRPr="006447D2" w:rsidRDefault="00DC1BBE" w:rsidP="000B415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</w:rPr>
        <w:t>*</w:t>
      </w:r>
      <w:r w:rsidRPr="006447D2">
        <w:rPr>
          <w:rFonts w:ascii="Angsana New" w:hAnsi="Angsana New"/>
          <w:sz w:val="26"/>
          <w:szCs w:val="26"/>
        </w:rPr>
        <w:tab/>
      </w:r>
      <w:r w:rsidRPr="006447D2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6447D2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6447D2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6447D2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6447D2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6447D2">
        <w:rPr>
          <w:rFonts w:ascii="Angsana New" w:hAnsi="Angsana New"/>
          <w:sz w:val="26"/>
          <w:szCs w:val="26"/>
        </w:rPr>
        <w:t xml:space="preserve">1 </w:t>
      </w:r>
      <w:r w:rsidRPr="006447D2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83374F" w:rsidRPr="006447D2">
        <w:rPr>
          <w:rFonts w:ascii="Angsana New" w:hAnsi="Angsana New" w:hint="cs"/>
          <w:sz w:val="26"/>
          <w:szCs w:val="26"/>
          <w:cs/>
        </w:rPr>
        <w:t>ตั้งแต่</w:t>
      </w:r>
      <w:r w:rsidR="00E7581B" w:rsidRPr="006447D2">
        <w:rPr>
          <w:rFonts w:ascii="Angsana New" w:hAnsi="Angsana New" w:hint="cs"/>
          <w:sz w:val="26"/>
          <w:szCs w:val="26"/>
          <w:cs/>
        </w:rPr>
        <w:t>เ</w:t>
      </w:r>
      <w:r w:rsidRPr="006447D2">
        <w:rPr>
          <w:rFonts w:ascii="Angsana New" w:hAnsi="Angsana New" w:hint="cs"/>
          <w:sz w:val="26"/>
          <w:szCs w:val="26"/>
          <w:cs/>
        </w:rPr>
        <w:t xml:space="preserve">ดือนเมษายน </w:t>
      </w:r>
      <w:r w:rsidRPr="006447D2">
        <w:rPr>
          <w:rFonts w:ascii="Angsana New" w:hAnsi="Angsana New"/>
          <w:sz w:val="26"/>
          <w:szCs w:val="26"/>
        </w:rPr>
        <w:t xml:space="preserve">2563 </w:t>
      </w:r>
      <w:r w:rsidRPr="006447D2">
        <w:rPr>
          <w:rFonts w:ascii="Angsana New" w:hAnsi="Angsana New" w:hint="cs"/>
          <w:sz w:val="26"/>
          <w:szCs w:val="26"/>
          <w:cs/>
        </w:rPr>
        <w:t>ถึงเดือน</w:t>
      </w:r>
      <w:r w:rsidR="00E7581B" w:rsidRPr="006447D2">
        <w:rPr>
          <w:rFonts w:ascii="Angsana New" w:hAnsi="Angsana New" w:hint="cs"/>
          <w:sz w:val="26"/>
          <w:szCs w:val="26"/>
          <w:cs/>
        </w:rPr>
        <w:t>มกราคม</w:t>
      </w:r>
      <w:r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</w:t>
      </w:r>
      <w:r w:rsidR="00E7581B" w:rsidRPr="006447D2">
        <w:rPr>
          <w:rFonts w:ascii="Angsana New" w:hAnsi="Angsana New"/>
          <w:sz w:val="26"/>
          <w:szCs w:val="26"/>
        </w:rPr>
        <w:t>4</w:t>
      </w:r>
    </w:p>
    <w:p w14:paraId="36CFAE5D" w14:textId="3213AFDF" w:rsidR="00DC1BBE" w:rsidRPr="006447D2" w:rsidRDefault="00DC1BBE" w:rsidP="00B01A5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spacing w:before="80"/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</w:rPr>
        <w:t>**</w:t>
      </w:r>
      <w:r w:rsidRPr="006447D2">
        <w:rPr>
          <w:rFonts w:ascii="Angsana New" w:hAnsi="Angsana New"/>
          <w:sz w:val="26"/>
          <w:szCs w:val="26"/>
        </w:rPr>
        <w:tab/>
      </w:r>
      <w:r w:rsidRPr="006447D2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6447D2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6447D2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6447D2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6447D2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6447D2">
        <w:rPr>
          <w:rFonts w:ascii="Angsana New" w:hAnsi="Angsana New"/>
          <w:sz w:val="26"/>
          <w:szCs w:val="26"/>
        </w:rPr>
        <w:t xml:space="preserve">1 </w:t>
      </w:r>
      <w:r w:rsidRPr="006447D2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83374F" w:rsidRPr="006447D2">
        <w:rPr>
          <w:rFonts w:ascii="Angsana New" w:hAnsi="Angsana New" w:hint="cs"/>
          <w:sz w:val="26"/>
          <w:szCs w:val="26"/>
          <w:cs/>
        </w:rPr>
        <w:t>ตั้งแต่</w:t>
      </w:r>
      <w:r w:rsidRPr="006447D2">
        <w:rPr>
          <w:rFonts w:ascii="Angsana New" w:hAnsi="Angsana New" w:hint="cs"/>
          <w:sz w:val="26"/>
          <w:szCs w:val="26"/>
          <w:cs/>
        </w:rPr>
        <w:t xml:space="preserve">เดือนเมษายน </w:t>
      </w:r>
      <w:r w:rsidRPr="006447D2">
        <w:rPr>
          <w:rFonts w:ascii="Angsana New" w:hAnsi="Angsana New"/>
          <w:sz w:val="26"/>
          <w:szCs w:val="26"/>
        </w:rPr>
        <w:t>2</w:t>
      </w:r>
      <w:r w:rsidR="00494422" w:rsidRPr="006447D2">
        <w:rPr>
          <w:rFonts w:ascii="Angsana New" w:hAnsi="Angsana New"/>
          <w:sz w:val="26"/>
          <w:szCs w:val="26"/>
        </w:rPr>
        <w:t>5</w:t>
      </w:r>
      <w:r w:rsidRPr="006447D2">
        <w:rPr>
          <w:rFonts w:ascii="Angsana New" w:hAnsi="Angsana New"/>
          <w:sz w:val="26"/>
          <w:szCs w:val="26"/>
        </w:rPr>
        <w:t xml:space="preserve">63 </w:t>
      </w:r>
      <w:r w:rsidRPr="006447D2">
        <w:rPr>
          <w:rFonts w:ascii="Angsana New" w:hAnsi="Angsana New" w:hint="cs"/>
          <w:sz w:val="26"/>
          <w:szCs w:val="26"/>
          <w:cs/>
        </w:rPr>
        <w:t>ถึงเดือน</w:t>
      </w:r>
      <w:r w:rsidR="003F581A" w:rsidRPr="006447D2">
        <w:rPr>
          <w:rFonts w:ascii="Angsana New" w:hAnsi="Angsana New" w:hint="cs"/>
          <w:sz w:val="26"/>
          <w:szCs w:val="26"/>
          <w:cs/>
        </w:rPr>
        <w:t>กันยายน</w:t>
      </w:r>
      <w:r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</w:t>
      </w:r>
      <w:r w:rsidR="00494422" w:rsidRPr="006447D2">
        <w:rPr>
          <w:rFonts w:ascii="Angsana New" w:hAnsi="Angsana New"/>
          <w:sz w:val="26"/>
          <w:szCs w:val="26"/>
        </w:rPr>
        <w:t>5</w:t>
      </w:r>
      <w:r w:rsidRPr="006447D2">
        <w:rPr>
          <w:rFonts w:ascii="Angsana New" w:hAnsi="Angsana New"/>
          <w:sz w:val="26"/>
          <w:szCs w:val="26"/>
        </w:rPr>
        <w:t>63</w:t>
      </w:r>
    </w:p>
    <w:p w14:paraId="384EDC59" w14:textId="77777777" w:rsidR="000B415A" w:rsidRPr="006447D2" w:rsidRDefault="000B415A" w:rsidP="000B415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left="720" w:right="-43" w:hanging="360"/>
        <w:jc w:val="thaiDistribute"/>
        <w:rPr>
          <w:rFonts w:ascii="Angsana New" w:hAnsi="Angsana New"/>
          <w:sz w:val="26"/>
          <w:szCs w:val="26"/>
        </w:rPr>
      </w:pPr>
    </w:p>
    <w:p w14:paraId="2112416E" w14:textId="3BBE5867" w:rsidR="009D10ED" w:rsidRPr="006447D2" w:rsidRDefault="009D10ED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14:paraId="3A6571F7" w14:textId="77777777" w:rsidR="009D10ED" w:rsidRPr="006447D2" w:rsidRDefault="009D10ED" w:rsidP="000B415A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</w:rPr>
        <w:t>-</w:t>
      </w:r>
      <w:r w:rsidRPr="006447D2">
        <w:rPr>
          <w:rFonts w:ascii="Angsana New" w:hAnsi="Angsana New"/>
          <w:sz w:val="26"/>
          <w:szCs w:val="26"/>
        </w:rPr>
        <w:tab/>
      </w:r>
      <w:r w:rsidRPr="006447D2">
        <w:rPr>
          <w:rFonts w:ascii="Angsana New" w:hAnsi="Angsana New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ตามที่กล่าวไว้ในหมายเหตุ </w:t>
      </w:r>
      <w:r w:rsidRPr="006447D2">
        <w:rPr>
          <w:rFonts w:ascii="Angsana New" w:hAnsi="Angsana New"/>
          <w:sz w:val="26"/>
          <w:szCs w:val="26"/>
        </w:rPr>
        <w:t>6</w:t>
      </w:r>
    </w:p>
    <w:p w14:paraId="60D1D118" w14:textId="77777777" w:rsidR="009D10ED" w:rsidRPr="006447D2" w:rsidRDefault="009D10ED" w:rsidP="000B415A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</w:rPr>
        <w:t>-</w:t>
      </w:r>
      <w:r w:rsidRPr="006447D2">
        <w:rPr>
          <w:rFonts w:ascii="Angsana New" w:hAnsi="Angsana New"/>
          <w:sz w:val="26"/>
          <w:szCs w:val="26"/>
        </w:rPr>
        <w:tab/>
      </w:r>
      <w:r w:rsidRPr="006447D2">
        <w:rPr>
          <w:rFonts w:ascii="Angsana New" w:hAnsi="Angsana New"/>
          <w:sz w:val="26"/>
          <w:szCs w:val="26"/>
          <w:cs/>
        </w:rPr>
        <w:t xml:space="preserve">จำนำเครื่องจักรและอุปกรณ์ตามที่กล่าวไว้ในหมายเหตุ </w:t>
      </w:r>
      <w:r w:rsidRPr="006447D2">
        <w:rPr>
          <w:rFonts w:ascii="Angsana New" w:hAnsi="Angsana New"/>
          <w:sz w:val="26"/>
          <w:szCs w:val="26"/>
        </w:rPr>
        <w:t>6</w:t>
      </w:r>
    </w:p>
    <w:p w14:paraId="6C4F60AE" w14:textId="30E22563" w:rsidR="009D10ED" w:rsidRPr="006447D2" w:rsidRDefault="009D10ED" w:rsidP="000B415A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</w:rPr>
        <w:t>-</w:t>
      </w:r>
      <w:r w:rsidRPr="006447D2">
        <w:rPr>
          <w:rFonts w:ascii="Angsana New" w:hAnsi="Angsana New"/>
          <w:sz w:val="26"/>
          <w:szCs w:val="26"/>
        </w:rPr>
        <w:tab/>
      </w:r>
      <w:r w:rsidR="0066638A" w:rsidRPr="006447D2">
        <w:rPr>
          <w:rFonts w:ascii="Angsana New" w:hAnsi="Angsana New"/>
          <w:sz w:val="26"/>
          <w:szCs w:val="26"/>
          <w:cs/>
        </w:rPr>
        <w:t>โอนผ</w:t>
      </w:r>
      <w:r w:rsidR="0066638A" w:rsidRPr="006447D2">
        <w:rPr>
          <w:rFonts w:ascii="Angsana New" w:hAnsi="Angsana New" w:hint="cs"/>
          <w:sz w:val="26"/>
          <w:szCs w:val="26"/>
          <w:cs/>
        </w:rPr>
        <w:t>ู้รับ</w:t>
      </w:r>
      <w:r w:rsidRPr="006447D2">
        <w:rPr>
          <w:rFonts w:ascii="Angsana New" w:hAnsi="Angsana New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6447D2" w:rsidRDefault="009D10ED" w:rsidP="000B415A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</w:rPr>
        <w:t>-</w:t>
      </w:r>
      <w:r w:rsidRPr="006447D2">
        <w:rPr>
          <w:rFonts w:ascii="Angsana New" w:hAnsi="Angsana New"/>
          <w:sz w:val="26"/>
          <w:szCs w:val="26"/>
        </w:rPr>
        <w:tab/>
      </w:r>
      <w:r w:rsidRPr="006447D2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77777777" w:rsidR="009D10ED" w:rsidRPr="006447D2" w:rsidRDefault="009D10ED" w:rsidP="000B415A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</w:rPr>
        <w:t>-</w:t>
      </w:r>
      <w:r w:rsidRPr="006447D2">
        <w:rPr>
          <w:rFonts w:ascii="Angsana New" w:hAnsi="Angsana New"/>
          <w:sz w:val="26"/>
          <w:szCs w:val="26"/>
          <w:cs/>
        </w:rPr>
        <w:tab/>
        <w:t>ค้ำประกันโดยกรรมการท่านหนึ่ง</w:t>
      </w:r>
    </w:p>
    <w:p w14:paraId="1EBA644F" w14:textId="77777777" w:rsidR="009D10ED" w:rsidRPr="006447D2" w:rsidRDefault="009D10ED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6447D2" w:rsidRDefault="009D10ED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135AA70D" w14:textId="6EEA8F05" w:rsidR="008B626B" w:rsidRPr="006447D2" w:rsidRDefault="000A4787" w:rsidP="00BB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="008B626B" w:rsidRPr="006447D2">
        <w:rPr>
          <w:rFonts w:ascii="Angsana New" w:hAnsi="Angsana New"/>
          <w:b/>
          <w:bCs/>
          <w:sz w:val="26"/>
          <w:szCs w:val="26"/>
        </w:rPr>
        <w:t>.</w:t>
      </w:r>
      <w:r w:rsidR="008B626B" w:rsidRPr="006447D2">
        <w:rPr>
          <w:rFonts w:ascii="Angsana New" w:hAnsi="Angsana New"/>
          <w:b/>
          <w:bCs/>
          <w:sz w:val="26"/>
          <w:szCs w:val="26"/>
        </w:rPr>
        <w:tab/>
      </w:r>
      <w:r w:rsidR="008B626B" w:rsidRPr="006447D2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  <w:r w:rsidR="001431CC" w:rsidRPr="006447D2">
        <w:rPr>
          <w:rFonts w:ascii="Angsana New" w:hAnsi="Angsana New"/>
          <w:b/>
          <w:bCs/>
          <w:sz w:val="26"/>
          <w:szCs w:val="26"/>
        </w:rPr>
        <w:t xml:space="preserve"> - </w:t>
      </w:r>
      <w:r w:rsidR="001431CC" w:rsidRPr="006447D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17C749B5" w14:textId="77777777" w:rsidR="00F272AE" w:rsidRPr="006447D2" w:rsidRDefault="00F272AE" w:rsidP="00BB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6447D2" w14:paraId="2CC4FD70" w14:textId="77777777" w:rsidTr="00A553F7">
        <w:tc>
          <w:tcPr>
            <w:tcW w:w="6435" w:type="dxa"/>
          </w:tcPr>
          <w:p w14:paraId="53637022" w14:textId="77777777" w:rsidR="00AD6479" w:rsidRPr="006447D2" w:rsidRDefault="00AD6479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6447D2" w:rsidRDefault="00AD6479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6447D2" w:rsidRDefault="00AD6479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011B9" w:rsidRPr="006447D2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6447D2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6447D2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35E03278" w:rsidR="002011B9" w:rsidRPr="006447D2" w:rsidRDefault="00267BFD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1403" w:rsidRPr="006447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6447D2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7B0EC6AA" w:rsidR="002011B9" w:rsidRPr="006447D2" w:rsidRDefault="002011B9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31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FE173F" w:rsidRPr="006447D2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672705" w:rsidRPr="006447D2" w14:paraId="3E8A0CAC" w14:textId="77777777" w:rsidTr="00A553F7">
        <w:tc>
          <w:tcPr>
            <w:tcW w:w="6435" w:type="dxa"/>
          </w:tcPr>
          <w:p w14:paraId="462C24BC" w14:textId="77777777" w:rsidR="00672705" w:rsidRPr="006447D2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6447D2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6447D2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6447D2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6447D2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D3A92" w:rsidRPr="006447D2" w14:paraId="54281A7B" w14:textId="77777777" w:rsidTr="00A553F7">
        <w:tc>
          <w:tcPr>
            <w:tcW w:w="6435" w:type="dxa"/>
          </w:tcPr>
          <w:p w14:paraId="14944693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17643F0F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BD3EB20" w14:textId="6A464B81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1,117</w:t>
            </w:r>
          </w:p>
        </w:tc>
        <w:tc>
          <w:tcPr>
            <w:tcW w:w="270" w:type="dxa"/>
          </w:tcPr>
          <w:p w14:paraId="0BF0322C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8C18C17" w14:textId="03004102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</w:tr>
      <w:tr w:rsidR="002D3A92" w:rsidRPr="006447D2" w14:paraId="428C38DD" w14:textId="77777777" w:rsidTr="00A553F7">
        <w:tc>
          <w:tcPr>
            <w:tcW w:w="6435" w:type="dxa"/>
          </w:tcPr>
          <w:p w14:paraId="218CCF81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32015424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05BF78" w14:textId="09B7D2FF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2,132</w:t>
            </w:r>
          </w:p>
        </w:tc>
        <w:tc>
          <w:tcPr>
            <w:tcW w:w="270" w:type="dxa"/>
          </w:tcPr>
          <w:p w14:paraId="0F8F48FF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F00F6B" w14:textId="67D81BBC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</w:tr>
      <w:tr w:rsidR="002D3A92" w:rsidRPr="006447D2" w14:paraId="268A0B4C" w14:textId="77777777" w:rsidTr="00A553F7">
        <w:tc>
          <w:tcPr>
            <w:tcW w:w="6435" w:type="dxa"/>
          </w:tcPr>
          <w:p w14:paraId="186E4A95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0F905AE2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1,681</w:t>
            </w:r>
          </w:p>
        </w:tc>
        <w:tc>
          <w:tcPr>
            <w:tcW w:w="270" w:type="dxa"/>
          </w:tcPr>
          <w:p w14:paraId="153E9D39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4BE93553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555</w:t>
            </w:r>
          </w:p>
        </w:tc>
      </w:tr>
      <w:tr w:rsidR="002D3A92" w:rsidRPr="006447D2" w14:paraId="6141A805" w14:textId="77777777" w:rsidTr="00A553F7">
        <w:tc>
          <w:tcPr>
            <w:tcW w:w="6435" w:type="dxa"/>
          </w:tcPr>
          <w:p w14:paraId="52286D95" w14:textId="21E331A6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5853344B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270" w:type="dxa"/>
          </w:tcPr>
          <w:p w14:paraId="69CB08B7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44D7818A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D30D0A" w:rsidRPr="006447D2" w14:paraId="53D9AE85" w14:textId="77777777" w:rsidTr="00A553F7">
        <w:tc>
          <w:tcPr>
            <w:tcW w:w="6435" w:type="dxa"/>
          </w:tcPr>
          <w:p w14:paraId="2ED7A747" w14:textId="0D361EC6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7B8F0A79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4B822317" w14:textId="77777777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49B0BCF7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D30D0A" w:rsidRPr="006447D2" w14:paraId="06B0206C" w14:textId="77777777" w:rsidTr="00A553F7">
        <w:tc>
          <w:tcPr>
            <w:tcW w:w="6435" w:type="dxa"/>
          </w:tcPr>
          <w:p w14:paraId="18E023BA" w14:textId="7A49CC6C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34205D47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831DEEE" w14:textId="77777777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00103B86" w:rsidR="00D30D0A" w:rsidRPr="006447D2" w:rsidRDefault="00D30D0A" w:rsidP="00D3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2D3A92" w:rsidRPr="006447D2" w14:paraId="5806566D" w14:textId="77777777" w:rsidTr="00A553F7">
        <w:tc>
          <w:tcPr>
            <w:tcW w:w="6435" w:type="dxa"/>
          </w:tcPr>
          <w:p w14:paraId="2DD88C61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23E95713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5,455</w:t>
            </w:r>
          </w:p>
        </w:tc>
        <w:tc>
          <w:tcPr>
            <w:tcW w:w="270" w:type="dxa"/>
          </w:tcPr>
          <w:p w14:paraId="4EFC6350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515BB11B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2,858</w:t>
            </w:r>
          </w:p>
        </w:tc>
      </w:tr>
      <w:tr w:rsidR="002D3A92" w:rsidRPr="006447D2" w14:paraId="5B801395" w14:textId="77777777" w:rsidTr="00A553F7">
        <w:tc>
          <w:tcPr>
            <w:tcW w:w="6435" w:type="dxa"/>
          </w:tcPr>
          <w:p w14:paraId="062E7FF3" w14:textId="6CFDE6DD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7AFB2760" w:rsidR="002D3A92" w:rsidRPr="006447D2" w:rsidRDefault="002D3A92" w:rsidP="00EE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(428)</w:t>
            </w:r>
          </w:p>
        </w:tc>
        <w:tc>
          <w:tcPr>
            <w:tcW w:w="270" w:type="dxa"/>
          </w:tcPr>
          <w:p w14:paraId="5C8640DF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12AD0A98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(300)</w:t>
            </w:r>
          </w:p>
        </w:tc>
      </w:tr>
      <w:tr w:rsidR="002D3A92" w:rsidRPr="006447D2" w14:paraId="412029E7" w14:textId="77777777" w:rsidTr="00A553F7">
        <w:tc>
          <w:tcPr>
            <w:tcW w:w="6435" w:type="dxa"/>
          </w:tcPr>
          <w:p w14:paraId="5B7C1E55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5491E2E0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5,027</w:t>
            </w:r>
          </w:p>
        </w:tc>
        <w:tc>
          <w:tcPr>
            <w:tcW w:w="270" w:type="dxa"/>
          </w:tcPr>
          <w:p w14:paraId="14A68DCB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1C2081EF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2,558</w:t>
            </w:r>
          </w:p>
        </w:tc>
      </w:tr>
      <w:tr w:rsidR="002D3A92" w:rsidRPr="006447D2" w14:paraId="6B709F05" w14:textId="77777777" w:rsidTr="00A553F7">
        <w:tc>
          <w:tcPr>
            <w:tcW w:w="6435" w:type="dxa"/>
          </w:tcPr>
          <w:p w14:paraId="09F467C6" w14:textId="638EAAEA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3F7A42D9" w:rsidR="002D3A92" w:rsidRPr="006447D2" w:rsidRDefault="002D3A92" w:rsidP="00EE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(1,882)</w:t>
            </w:r>
          </w:p>
        </w:tc>
        <w:tc>
          <w:tcPr>
            <w:tcW w:w="270" w:type="dxa"/>
          </w:tcPr>
          <w:p w14:paraId="6122A932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031B3843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(938)</w:t>
            </w:r>
          </w:p>
        </w:tc>
      </w:tr>
      <w:tr w:rsidR="002D3A92" w:rsidRPr="006447D2" w14:paraId="36C2A444" w14:textId="77777777" w:rsidTr="00A553F7">
        <w:tc>
          <w:tcPr>
            <w:tcW w:w="6435" w:type="dxa"/>
          </w:tcPr>
          <w:p w14:paraId="5A9178E7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15E4A156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3,145</w:t>
            </w:r>
          </w:p>
        </w:tc>
        <w:tc>
          <w:tcPr>
            <w:tcW w:w="270" w:type="dxa"/>
          </w:tcPr>
          <w:p w14:paraId="45416753" w14:textId="77777777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21483AB8" w:rsidR="002D3A92" w:rsidRPr="006447D2" w:rsidRDefault="002D3A92" w:rsidP="002D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</w:tr>
    </w:tbl>
    <w:p w14:paraId="64248EF5" w14:textId="77777777" w:rsidR="00A553F7" w:rsidRPr="006447D2" w:rsidRDefault="00A553F7" w:rsidP="00BB4109">
      <w:pPr>
        <w:pStyle w:val="AccPolicyHeading"/>
        <w:ind w:right="-29"/>
        <w:rPr>
          <w:sz w:val="22"/>
          <w:szCs w:val="22"/>
        </w:rPr>
      </w:pPr>
    </w:p>
    <w:p w14:paraId="698D2711" w14:textId="46289517" w:rsidR="00F272AE" w:rsidRPr="006447D2" w:rsidRDefault="00F272AE" w:rsidP="00BB4109">
      <w:pPr>
        <w:pStyle w:val="AccPolicyHeading"/>
        <w:ind w:right="-29"/>
        <w:rPr>
          <w:sz w:val="26"/>
          <w:szCs w:val="26"/>
        </w:rPr>
      </w:pPr>
      <w:r w:rsidRPr="006447D2">
        <w:rPr>
          <w:sz w:val="26"/>
          <w:szCs w:val="26"/>
          <w:cs/>
        </w:rPr>
        <w:t>บริษัททำสัญญาเช่าหลายฉบับกับบริษัท</w:t>
      </w:r>
      <w:r w:rsidR="000019CD" w:rsidRPr="006447D2">
        <w:rPr>
          <w:sz w:val="26"/>
          <w:szCs w:val="26"/>
          <w:cs/>
        </w:rPr>
        <w:t>ลิ</w:t>
      </w:r>
      <w:r w:rsidRPr="006447D2">
        <w:rPr>
          <w:sz w:val="26"/>
          <w:szCs w:val="26"/>
          <w:cs/>
        </w:rPr>
        <w:t>สซิ่ง</w:t>
      </w:r>
      <w:r w:rsidR="00910FE7" w:rsidRPr="006447D2">
        <w:rPr>
          <w:rFonts w:hint="cs"/>
          <w:sz w:val="26"/>
          <w:szCs w:val="26"/>
          <w:cs/>
        </w:rPr>
        <w:t>และบริษัทเอกชนในประเทศ</w:t>
      </w:r>
      <w:r w:rsidR="00C93C6D" w:rsidRPr="006447D2">
        <w:rPr>
          <w:sz w:val="26"/>
          <w:szCs w:val="26"/>
          <w:cs/>
        </w:rPr>
        <w:t>หลาย</w:t>
      </w:r>
      <w:r w:rsidRPr="006447D2">
        <w:rPr>
          <w:sz w:val="26"/>
          <w:szCs w:val="26"/>
          <w:cs/>
        </w:rPr>
        <w:t>แห่ง</w:t>
      </w:r>
      <w:r w:rsidR="008B60C8" w:rsidRPr="006447D2">
        <w:rPr>
          <w:sz w:val="26"/>
          <w:szCs w:val="26"/>
        </w:rPr>
        <w:t xml:space="preserve"> </w:t>
      </w:r>
      <w:r w:rsidRPr="006447D2">
        <w:rPr>
          <w:sz w:val="26"/>
          <w:szCs w:val="26"/>
          <w:cs/>
        </w:rPr>
        <w:t>เพื่อซื้อสินทรัพย์บางรายการ</w:t>
      </w:r>
      <w:r w:rsidR="00DC1BBE" w:rsidRPr="006447D2">
        <w:rPr>
          <w:rFonts w:hint="cs"/>
          <w:sz w:val="26"/>
          <w:szCs w:val="26"/>
          <w:cs/>
        </w:rPr>
        <w:t>เมื่อสิ้นสุดตามสัญญาเช่าหรือ</w:t>
      </w:r>
      <w:r w:rsidR="00D1455E" w:rsidRPr="006447D2">
        <w:rPr>
          <w:rFonts w:hint="cs"/>
          <w:sz w:val="26"/>
          <w:szCs w:val="26"/>
          <w:cs/>
        </w:rPr>
        <w:t>เพื่อควบคุมและ</w:t>
      </w:r>
      <w:r w:rsidR="00910FE7" w:rsidRPr="006447D2">
        <w:rPr>
          <w:rFonts w:hint="cs"/>
          <w:sz w:val="26"/>
          <w:szCs w:val="26"/>
          <w:cs/>
        </w:rPr>
        <w:t>ใช้สินทรัพย์สิทธิการใช้</w:t>
      </w:r>
      <w:r w:rsidRPr="006447D2">
        <w:rPr>
          <w:sz w:val="26"/>
          <w:szCs w:val="26"/>
          <w:cs/>
        </w:rPr>
        <w:t xml:space="preserve">ตามที่กล่าวไว้ในหมายเหตุ </w:t>
      </w:r>
      <w:r w:rsidR="002753D1" w:rsidRPr="006447D2">
        <w:rPr>
          <w:sz w:val="26"/>
          <w:szCs w:val="26"/>
        </w:rPr>
        <w:t>6</w:t>
      </w:r>
      <w:r w:rsidR="00F9195F" w:rsidRPr="006447D2">
        <w:rPr>
          <w:sz w:val="26"/>
          <w:szCs w:val="26"/>
          <w:cs/>
        </w:rPr>
        <w:t xml:space="preserve"> </w:t>
      </w:r>
      <w:r w:rsidR="004614D2" w:rsidRPr="006447D2">
        <w:rPr>
          <w:rFonts w:hint="cs"/>
          <w:sz w:val="26"/>
          <w:szCs w:val="26"/>
          <w:cs/>
        </w:rPr>
        <w:t xml:space="preserve">และ </w:t>
      </w:r>
      <w:r w:rsidR="004614D2" w:rsidRPr="006447D2">
        <w:rPr>
          <w:sz w:val="26"/>
          <w:szCs w:val="26"/>
        </w:rPr>
        <w:t>7</w:t>
      </w:r>
    </w:p>
    <w:p w14:paraId="67209DC0" w14:textId="77777777" w:rsidR="00BB4912" w:rsidRPr="006447D2" w:rsidRDefault="00BB4912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2"/>
          <w:szCs w:val="22"/>
        </w:rPr>
      </w:pPr>
    </w:p>
    <w:p w14:paraId="2B949D93" w14:textId="77777777" w:rsidR="005A0798" w:rsidRPr="006447D2" w:rsidRDefault="005A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72C5DBF8" w:rsidR="003F5AD1" w:rsidRPr="006447D2" w:rsidRDefault="000A4787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3F5AD1" w:rsidRPr="006447D2">
        <w:rPr>
          <w:rFonts w:ascii="Angsana New" w:hAnsi="Angsana New"/>
          <w:b/>
          <w:bCs/>
          <w:sz w:val="26"/>
          <w:szCs w:val="26"/>
        </w:rPr>
        <w:t>.</w:t>
      </w:r>
      <w:r w:rsidR="003F5AD1" w:rsidRPr="006447D2">
        <w:rPr>
          <w:rFonts w:ascii="Angsana New" w:hAnsi="Angsana New"/>
          <w:b/>
          <w:bCs/>
          <w:sz w:val="26"/>
          <w:szCs w:val="26"/>
        </w:rPr>
        <w:tab/>
      </w:r>
      <w:r w:rsidR="003F5AD1" w:rsidRPr="006447D2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4614D2" w:rsidRPr="006447D2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6447D2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C9403A" w:rsidRPr="006447D2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6447D2" w:rsidRDefault="005C5BD8" w:rsidP="005C5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6447D2" w14:paraId="57F5F1B8" w14:textId="77777777" w:rsidTr="00AE7210">
        <w:tc>
          <w:tcPr>
            <w:tcW w:w="6930" w:type="dxa"/>
          </w:tcPr>
          <w:p w14:paraId="559253B1" w14:textId="77777777" w:rsidR="005C5BD8" w:rsidRPr="006447D2" w:rsidRDefault="005C5BD8" w:rsidP="0061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6447D2" w:rsidRDefault="005C5BD8" w:rsidP="006179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6447D2" w:rsidRDefault="005C5BD8" w:rsidP="006179C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6447D2" w:rsidRDefault="00A13CFA" w:rsidP="006179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6447D2" w14:paraId="244B5BB6" w14:textId="77777777" w:rsidTr="00AE7210">
        <w:tc>
          <w:tcPr>
            <w:tcW w:w="6930" w:type="dxa"/>
          </w:tcPr>
          <w:p w14:paraId="11470C31" w14:textId="77777777" w:rsidR="005C5BD8" w:rsidRPr="006447D2" w:rsidRDefault="005C5BD8" w:rsidP="0061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6DAB804D" w14:textId="77777777" w:rsidR="005C5BD8" w:rsidRPr="006447D2" w:rsidRDefault="005C5BD8" w:rsidP="006179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765F545" w14:textId="77777777" w:rsidR="005C5BD8" w:rsidRPr="006447D2" w:rsidRDefault="005C5BD8" w:rsidP="006179C8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D7F361A" w14:textId="77777777" w:rsidR="005C5BD8" w:rsidRPr="006447D2" w:rsidRDefault="005C5BD8" w:rsidP="006179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24E1D" w:rsidRPr="006447D2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1561C337" w:rsidR="00E24E1D" w:rsidRPr="006447D2" w:rsidRDefault="0066638A" w:rsidP="00E2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="004614D2" w:rsidRPr="006447D2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24E1D" w:rsidRPr="006447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E24E1D" w:rsidRPr="006447D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24E1D" w:rsidRPr="006447D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24E1D" w:rsidRPr="006447D2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00B31" w:rsidRPr="006447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6" w:type="dxa"/>
          </w:tcPr>
          <w:p w14:paraId="7390007C" w14:textId="77777777" w:rsidR="00E24E1D" w:rsidRPr="006447D2" w:rsidRDefault="00E24E1D" w:rsidP="00E2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6447D2" w:rsidRDefault="00E24E1D" w:rsidP="00E2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23D75533" w:rsidR="00E24E1D" w:rsidRPr="006447D2" w:rsidRDefault="0033663B" w:rsidP="00E2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1,040</w:t>
            </w:r>
          </w:p>
        </w:tc>
      </w:tr>
      <w:tr w:rsidR="006A427F" w:rsidRPr="006447D2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2D432E9D" w:rsidR="006A427F" w:rsidRPr="006447D2" w:rsidRDefault="002D3A92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6A427F" w:rsidRPr="006447D2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055FFF47" w:rsidR="006A427F" w:rsidRPr="006447D2" w:rsidRDefault="002D3A92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A427F" w:rsidRPr="006447D2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28367EA1" w:rsidR="006A427F" w:rsidRPr="006447D2" w:rsidRDefault="0066638A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ผลประโยชน์พนักงานเมื่อเกษียณอายุ</w:t>
            </w:r>
            <w:r w:rsidRPr="006447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70D2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6447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67BFD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E70D22" w:rsidRPr="006447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6447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06" w:type="dxa"/>
          </w:tcPr>
          <w:p w14:paraId="18547D9B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6447D2" w:rsidRDefault="006A427F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3E894EDA" w:rsidR="006A427F" w:rsidRPr="006447D2" w:rsidRDefault="002D3A92" w:rsidP="006A4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1,174</w:t>
            </w:r>
          </w:p>
        </w:tc>
      </w:tr>
    </w:tbl>
    <w:p w14:paraId="495D7376" w14:textId="1F371EC8" w:rsidR="00D17777" w:rsidRPr="006447D2" w:rsidRDefault="00D17777" w:rsidP="005D6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12356C0" w14:textId="5D61C946" w:rsidR="00134AC0" w:rsidRPr="006447D2" w:rsidRDefault="00134AC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จำนวน</w:t>
      </w:r>
      <w:r w:rsidR="00BB4912" w:rsidRPr="006447D2">
        <w:rPr>
          <w:rFonts w:ascii="Angsana New" w:hAnsi="Angsana New"/>
          <w:sz w:val="26"/>
          <w:szCs w:val="26"/>
          <w:cs/>
        </w:rPr>
        <w:t>ค่าใช้จ่าย</w:t>
      </w:r>
      <w:r w:rsidR="00911465" w:rsidRPr="006447D2">
        <w:rPr>
          <w:rFonts w:ascii="Angsana New" w:hAnsi="Angsana New"/>
          <w:sz w:val="26"/>
          <w:szCs w:val="26"/>
          <w:cs/>
        </w:rPr>
        <w:t>ที่รับรู้ใน</w:t>
      </w:r>
      <w:r w:rsidR="00595FC3" w:rsidRPr="006447D2">
        <w:rPr>
          <w:rFonts w:ascii="Angsana New" w:hAnsi="Angsana New"/>
          <w:sz w:val="26"/>
          <w:szCs w:val="26"/>
          <w:cs/>
        </w:rPr>
        <w:t>งบกำไรขาดทุน</w:t>
      </w:r>
      <w:r w:rsidR="00595FC3" w:rsidRPr="006447D2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="00911465" w:rsidRPr="006447D2">
        <w:rPr>
          <w:rFonts w:ascii="Angsana New" w:hAnsi="Angsana New"/>
          <w:sz w:val="26"/>
          <w:szCs w:val="26"/>
          <w:cs/>
        </w:rPr>
        <w:t>สำหรับ</w:t>
      </w:r>
      <w:r w:rsidR="00090176" w:rsidRPr="006447D2">
        <w:rPr>
          <w:rFonts w:ascii="Angsana New" w:hAnsi="Angsana New" w:hint="cs"/>
          <w:sz w:val="26"/>
          <w:szCs w:val="26"/>
          <w:cs/>
        </w:rPr>
        <w:t>แต่ละ</w:t>
      </w:r>
      <w:r w:rsidR="00A13CFA" w:rsidRPr="006447D2">
        <w:rPr>
          <w:rFonts w:ascii="Angsana New" w:hAnsi="Angsana New" w:hint="cs"/>
          <w:sz w:val="26"/>
          <w:szCs w:val="26"/>
          <w:cs/>
        </w:rPr>
        <w:t>งวด</w:t>
      </w:r>
      <w:r w:rsidR="00ED5C03" w:rsidRPr="006447D2">
        <w:rPr>
          <w:rFonts w:ascii="Angsana New" w:hAnsi="Angsana New" w:hint="cs"/>
          <w:sz w:val="26"/>
          <w:szCs w:val="26"/>
          <w:cs/>
        </w:rPr>
        <w:t>สามเดือน</w:t>
      </w:r>
      <w:r w:rsidR="00AE7210" w:rsidRPr="006447D2">
        <w:rPr>
          <w:rFonts w:ascii="Angsana New" w:hAnsi="Angsana New" w:hint="cs"/>
          <w:sz w:val="26"/>
          <w:szCs w:val="26"/>
          <w:cs/>
        </w:rPr>
        <w:t>และหกเดือน</w:t>
      </w:r>
      <w:r w:rsidRPr="006447D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 </w:t>
      </w:r>
      <w:r w:rsidR="00E70D22" w:rsidRPr="006447D2">
        <w:rPr>
          <w:rFonts w:ascii="Angsana New" w:hAnsi="Angsana New"/>
          <w:sz w:val="26"/>
          <w:szCs w:val="26"/>
        </w:rPr>
        <w:t xml:space="preserve">2564 </w:t>
      </w:r>
      <w:r w:rsidR="00E70D22"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="00E70D22" w:rsidRPr="006447D2">
        <w:rPr>
          <w:rFonts w:ascii="Angsana New" w:hAnsi="Angsana New"/>
          <w:sz w:val="26"/>
          <w:szCs w:val="26"/>
        </w:rPr>
        <w:t>2563</w:t>
      </w:r>
      <w:r w:rsidR="00347B26"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มีดังนี้</w:t>
      </w:r>
    </w:p>
    <w:p w14:paraId="4F2A6589" w14:textId="3E5AA2C2" w:rsidR="00D17777" w:rsidRPr="006447D2" w:rsidRDefault="00D17777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AE7210" w:rsidRPr="006447D2" w14:paraId="0B977A0D" w14:textId="77777777" w:rsidTr="00202EA8">
        <w:tc>
          <w:tcPr>
            <w:tcW w:w="4050" w:type="dxa"/>
          </w:tcPr>
          <w:p w14:paraId="23CCA8E6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7D784FB9" w14:textId="77777777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E7210" w:rsidRPr="006447D2" w14:paraId="23DAD68E" w14:textId="77777777" w:rsidTr="00202EA8">
        <w:tc>
          <w:tcPr>
            <w:tcW w:w="4050" w:type="dxa"/>
          </w:tcPr>
          <w:p w14:paraId="4D31F25A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102B584A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6D071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6D77CC8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AE7210" w:rsidRPr="006447D2" w14:paraId="495B807F" w14:textId="77777777" w:rsidTr="00202EA8">
        <w:tc>
          <w:tcPr>
            <w:tcW w:w="4050" w:type="dxa"/>
          </w:tcPr>
          <w:p w14:paraId="1D65CD85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58A292D" w14:textId="77777777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05A9697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E4FE045" w14:textId="77777777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E7210" w:rsidRPr="006447D2" w14:paraId="780CFD1E" w14:textId="77777777" w:rsidTr="00202EA8">
        <w:tc>
          <w:tcPr>
            <w:tcW w:w="4050" w:type="dxa"/>
          </w:tcPr>
          <w:p w14:paraId="565D70A9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B7EC25" w14:textId="138F1802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B1EBB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06DD39" w14:textId="45DC692F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461C61F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FA7B2F" w14:textId="4D2EC633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54B7E1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1F0B9B" w14:textId="5A1C4D51" w:rsidR="00AE7210" w:rsidRPr="006447D2" w:rsidRDefault="00AE7210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E7210" w:rsidRPr="006447D2" w14:paraId="06946A77" w14:textId="77777777" w:rsidTr="00202EA8">
        <w:tc>
          <w:tcPr>
            <w:tcW w:w="4050" w:type="dxa"/>
          </w:tcPr>
          <w:p w14:paraId="25575080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ในกำไรสำหรับงวด </w:t>
            </w:r>
            <w:r w:rsidRPr="006447D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21B807DB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22FBB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BDE43C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9C0B1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92198B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AE222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F1F6C3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7210" w:rsidRPr="006447D2" w14:paraId="7F375E2D" w14:textId="77777777" w:rsidTr="00202EA8">
        <w:tc>
          <w:tcPr>
            <w:tcW w:w="4050" w:type="dxa"/>
          </w:tcPr>
          <w:p w14:paraId="06C4FF9F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E8F2691" w14:textId="33725187" w:rsidR="00AE7210" w:rsidRPr="006447D2" w:rsidRDefault="00101AC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</w:tcPr>
          <w:p w14:paraId="64C75E2B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747B20" w14:textId="0F042E12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70" w:type="dxa"/>
          </w:tcPr>
          <w:p w14:paraId="42A45CDB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8B1C6B" w14:textId="52E4026C" w:rsidR="00AE7210" w:rsidRPr="006447D2" w:rsidRDefault="00101AC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125</w:t>
            </w:r>
          </w:p>
        </w:tc>
        <w:tc>
          <w:tcPr>
            <w:tcW w:w="270" w:type="dxa"/>
          </w:tcPr>
          <w:p w14:paraId="11CE0D11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D7F0A3" w14:textId="310DA4D8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262</w:t>
            </w:r>
          </w:p>
        </w:tc>
      </w:tr>
      <w:tr w:rsidR="00AE7210" w:rsidRPr="006447D2" w14:paraId="44565C6A" w14:textId="77777777" w:rsidTr="00202EA8">
        <w:tc>
          <w:tcPr>
            <w:tcW w:w="4050" w:type="dxa"/>
          </w:tcPr>
          <w:p w14:paraId="0A24D0B3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41670951" w14:textId="43AE8421" w:rsidR="00AE7210" w:rsidRPr="006447D2" w:rsidRDefault="00101AC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28DD3B4C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38A867" w14:textId="6A276136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A1506E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978413" w14:textId="103DDBF4" w:rsidR="00AE7210" w:rsidRPr="006447D2" w:rsidRDefault="00101AC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64B286F8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F0CF88" w14:textId="230A1F9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E7210" w:rsidRPr="006447D2" w14:paraId="773C0820" w14:textId="77777777" w:rsidTr="00202EA8">
        <w:tc>
          <w:tcPr>
            <w:tcW w:w="4050" w:type="dxa"/>
          </w:tcPr>
          <w:p w14:paraId="52020EC2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FD052A" w14:textId="0D9ACA0B" w:rsidR="00AE7210" w:rsidRPr="006447D2" w:rsidRDefault="00101AC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270" w:type="dxa"/>
          </w:tcPr>
          <w:p w14:paraId="0CBBEA30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13E352" w14:textId="105905BC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</w:tcPr>
          <w:p w14:paraId="360476E3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1C1D9" w14:textId="5B69E64A" w:rsidR="00AE7210" w:rsidRPr="006447D2" w:rsidRDefault="00101AC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134</w:t>
            </w:r>
          </w:p>
        </w:tc>
        <w:tc>
          <w:tcPr>
            <w:tcW w:w="270" w:type="dxa"/>
          </w:tcPr>
          <w:p w14:paraId="2F868470" w14:textId="77777777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939806" w14:textId="592491F2" w:rsidR="00AE7210" w:rsidRPr="006447D2" w:rsidRDefault="00AE7210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</w:tbl>
    <w:p w14:paraId="3622BC93" w14:textId="6DA933E8" w:rsidR="00AE7210" w:rsidRPr="006447D2" w:rsidRDefault="00AE721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15EF70AC" w:rsidR="00134AC0" w:rsidRPr="006447D2" w:rsidRDefault="00134AC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D518C10" w14:textId="77777777" w:rsidR="00134AC0" w:rsidRPr="006447D2" w:rsidRDefault="00134AC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8229CE" w:rsidRPr="006447D2" w14:paraId="1EB0249B" w14:textId="77777777" w:rsidTr="00090176">
        <w:tc>
          <w:tcPr>
            <w:tcW w:w="3060" w:type="dxa"/>
            <w:hideMark/>
          </w:tcPr>
          <w:p w14:paraId="6C77448F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368E20CE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8D463F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7CC9656" w14:textId="4D354B9D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1.71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229CE" w:rsidRPr="006447D2" w14:paraId="5755AB96" w14:textId="77777777" w:rsidTr="00090176">
        <w:tc>
          <w:tcPr>
            <w:tcW w:w="3060" w:type="dxa"/>
            <w:hideMark/>
          </w:tcPr>
          <w:p w14:paraId="66790D19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4CF85A2A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A7CE2E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369D9B25" w14:textId="47BFBE5C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229CE" w:rsidRPr="006447D2" w14:paraId="2AB26A97" w14:textId="77777777" w:rsidTr="00090176">
        <w:tc>
          <w:tcPr>
            <w:tcW w:w="3060" w:type="dxa"/>
            <w:hideMark/>
          </w:tcPr>
          <w:p w14:paraId="0CA48ED5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20084617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75A97B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4F3DEAD" w14:textId="0FD674DC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7.18 - 57.30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229CE" w:rsidRPr="006447D2" w14:paraId="10CC8291" w14:textId="77777777" w:rsidTr="00090176">
        <w:tc>
          <w:tcPr>
            <w:tcW w:w="3060" w:type="dxa"/>
            <w:hideMark/>
          </w:tcPr>
          <w:p w14:paraId="19AFF13C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0DC63E20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4A155D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224C0D" w14:textId="107954F9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447D2">
              <w:rPr>
                <w:rFonts w:ascii="Angsana New" w:hAnsi="Angsana New"/>
                <w:sz w:val="26"/>
                <w:szCs w:val="26"/>
              </w:rPr>
              <w:t>100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6447D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229CE" w:rsidRPr="006447D2" w14:paraId="5920E197" w14:textId="77777777" w:rsidTr="00090176">
        <w:tc>
          <w:tcPr>
            <w:tcW w:w="3060" w:type="dxa"/>
            <w:hideMark/>
          </w:tcPr>
          <w:p w14:paraId="10B9A143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</w:tcPr>
          <w:p w14:paraId="3C6C3DBD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89508E" w14:textId="77777777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1E429B4" w14:textId="171A6D3D" w:rsidR="008229CE" w:rsidRPr="006447D2" w:rsidRDefault="008229CE" w:rsidP="0082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447D2">
              <w:rPr>
                <w:rFonts w:ascii="Angsana New" w:hAnsi="Angsana New"/>
                <w:sz w:val="26"/>
                <w:szCs w:val="26"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 ปี </w:t>
            </w:r>
            <w:r w:rsidRPr="006447D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05CCAEED" w14:textId="5BA1E7A4" w:rsidR="00B12CB0" w:rsidRPr="006447D2" w:rsidRDefault="00B12CB0" w:rsidP="00A13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9A2336B" w14:textId="77777777" w:rsidR="005A0798" w:rsidRPr="006447D2" w:rsidRDefault="005A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br w:type="page"/>
      </w:r>
    </w:p>
    <w:p w14:paraId="5A6FBCD1" w14:textId="5476B8F3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6447D2">
        <w:rPr>
          <w:rFonts w:ascii="Angsana New" w:hAnsi="Angsana New"/>
          <w:b/>
          <w:bCs/>
          <w:sz w:val="26"/>
          <w:szCs w:val="26"/>
        </w:rPr>
        <w:tab/>
      </w:r>
      <w:r w:rsidRPr="006447D2">
        <w:rPr>
          <w:rFonts w:ascii="Angsana New" w:hAnsi="Angsana New" w:hint="cs"/>
          <w:b/>
          <w:bCs/>
          <w:sz w:val="26"/>
          <w:szCs w:val="26"/>
          <w:cs/>
        </w:rPr>
        <w:t>ทุนเรือนหุ้น</w:t>
      </w:r>
    </w:p>
    <w:p w14:paraId="6D406501" w14:textId="77777777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1643A93" w14:textId="77777777" w:rsidR="00B67B28" w:rsidRPr="006447D2" w:rsidRDefault="00B67B28" w:rsidP="00AE7210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6447D2">
        <w:rPr>
          <w:rFonts w:ascii="Angsana New" w:hAnsi="Angsana New"/>
          <w:sz w:val="26"/>
          <w:szCs w:val="26"/>
        </w:rPr>
        <w:t xml:space="preserve">28 </w:t>
      </w:r>
      <w:r w:rsidRPr="006447D2">
        <w:rPr>
          <w:rFonts w:ascii="Angsana New" w:hAnsi="Angsana New" w:hint="cs"/>
          <w:sz w:val="26"/>
          <w:szCs w:val="26"/>
          <w:cs/>
        </w:rPr>
        <w:t>มกราคม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2564</w:t>
      </w:r>
      <w:r w:rsidRPr="006447D2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ผู้ถือหุ้นได้มีมติอนุมัติดังนี้</w:t>
      </w:r>
    </w:p>
    <w:p w14:paraId="0D27F378" w14:textId="77777777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3BFC5C6C" w14:textId="2EDB36B8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6447D2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6447D2">
        <w:rPr>
          <w:rFonts w:ascii="Angsana New" w:hAnsi="Angsana New"/>
          <w:spacing w:val="-4"/>
          <w:sz w:val="26"/>
          <w:szCs w:val="26"/>
          <w:cs/>
        </w:rPr>
        <w:t>)</w:t>
      </w:r>
      <w:r w:rsidRPr="006447D2">
        <w:rPr>
          <w:rFonts w:ascii="Angsana New" w:hAnsi="Angsana New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6447D2">
        <w:rPr>
          <w:rFonts w:ascii="Angsana New" w:hAnsi="Angsana New"/>
          <w:spacing w:val="-4"/>
          <w:sz w:val="26"/>
          <w:szCs w:val="26"/>
        </w:rPr>
        <w:t>65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6447D2">
        <w:rPr>
          <w:rFonts w:ascii="Angsana New" w:hAnsi="Angsana New"/>
          <w:spacing w:val="-4"/>
          <w:sz w:val="26"/>
          <w:szCs w:val="26"/>
        </w:rPr>
        <w:t>1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      1,700,000 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110,500,000 </w:t>
      </w:r>
      <w:r w:rsidRPr="006447D2">
        <w:rPr>
          <w:rFonts w:ascii="Angsana New" w:hAnsi="Angsana New"/>
          <w:spacing w:val="-4"/>
          <w:sz w:val="26"/>
          <w:szCs w:val="26"/>
          <w:cs/>
        </w:rPr>
        <w:t>หุ้น</w:t>
      </w:r>
    </w:p>
    <w:p w14:paraId="5B725C6C" w14:textId="77777777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4D50761F" w14:textId="5F0884BA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6447D2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6447D2">
        <w:rPr>
          <w:rFonts w:ascii="Angsana New" w:hAnsi="Angsana New"/>
          <w:spacing w:val="-4"/>
          <w:sz w:val="26"/>
          <w:szCs w:val="26"/>
          <w:cs/>
        </w:rPr>
        <w:t>)</w:t>
      </w:r>
      <w:r w:rsidRPr="006447D2">
        <w:rPr>
          <w:rFonts w:ascii="Angsana New" w:hAnsi="Angsana New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bookmarkStart w:id="3" w:name="_Hlk63853701"/>
      <w:r w:rsidRPr="006447D2">
        <w:rPr>
          <w:rFonts w:ascii="Angsana New" w:hAnsi="Angsana New"/>
          <w:spacing w:val="-4"/>
          <w:sz w:val="26"/>
          <w:szCs w:val="26"/>
        </w:rPr>
        <w:t xml:space="preserve">110,500,000 </w:t>
      </w:r>
      <w:bookmarkEnd w:id="3"/>
      <w:r w:rsidRPr="006447D2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 (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110,500,000 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1 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บาท) เป็น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150,000,000 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6447D2">
        <w:rPr>
          <w:rFonts w:ascii="Angsana New" w:hAnsi="Angsana New"/>
          <w:spacing w:val="-4"/>
          <w:sz w:val="26"/>
          <w:szCs w:val="26"/>
        </w:rPr>
        <w:t>(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150,000,000 </w:t>
      </w:r>
      <w:r w:rsidRPr="006447D2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1 </w:t>
      </w:r>
      <w:r w:rsidRPr="006447D2">
        <w:rPr>
          <w:rFonts w:ascii="Angsana New" w:hAnsi="Angsana New"/>
          <w:spacing w:val="-4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6447D2">
        <w:rPr>
          <w:rFonts w:ascii="Angsana New" w:hAnsi="Angsana New"/>
          <w:spacing w:val="-4"/>
          <w:sz w:val="26"/>
          <w:szCs w:val="26"/>
        </w:rPr>
        <w:t xml:space="preserve">IPO”) </w:t>
      </w:r>
      <w:r w:rsidRPr="006447D2">
        <w:rPr>
          <w:rFonts w:ascii="Angsana New" w:hAnsi="Angsana New"/>
          <w:spacing w:val="-4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22D069C4" w14:textId="77777777" w:rsidR="00B67B28" w:rsidRPr="006447D2" w:rsidRDefault="00B67B28" w:rsidP="00AE721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14:paraId="30764A43" w14:textId="77777777" w:rsidR="00B67B28" w:rsidRPr="006447D2" w:rsidRDefault="00B67B28" w:rsidP="00AE7210">
      <w:pPr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/>
          <w:sz w:val="26"/>
          <w:szCs w:val="26"/>
          <w:cs/>
        </w:rPr>
        <w:t>บริษัทได้จดทะเบียนการเปลี่ยนแปลง</w:t>
      </w:r>
      <w:r w:rsidRPr="006447D2">
        <w:rPr>
          <w:rFonts w:ascii="Angsana New" w:hAnsi="Angsana New" w:hint="cs"/>
          <w:sz w:val="26"/>
          <w:szCs w:val="26"/>
          <w:cs/>
        </w:rPr>
        <w:t>ดังกล่าวข้างต้น</w:t>
      </w:r>
      <w:r w:rsidRPr="006447D2">
        <w:rPr>
          <w:rFonts w:ascii="Angsana New" w:hAnsi="Angsana New"/>
          <w:sz w:val="26"/>
          <w:szCs w:val="26"/>
          <w:cs/>
        </w:rPr>
        <w:t xml:space="preserve">กับกระทรวงพาณิชย์แล้วเมื่อวันที่ </w:t>
      </w:r>
      <w:r w:rsidRPr="006447D2">
        <w:rPr>
          <w:rFonts w:ascii="Angsana New" w:hAnsi="Angsana New"/>
          <w:sz w:val="26"/>
          <w:szCs w:val="26"/>
        </w:rPr>
        <w:t xml:space="preserve">29 </w:t>
      </w:r>
      <w:r w:rsidRPr="006447D2">
        <w:rPr>
          <w:rFonts w:ascii="Angsana New" w:hAnsi="Angsana New" w:hint="cs"/>
          <w:sz w:val="26"/>
          <w:szCs w:val="26"/>
          <w:cs/>
        </w:rPr>
        <w:t>มกราคม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>2564</w:t>
      </w:r>
    </w:p>
    <w:p w14:paraId="5D5B695F" w14:textId="16E64997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2CD32FC4" w14:textId="3B7F60F4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t>14.</w:t>
      </w:r>
      <w:r w:rsidRPr="006447D2">
        <w:rPr>
          <w:rFonts w:ascii="Angsana New" w:hAnsi="Angsana New"/>
          <w:b/>
          <w:bCs/>
          <w:sz w:val="26"/>
          <w:szCs w:val="26"/>
        </w:rPr>
        <w:tab/>
      </w:r>
      <w:r w:rsidRPr="006447D2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</w:t>
      </w:r>
    </w:p>
    <w:p w14:paraId="3CDC3AE2" w14:textId="77777777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14:paraId="67CBD148" w14:textId="6F12B39B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กำไรต่อหุ้นขั้นพื้นฐานคำนวณโดยการหารกำไรสำหรับแต่ละงวดส่วนที่เป็นของผู้ถือหุ้นของบริษัทด้วยจำนวนหุ้นสามัญถัวเฉลี่ยถ่วงน้ำหนักที่ออกในระหว่างงวด (เทียบเท่าจำนวนหุ้นมูลค่าหุ้นละ </w:t>
      </w:r>
      <w:r w:rsidRPr="006447D2">
        <w:rPr>
          <w:rFonts w:ascii="Angsana New" w:hAnsi="Angsana New"/>
          <w:sz w:val="26"/>
          <w:szCs w:val="26"/>
        </w:rPr>
        <w:t xml:space="preserve">1 </w:t>
      </w:r>
      <w:r w:rsidRPr="006447D2">
        <w:rPr>
          <w:rFonts w:ascii="Angsana New" w:hAnsi="Angsana New"/>
          <w:sz w:val="26"/>
          <w:szCs w:val="26"/>
          <w:cs/>
        </w:rPr>
        <w:t>บาท)</w:t>
      </w:r>
    </w:p>
    <w:p w14:paraId="1128A78D" w14:textId="77777777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14:paraId="5FB09161" w14:textId="6E208008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สำหรับแต่ละงวดสามเดือนสิ้นสุดวันที่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</w:rPr>
        <w:t xml:space="preserve">2564 </w:t>
      </w:r>
      <w:r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Pr="006447D2">
        <w:rPr>
          <w:rFonts w:ascii="Angsana New" w:hAnsi="Angsana New"/>
          <w:sz w:val="26"/>
          <w:szCs w:val="26"/>
          <w:lang w:val="en-GB"/>
        </w:rPr>
        <w:t>25</w:t>
      </w:r>
      <w:r w:rsidRPr="006447D2">
        <w:rPr>
          <w:rFonts w:ascii="Angsana New" w:hAnsi="Angsana New"/>
          <w:sz w:val="26"/>
          <w:szCs w:val="26"/>
        </w:rPr>
        <w:t>63</w:t>
      </w:r>
      <w:r w:rsidRPr="006447D2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13C6292E" w14:textId="3886CF08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614D2" w:rsidRPr="006447D2" w14:paraId="6D7D213D" w14:textId="77777777" w:rsidTr="0098118D">
        <w:tc>
          <w:tcPr>
            <w:tcW w:w="6731" w:type="dxa"/>
          </w:tcPr>
          <w:p w14:paraId="5B1C9D92" w14:textId="77777777" w:rsidR="004614D2" w:rsidRPr="006447D2" w:rsidRDefault="004614D2" w:rsidP="00AE721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73D5D5EF" w14:textId="170FF383" w:rsidR="004614D2" w:rsidRPr="006447D2" w:rsidRDefault="004614D2" w:rsidP="00AE721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4614D2" w:rsidRPr="006447D2" w14:paraId="117B6FE8" w14:textId="77777777" w:rsidTr="0098118D">
        <w:tc>
          <w:tcPr>
            <w:tcW w:w="6731" w:type="dxa"/>
          </w:tcPr>
          <w:p w14:paraId="74712542" w14:textId="77777777" w:rsidR="004614D2" w:rsidRPr="006447D2" w:rsidRDefault="004614D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3AF37CF" w14:textId="3AB05B77" w:rsidR="004614D2" w:rsidRPr="006447D2" w:rsidRDefault="004614D2" w:rsidP="00AE721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63FCCA27" w14:textId="77777777" w:rsidR="004614D2" w:rsidRPr="006447D2" w:rsidRDefault="004614D2" w:rsidP="00AE721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3E41EB8" w14:textId="27BE9B73" w:rsidR="004614D2" w:rsidRPr="006447D2" w:rsidRDefault="004614D2" w:rsidP="00AE721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614D2" w:rsidRPr="006447D2" w14:paraId="119CC9E7" w14:textId="77777777" w:rsidTr="0098118D">
        <w:tc>
          <w:tcPr>
            <w:tcW w:w="6731" w:type="dxa"/>
          </w:tcPr>
          <w:p w14:paraId="4780E2E2" w14:textId="77777777" w:rsidR="004614D2" w:rsidRPr="006447D2" w:rsidRDefault="004614D2" w:rsidP="00AE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368CDC82" w14:textId="77777777" w:rsidR="004614D2" w:rsidRPr="006447D2" w:rsidRDefault="004614D2" w:rsidP="00AE721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4F429FD" w14:textId="77777777" w:rsidR="004614D2" w:rsidRPr="006447D2" w:rsidRDefault="004614D2" w:rsidP="00AE721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5FBA2AE" w14:textId="77777777" w:rsidR="004614D2" w:rsidRPr="006447D2" w:rsidRDefault="004614D2" w:rsidP="00AE721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0CFC" w:rsidRPr="006447D2" w14:paraId="24B1B67D" w14:textId="77777777" w:rsidTr="0098118D">
        <w:trPr>
          <w:trHeight w:val="252"/>
        </w:trPr>
        <w:tc>
          <w:tcPr>
            <w:tcW w:w="6731" w:type="dxa"/>
          </w:tcPr>
          <w:p w14:paraId="46FA4A7B" w14:textId="6275D634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BF1F65" w:rsidRPr="006447D2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405" w:type="dxa"/>
            <w:vAlign w:val="bottom"/>
          </w:tcPr>
          <w:p w14:paraId="0B0826EE" w14:textId="0950A80E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69" w:type="dxa"/>
          </w:tcPr>
          <w:p w14:paraId="52CA2E8F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1690356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D00CFC" w:rsidRPr="006447D2" w14:paraId="333C5C46" w14:textId="77777777" w:rsidTr="0098118D">
        <w:trPr>
          <w:trHeight w:val="252"/>
        </w:trPr>
        <w:tc>
          <w:tcPr>
            <w:tcW w:w="6731" w:type="dxa"/>
          </w:tcPr>
          <w:p w14:paraId="50B28E62" w14:textId="2AACAF0C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13)</w:t>
            </w:r>
          </w:p>
        </w:tc>
        <w:tc>
          <w:tcPr>
            <w:tcW w:w="1405" w:type="dxa"/>
            <w:vAlign w:val="bottom"/>
          </w:tcPr>
          <w:p w14:paraId="6D0D2F8C" w14:textId="54AAFB0E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  <w:tc>
          <w:tcPr>
            <w:tcW w:w="269" w:type="dxa"/>
          </w:tcPr>
          <w:p w14:paraId="2DE607EB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CCA9829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D00CFC" w:rsidRPr="006447D2" w14:paraId="2435A12E" w14:textId="77777777" w:rsidTr="0098118D">
        <w:trPr>
          <w:trHeight w:val="252"/>
        </w:trPr>
        <w:tc>
          <w:tcPr>
            <w:tcW w:w="6731" w:type="dxa"/>
          </w:tcPr>
          <w:p w14:paraId="2DACBB2E" w14:textId="1404400D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58DB4" w14:textId="23154764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69" w:type="dxa"/>
          </w:tcPr>
          <w:p w14:paraId="426A22DC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81E0C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22464A90" w14:textId="7DA72D02" w:rsidR="00AE7210" w:rsidRPr="006447D2" w:rsidRDefault="00AE7210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2"/>
          <w:szCs w:val="22"/>
        </w:rPr>
      </w:pPr>
    </w:p>
    <w:p w14:paraId="0D7847DA" w14:textId="48549760" w:rsidR="00AE7210" w:rsidRPr="006447D2" w:rsidRDefault="00AE7210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สำหรับแต่ละงวด</w:t>
      </w:r>
      <w:r w:rsidRPr="006447D2">
        <w:rPr>
          <w:rFonts w:ascii="Angsana New" w:hAnsi="Angsana New" w:hint="cs"/>
          <w:sz w:val="26"/>
          <w:szCs w:val="26"/>
          <w:cs/>
        </w:rPr>
        <w:t>หก</w:t>
      </w:r>
      <w:r w:rsidRPr="006447D2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6447D2">
        <w:rPr>
          <w:rFonts w:ascii="Angsana New" w:hAnsi="Angsana New"/>
          <w:sz w:val="26"/>
          <w:szCs w:val="26"/>
        </w:rPr>
        <w:t xml:space="preserve">30 </w:t>
      </w:r>
      <w:r w:rsidRPr="006447D2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6447D2">
        <w:rPr>
          <w:rFonts w:ascii="Angsana New" w:hAnsi="Angsana New"/>
          <w:sz w:val="26"/>
          <w:szCs w:val="26"/>
        </w:rPr>
        <w:t xml:space="preserve">2564 </w:t>
      </w:r>
      <w:r w:rsidRPr="006447D2">
        <w:rPr>
          <w:rFonts w:ascii="Angsana New" w:hAnsi="Angsana New"/>
          <w:sz w:val="26"/>
          <w:szCs w:val="26"/>
          <w:cs/>
        </w:rPr>
        <w:t xml:space="preserve">และ </w:t>
      </w:r>
      <w:r w:rsidRPr="006447D2">
        <w:rPr>
          <w:rFonts w:ascii="Angsana New" w:hAnsi="Angsana New"/>
          <w:sz w:val="26"/>
          <w:szCs w:val="26"/>
          <w:lang w:val="en-GB"/>
        </w:rPr>
        <w:t>25</w:t>
      </w:r>
      <w:r w:rsidRPr="006447D2">
        <w:rPr>
          <w:rFonts w:ascii="Angsana New" w:hAnsi="Angsana New"/>
          <w:sz w:val="26"/>
          <w:szCs w:val="26"/>
        </w:rPr>
        <w:t>63</w:t>
      </w:r>
      <w:r w:rsidRPr="006447D2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5A693522" w14:textId="77777777" w:rsidR="00AE7210" w:rsidRPr="006447D2" w:rsidRDefault="00AE7210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AE7210" w:rsidRPr="006447D2" w14:paraId="24295AFC" w14:textId="77777777" w:rsidTr="00202EA8">
        <w:tc>
          <w:tcPr>
            <w:tcW w:w="6731" w:type="dxa"/>
          </w:tcPr>
          <w:p w14:paraId="1128495F" w14:textId="77777777" w:rsidR="00AE7210" w:rsidRPr="006447D2" w:rsidRDefault="00AE7210" w:rsidP="00202EA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1938A31" w14:textId="77777777" w:rsidR="00AE7210" w:rsidRPr="006447D2" w:rsidRDefault="00AE7210" w:rsidP="00202EA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AE7210" w:rsidRPr="006447D2" w14:paraId="65A870A9" w14:textId="77777777" w:rsidTr="00202EA8">
        <w:tc>
          <w:tcPr>
            <w:tcW w:w="6731" w:type="dxa"/>
          </w:tcPr>
          <w:p w14:paraId="61943F93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F57D5EE" w14:textId="77777777" w:rsidR="00AE7210" w:rsidRPr="006447D2" w:rsidRDefault="00AE7210" w:rsidP="00202EA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7B6B1AD" w14:textId="77777777" w:rsidR="00AE7210" w:rsidRPr="006447D2" w:rsidRDefault="00AE7210" w:rsidP="00202EA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6CB05BF" w14:textId="77777777" w:rsidR="00AE7210" w:rsidRPr="006447D2" w:rsidRDefault="00AE7210" w:rsidP="00202EA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E7210" w:rsidRPr="006447D2" w14:paraId="530357B4" w14:textId="77777777" w:rsidTr="00202EA8">
        <w:tc>
          <w:tcPr>
            <w:tcW w:w="6731" w:type="dxa"/>
          </w:tcPr>
          <w:p w14:paraId="09F70267" w14:textId="77777777" w:rsidR="00AE7210" w:rsidRPr="006447D2" w:rsidRDefault="00AE7210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6423D852" w14:textId="77777777" w:rsidR="00AE7210" w:rsidRPr="006447D2" w:rsidRDefault="00AE7210" w:rsidP="00202EA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4E2EB6C0" w14:textId="77777777" w:rsidR="00AE7210" w:rsidRPr="006447D2" w:rsidRDefault="00AE7210" w:rsidP="00202EA8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125D257" w14:textId="77777777" w:rsidR="00AE7210" w:rsidRPr="006447D2" w:rsidRDefault="00AE7210" w:rsidP="00202EA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00CFC" w:rsidRPr="006447D2" w14:paraId="6A17DE17" w14:textId="77777777" w:rsidTr="00202EA8">
        <w:trPr>
          <w:trHeight w:val="252"/>
        </w:trPr>
        <w:tc>
          <w:tcPr>
            <w:tcW w:w="6731" w:type="dxa"/>
          </w:tcPr>
          <w:p w14:paraId="42487739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05" w:type="dxa"/>
            <w:vAlign w:val="bottom"/>
          </w:tcPr>
          <w:p w14:paraId="71128F95" w14:textId="20D8E36E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69" w:type="dxa"/>
          </w:tcPr>
          <w:p w14:paraId="701B4B13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21C1328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D00CFC" w:rsidRPr="006447D2" w14:paraId="2B3B0BAC" w14:textId="77777777" w:rsidTr="00202EA8">
        <w:trPr>
          <w:trHeight w:val="252"/>
        </w:trPr>
        <w:tc>
          <w:tcPr>
            <w:tcW w:w="6731" w:type="dxa"/>
          </w:tcPr>
          <w:p w14:paraId="30AFFC29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6447D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6447D2">
              <w:rPr>
                <w:rFonts w:ascii="Angsana New" w:hAnsi="Angsana New"/>
                <w:sz w:val="26"/>
                <w:szCs w:val="26"/>
                <w:lang w:val="en-GB"/>
              </w:rPr>
              <w:t>13)</w:t>
            </w:r>
          </w:p>
        </w:tc>
        <w:tc>
          <w:tcPr>
            <w:tcW w:w="1405" w:type="dxa"/>
            <w:vAlign w:val="bottom"/>
          </w:tcPr>
          <w:p w14:paraId="6A6988A2" w14:textId="14C5F7FF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  <w:tc>
          <w:tcPr>
            <w:tcW w:w="269" w:type="dxa"/>
          </w:tcPr>
          <w:p w14:paraId="6DABA396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CAFB18B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D00CFC" w:rsidRPr="006447D2" w14:paraId="0BB67C78" w14:textId="77777777" w:rsidTr="00202EA8">
        <w:trPr>
          <w:trHeight w:val="252"/>
        </w:trPr>
        <w:tc>
          <w:tcPr>
            <w:tcW w:w="6731" w:type="dxa"/>
          </w:tcPr>
          <w:p w14:paraId="133B87CD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6D6E" w14:textId="4A02279F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69" w:type="dxa"/>
          </w:tcPr>
          <w:p w14:paraId="2FD40A60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ED0A0" w14:textId="77777777" w:rsidR="00D00CFC" w:rsidRPr="006447D2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48706C67" w14:textId="77777777" w:rsidR="000B415A" w:rsidRPr="006447D2" w:rsidRDefault="000B415A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2"/>
          <w:szCs w:val="22"/>
        </w:rPr>
      </w:pPr>
    </w:p>
    <w:p w14:paraId="6E066A65" w14:textId="3C4F97AD" w:rsidR="004614D2" w:rsidRPr="006447D2" w:rsidRDefault="004614D2" w:rsidP="00AE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การเปลี่ยนแปลงมูลค่า</w:t>
      </w:r>
      <w:r w:rsidR="00CD658D" w:rsidRPr="006447D2">
        <w:rPr>
          <w:rFonts w:ascii="Angsana New" w:hAnsi="Angsana New" w:hint="cs"/>
          <w:sz w:val="26"/>
          <w:szCs w:val="26"/>
          <w:cs/>
        </w:rPr>
        <w:t>หุ้นที่ตราไว้ของ</w:t>
      </w:r>
      <w:r w:rsidRPr="006447D2">
        <w:rPr>
          <w:rFonts w:ascii="Angsana New" w:hAnsi="Angsana New"/>
          <w:sz w:val="26"/>
          <w:szCs w:val="26"/>
          <w:cs/>
        </w:rPr>
        <w:t>หุ้นสามัญนี้มีผลทำให้จำนวนหุ้นสามัญถัวเฉลี่ยถ่วงน้ำหนักที่ใช้ในการคำนวณกำไรต่อหุ้นขั้นพื้นฐาน</w:t>
      </w:r>
      <w:r w:rsidR="00CD658D" w:rsidRPr="006447D2">
        <w:rPr>
          <w:rFonts w:ascii="Angsana New" w:hAnsi="Angsana New"/>
          <w:sz w:val="26"/>
          <w:szCs w:val="26"/>
          <w:cs/>
        </w:rPr>
        <w:t>สำหรับ</w:t>
      </w:r>
      <w:r w:rsidR="00CD658D" w:rsidRPr="006447D2">
        <w:rPr>
          <w:rFonts w:ascii="Angsana New" w:hAnsi="Angsana New" w:hint="cs"/>
          <w:sz w:val="26"/>
          <w:szCs w:val="26"/>
          <w:cs/>
        </w:rPr>
        <w:t>แต่ละ</w:t>
      </w:r>
      <w:r w:rsidRPr="006447D2">
        <w:rPr>
          <w:rFonts w:ascii="Angsana New" w:hAnsi="Angsana New"/>
          <w:sz w:val="26"/>
          <w:szCs w:val="26"/>
          <w:cs/>
        </w:rPr>
        <w:t>งวด</w:t>
      </w:r>
      <w:r w:rsidR="00CD658D" w:rsidRPr="006447D2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AE7210" w:rsidRPr="006447D2">
        <w:rPr>
          <w:rFonts w:ascii="Angsana New" w:hAnsi="Angsana New" w:hint="cs"/>
          <w:sz w:val="26"/>
          <w:szCs w:val="26"/>
          <w:cs/>
        </w:rPr>
        <w:t>หกเดือน</w:t>
      </w:r>
      <w:r w:rsidRPr="006447D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B67B28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="00B67B28" w:rsidRPr="006447D2">
        <w:rPr>
          <w:rFonts w:ascii="Angsana New" w:hAnsi="Angsana New"/>
          <w:sz w:val="26"/>
          <w:szCs w:val="26"/>
        </w:rPr>
        <w:t>2563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5B64F5B7" w14:textId="0E9B745A" w:rsidR="00372855" w:rsidRPr="006447D2" w:rsidRDefault="00307634" w:rsidP="0046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614D2" w:rsidRPr="006447D2">
        <w:rPr>
          <w:rFonts w:ascii="Angsana New" w:hAnsi="Angsana New"/>
          <w:b/>
          <w:bCs/>
          <w:sz w:val="26"/>
          <w:szCs w:val="26"/>
        </w:rPr>
        <w:t>5</w:t>
      </w:r>
      <w:r w:rsidR="00372855" w:rsidRPr="006447D2">
        <w:rPr>
          <w:rFonts w:ascii="Angsana New" w:hAnsi="Angsana New"/>
          <w:b/>
          <w:bCs/>
          <w:sz w:val="26"/>
          <w:szCs w:val="26"/>
        </w:rPr>
        <w:t>.</w:t>
      </w:r>
      <w:r w:rsidR="00372855" w:rsidRPr="006447D2">
        <w:rPr>
          <w:rFonts w:ascii="Angsana New" w:hAnsi="Angsana New"/>
          <w:b/>
          <w:bCs/>
          <w:sz w:val="26"/>
          <w:szCs w:val="26"/>
        </w:rPr>
        <w:tab/>
      </w:r>
      <w:r w:rsidR="00372855" w:rsidRPr="006447D2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6447D2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6447D2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6447D2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6447D2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6447D2">
        <w:rPr>
          <w:rFonts w:ascii="Angsana New" w:hAnsi="Angsana New"/>
          <w:sz w:val="26"/>
          <w:szCs w:val="26"/>
        </w:rPr>
        <w:t xml:space="preserve">            </w:t>
      </w:r>
      <w:r w:rsidR="002C088C" w:rsidRPr="006447D2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6447D2">
        <w:rPr>
          <w:rFonts w:ascii="Angsana New" w:hAnsi="Angsana New"/>
          <w:sz w:val="26"/>
          <w:szCs w:val="26"/>
          <w:cs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6447D2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953584F" w14:textId="77777777" w:rsidR="00B56D3F" w:rsidRPr="006447D2" w:rsidRDefault="00B56D3F" w:rsidP="00B56D3F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447D2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D6F75BC" w14:textId="77777777" w:rsidR="00B56D3F" w:rsidRPr="006447D2" w:rsidRDefault="00B56D3F" w:rsidP="00B56D3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8049F7E" w14:textId="7055E4BD" w:rsidR="00B56D3F" w:rsidRPr="006447D2" w:rsidRDefault="00614AAC" w:rsidP="00B56D3F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447D2">
        <w:rPr>
          <w:rFonts w:ascii="Angsana New" w:hAnsi="Angsana New" w:hint="cs"/>
          <w:sz w:val="26"/>
          <w:szCs w:val="26"/>
          <w:cs/>
        </w:rPr>
        <w:t>ในระหว่าง</w:t>
      </w:r>
      <w:r w:rsidRPr="006447D2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267BFD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267BFD"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="00B56D3F"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B56D3F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="00B56D3F" w:rsidRPr="006447D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4728CF" w:rsidRPr="006447D2">
        <w:rPr>
          <w:rFonts w:ascii="Angsana New" w:hAnsi="Angsana New"/>
          <w:sz w:val="26"/>
          <w:szCs w:val="26"/>
        </w:rPr>
        <w:t>4</w:t>
      </w:r>
      <w:r w:rsidR="00B56D3F" w:rsidRPr="006447D2">
        <w:rPr>
          <w:rFonts w:ascii="Angsana New" w:hAnsi="Angsana New"/>
          <w:sz w:val="26"/>
          <w:szCs w:val="26"/>
        </w:rPr>
        <w:t xml:space="preserve"> </w:t>
      </w:r>
      <w:r w:rsidR="00B56D3F" w:rsidRPr="006447D2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B56D3F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728CF" w:rsidRPr="006447D2">
        <w:rPr>
          <w:rFonts w:ascii="Angsana New" w:hAnsi="Angsana New"/>
          <w:snapToGrid w:val="0"/>
          <w:sz w:val="26"/>
          <w:szCs w:val="26"/>
          <w:lang w:eastAsia="th-TH"/>
        </w:rPr>
        <w:t>47.8</w:t>
      </w:r>
      <w:r w:rsidR="008E3437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56D3F" w:rsidRPr="006447D2">
        <w:rPr>
          <w:rFonts w:ascii="Angsana New" w:hAnsi="Angsana New"/>
          <w:snapToGrid w:val="0"/>
          <w:sz w:val="26"/>
          <w:szCs w:val="26"/>
          <w:lang w:eastAsia="th-TH"/>
        </w:rPr>
        <w:t>(2563:</w:t>
      </w:r>
      <w:r w:rsidR="00B56D3F"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8E3437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728CF" w:rsidRPr="006447D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56D3F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4728CF" w:rsidRPr="006447D2">
        <w:rPr>
          <w:rFonts w:ascii="Angsana New" w:hAnsi="Angsana New"/>
          <w:snapToGrid w:val="0"/>
          <w:sz w:val="26"/>
          <w:szCs w:val="26"/>
          <w:lang w:eastAsia="th-TH"/>
        </w:rPr>
        <w:t>29.2</w:t>
      </w:r>
      <w:r w:rsidR="00B56D3F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733A76C5" w14:textId="4DC7BAF1" w:rsidR="00B56D3F" w:rsidRPr="006447D2" w:rsidRDefault="00B56D3F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E0BC72" w14:textId="5A64288A" w:rsidR="00AE7210" w:rsidRPr="006447D2" w:rsidRDefault="00AE7210" w:rsidP="00AE7210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447D2">
        <w:rPr>
          <w:rFonts w:ascii="Angsana New" w:hAnsi="Angsana New" w:hint="cs"/>
          <w:sz w:val="26"/>
          <w:szCs w:val="26"/>
          <w:cs/>
        </w:rPr>
        <w:t>ในระหว่าง</w:t>
      </w:r>
      <w:r w:rsidRPr="006447D2">
        <w:rPr>
          <w:rFonts w:ascii="Angsana New" w:hAnsi="Angsana New"/>
          <w:sz w:val="26"/>
          <w:szCs w:val="26"/>
          <w:cs/>
        </w:rPr>
        <w:t>งวด</w:t>
      </w:r>
      <w:r w:rsidRPr="006447D2">
        <w:rPr>
          <w:rFonts w:ascii="Angsana New" w:hAnsi="Angsana New" w:hint="cs"/>
          <w:sz w:val="26"/>
          <w:szCs w:val="26"/>
          <w:cs/>
        </w:rPr>
        <w:t>หก</w:t>
      </w:r>
      <w:r w:rsidRPr="006447D2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6447D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4728CF" w:rsidRPr="006447D2">
        <w:rPr>
          <w:rFonts w:ascii="Angsana New" w:hAnsi="Angsana New"/>
          <w:sz w:val="26"/>
          <w:szCs w:val="26"/>
        </w:rPr>
        <w:t>4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4728CF" w:rsidRPr="006447D2">
        <w:rPr>
          <w:rFonts w:ascii="Angsana New" w:hAnsi="Angsana New"/>
          <w:sz w:val="26"/>
          <w:szCs w:val="26"/>
        </w:rPr>
        <w:t>99.0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(2563:</w:t>
      </w:r>
      <w:r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8E3437"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728CF" w:rsidRPr="006447D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4728CF" w:rsidRPr="006447D2">
        <w:rPr>
          <w:rFonts w:ascii="Angsana New" w:hAnsi="Angsana New"/>
          <w:snapToGrid w:val="0"/>
          <w:sz w:val="26"/>
          <w:szCs w:val="26"/>
          <w:lang w:eastAsia="th-TH"/>
        </w:rPr>
        <w:t>72.1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25B83ED" w14:textId="77777777" w:rsidR="00AE7210" w:rsidRPr="006447D2" w:rsidRDefault="00AE721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5B605B09" w:rsidR="00BB60D5" w:rsidRPr="006447D2" w:rsidRDefault="008F1A2D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447D2">
        <w:rPr>
          <w:rFonts w:ascii="Angsana New" w:hAnsi="Angsana New"/>
          <w:b/>
          <w:bCs/>
          <w:sz w:val="26"/>
          <w:szCs w:val="26"/>
        </w:rPr>
        <w:t>1</w:t>
      </w:r>
      <w:r w:rsidR="004614D2" w:rsidRPr="006447D2">
        <w:rPr>
          <w:rFonts w:ascii="Angsana New" w:hAnsi="Angsana New"/>
          <w:b/>
          <w:bCs/>
          <w:sz w:val="26"/>
          <w:szCs w:val="26"/>
        </w:rPr>
        <w:t>6</w:t>
      </w:r>
      <w:r w:rsidR="00BB60D5" w:rsidRPr="006447D2">
        <w:rPr>
          <w:rFonts w:ascii="Angsana New" w:hAnsi="Angsana New"/>
          <w:b/>
          <w:bCs/>
          <w:sz w:val="26"/>
          <w:szCs w:val="26"/>
        </w:rPr>
        <w:t>.</w:t>
      </w:r>
      <w:r w:rsidR="00BB60D5" w:rsidRPr="006447D2">
        <w:rPr>
          <w:rFonts w:ascii="Angsana New" w:hAnsi="Angsana New"/>
          <w:b/>
          <w:bCs/>
          <w:sz w:val="26"/>
          <w:szCs w:val="26"/>
          <w:cs/>
        </w:rPr>
        <w:tab/>
      </w:r>
      <w:r w:rsidR="004614D2" w:rsidRPr="006447D2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6447D2" w:rsidRDefault="00A35F7C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CDB956A" w14:textId="65E26472" w:rsidR="00C774BD" w:rsidRPr="006447D2" w:rsidRDefault="00E70D22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447D2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267BFD" w:rsidRPr="006447D2">
        <w:rPr>
          <w:rFonts w:ascii="Angsana New" w:hAnsi="Angsana New"/>
          <w:sz w:val="26"/>
          <w:szCs w:val="26"/>
        </w:rPr>
        <w:t xml:space="preserve">30 </w:t>
      </w:r>
      <w:r w:rsidR="00267BFD" w:rsidRPr="006447D2">
        <w:rPr>
          <w:rFonts w:ascii="Angsana New" w:hAnsi="Angsana New"/>
          <w:sz w:val="26"/>
          <w:szCs w:val="26"/>
          <w:cs/>
        </w:rPr>
        <w:t>มิถุนายน</w:t>
      </w:r>
      <w:r w:rsidRPr="006447D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33663B" w:rsidRPr="006447D2">
        <w:rPr>
          <w:rFonts w:ascii="Angsana New" w:hAnsi="Angsana New"/>
          <w:sz w:val="26"/>
          <w:szCs w:val="26"/>
        </w:rPr>
        <w:t>2564</w:t>
      </w:r>
      <w:r w:rsidR="00C774BD" w:rsidRPr="006447D2">
        <w:rPr>
          <w:rFonts w:ascii="Angsana New" w:hAnsi="Angsana New"/>
          <w:sz w:val="26"/>
          <w:szCs w:val="26"/>
        </w:rPr>
        <w:t xml:space="preserve"> </w:t>
      </w:r>
      <w:r w:rsidR="004614D2" w:rsidRPr="006447D2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614D2" w:rsidRPr="006447D2">
        <w:rPr>
          <w:rFonts w:ascii="Angsana New" w:hAnsi="Angsana New"/>
          <w:sz w:val="26"/>
          <w:szCs w:val="26"/>
        </w:rPr>
        <w:t xml:space="preserve">31 </w:t>
      </w:r>
      <w:r w:rsidR="004614D2" w:rsidRPr="006447D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614D2" w:rsidRPr="006447D2">
        <w:rPr>
          <w:rFonts w:ascii="Angsana New" w:hAnsi="Angsana New"/>
          <w:sz w:val="26"/>
          <w:szCs w:val="26"/>
        </w:rPr>
        <w:t xml:space="preserve">2563 </w:t>
      </w:r>
      <w:r w:rsidR="00C774BD" w:rsidRPr="006447D2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6447D2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5508D31E" w:rsidR="004167F6" w:rsidRPr="006447D2" w:rsidRDefault="00E42D98" w:rsidP="00E4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6447D2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6447D2">
        <w:rPr>
          <w:rFonts w:ascii="Angsana New" w:hAnsi="Angsana New"/>
          <w:sz w:val="26"/>
          <w:szCs w:val="26"/>
          <w:cs/>
        </w:rPr>
        <w:t>หนังสือค้ำป</w:t>
      </w:r>
      <w:r w:rsidR="00102155" w:rsidRPr="006447D2">
        <w:rPr>
          <w:rFonts w:ascii="Angsana New" w:hAnsi="Angsana New"/>
          <w:sz w:val="26"/>
          <w:szCs w:val="26"/>
          <w:cs/>
        </w:rPr>
        <w:t>ระกันที่สถาบันการเงินในประเทศ</w:t>
      </w:r>
      <w:r w:rsidR="001C0A64" w:rsidRPr="006447D2">
        <w:rPr>
          <w:rFonts w:ascii="Angsana New" w:hAnsi="Angsana New"/>
          <w:sz w:val="26"/>
          <w:szCs w:val="26"/>
          <w:cs/>
        </w:rPr>
        <w:t>แห่ง</w:t>
      </w:r>
      <w:r w:rsidR="00102155" w:rsidRPr="006447D2">
        <w:rPr>
          <w:rFonts w:ascii="Angsana New" w:hAnsi="Angsana New"/>
          <w:sz w:val="26"/>
          <w:szCs w:val="26"/>
          <w:cs/>
        </w:rPr>
        <w:t>หนึ่ง</w:t>
      </w:r>
      <w:r w:rsidR="001C0A64" w:rsidRPr="006447D2">
        <w:rPr>
          <w:rFonts w:ascii="Angsana New" w:hAnsi="Angsana New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6447D2">
        <w:rPr>
          <w:rFonts w:ascii="Angsana New" w:hAnsi="Angsana New"/>
          <w:sz w:val="26"/>
          <w:szCs w:val="26"/>
          <w:cs/>
        </w:rPr>
        <w:t xml:space="preserve"> </w:t>
      </w:r>
      <w:r w:rsidR="009372E1" w:rsidRPr="006447D2">
        <w:rPr>
          <w:rFonts w:ascii="Angsana New" w:hAnsi="Angsana New"/>
          <w:sz w:val="26"/>
          <w:szCs w:val="26"/>
        </w:rPr>
        <w:t xml:space="preserve">   </w:t>
      </w:r>
      <w:r w:rsidR="006B3226" w:rsidRPr="006447D2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C2156A" w:rsidRPr="006447D2">
        <w:rPr>
          <w:rFonts w:ascii="Angsana New" w:hAnsi="Angsana New"/>
          <w:sz w:val="26"/>
          <w:szCs w:val="26"/>
        </w:rPr>
        <w:t>32.7</w:t>
      </w:r>
      <w:r w:rsidR="009372E1" w:rsidRPr="006447D2">
        <w:rPr>
          <w:rFonts w:ascii="Angsana New" w:hAnsi="Angsana New"/>
          <w:sz w:val="26"/>
          <w:szCs w:val="26"/>
        </w:rPr>
        <w:t xml:space="preserve"> </w:t>
      </w:r>
      <w:r w:rsidR="006B3226" w:rsidRPr="006447D2">
        <w:rPr>
          <w:rFonts w:ascii="Angsana New" w:hAnsi="Angsana New"/>
          <w:sz w:val="26"/>
          <w:szCs w:val="26"/>
          <w:cs/>
        </w:rPr>
        <w:t xml:space="preserve">ล้านบาท </w:t>
      </w:r>
      <w:r w:rsidR="004614D2" w:rsidRPr="006447D2">
        <w:rPr>
          <w:rFonts w:ascii="Angsana New" w:hAnsi="Angsana New" w:hint="cs"/>
          <w:sz w:val="26"/>
          <w:szCs w:val="26"/>
          <w:cs/>
        </w:rPr>
        <w:t>และ</w:t>
      </w:r>
      <w:r w:rsidR="00C774BD" w:rsidRPr="006447D2">
        <w:rPr>
          <w:rFonts w:ascii="Angsana New" w:hAnsi="Angsana New"/>
          <w:sz w:val="26"/>
          <w:szCs w:val="26"/>
        </w:rPr>
        <w:t xml:space="preserve"> </w:t>
      </w:r>
      <w:r w:rsidR="0033663B" w:rsidRPr="006447D2">
        <w:rPr>
          <w:rFonts w:ascii="Angsana New" w:hAnsi="Angsana New"/>
          <w:sz w:val="26"/>
          <w:szCs w:val="26"/>
        </w:rPr>
        <w:t>35</w:t>
      </w:r>
      <w:r w:rsidR="003E24FF" w:rsidRPr="006447D2">
        <w:rPr>
          <w:rFonts w:ascii="Angsana New" w:hAnsi="Angsana New"/>
          <w:sz w:val="26"/>
          <w:szCs w:val="26"/>
        </w:rPr>
        <w:t>.</w:t>
      </w:r>
      <w:r w:rsidR="0033663B" w:rsidRPr="006447D2">
        <w:rPr>
          <w:rFonts w:ascii="Angsana New" w:hAnsi="Angsana New"/>
          <w:sz w:val="26"/>
          <w:szCs w:val="26"/>
        </w:rPr>
        <w:t>4</w:t>
      </w:r>
      <w:r w:rsidR="004172EC" w:rsidRPr="006447D2">
        <w:rPr>
          <w:rFonts w:ascii="Angsana New" w:hAnsi="Angsana New"/>
          <w:sz w:val="26"/>
          <w:szCs w:val="26"/>
        </w:rPr>
        <w:t xml:space="preserve"> </w:t>
      </w:r>
      <w:r w:rsidR="006B3226" w:rsidRPr="006447D2">
        <w:rPr>
          <w:rFonts w:ascii="Angsana New" w:hAnsi="Angsana New"/>
          <w:sz w:val="26"/>
          <w:szCs w:val="26"/>
          <w:cs/>
        </w:rPr>
        <w:t>ล้านบาท</w:t>
      </w:r>
      <w:r w:rsidR="004614D2" w:rsidRPr="006447D2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6B3226" w:rsidRPr="006447D2">
        <w:rPr>
          <w:rFonts w:ascii="Angsana New" w:hAnsi="Angsana New"/>
          <w:sz w:val="26"/>
          <w:szCs w:val="26"/>
          <w:cs/>
        </w:rPr>
        <w:t xml:space="preserve"> </w:t>
      </w:r>
      <w:r w:rsidR="001C0A64" w:rsidRPr="006447D2">
        <w:rPr>
          <w:rFonts w:ascii="Angsana New" w:hAnsi="Angsana New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6447D2">
        <w:rPr>
          <w:rFonts w:ascii="Angsana New" w:hAnsi="Angsana New"/>
          <w:sz w:val="26"/>
          <w:szCs w:val="26"/>
        </w:rPr>
        <w:t>10</w:t>
      </w:r>
    </w:p>
    <w:p w14:paraId="2EE8655B" w14:textId="77777777" w:rsidR="006D7426" w:rsidRPr="006447D2" w:rsidRDefault="006D7426" w:rsidP="00E42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24850FB4" w14:textId="4A5082B2" w:rsidR="006D7426" w:rsidRPr="006447D2" w:rsidRDefault="00E42D98" w:rsidP="00E4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bookmarkStart w:id="4" w:name="_Hlk39477489"/>
      <w:r w:rsidRPr="006447D2">
        <w:rPr>
          <w:rFonts w:ascii="Angsana New" w:hAnsi="Angsana New" w:hint="cs"/>
          <w:sz w:val="26"/>
          <w:szCs w:val="26"/>
          <w:cs/>
        </w:rPr>
        <w:t>ข)</w:t>
      </w:r>
      <w:r w:rsidRPr="006447D2">
        <w:rPr>
          <w:rFonts w:ascii="Angsana New" w:hAnsi="Angsana New" w:hint="cs"/>
          <w:sz w:val="26"/>
          <w:szCs w:val="26"/>
          <w:cs/>
        </w:rPr>
        <w:tab/>
      </w:r>
      <w:r w:rsidR="006D7426" w:rsidRPr="006447D2">
        <w:rPr>
          <w:rFonts w:ascii="Angsana New" w:hAnsi="Angsana New"/>
          <w:sz w:val="26"/>
          <w:szCs w:val="26"/>
          <w:cs/>
        </w:rPr>
        <w:t>ภาระผูกพันตาม</w:t>
      </w:r>
      <w:r w:rsidR="00964EBF" w:rsidRPr="006447D2">
        <w:rPr>
          <w:rFonts w:ascii="Angsana New" w:hAnsi="Angsana New"/>
          <w:sz w:val="26"/>
          <w:szCs w:val="26"/>
          <w:cs/>
        </w:rPr>
        <w:t>สัญญาซื้อสินทรัพย์ถาวรจำนวนเงิน</w:t>
      </w:r>
      <w:r w:rsidR="009372E1" w:rsidRPr="006447D2">
        <w:rPr>
          <w:rFonts w:ascii="Angsana New" w:hAnsi="Angsana New"/>
          <w:sz w:val="26"/>
          <w:szCs w:val="26"/>
        </w:rPr>
        <w:t xml:space="preserve"> </w:t>
      </w:r>
      <w:r w:rsidR="00C2156A" w:rsidRPr="006447D2">
        <w:rPr>
          <w:rFonts w:ascii="Angsana New" w:hAnsi="Angsana New"/>
          <w:sz w:val="26"/>
          <w:szCs w:val="26"/>
        </w:rPr>
        <w:t>0.7</w:t>
      </w:r>
      <w:r w:rsidR="00C774BD"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6447D2">
        <w:rPr>
          <w:rFonts w:ascii="Angsana New" w:hAnsi="Angsana New" w:hint="cs"/>
          <w:sz w:val="26"/>
          <w:szCs w:val="26"/>
          <w:cs/>
        </w:rPr>
        <w:t xml:space="preserve">และ </w:t>
      </w:r>
      <w:r w:rsidR="003E24FF" w:rsidRPr="006447D2">
        <w:rPr>
          <w:rFonts w:ascii="Angsana New" w:hAnsi="Angsana New"/>
          <w:sz w:val="26"/>
          <w:szCs w:val="26"/>
        </w:rPr>
        <w:t>0.</w:t>
      </w:r>
      <w:r w:rsidR="0033663B" w:rsidRPr="006447D2">
        <w:rPr>
          <w:rFonts w:ascii="Angsana New" w:hAnsi="Angsana New"/>
          <w:sz w:val="26"/>
          <w:szCs w:val="26"/>
        </w:rPr>
        <w:t>3</w:t>
      </w:r>
      <w:r w:rsidR="00C774BD" w:rsidRPr="006447D2">
        <w:rPr>
          <w:rFonts w:ascii="Angsana New" w:hAnsi="Angsana New"/>
          <w:sz w:val="26"/>
          <w:szCs w:val="26"/>
        </w:rPr>
        <w:t xml:space="preserve"> </w:t>
      </w:r>
      <w:r w:rsidR="00964EBF" w:rsidRPr="006447D2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="004614D2" w:rsidRPr="006447D2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6447D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4A8F0DB" w14:textId="63552EC9" w:rsidR="0033663B" w:rsidRPr="006447D2" w:rsidRDefault="0033663B" w:rsidP="00E4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1AA1B3AE" w14:textId="547A9C84" w:rsidR="0033663B" w:rsidRPr="006447D2" w:rsidRDefault="0033663B" w:rsidP="0033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>ค</w:t>
      </w:r>
      <w:r w:rsidRPr="006447D2">
        <w:rPr>
          <w:rFonts w:ascii="Angsana New" w:hAnsi="Angsana New"/>
          <w:sz w:val="26"/>
          <w:szCs w:val="26"/>
        </w:rPr>
        <w:t>)</w:t>
      </w:r>
      <w:r w:rsidRPr="006447D2">
        <w:rPr>
          <w:rFonts w:ascii="Angsana New" w:hAnsi="Angsana New"/>
          <w:sz w:val="26"/>
          <w:szCs w:val="26"/>
        </w:rPr>
        <w:tab/>
      </w:r>
      <w:r w:rsidRPr="006447D2">
        <w:rPr>
          <w:rFonts w:ascii="Angsana New" w:hAnsi="Angsana New" w:hint="cs"/>
          <w:sz w:val="26"/>
          <w:szCs w:val="26"/>
          <w:cs/>
        </w:rPr>
        <w:t xml:space="preserve">ภาระผูกพันตามสัญญาเช่าเป็นระยะเวลา </w:t>
      </w:r>
      <w:r w:rsidRPr="006447D2">
        <w:rPr>
          <w:rFonts w:ascii="Angsana New" w:hAnsi="Angsana New"/>
          <w:sz w:val="26"/>
          <w:szCs w:val="26"/>
        </w:rPr>
        <w:t xml:space="preserve">1 </w:t>
      </w:r>
      <w:r w:rsidRPr="006447D2">
        <w:rPr>
          <w:rFonts w:ascii="Angsana New" w:hAnsi="Angsana New" w:hint="cs"/>
          <w:sz w:val="26"/>
          <w:szCs w:val="26"/>
          <w:cs/>
        </w:rPr>
        <w:t xml:space="preserve">ปี </w:t>
      </w:r>
      <w:r w:rsidRPr="006447D2">
        <w:rPr>
          <w:rFonts w:ascii="Angsana New" w:hAnsi="Angsana New"/>
          <w:sz w:val="26"/>
          <w:szCs w:val="26"/>
          <w:cs/>
        </w:rPr>
        <w:t>ซึ่งจำนวนเงินขั้นต่ำที่บริษัทต้องจ่ายในอนาคตทั้งสิ้นภายใต้สัญญาเช่าดำเนินงานที่</w:t>
      </w:r>
      <w:r w:rsidR="003608D7" w:rsidRPr="006447D2">
        <w:rPr>
          <w:rFonts w:ascii="Angsana New" w:hAnsi="Angsana New"/>
          <w:sz w:val="26"/>
          <w:szCs w:val="26"/>
        </w:rPr>
        <w:t xml:space="preserve">       </w:t>
      </w:r>
      <w:r w:rsidRPr="006447D2">
        <w:rPr>
          <w:rFonts w:ascii="Angsana New" w:hAnsi="Angsana New"/>
          <w:sz w:val="26"/>
          <w:szCs w:val="26"/>
          <w:cs/>
        </w:rPr>
        <w:t>บอกเลิกไม่ได้จำนวนเงิน</w:t>
      </w:r>
      <w:r w:rsidR="00CD658D" w:rsidRPr="006447D2">
        <w:rPr>
          <w:rFonts w:ascii="Angsana New" w:hAnsi="Angsana New" w:hint="cs"/>
          <w:sz w:val="26"/>
          <w:szCs w:val="26"/>
          <w:cs/>
        </w:rPr>
        <w:t>รวมปีละ</w:t>
      </w:r>
      <w:r w:rsidRPr="006447D2">
        <w:rPr>
          <w:rFonts w:ascii="Angsana New" w:hAnsi="Angsana New"/>
          <w:sz w:val="26"/>
          <w:szCs w:val="26"/>
        </w:rPr>
        <w:t xml:space="preserve"> 0.</w:t>
      </w:r>
      <w:r w:rsidR="004614D2" w:rsidRPr="006447D2">
        <w:rPr>
          <w:rFonts w:ascii="Angsana New" w:hAnsi="Angsana New"/>
          <w:sz w:val="26"/>
          <w:szCs w:val="26"/>
        </w:rPr>
        <w:t>1</w:t>
      </w:r>
      <w:r w:rsidRPr="006447D2">
        <w:rPr>
          <w:rFonts w:ascii="Angsana New" w:hAnsi="Angsana New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>ล้านบาท</w:t>
      </w:r>
      <w:r w:rsidRPr="006447D2">
        <w:rPr>
          <w:rFonts w:ascii="Angsana New" w:hAnsi="Angsana New"/>
          <w:sz w:val="26"/>
          <w:szCs w:val="26"/>
        </w:rPr>
        <w:t xml:space="preserve"> </w:t>
      </w:r>
    </w:p>
    <w:bookmarkEnd w:id="4"/>
    <w:p w14:paraId="1FB83659" w14:textId="77777777" w:rsidR="00C774BD" w:rsidRPr="006447D2" w:rsidRDefault="00C774BD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753A91FB" w:rsidR="002A0113" w:rsidRPr="006447D2" w:rsidRDefault="009372E1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/>
          <w:b/>
          <w:bCs/>
          <w:sz w:val="26"/>
          <w:szCs w:val="26"/>
        </w:rPr>
        <w:t>1</w:t>
      </w:r>
      <w:r w:rsidR="004614D2" w:rsidRPr="006447D2">
        <w:rPr>
          <w:rFonts w:ascii="Angsana New" w:hAnsi="Angsana New"/>
          <w:b/>
          <w:bCs/>
          <w:sz w:val="26"/>
          <w:szCs w:val="26"/>
        </w:rPr>
        <w:t>7</w:t>
      </w:r>
      <w:r w:rsidR="002A0113" w:rsidRPr="006447D2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6447D2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6447D2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4CA69D8D" w:rsidR="00907883" w:rsidRPr="004614D2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6447D2">
        <w:rPr>
          <w:rFonts w:ascii="Angsana New" w:hAnsi="Angsana New"/>
          <w:sz w:val="26"/>
          <w:szCs w:val="26"/>
          <w:cs/>
        </w:rPr>
        <w:t>คณะ</w:t>
      </w:r>
      <w:r w:rsidR="002A0113" w:rsidRPr="006447D2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6447D2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6447D2">
        <w:rPr>
          <w:rFonts w:ascii="Angsana New" w:hAnsi="Angsana New"/>
          <w:sz w:val="26"/>
          <w:szCs w:val="26"/>
          <w:cs/>
        </w:rPr>
        <w:t>นี้</w:t>
      </w:r>
      <w:r w:rsidR="00E92B49" w:rsidRPr="006447D2">
        <w:rPr>
          <w:rFonts w:ascii="Angsana New" w:hAnsi="Angsana New"/>
          <w:sz w:val="26"/>
          <w:szCs w:val="26"/>
          <w:cs/>
        </w:rPr>
        <w:t>แล้ว</w:t>
      </w:r>
      <w:r w:rsidR="002A0113" w:rsidRPr="006447D2">
        <w:rPr>
          <w:rFonts w:ascii="Angsana New" w:hAnsi="Angsana New"/>
          <w:sz w:val="26"/>
          <w:szCs w:val="26"/>
          <w:cs/>
        </w:rPr>
        <w:t>เมื่อวันที่</w:t>
      </w:r>
      <w:r w:rsidR="00C62D26" w:rsidRPr="006447D2">
        <w:rPr>
          <w:rFonts w:ascii="Angsana New" w:hAnsi="Angsana New"/>
          <w:sz w:val="26"/>
          <w:szCs w:val="26"/>
        </w:rPr>
        <w:t xml:space="preserve"> </w:t>
      </w:r>
      <w:r w:rsidR="00F940E8" w:rsidRPr="006447D2">
        <w:rPr>
          <w:rFonts w:ascii="Angsana New" w:hAnsi="Angsana New"/>
          <w:sz w:val="26"/>
          <w:szCs w:val="26"/>
        </w:rPr>
        <w:t>1</w:t>
      </w:r>
      <w:r w:rsidR="00A831F0" w:rsidRPr="006447D2">
        <w:rPr>
          <w:rFonts w:ascii="Angsana New" w:hAnsi="Angsana New"/>
          <w:sz w:val="26"/>
          <w:szCs w:val="26"/>
        </w:rPr>
        <w:t>0</w:t>
      </w:r>
      <w:r w:rsidR="00F940E8" w:rsidRPr="006447D2">
        <w:rPr>
          <w:rFonts w:ascii="Angsana New" w:hAnsi="Angsana New"/>
          <w:sz w:val="26"/>
          <w:szCs w:val="26"/>
        </w:rPr>
        <w:t xml:space="preserve"> </w:t>
      </w:r>
      <w:r w:rsidR="00AE7210" w:rsidRPr="006447D2">
        <w:rPr>
          <w:rFonts w:ascii="Angsana New" w:hAnsi="Angsana New" w:hint="cs"/>
          <w:sz w:val="26"/>
          <w:szCs w:val="26"/>
          <w:cs/>
        </w:rPr>
        <w:t>สิงห</w:t>
      </w:r>
      <w:r w:rsidR="0033663B" w:rsidRPr="006447D2">
        <w:rPr>
          <w:rFonts w:ascii="Angsana New" w:hAnsi="Angsana New" w:hint="cs"/>
          <w:sz w:val="26"/>
          <w:szCs w:val="26"/>
          <w:cs/>
        </w:rPr>
        <w:t xml:space="preserve">าคม </w:t>
      </w:r>
      <w:r w:rsidR="00C62D26" w:rsidRPr="006447D2">
        <w:rPr>
          <w:rFonts w:ascii="Angsana New" w:hAnsi="Angsana New"/>
          <w:sz w:val="26"/>
          <w:szCs w:val="26"/>
        </w:rPr>
        <w:t>256</w:t>
      </w:r>
      <w:r w:rsidR="0033663B" w:rsidRPr="006447D2">
        <w:rPr>
          <w:rFonts w:ascii="Angsana New" w:hAnsi="Angsana New"/>
          <w:sz w:val="26"/>
          <w:szCs w:val="26"/>
        </w:rPr>
        <w:t>4</w:t>
      </w:r>
    </w:p>
    <w:sectPr w:rsidR="00907883" w:rsidRPr="004614D2" w:rsidSect="008525F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FD20" w14:textId="77777777" w:rsidR="00EA0E50" w:rsidRDefault="00EA0E50">
      <w:r>
        <w:separator/>
      </w:r>
    </w:p>
  </w:endnote>
  <w:endnote w:type="continuationSeparator" w:id="0">
    <w:p w14:paraId="4FFF105B" w14:textId="77777777" w:rsidR="00EA0E50" w:rsidRDefault="00EA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EB395" w14:textId="77777777" w:rsidR="00EA0E50" w:rsidRDefault="00EA0E50">
      <w:r>
        <w:separator/>
      </w:r>
    </w:p>
  </w:footnote>
  <w:footnote w:type="continuationSeparator" w:id="0">
    <w:p w14:paraId="52DE4EA3" w14:textId="77777777" w:rsidR="00EA0E50" w:rsidRDefault="00EA0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10AA23B2" w14:textId="1E3ABB31" w:rsidR="00202EA8" w:rsidRPr="00C53A51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74F6A5A1" w14:textId="26A89368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>มิถุนายน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4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353D118B" w14:textId="77777777" w:rsidR="00202EA8" w:rsidRPr="004B7601" w:rsidRDefault="00202EA8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64CC755" w14:textId="7ADAEB71" w:rsidR="00202EA8" w:rsidRPr="00C53A5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24D6117A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>มิถุนายน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4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5"/>
  </w:num>
  <w:num w:numId="14">
    <w:abstractNumId w:val="12"/>
  </w:num>
  <w:num w:numId="15">
    <w:abstractNumId w:val="14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70B"/>
    <w:rsid w:val="0000290D"/>
    <w:rsid w:val="00002EB7"/>
    <w:rsid w:val="00002FD5"/>
    <w:rsid w:val="0000323A"/>
    <w:rsid w:val="0000340F"/>
    <w:rsid w:val="0000351A"/>
    <w:rsid w:val="00003CE8"/>
    <w:rsid w:val="00003DDC"/>
    <w:rsid w:val="00003F6D"/>
    <w:rsid w:val="00004562"/>
    <w:rsid w:val="00004EA3"/>
    <w:rsid w:val="000053A0"/>
    <w:rsid w:val="000055E7"/>
    <w:rsid w:val="000058A3"/>
    <w:rsid w:val="00005922"/>
    <w:rsid w:val="000059EF"/>
    <w:rsid w:val="00005E80"/>
    <w:rsid w:val="00006782"/>
    <w:rsid w:val="00006976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6264"/>
    <w:rsid w:val="00036E5E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E19"/>
    <w:rsid w:val="0006748A"/>
    <w:rsid w:val="00067CFF"/>
    <w:rsid w:val="00067FAE"/>
    <w:rsid w:val="00070ACB"/>
    <w:rsid w:val="00071264"/>
    <w:rsid w:val="00072060"/>
    <w:rsid w:val="000722E3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C3D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CF1"/>
    <w:rsid w:val="000A5807"/>
    <w:rsid w:val="000A67E2"/>
    <w:rsid w:val="000A7101"/>
    <w:rsid w:val="000A728B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7430"/>
    <w:rsid w:val="000B7868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C6B"/>
    <w:rsid w:val="000C391F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63D"/>
    <w:rsid w:val="000E7063"/>
    <w:rsid w:val="000E7AF7"/>
    <w:rsid w:val="000E7F34"/>
    <w:rsid w:val="000F01CB"/>
    <w:rsid w:val="000F0449"/>
    <w:rsid w:val="000F059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40B9"/>
    <w:rsid w:val="000F4344"/>
    <w:rsid w:val="000F4985"/>
    <w:rsid w:val="000F4D16"/>
    <w:rsid w:val="000F4E16"/>
    <w:rsid w:val="000F4F77"/>
    <w:rsid w:val="000F605C"/>
    <w:rsid w:val="000F6237"/>
    <w:rsid w:val="000F7447"/>
    <w:rsid w:val="000F77AF"/>
    <w:rsid w:val="000F7AD6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4221"/>
    <w:rsid w:val="001044CC"/>
    <w:rsid w:val="00104515"/>
    <w:rsid w:val="0010549D"/>
    <w:rsid w:val="0010561C"/>
    <w:rsid w:val="0010577F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232"/>
    <w:rsid w:val="00130443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BB3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B47"/>
    <w:rsid w:val="00144C85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57CE"/>
    <w:rsid w:val="001562C8"/>
    <w:rsid w:val="001566C5"/>
    <w:rsid w:val="00156C6C"/>
    <w:rsid w:val="001571E2"/>
    <w:rsid w:val="001576EB"/>
    <w:rsid w:val="00157BB0"/>
    <w:rsid w:val="00160718"/>
    <w:rsid w:val="00160AD0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9C5"/>
    <w:rsid w:val="00176AD8"/>
    <w:rsid w:val="00176C89"/>
    <w:rsid w:val="0017799B"/>
    <w:rsid w:val="00180381"/>
    <w:rsid w:val="001804D3"/>
    <w:rsid w:val="001808E7"/>
    <w:rsid w:val="00180C5E"/>
    <w:rsid w:val="00181086"/>
    <w:rsid w:val="00181557"/>
    <w:rsid w:val="00181EC5"/>
    <w:rsid w:val="00181FD4"/>
    <w:rsid w:val="00182046"/>
    <w:rsid w:val="001828C9"/>
    <w:rsid w:val="00182A75"/>
    <w:rsid w:val="00182CA2"/>
    <w:rsid w:val="001837F3"/>
    <w:rsid w:val="00183FA6"/>
    <w:rsid w:val="00184FE2"/>
    <w:rsid w:val="001850A7"/>
    <w:rsid w:val="0018554B"/>
    <w:rsid w:val="00186596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FFC"/>
    <w:rsid w:val="00195827"/>
    <w:rsid w:val="001958F0"/>
    <w:rsid w:val="0019608F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11"/>
    <w:rsid w:val="001B18A4"/>
    <w:rsid w:val="001B2256"/>
    <w:rsid w:val="001B2BB0"/>
    <w:rsid w:val="001B3487"/>
    <w:rsid w:val="001B3786"/>
    <w:rsid w:val="001B3891"/>
    <w:rsid w:val="001B4002"/>
    <w:rsid w:val="001B49BB"/>
    <w:rsid w:val="001B4A88"/>
    <w:rsid w:val="001B4B1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644"/>
    <w:rsid w:val="001D6C18"/>
    <w:rsid w:val="001D70DE"/>
    <w:rsid w:val="001D7111"/>
    <w:rsid w:val="001D74CD"/>
    <w:rsid w:val="001D7892"/>
    <w:rsid w:val="001D7D2B"/>
    <w:rsid w:val="001E04D2"/>
    <w:rsid w:val="001E1180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A06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73E4"/>
    <w:rsid w:val="002075F4"/>
    <w:rsid w:val="00207725"/>
    <w:rsid w:val="002079D4"/>
    <w:rsid w:val="00207E80"/>
    <w:rsid w:val="00210107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612B"/>
    <w:rsid w:val="00216273"/>
    <w:rsid w:val="00216518"/>
    <w:rsid w:val="00216A84"/>
    <w:rsid w:val="00216D85"/>
    <w:rsid w:val="0022039C"/>
    <w:rsid w:val="0022079C"/>
    <w:rsid w:val="0022090D"/>
    <w:rsid w:val="00220DB4"/>
    <w:rsid w:val="00221C42"/>
    <w:rsid w:val="00221F8C"/>
    <w:rsid w:val="00222F4A"/>
    <w:rsid w:val="002231D3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7119"/>
    <w:rsid w:val="00247160"/>
    <w:rsid w:val="002473E9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D2"/>
    <w:rsid w:val="00252FC0"/>
    <w:rsid w:val="002533B3"/>
    <w:rsid w:val="002534B3"/>
    <w:rsid w:val="00253594"/>
    <w:rsid w:val="00253BD3"/>
    <w:rsid w:val="00254480"/>
    <w:rsid w:val="00255575"/>
    <w:rsid w:val="002556CE"/>
    <w:rsid w:val="002558FF"/>
    <w:rsid w:val="00255980"/>
    <w:rsid w:val="00256242"/>
    <w:rsid w:val="002562A3"/>
    <w:rsid w:val="00256E1B"/>
    <w:rsid w:val="00256F95"/>
    <w:rsid w:val="0025702B"/>
    <w:rsid w:val="0025710F"/>
    <w:rsid w:val="00257141"/>
    <w:rsid w:val="002574B8"/>
    <w:rsid w:val="002575D5"/>
    <w:rsid w:val="00257AE2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576"/>
    <w:rsid w:val="00271620"/>
    <w:rsid w:val="00271972"/>
    <w:rsid w:val="00271E21"/>
    <w:rsid w:val="00272709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64B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4041"/>
    <w:rsid w:val="002842B3"/>
    <w:rsid w:val="002844F5"/>
    <w:rsid w:val="00284707"/>
    <w:rsid w:val="00284BC3"/>
    <w:rsid w:val="00284CC6"/>
    <w:rsid w:val="00286803"/>
    <w:rsid w:val="00286978"/>
    <w:rsid w:val="002869EF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1FA"/>
    <w:rsid w:val="002C12B3"/>
    <w:rsid w:val="002C1466"/>
    <w:rsid w:val="002C1F29"/>
    <w:rsid w:val="002C22FC"/>
    <w:rsid w:val="002C291D"/>
    <w:rsid w:val="002C30DF"/>
    <w:rsid w:val="002C3120"/>
    <w:rsid w:val="002C34C2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1061"/>
    <w:rsid w:val="002E1754"/>
    <w:rsid w:val="002E19BF"/>
    <w:rsid w:val="002E37D8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54F"/>
    <w:rsid w:val="002E6D4B"/>
    <w:rsid w:val="002E6D6A"/>
    <w:rsid w:val="002E77F0"/>
    <w:rsid w:val="002F0804"/>
    <w:rsid w:val="002F0ACD"/>
    <w:rsid w:val="002F0D6E"/>
    <w:rsid w:val="002F0EA8"/>
    <w:rsid w:val="002F1055"/>
    <w:rsid w:val="002F105B"/>
    <w:rsid w:val="002F1194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551E"/>
    <w:rsid w:val="00305C17"/>
    <w:rsid w:val="00305C8C"/>
    <w:rsid w:val="003060C9"/>
    <w:rsid w:val="00306661"/>
    <w:rsid w:val="00307634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760"/>
    <w:rsid w:val="00313E03"/>
    <w:rsid w:val="00314208"/>
    <w:rsid w:val="003143A5"/>
    <w:rsid w:val="003158CB"/>
    <w:rsid w:val="0031598D"/>
    <w:rsid w:val="0031600D"/>
    <w:rsid w:val="00316657"/>
    <w:rsid w:val="00316AF0"/>
    <w:rsid w:val="00316F99"/>
    <w:rsid w:val="003173AB"/>
    <w:rsid w:val="003176A6"/>
    <w:rsid w:val="00320131"/>
    <w:rsid w:val="0032092B"/>
    <w:rsid w:val="0032095A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FFD"/>
    <w:rsid w:val="0033097F"/>
    <w:rsid w:val="00330A29"/>
    <w:rsid w:val="00331060"/>
    <w:rsid w:val="003311C9"/>
    <w:rsid w:val="00332740"/>
    <w:rsid w:val="00332844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D07"/>
    <w:rsid w:val="00337D7B"/>
    <w:rsid w:val="003404A5"/>
    <w:rsid w:val="003408C0"/>
    <w:rsid w:val="00341363"/>
    <w:rsid w:val="00341812"/>
    <w:rsid w:val="00341D7A"/>
    <w:rsid w:val="00341E79"/>
    <w:rsid w:val="00341F6D"/>
    <w:rsid w:val="0034242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D8"/>
    <w:rsid w:val="00397F0A"/>
    <w:rsid w:val="003A0349"/>
    <w:rsid w:val="003A0F97"/>
    <w:rsid w:val="003A10DA"/>
    <w:rsid w:val="003A13C8"/>
    <w:rsid w:val="003A19DA"/>
    <w:rsid w:val="003A203F"/>
    <w:rsid w:val="003A287A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28EA"/>
    <w:rsid w:val="003C29A8"/>
    <w:rsid w:val="003C2EDB"/>
    <w:rsid w:val="003C30F4"/>
    <w:rsid w:val="003C33F9"/>
    <w:rsid w:val="003C3D62"/>
    <w:rsid w:val="003C3FBF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CC4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3EF9"/>
    <w:rsid w:val="00414228"/>
    <w:rsid w:val="00414242"/>
    <w:rsid w:val="00414958"/>
    <w:rsid w:val="00415937"/>
    <w:rsid w:val="00415B79"/>
    <w:rsid w:val="004167F6"/>
    <w:rsid w:val="0041686F"/>
    <w:rsid w:val="00416CC9"/>
    <w:rsid w:val="00416EF7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250E"/>
    <w:rsid w:val="004228EC"/>
    <w:rsid w:val="00422D12"/>
    <w:rsid w:val="00424220"/>
    <w:rsid w:val="00425DE5"/>
    <w:rsid w:val="00426671"/>
    <w:rsid w:val="004268A9"/>
    <w:rsid w:val="00426B4D"/>
    <w:rsid w:val="00426BB9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C78"/>
    <w:rsid w:val="00445DEC"/>
    <w:rsid w:val="00445F43"/>
    <w:rsid w:val="0044621B"/>
    <w:rsid w:val="00446521"/>
    <w:rsid w:val="00446AC1"/>
    <w:rsid w:val="00446CDE"/>
    <w:rsid w:val="00447077"/>
    <w:rsid w:val="004472E9"/>
    <w:rsid w:val="004477C1"/>
    <w:rsid w:val="00447B32"/>
    <w:rsid w:val="00447CCA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8CF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6680"/>
    <w:rsid w:val="00476701"/>
    <w:rsid w:val="00476E1E"/>
    <w:rsid w:val="00477784"/>
    <w:rsid w:val="004778D3"/>
    <w:rsid w:val="00480874"/>
    <w:rsid w:val="00480D0D"/>
    <w:rsid w:val="00480FE2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600F"/>
    <w:rsid w:val="00486896"/>
    <w:rsid w:val="004869B3"/>
    <w:rsid w:val="00487C03"/>
    <w:rsid w:val="004907F1"/>
    <w:rsid w:val="00490DC6"/>
    <w:rsid w:val="00490FBC"/>
    <w:rsid w:val="0049110B"/>
    <w:rsid w:val="00491646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E9D"/>
    <w:rsid w:val="004A7070"/>
    <w:rsid w:val="004B07BF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4E7"/>
    <w:rsid w:val="004B6D3D"/>
    <w:rsid w:val="004B7601"/>
    <w:rsid w:val="004B7C08"/>
    <w:rsid w:val="004C050E"/>
    <w:rsid w:val="004C0B6F"/>
    <w:rsid w:val="004C1470"/>
    <w:rsid w:val="004C158D"/>
    <w:rsid w:val="004C1F0B"/>
    <w:rsid w:val="004C26FC"/>
    <w:rsid w:val="004C2C48"/>
    <w:rsid w:val="004C2FB0"/>
    <w:rsid w:val="004C35D3"/>
    <w:rsid w:val="004C3D6C"/>
    <w:rsid w:val="004C4250"/>
    <w:rsid w:val="004C42B4"/>
    <w:rsid w:val="004C4A8C"/>
    <w:rsid w:val="004C4BE7"/>
    <w:rsid w:val="004C523D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C3"/>
    <w:rsid w:val="004D7D4A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E6E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2914"/>
    <w:rsid w:val="00502B55"/>
    <w:rsid w:val="00502D77"/>
    <w:rsid w:val="00503336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4BC8"/>
    <w:rsid w:val="00545A99"/>
    <w:rsid w:val="00545CE3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4A13"/>
    <w:rsid w:val="005550B6"/>
    <w:rsid w:val="0055590A"/>
    <w:rsid w:val="00556071"/>
    <w:rsid w:val="0055776F"/>
    <w:rsid w:val="00557955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67"/>
    <w:rsid w:val="005865CE"/>
    <w:rsid w:val="005868B9"/>
    <w:rsid w:val="005868EF"/>
    <w:rsid w:val="00587070"/>
    <w:rsid w:val="0058737B"/>
    <w:rsid w:val="00591532"/>
    <w:rsid w:val="0059202C"/>
    <w:rsid w:val="005929B7"/>
    <w:rsid w:val="00592A23"/>
    <w:rsid w:val="00592F33"/>
    <w:rsid w:val="005931AF"/>
    <w:rsid w:val="005936D9"/>
    <w:rsid w:val="005938BE"/>
    <w:rsid w:val="005948A8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E8B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48DA"/>
    <w:rsid w:val="005C4AFE"/>
    <w:rsid w:val="005C53CA"/>
    <w:rsid w:val="005C57F6"/>
    <w:rsid w:val="005C59CC"/>
    <w:rsid w:val="005C5BD8"/>
    <w:rsid w:val="005C6225"/>
    <w:rsid w:val="005C6301"/>
    <w:rsid w:val="005C6485"/>
    <w:rsid w:val="005C6B88"/>
    <w:rsid w:val="005C6FED"/>
    <w:rsid w:val="005C71DB"/>
    <w:rsid w:val="005C76D0"/>
    <w:rsid w:val="005D03EF"/>
    <w:rsid w:val="005D0816"/>
    <w:rsid w:val="005D148D"/>
    <w:rsid w:val="005D1594"/>
    <w:rsid w:val="005D1D1A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20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600B3D"/>
    <w:rsid w:val="00601BC7"/>
    <w:rsid w:val="00601F75"/>
    <w:rsid w:val="00601FBE"/>
    <w:rsid w:val="006028E4"/>
    <w:rsid w:val="006047A9"/>
    <w:rsid w:val="0060500C"/>
    <w:rsid w:val="00605526"/>
    <w:rsid w:val="006055B1"/>
    <w:rsid w:val="006059A4"/>
    <w:rsid w:val="006059EE"/>
    <w:rsid w:val="00605A6D"/>
    <w:rsid w:val="00606001"/>
    <w:rsid w:val="006065C8"/>
    <w:rsid w:val="00606669"/>
    <w:rsid w:val="00606D23"/>
    <w:rsid w:val="006070BE"/>
    <w:rsid w:val="006076F5"/>
    <w:rsid w:val="006107E0"/>
    <w:rsid w:val="0061085B"/>
    <w:rsid w:val="00611D6E"/>
    <w:rsid w:val="006120D9"/>
    <w:rsid w:val="00613579"/>
    <w:rsid w:val="00613712"/>
    <w:rsid w:val="006138FD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C4E"/>
    <w:rsid w:val="00633C69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E32"/>
    <w:rsid w:val="00636E78"/>
    <w:rsid w:val="00637B79"/>
    <w:rsid w:val="006407DF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F4F"/>
    <w:rsid w:val="00680913"/>
    <w:rsid w:val="00680CD7"/>
    <w:rsid w:val="00680DEB"/>
    <w:rsid w:val="0068177D"/>
    <w:rsid w:val="0068192B"/>
    <w:rsid w:val="006827F4"/>
    <w:rsid w:val="00682C28"/>
    <w:rsid w:val="006843F1"/>
    <w:rsid w:val="00684401"/>
    <w:rsid w:val="006844DE"/>
    <w:rsid w:val="00684D69"/>
    <w:rsid w:val="006861F5"/>
    <w:rsid w:val="006867BC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7CA"/>
    <w:rsid w:val="006A1D77"/>
    <w:rsid w:val="006A1E1F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FE6"/>
    <w:rsid w:val="006F252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7001B6"/>
    <w:rsid w:val="00700C0D"/>
    <w:rsid w:val="00700FB0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2745"/>
    <w:rsid w:val="00722EA2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744A"/>
    <w:rsid w:val="00730141"/>
    <w:rsid w:val="00730331"/>
    <w:rsid w:val="00730D9F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E4"/>
    <w:rsid w:val="00752D18"/>
    <w:rsid w:val="007532D5"/>
    <w:rsid w:val="0075393B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4457"/>
    <w:rsid w:val="00764822"/>
    <w:rsid w:val="00764DE1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A03"/>
    <w:rsid w:val="00791DAD"/>
    <w:rsid w:val="007920E8"/>
    <w:rsid w:val="00792251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605"/>
    <w:rsid w:val="007C282E"/>
    <w:rsid w:val="007C2919"/>
    <w:rsid w:val="007C2B45"/>
    <w:rsid w:val="007C2BB4"/>
    <w:rsid w:val="007C2FF1"/>
    <w:rsid w:val="007C30B8"/>
    <w:rsid w:val="007C364C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6E40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3398"/>
    <w:rsid w:val="0081370E"/>
    <w:rsid w:val="0081406F"/>
    <w:rsid w:val="00814E0C"/>
    <w:rsid w:val="008157AA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9CE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B8"/>
    <w:rsid w:val="00845191"/>
    <w:rsid w:val="00845498"/>
    <w:rsid w:val="0084598D"/>
    <w:rsid w:val="00846527"/>
    <w:rsid w:val="00846654"/>
    <w:rsid w:val="008466E5"/>
    <w:rsid w:val="00846982"/>
    <w:rsid w:val="00846DFE"/>
    <w:rsid w:val="00847204"/>
    <w:rsid w:val="00850082"/>
    <w:rsid w:val="00850AD7"/>
    <w:rsid w:val="00851B23"/>
    <w:rsid w:val="008525F9"/>
    <w:rsid w:val="00852949"/>
    <w:rsid w:val="00852D8E"/>
    <w:rsid w:val="008530A7"/>
    <w:rsid w:val="00853EEF"/>
    <w:rsid w:val="008540DD"/>
    <w:rsid w:val="008548E9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995"/>
    <w:rsid w:val="00876A3E"/>
    <w:rsid w:val="00876F2B"/>
    <w:rsid w:val="00880007"/>
    <w:rsid w:val="008800A4"/>
    <w:rsid w:val="008800E3"/>
    <w:rsid w:val="00880136"/>
    <w:rsid w:val="008812FC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463"/>
    <w:rsid w:val="00896604"/>
    <w:rsid w:val="00896C53"/>
    <w:rsid w:val="00897069"/>
    <w:rsid w:val="00897622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A3B"/>
    <w:rsid w:val="008A70F3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95"/>
    <w:rsid w:val="008E034F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F42"/>
    <w:rsid w:val="00910FE7"/>
    <w:rsid w:val="00911465"/>
    <w:rsid w:val="00911659"/>
    <w:rsid w:val="00911DB9"/>
    <w:rsid w:val="00912F6B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75E5"/>
    <w:rsid w:val="009200DA"/>
    <w:rsid w:val="00921256"/>
    <w:rsid w:val="0092146D"/>
    <w:rsid w:val="00921BDE"/>
    <w:rsid w:val="00922125"/>
    <w:rsid w:val="0092259D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525B"/>
    <w:rsid w:val="00925C11"/>
    <w:rsid w:val="009261E6"/>
    <w:rsid w:val="00926883"/>
    <w:rsid w:val="00926A77"/>
    <w:rsid w:val="0092764F"/>
    <w:rsid w:val="00927E63"/>
    <w:rsid w:val="00930221"/>
    <w:rsid w:val="00930798"/>
    <w:rsid w:val="0093095D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5902"/>
    <w:rsid w:val="00935A77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D09"/>
    <w:rsid w:val="00947E85"/>
    <w:rsid w:val="00950639"/>
    <w:rsid w:val="00950F61"/>
    <w:rsid w:val="009513C8"/>
    <w:rsid w:val="00951C7A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A68"/>
    <w:rsid w:val="00961E46"/>
    <w:rsid w:val="00961E62"/>
    <w:rsid w:val="00962387"/>
    <w:rsid w:val="00962698"/>
    <w:rsid w:val="009627E6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6FC"/>
    <w:rsid w:val="00976D43"/>
    <w:rsid w:val="0097733A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434D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929"/>
    <w:rsid w:val="009D7B22"/>
    <w:rsid w:val="009E0024"/>
    <w:rsid w:val="009E0675"/>
    <w:rsid w:val="009E0FF7"/>
    <w:rsid w:val="009E1964"/>
    <w:rsid w:val="009E212B"/>
    <w:rsid w:val="009E242C"/>
    <w:rsid w:val="009E2678"/>
    <w:rsid w:val="009E2708"/>
    <w:rsid w:val="009E28B0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46E"/>
    <w:rsid w:val="00A054C5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11AF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32E"/>
    <w:rsid w:val="00A268B7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5070D"/>
    <w:rsid w:val="00A510FA"/>
    <w:rsid w:val="00A512F1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58A"/>
    <w:rsid w:val="00A7470B"/>
    <w:rsid w:val="00A747E3"/>
    <w:rsid w:val="00A74B8A"/>
    <w:rsid w:val="00A74EE9"/>
    <w:rsid w:val="00A750FB"/>
    <w:rsid w:val="00A75CF3"/>
    <w:rsid w:val="00A76A3B"/>
    <w:rsid w:val="00A774E8"/>
    <w:rsid w:val="00A77855"/>
    <w:rsid w:val="00A77A4D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E1F"/>
    <w:rsid w:val="00A86374"/>
    <w:rsid w:val="00A8647D"/>
    <w:rsid w:val="00A86B15"/>
    <w:rsid w:val="00A87EAB"/>
    <w:rsid w:val="00A907A9"/>
    <w:rsid w:val="00A90C9B"/>
    <w:rsid w:val="00A90CAB"/>
    <w:rsid w:val="00A919F0"/>
    <w:rsid w:val="00A92300"/>
    <w:rsid w:val="00A92366"/>
    <w:rsid w:val="00A92400"/>
    <w:rsid w:val="00A92870"/>
    <w:rsid w:val="00A928A0"/>
    <w:rsid w:val="00A92F58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C80"/>
    <w:rsid w:val="00A95F62"/>
    <w:rsid w:val="00A9705F"/>
    <w:rsid w:val="00A97768"/>
    <w:rsid w:val="00A97A6F"/>
    <w:rsid w:val="00A97B1D"/>
    <w:rsid w:val="00AA05A3"/>
    <w:rsid w:val="00AA0F15"/>
    <w:rsid w:val="00AA1502"/>
    <w:rsid w:val="00AA19AF"/>
    <w:rsid w:val="00AA1D2D"/>
    <w:rsid w:val="00AA2650"/>
    <w:rsid w:val="00AA2786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A4A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90E"/>
    <w:rsid w:val="00AB32E6"/>
    <w:rsid w:val="00AB340D"/>
    <w:rsid w:val="00AB36D2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A91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AC0"/>
    <w:rsid w:val="00B11077"/>
    <w:rsid w:val="00B112CC"/>
    <w:rsid w:val="00B11C9D"/>
    <w:rsid w:val="00B12CB0"/>
    <w:rsid w:val="00B135D6"/>
    <w:rsid w:val="00B137EB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863"/>
    <w:rsid w:val="00B32FE2"/>
    <w:rsid w:val="00B332BD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D3F"/>
    <w:rsid w:val="00B56E6C"/>
    <w:rsid w:val="00B573EE"/>
    <w:rsid w:val="00B57996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B28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992"/>
    <w:rsid w:val="00BB2B6E"/>
    <w:rsid w:val="00BB3C37"/>
    <w:rsid w:val="00BB3CC2"/>
    <w:rsid w:val="00BB3CE2"/>
    <w:rsid w:val="00BB3F7B"/>
    <w:rsid w:val="00BB4109"/>
    <w:rsid w:val="00BB4200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3A9F"/>
    <w:rsid w:val="00BC4087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010"/>
    <w:rsid w:val="00BD6009"/>
    <w:rsid w:val="00BD683D"/>
    <w:rsid w:val="00BD6B1A"/>
    <w:rsid w:val="00BD6C19"/>
    <w:rsid w:val="00BD7A06"/>
    <w:rsid w:val="00BD7B60"/>
    <w:rsid w:val="00BD7D31"/>
    <w:rsid w:val="00BD7EE4"/>
    <w:rsid w:val="00BE156D"/>
    <w:rsid w:val="00BE16CF"/>
    <w:rsid w:val="00BE1956"/>
    <w:rsid w:val="00BE1ACB"/>
    <w:rsid w:val="00BE2966"/>
    <w:rsid w:val="00BE2F69"/>
    <w:rsid w:val="00BE3023"/>
    <w:rsid w:val="00BE3395"/>
    <w:rsid w:val="00BE3939"/>
    <w:rsid w:val="00BE3D83"/>
    <w:rsid w:val="00BE414D"/>
    <w:rsid w:val="00BE46C1"/>
    <w:rsid w:val="00BE4883"/>
    <w:rsid w:val="00BE4FE6"/>
    <w:rsid w:val="00BE5060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EB6"/>
    <w:rsid w:val="00C1609A"/>
    <w:rsid w:val="00C166E4"/>
    <w:rsid w:val="00C171C6"/>
    <w:rsid w:val="00C174FD"/>
    <w:rsid w:val="00C177AB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3D5"/>
    <w:rsid w:val="00C25A51"/>
    <w:rsid w:val="00C25E17"/>
    <w:rsid w:val="00C26BED"/>
    <w:rsid w:val="00C271E3"/>
    <w:rsid w:val="00C2751D"/>
    <w:rsid w:val="00C31136"/>
    <w:rsid w:val="00C31441"/>
    <w:rsid w:val="00C3164E"/>
    <w:rsid w:val="00C32238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CCB"/>
    <w:rsid w:val="00C42161"/>
    <w:rsid w:val="00C42416"/>
    <w:rsid w:val="00C4281B"/>
    <w:rsid w:val="00C42A44"/>
    <w:rsid w:val="00C4349D"/>
    <w:rsid w:val="00C43D64"/>
    <w:rsid w:val="00C445B9"/>
    <w:rsid w:val="00C4504D"/>
    <w:rsid w:val="00C45B32"/>
    <w:rsid w:val="00C46F3C"/>
    <w:rsid w:val="00C47ACC"/>
    <w:rsid w:val="00C47FE6"/>
    <w:rsid w:val="00C50088"/>
    <w:rsid w:val="00C50155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975"/>
    <w:rsid w:val="00C54AC4"/>
    <w:rsid w:val="00C55214"/>
    <w:rsid w:val="00C55538"/>
    <w:rsid w:val="00C55A84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5A83"/>
    <w:rsid w:val="00C662C4"/>
    <w:rsid w:val="00C663EF"/>
    <w:rsid w:val="00C66C98"/>
    <w:rsid w:val="00C671A5"/>
    <w:rsid w:val="00C671D1"/>
    <w:rsid w:val="00C67330"/>
    <w:rsid w:val="00C70D8D"/>
    <w:rsid w:val="00C716A6"/>
    <w:rsid w:val="00C71D49"/>
    <w:rsid w:val="00C71E70"/>
    <w:rsid w:val="00C72225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23F5"/>
    <w:rsid w:val="00C82756"/>
    <w:rsid w:val="00C82A26"/>
    <w:rsid w:val="00C82CDC"/>
    <w:rsid w:val="00C8319B"/>
    <w:rsid w:val="00C83201"/>
    <w:rsid w:val="00C84BC9"/>
    <w:rsid w:val="00C84E6D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7C9"/>
    <w:rsid w:val="00CA7CDA"/>
    <w:rsid w:val="00CA7E83"/>
    <w:rsid w:val="00CB07B7"/>
    <w:rsid w:val="00CB15CB"/>
    <w:rsid w:val="00CB1BB8"/>
    <w:rsid w:val="00CB1BB9"/>
    <w:rsid w:val="00CB1DB9"/>
    <w:rsid w:val="00CB2818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BDD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58D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C6D"/>
    <w:rsid w:val="00CF0D9A"/>
    <w:rsid w:val="00CF1774"/>
    <w:rsid w:val="00CF1CDB"/>
    <w:rsid w:val="00CF1DB4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862"/>
    <w:rsid w:val="00CF7E87"/>
    <w:rsid w:val="00D007C0"/>
    <w:rsid w:val="00D00CFC"/>
    <w:rsid w:val="00D00D5A"/>
    <w:rsid w:val="00D0115D"/>
    <w:rsid w:val="00D0171A"/>
    <w:rsid w:val="00D01B0D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C66"/>
    <w:rsid w:val="00D05F5B"/>
    <w:rsid w:val="00D06A07"/>
    <w:rsid w:val="00D102C7"/>
    <w:rsid w:val="00D10E9C"/>
    <w:rsid w:val="00D10F5F"/>
    <w:rsid w:val="00D1112D"/>
    <w:rsid w:val="00D113EB"/>
    <w:rsid w:val="00D11567"/>
    <w:rsid w:val="00D11B13"/>
    <w:rsid w:val="00D12EB3"/>
    <w:rsid w:val="00D13321"/>
    <w:rsid w:val="00D13996"/>
    <w:rsid w:val="00D13E1E"/>
    <w:rsid w:val="00D13E4F"/>
    <w:rsid w:val="00D13E98"/>
    <w:rsid w:val="00D14219"/>
    <w:rsid w:val="00D14455"/>
    <w:rsid w:val="00D1455E"/>
    <w:rsid w:val="00D1499F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1180"/>
    <w:rsid w:val="00D213A5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2398"/>
    <w:rsid w:val="00D32685"/>
    <w:rsid w:val="00D32A29"/>
    <w:rsid w:val="00D32C76"/>
    <w:rsid w:val="00D33939"/>
    <w:rsid w:val="00D34D65"/>
    <w:rsid w:val="00D3533E"/>
    <w:rsid w:val="00D354E2"/>
    <w:rsid w:val="00D35ACA"/>
    <w:rsid w:val="00D36419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F49"/>
    <w:rsid w:val="00D479B3"/>
    <w:rsid w:val="00D47A28"/>
    <w:rsid w:val="00D47CE0"/>
    <w:rsid w:val="00D47E0E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3BE1"/>
    <w:rsid w:val="00D64A29"/>
    <w:rsid w:val="00D64F25"/>
    <w:rsid w:val="00D6598A"/>
    <w:rsid w:val="00D66643"/>
    <w:rsid w:val="00D6697A"/>
    <w:rsid w:val="00D670BF"/>
    <w:rsid w:val="00D67575"/>
    <w:rsid w:val="00D676DC"/>
    <w:rsid w:val="00D6778C"/>
    <w:rsid w:val="00D67925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4FB"/>
    <w:rsid w:val="00DA755A"/>
    <w:rsid w:val="00DA7649"/>
    <w:rsid w:val="00DA7BB7"/>
    <w:rsid w:val="00DA7C5C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60A9"/>
    <w:rsid w:val="00DF6AC2"/>
    <w:rsid w:val="00DF6B56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426A"/>
    <w:rsid w:val="00E043D5"/>
    <w:rsid w:val="00E049E6"/>
    <w:rsid w:val="00E056A2"/>
    <w:rsid w:val="00E05AE7"/>
    <w:rsid w:val="00E07306"/>
    <w:rsid w:val="00E074C7"/>
    <w:rsid w:val="00E0767A"/>
    <w:rsid w:val="00E07799"/>
    <w:rsid w:val="00E078FC"/>
    <w:rsid w:val="00E10120"/>
    <w:rsid w:val="00E10250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7595"/>
    <w:rsid w:val="00E177CC"/>
    <w:rsid w:val="00E17CE1"/>
    <w:rsid w:val="00E17DE4"/>
    <w:rsid w:val="00E20C7C"/>
    <w:rsid w:val="00E20E13"/>
    <w:rsid w:val="00E20EDC"/>
    <w:rsid w:val="00E21399"/>
    <w:rsid w:val="00E21599"/>
    <w:rsid w:val="00E22496"/>
    <w:rsid w:val="00E22594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9EE"/>
    <w:rsid w:val="00E64C6D"/>
    <w:rsid w:val="00E64F28"/>
    <w:rsid w:val="00E65E8C"/>
    <w:rsid w:val="00E665EB"/>
    <w:rsid w:val="00E66812"/>
    <w:rsid w:val="00E6685B"/>
    <w:rsid w:val="00E66C45"/>
    <w:rsid w:val="00E6716E"/>
    <w:rsid w:val="00E67607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94F"/>
    <w:rsid w:val="00E80E65"/>
    <w:rsid w:val="00E80F7C"/>
    <w:rsid w:val="00E81287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215D"/>
    <w:rsid w:val="00E92B49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78F"/>
    <w:rsid w:val="00EA6E71"/>
    <w:rsid w:val="00EA748B"/>
    <w:rsid w:val="00EA7C79"/>
    <w:rsid w:val="00EB062A"/>
    <w:rsid w:val="00EB24D1"/>
    <w:rsid w:val="00EB2526"/>
    <w:rsid w:val="00EB2606"/>
    <w:rsid w:val="00EB2783"/>
    <w:rsid w:val="00EB2869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759"/>
    <w:rsid w:val="00EB781F"/>
    <w:rsid w:val="00EC0031"/>
    <w:rsid w:val="00EC0E46"/>
    <w:rsid w:val="00EC14C8"/>
    <w:rsid w:val="00EC17A8"/>
    <w:rsid w:val="00EC1D37"/>
    <w:rsid w:val="00EC1DA2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4596"/>
    <w:rsid w:val="00ED4A18"/>
    <w:rsid w:val="00ED52C9"/>
    <w:rsid w:val="00ED547F"/>
    <w:rsid w:val="00ED5B28"/>
    <w:rsid w:val="00ED5B9A"/>
    <w:rsid w:val="00ED5C03"/>
    <w:rsid w:val="00ED5E36"/>
    <w:rsid w:val="00ED6179"/>
    <w:rsid w:val="00ED67E1"/>
    <w:rsid w:val="00ED67EE"/>
    <w:rsid w:val="00ED6F22"/>
    <w:rsid w:val="00ED6FE9"/>
    <w:rsid w:val="00ED7289"/>
    <w:rsid w:val="00ED7894"/>
    <w:rsid w:val="00EE00C0"/>
    <w:rsid w:val="00EE0576"/>
    <w:rsid w:val="00EE16A4"/>
    <w:rsid w:val="00EE17F2"/>
    <w:rsid w:val="00EE1FFD"/>
    <w:rsid w:val="00EE2EA2"/>
    <w:rsid w:val="00EE31F7"/>
    <w:rsid w:val="00EE320D"/>
    <w:rsid w:val="00EE44D2"/>
    <w:rsid w:val="00EE4A04"/>
    <w:rsid w:val="00EE4AD6"/>
    <w:rsid w:val="00EE4C17"/>
    <w:rsid w:val="00EE4E0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81"/>
    <w:rsid w:val="00F00235"/>
    <w:rsid w:val="00F00706"/>
    <w:rsid w:val="00F00B31"/>
    <w:rsid w:val="00F00D13"/>
    <w:rsid w:val="00F013FA"/>
    <w:rsid w:val="00F01536"/>
    <w:rsid w:val="00F0194A"/>
    <w:rsid w:val="00F0304C"/>
    <w:rsid w:val="00F03AB3"/>
    <w:rsid w:val="00F03F9F"/>
    <w:rsid w:val="00F04C88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A08"/>
    <w:rsid w:val="00F21D05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6E3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E50"/>
    <w:rsid w:val="00F3658C"/>
    <w:rsid w:val="00F36E93"/>
    <w:rsid w:val="00F373FD"/>
    <w:rsid w:val="00F40AAA"/>
    <w:rsid w:val="00F412D3"/>
    <w:rsid w:val="00F415B9"/>
    <w:rsid w:val="00F41C5C"/>
    <w:rsid w:val="00F41F8D"/>
    <w:rsid w:val="00F4279E"/>
    <w:rsid w:val="00F42E49"/>
    <w:rsid w:val="00F431D3"/>
    <w:rsid w:val="00F43A6A"/>
    <w:rsid w:val="00F43C4C"/>
    <w:rsid w:val="00F4414E"/>
    <w:rsid w:val="00F44179"/>
    <w:rsid w:val="00F44C45"/>
    <w:rsid w:val="00F450F3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10C9"/>
    <w:rsid w:val="00F51ADB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B0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726"/>
    <w:rsid w:val="00F77E11"/>
    <w:rsid w:val="00F77FA0"/>
    <w:rsid w:val="00F81A5E"/>
    <w:rsid w:val="00F81DD2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E8"/>
    <w:rsid w:val="00F941E9"/>
    <w:rsid w:val="00F94E4D"/>
    <w:rsid w:val="00F95362"/>
    <w:rsid w:val="00F95969"/>
    <w:rsid w:val="00F95EC6"/>
    <w:rsid w:val="00F9608D"/>
    <w:rsid w:val="00F967EC"/>
    <w:rsid w:val="00F9751C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879"/>
    <w:rsid w:val="00FB188D"/>
    <w:rsid w:val="00FB1D3C"/>
    <w:rsid w:val="00FB2662"/>
    <w:rsid w:val="00FB2A33"/>
    <w:rsid w:val="00FB2AC9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65B"/>
    <w:rsid w:val="00FC1E64"/>
    <w:rsid w:val="00FC2087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A3F"/>
    <w:rsid w:val="00FD6BB0"/>
    <w:rsid w:val="00FD6CD6"/>
    <w:rsid w:val="00FD7591"/>
    <w:rsid w:val="00FD7987"/>
    <w:rsid w:val="00FD79A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2692</TotalTime>
  <Pages>1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Wilawun Budsabathon</cp:lastModifiedBy>
  <cp:revision>312</cp:revision>
  <cp:lastPrinted>2021-07-30T10:50:00Z</cp:lastPrinted>
  <dcterms:created xsi:type="dcterms:W3CDTF">2020-05-08T11:31:00Z</dcterms:created>
  <dcterms:modified xsi:type="dcterms:W3CDTF">2021-07-31T06:48:00Z</dcterms:modified>
</cp:coreProperties>
</file>