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79088" w14:textId="77777777" w:rsidR="0088723E" w:rsidRPr="005636BD" w:rsidRDefault="0088723E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90"/>
        </w:tabs>
        <w:jc w:val="center"/>
        <w:rPr>
          <w:b/>
          <w:bCs/>
          <w:sz w:val="52"/>
          <w:szCs w:val="52"/>
          <w:cs/>
        </w:rPr>
      </w:pPr>
      <w:bookmarkStart w:id="0" w:name="SubTitle"/>
    </w:p>
    <w:p w14:paraId="75C07CC8" w14:textId="77777777" w:rsidR="0088723E" w:rsidRPr="005636BD" w:rsidRDefault="0088723E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b/>
          <w:bCs/>
          <w:sz w:val="52"/>
          <w:szCs w:val="52"/>
        </w:rPr>
      </w:pPr>
    </w:p>
    <w:p w14:paraId="747FFA84" w14:textId="77777777" w:rsidR="004967A5" w:rsidRDefault="004967A5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b/>
          <w:bCs/>
          <w:sz w:val="52"/>
          <w:szCs w:val="52"/>
        </w:rPr>
      </w:pPr>
    </w:p>
    <w:p w14:paraId="6CBA8F83" w14:textId="77777777" w:rsidR="004967A5" w:rsidRDefault="004967A5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b/>
          <w:bCs/>
          <w:sz w:val="52"/>
          <w:szCs w:val="52"/>
        </w:rPr>
      </w:pPr>
    </w:p>
    <w:p w14:paraId="4C2094A4" w14:textId="77777777" w:rsidR="00F4483F" w:rsidRPr="00987BF7" w:rsidRDefault="00F4483F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b/>
          <w:bCs/>
          <w:sz w:val="52"/>
          <w:szCs w:val="52"/>
          <w:cs/>
          <w:lang w:val="en-GB"/>
        </w:rPr>
      </w:pPr>
    </w:p>
    <w:p w14:paraId="18F341C1" w14:textId="77777777" w:rsidR="004967A5" w:rsidRPr="00987BF7" w:rsidRDefault="004967A5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b/>
          <w:bCs/>
          <w:sz w:val="52"/>
          <w:szCs w:val="52"/>
          <w:cs/>
          <w:lang w:val="en-GB"/>
        </w:rPr>
      </w:pPr>
    </w:p>
    <w:p w14:paraId="472E4B5A" w14:textId="77777777" w:rsidR="003C7489" w:rsidRPr="00CC36BA" w:rsidRDefault="00876DEB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b/>
          <w:bCs/>
          <w:sz w:val="52"/>
          <w:szCs w:val="52"/>
        </w:rPr>
      </w:pPr>
      <w:r w:rsidRPr="00CC36BA">
        <w:rPr>
          <w:b/>
          <w:bCs/>
          <w:sz w:val="52"/>
          <w:szCs w:val="52"/>
          <w:cs/>
          <w:lang w:val="en-GB"/>
        </w:rPr>
        <w:t>บริษัท</w:t>
      </w:r>
      <w:r w:rsidRPr="00CC36BA">
        <w:rPr>
          <w:b/>
          <w:bCs/>
          <w:sz w:val="52"/>
          <w:szCs w:val="52"/>
        </w:rPr>
        <w:t xml:space="preserve"> </w:t>
      </w:r>
      <w:r w:rsidR="00CE14B0" w:rsidRPr="00CC36BA">
        <w:rPr>
          <w:b/>
          <w:bCs/>
          <w:sz w:val="52"/>
          <w:szCs w:val="52"/>
          <w:cs/>
          <w:lang w:val="en-GB"/>
        </w:rPr>
        <w:t xml:space="preserve">อุบล ไบโอ เอทานอล จำกัด </w:t>
      </w:r>
      <w:r w:rsidR="00CE69BC" w:rsidRPr="00CC36BA">
        <w:rPr>
          <w:b/>
          <w:bCs/>
          <w:sz w:val="52"/>
          <w:szCs w:val="52"/>
        </w:rPr>
        <w:t>(</w:t>
      </w:r>
      <w:r w:rsidR="00CE69BC" w:rsidRPr="00CC36BA">
        <w:rPr>
          <w:b/>
          <w:bCs/>
          <w:sz w:val="52"/>
          <w:szCs w:val="52"/>
          <w:cs/>
          <w:lang w:val="en-GB"/>
        </w:rPr>
        <w:t xml:space="preserve">มหาชน) </w:t>
      </w:r>
      <w:r w:rsidR="00CE14B0" w:rsidRPr="00CC36BA">
        <w:rPr>
          <w:b/>
          <w:bCs/>
          <w:sz w:val="52"/>
          <w:szCs w:val="52"/>
          <w:cs/>
          <w:lang w:val="en-GB"/>
        </w:rPr>
        <w:t>และบริษัทย่อย</w:t>
      </w:r>
    </w:p>
    <w:p w14:paraId="560D850D" w14:textId="77777777" w:rsidR="00970547" w:rsidRPr="00CC36BA" w:rsidRDefault="00970547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</w:pPr>
    </w:p>
    <w:bookmarkEnd w:id="0"/>
    <w:p w14:paraId="5FB616E4" w14:textId="77777777" w:rsidR="00600FEB" w:rsidRPr="00CC36BA" w:rsidRDefault="00600FEB" w:rsidP="00FB097F">
      <w:pPr>
        <w:pStyle w:val="Header"/>
        <w:jc w:val="center"/>
        <w:rPr>
          <w:sz w:val="32"/>
          <w:szCs w:val="32"/>
          <w:cs/>
          <w:lang w:val="en-GB"/>
        </w:rPr>
      </w:pPr>
      <w:r w:rsidRPr="00CC36BA">
        <w:rPr>
          <w:sz w:val="32"/>
          <w:szCs w:val="32"/>
          <w:cs/>
          <w:lang w:val="en-GB"/>
        </w:rPr>
        <w:t>งบการเงินระหว่างกาล</w:t>
      </w:r>
      <w:r w:rsidR="00346861" w:rsidRPr="00CC36BA">
        <w:rPr>
          <w:sz w:val="32"/>
          <w:szCs w:val="32"/>
          <w:cs/>
          <w:lang w:val="en-GB"/>
        </w:rPr>
        <w:t>แบบย่อ</w:t>
      </w:r>
    </w:p>
    <w:p w14:paraId="67991A7E" w14:textId="45231278" w:rsidR="00687EEE" w:rsidRPr="00CC36BA" w:rsidRDefault="00687EEE" w:rsidP="00FB097F">
      <w:pPr>
        <w:pStyle w:val="Header"/>
        <w:jc w:val="center"/>
        <w:rPr>
          <w:sz w:val="32"/>
          <w:szCs w:val="32"/>
          <w:lang w:val="en-US"/>
        </w:rPr>
      </w:pPr>
      <w:r w:rsidRPr="00CC36BA">
        <w:rPr>
          <w:sz w:val="32"/>
          <w:szCs w:val="32"/>
          <w:cs/>
          <w:lang w:val="en-GB"/>
        </w:rPr>
        <w:t xml:space="preserve">สำหรับงวดสามเดือนและหกเดือนสิ้นสุดวันที่ </w:t>
      </w:r>
      <w:r w:rsidR="00F37350" w:rsidRPr="00CC36BA">
        <w:rPr>
          <w:sz w:val="32"/>
          <w:szCs w:val="32"/>
          <w:lang w:val="en-US"/>
        </w:rPr>
        <w:t>30</w:t>
      </w:r>
      <w:r w:rsidRPr="00CC36BA">
        <w:rPr>
          <w:sz w:val="32"/>
          <w:szCs w:val="32"/>
          <w:cs/>
          <w:lang w:val="en-GB"/>
        </w:rPr>
        <w:t xml:space="preserve"> มิถุนายน </w:t>
      </w:r>
      <w:r w:rsidR="00F37350" w:rsidRPr="00CC36BA">
        <w:rPr>
          <w:sz w:val="32"/>
          <w:szCs w:val="32"/>
          <w:lang w:val="en-US"/>
        </w:rPr>
        <w:t>256</w:t>
      </w:r>
      <w:r w:rsidR="00694BD5" w:rsidRPr="00CC36BA">
        <w:rPr>
          <w:sz w:val="32"/>
          <w:szCs w:val="32"/>
          <w:lang w:val="en-US"/>
        </w:rPr>
        <w:t>4</w:t>
      </w:r>
    </w:p>
    <w:p w14:paraId="779A42AA" w14:textId="77777777" w:rsidR="00600FEB" w:rsidRPr="00CC36BA" w:rsidRDefault="00600FEB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sz w:val="32"/>
          <w:szCs w:val="32"/>
        </w:rPr>
      </w:pPr>
      <w:r w:rsidRPr="00CC36BA">
        <w:rPr>
          <w:sz w:val="32"/>
          <w:szCs w:val="32"/>
          <w:cs/>
          <w:lang w:val="en-GB"/>
        </w:rPr>
        <w:t>และ</w:t>
      </w:r>
    </w:p>
    <w:p w14:paraId="73FC6D5D" w14:textId="67F456EA" w:rsidR="001759B5" w:rsidRPr="00CC36BA" w:rsidRDefault="00600FEB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sz w:val="32"/>
          <w:szCs w:val="32"/>
        </w:rPr>
      </w:pPr>
      <w:r w:rsidRPr="00CC36BA">
        <w:rPr>
          <w:sz w:val="32"/>
          <w:szCs w:val="32"/>
          <w:cs/>
          <w:lang w:val="en-GB"/>
        </w:rPr>
        <w:t>รายงานการสอบทาน</w:t>
      </w:r>
      <w:r w:rsidR="00346861" w:rsidRPr="00CC36BA">
        <w:rPr>
          <w:sz w:val="32"/>
          <w:szCs w:val="32"/>
          <w:cs/>
          <w:lang w:val="en-GB"/>
        </w:rPr>
        <w:t>ของ</w:t>
      </w:r>
      <w:r w:rsidRPr="00CC36BA">
        <w:rPr>
          <w:sz w:val="32"/>
          <w:szCs w:val="32"/>
          <w:cs/>
          <w:lang w:val="en-GB"/>
        </w:rPr>
        <w:t>ผู้สอบบัญชีรับอนุญาต</w:t>
      </w:r>
    </w:p>
    <w:p w14:paraId="35FC817F" w14:textId="77777777" w:rsidR="00970547" w:rsidRPr="00CC36BA" w:rsidRDefault="00970547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</w:pPr>
      <w:r w:rsidRPr="00CC36BA">
        <w:rPr>
          <w:lang w:val="en-GB"/>
        </w:rPr>
        <w:br w:type="page"/>
      </w:r>
    </w:p>
    <w:p w14:paraId="3300B097" w14:textId="77777777" w:rsidR="00970547" w:rsidRPr="00CC36BA" w:rsidRDefault="00970547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</w:pPr>
    </w:p>
    <w:p w14:paraId="3C836753" w14:textId="77777777" w:rsidR="00970547" w:rsidRPr="00CC36BA" w:rsidRDefault="00970547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</w:pPr>
    </w:p>
    <w:p w14:paraId="181FA629" w14:textId="77777777" w:rsidR="00970547" w:rsidRPr="00CC36BA" w:rsidRDefault="00970547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</w:pPr>
    </w:p>
    <w:p w14:paraId="11361F8E" w14:textId="77777777" w:rsidR="00970547" w:rsidRPr="00CC36BA" w:rsidRDefault="00970547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</w:pPr>
    </w:p>
    <w:p w14:paraId="646547F3" w14:textId="77777777" w:rsidR="00C83095" w:rsidRPr="00CC36BA" w:rsidRDefault="00C83095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b/>
          <w:bCs/>
          <w:sz w:val="32"/>
          <w:szCs w:val="32"/>
        </w:rPr>
      </w:pPr>
    </w:p>
    <w:p w14:paraId="1C862C6A" w14:textId="77777777" w:rsidR="00C83095" w:rsidRPr="00CC36BA" w:rsidRDefault="00C83095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b/>
          <w:bCs/>
          <w:sz w:val="32"/>
          <w:szCs w:val="32"/>
        </w:rPr>
      </w:pPr>
    </w:p>
    <w:p w14:paraId="6262B101" w14:textId="77777777" w:rsidR="001E55BF" w:rsidRPr="00CC36BA" w:rsidRDefault="001E55BF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b/>
          <w:bCs/>
          <w:sz w:val="32"/>
          <w:szCs w:val="32"/>
        </w:rPr>
      </w:pPr>
    </w:p>
    <w:p w14:paraId="7F2D4CAD" w14:textId="77777777" w:rsidR="001E55BF" w:rsidRPr="00CC36BA" w:rsidRDefault="001E55BF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b/>
          <w:bCs/>
          <w:sz w:val="32"/>
          <w:szCs w:val="32"/>
        </w:rPr>
      </w:pPr>
    </w:p>
    <w:p w14:paraId="07E37679" w14:textId="77777777" w:rsidR="0019640F" w:rsidRPr="00CC36BA" w:rsidRDefault="0019640F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b/>
          <w:bCs/>
          <w:sz w:val="32"/>
          <w:szCs w:val="32"/>
        </w:rPr>
      </w:pPr>
    </w:p>
    <w:p w14:paraId="3C44A98B" w14:textId="14A3A271" w:rsidR="00432EB9" w:rsidRPr="00CC36BA" w:rsidRDefault="00432EB9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b/>
          <w:bCs/>
          <w:sz w:val="32"/>
          <w:szCs w:val="32"/>
        </w:rPr>
      </w:pPr>
      <w:r w:rsidRPr="00CC36BA">
        <w:rPr>
          <w:b/>
          <w:bCs/>
          <w:sz w:val="32"/>
          <w:szCs w:val="32"/>
          <w:cs/>
          <w:lang w:val="en-GB"/>
        </w:rPr>
        <w:t>รายงาน</w:t>
      </w:r>
      <w:r w:rsidR="00B30867" w:rsidRPr="00CC36BA">
        <w:rPr>
          <w:b/>
          <w:bCs/>
          <w:sz w:val="32"/>
          <w:szCs w:val="32"/>
          <w:cs/>
          <w:lang w:val="en-GB"/>
        </w:rPr>
        <w:t>การสอบทานข้อมูลทางการเงิน</w:t>
      </w:r>
      <w:r w:rsidR="0030541C" w:rsidRPr="00CC36BA">
        <w:rPr>
          <w:b/>
          <w:bCs/>
          <w:sz w:val="32"/>
          <w:szCs w:val="32"/>
          <w:cs/>
          <w:lang w:val="en-GB"/>
        </w:rPr>
        <w:t>ระหว่างกาลโดยผู้สอบบัญชีรับอนุญาต</w:t>
      </w:r>
    </w:p>
    <w:p w14:paraId="31290C11" w14:textId="77777777" w:rsidR="00432EB9" w:rsidRPr="00CC36BA" w:rsidRDefault="00432EB9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b/>
          <w:bCs/>
          <w:u w:val="single"/>
        </w:rPr>
      </w:pPr>
    </w:p>
    <w:p w14:paraId="0EC0C876" w14:textId="77777777" w:rsidR="00432EB9" w:rsidRPr="00CC36BA" w:rsidRDefault="00432EB9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b/>
          <w:bCs/>
        </w:rPr>
      </w:pPr>
      <w:r w:rsidRPr="00CC36BA">
        <w:rPr>
          <w:b/>
          <w:bCs/>
          <w:cs/>
          <w:lang w:val="en-GB"/>
        </w:rPr>
        <w:t xml:space="preserve">เสนอ  </w:t>
      </w:r>
      <w:r w:rsidR="00586768" w:rsidRPr="00CC36BA">
        <w:rPr>
          <w:b/>
          <w:bCs/>
          <w:cs/>
          <w:lang w:val="en-GB"/>
        </w:rPr>
        <w:t>คณะกรรมการ</w:t>
      </w:r>
      <w:r w:rsidR="00876DEB" w:rsidRPr="00CC36BA">
        <w:rPr>
          <w:b/>
          <w:bCs/>
          <w:cs/>
          <w:lang w:val="en-GB"/>
        </w:rPr>
        <w:t>บริษัท</w:t>
      </w:r>
      <w:r w:rsidR="00876DEB" w:rsidRPr="00CC36BA">
        <w:rPr>
          <w:b/>
          <w:bCs/>
        </w:rPr>
        <w:t xml:space="preserve"> </w:t>
      </w:r>
      <w:r w:rsidRPr="00CC36BA">
        <w:rPr>
          <w:b/>
          <w:bCs/>
          <w:cs/>
          <w:lang w:val="en-GB"/>
        </w:rPr>
        <w:t>อุบล ไบโอ เอทานอล จำกัด</w:t>
      </w:r>
      <w:r w:rsidR="00CE69BC" w:rsidRPr="00CC36BA">
        <w:rPr>
          <w:b/>
          <w:bCs/>
          <w:cs/>
          <w:lang w:val="en-GB"/>
        </w:rPr>
        <w:t xml:space="preserve"> (มหาชน)</w:t>
      </w:r>
    </w:p>
    <w:p w14:paraId="14D71A02" w14:textId="77777777" w:rsidR="00432EB9" w:rsidRPr="00CC36BA" w:rsidRDefault="00432EB9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b/>
          <w:bCs/>
          <w:u w:val="single"/>
          <w:cs/>
          <w:lang w:val="en-GB"/>
        </w:rPr>
      </w:pPr>
    </w:p>
    <w:p w14:paraId="1B0D689D" w14:textId="35522649" w:rsidR="00687EEE" w:rsidRPr="00CC36BA" w:rsidRDefault="00687EEE" w:rsidP="00FB097F">
      <w:pPr>
        <w:autoSpaceDE w:val="0"/>
        <w:autoSpaceDN w:val="0"/>
        <w:adjustRightInd w:val="0"/>
        <w:spacing w:line="240" w:lineRule="auto"/>
        <w:jc w:val="thaiDistribute"/>
      </w:pPr>
      <w:r w:rsidRPr="00CC36BA">
        <w:rPr>
          <w:cs/>
          <w:lang w:val="en-GB"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CC36BA">
        <w:t xml:space="preserve"> </w:t>
      </w:r>
      <w:r w:rsidRPr="00CC36BA">
        <w:rPr>
          <w:cs/>
          <w:lang w:val="en-GB"/>
        </w:rPr>
        <w:t>ณ</w:t>
      </w:r>
      <w:r w:rsidRPr="00CC36BA">
        <w:t xml:space="preserve"> </w:t>
      </w:r>
      <w:r w:rsidRPr="00CC36BA">
        <w:rPr>
          <w:cs/>
          <w:lang w:val="en-GB"/>
        </w:rPr>
        <w:t xml:space="preserve">วันที่ </w:t>
      </w:r>
      <w:r w:rsidR="00F37350" w:rsidRPr="00CC36BA">
        <w:t>30</w:t>
      </w:r>
      <w:r w:rsidRPr="00CC36BA">
        <w:t xml:space="preserve"> </w:t>
      </w:r>
      <w:r w:rsidRPr="00CC36BA">
        <w:rPr>
          <w:cs/>
          <w:lang w:val="en-GB"/>
        </w:rPr>
        <w:t xml:space="preserve">มิถุนายน </w:t>
      </w:r>
      <w:r w:rsidR="00F37350" w:rsidRPr="00CC36BA">
        <w:t>256</w:t>
      </w:r>
      <w:r w:rsidR="00694BD5" w:rsidRPr="00CC36BA">
        <w:t>4</w:t>
      </w:r>
      <w:r w:rsidRPr="00CC36BA">
        <w:t xml:space="preserve"> </w:t>
      </w:r>
      <w:r w:rsidRPr="00CC36BA">
        <w:rPr>
          <w:cs/>
          <w:lang w:val="en-GB"/>
        </w:rPr>
        <w:t xml:space="preserve"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ที่ </w:t>
      </w:r>
      <w:r w:rsidRPr="00CC36BA">
        <w:rPr>
          <w:cs/>
          <w:lang w:val="en-GB"/>
        </w:rPr>
        <w:br/>
      </w:r>
      <w:r w:rsidR="00F37350" w:rsidRPr="00CC36BA">
        <w:t>30</w:t>
      </w:r>
      <w:r w:rsidRPr="00CC36BA">
        <w:t xml:space="preserve"> </w:t>
      </w:r>
      <w:r w:rsidRPr="00CC36BA">
        <w:rPr>
          <w:cs/>
          <w:lang w:val="en-GB"/>
        </w:rPr>
        <w:t xml:space="preserve">มิถุนายน </w:t>
      </w:r>
      <w:r w:rsidR="00F37350" w:rsidRPr="00CC36BA">
        <w:t>256</w:t>
      </w:r>
      <w:r w:rsidR="00694BD5" w:rsidRPr="00CC36BA">
        <w:t>4</w:t>
      </w:r>
      <w:r w:rsidRPr="00CC36BA">
        <w:rPr>
          <w:cs/>
          <w:lang w:val="en-GB"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CC36BA">
        <w:t xml:space="preserve"> </w:t>
      </w:r>
      <w:r w:rsidRPr="00CC36BA">
        <w:rPr>
          <w:cs/>
          <w:lang w:val="en-GB"/>
        </w:rPr>
        <w:t xml:space="preserve">สำหรับงวดหกเดือนสิ้นสุดวันที่ </w:t>
      </w:r>
      <w:r w:rsidR="00F37350" w:rsidRPr="00CC36BA">
        <w:t>30</w:t>
      </w:r>
      <w:r w:rsidRPr="00CC36BA">
        <w:t xml:space="preserve"> </w:t>
      </w:r>
      <w:r w:rsidRPr="00CC36BA">
        <w:rPr>
          <w:cs/>
          <w:lang w:val="en-GB"/>
        </w:rPr>
        <w:t xml:space="preserve">มิถุนายน </w:t>
      </w:r>
      <w:r w:rsidR="00F37350" w:rsidRPr="00CC36BA">
        <w:t>256</w:t>
      </w:r>
      <w:r w:rsidR="00694BD5" w:rsidRPr="00CC36BA">
        <w:t>4</w:t>
      </w:r>
      <w:r w:rsidRPr="00CC36BA">
        <w:t xml:space="preserve"> </w:t>
      </w:r>
      <w:r w:rsidRPr="00CC36BA">
        <w:rPr>
          <w:cs/>
          <w:lang w:val="en-GB"/>
        </w:rPr>
        <w:t xml:space="preserve">และหมายเหตุประกอบงบการเงินแบบย่อ (“ข้อมูลทางการเงินระหว่างกาล”) ของบริษัท อุบล ไบโอ เอทานอล จำกัด </w:t>
      </w:r>
      <w:r w:rsidRPr="00CC36BA">
        <w:t>(</w:t>
      </w:r>
      <w:r w:rsidRPr="00CC36BA">
        <w:rPr>
          <w:cs/>
          <w:lang w:val="en-GB"/>
        </w:rPr>
        <w:t>มหาชน</w:t>
      </w:r>
      <w:r w:rsidRPr="00CC36BA">
        <w:t>)</w:t>
      </w:r>
      <w:r w:rsidRPr="00CC36BA">
        <w:rPr>
          <w:cs/>
          <w:lang w:val="en-GB"/>
        </w:rPr>
        <w:t xml:space="preserve"> และบริษัทย่อย และของเฉพาะบริษัท อุบล ไบโอ เอทานอล จำกัด </w:t>
      </w:r>
      <w:r w:rsidRPr="00CC36BA">
        <w:t>(</w:t>
      </w:r>
      <w:r w:rsidRPr="00CC36BA">
        <w:rPr>
          <w:cs/>
          <w:lang w:val="en-GB"/>
        </w:rPr>
        <w:t>มหาชน</w:t>
      </w:r>
      <w:r w:rsidRPr="00CC36BA">
        <w:t>)</w:t>
      </w:r>
      <w:r w:rsidRPr="00CC36BA">
        <w:rPr>
          <w:cs/>
          <w:lang w:val="en-GB"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F37350" w:rsidRPr="00CC36BA">
        <w:t>34</w:t>
      </w:r>
      <w:r w:rsidRPr="00CC36BA">
        <w:rPr>
          <w:cs/>
          <w:lang w:val="en-GB"/>
        </w:rPr>
        <w:t xml:space="preserve"> 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C73171D" w14:textId="77777777" w:rsidR="002B0E9C" w:rsidRPr="00CC36BA" w:rsidRDefault="002B0E9C" w:rsidP="00FB097F">
      <w:pPr>
        <w:autoSpaceDE w:val="0"/>
        <w:autoSpaceDN w:val="0"/>
        <w:adjustRightInd w:val="0"/>
        <w:spacing w:line="240" w:lineRule="auto"/>
        <w:jc w:val="both"/>
        <w:rPr>
          <w:i/>
          <w:iCs/>
        </w:rPr>
      </w:pPr>
    </w:p>
    <w:p w14:paraId="164AA9B3" w14:textId="77777777" w:rsidR="00432EB9" w:rsidRPr="00CC36BA" w:rsidRDefault="00690DFC" w:rsidP="00FB097F">
      <w:pPr>
        <w:autoSpaceDE w:val="0"/>
        <w:autoSpaceDN w:val="0"/>
        <w:adjustRightInd w:val="0"/>
        <w:spacing w:line="240" w:lineRule="auto"/>
        <w:jc w:val="both"/>
        <w:rPr>
          <w:i/>
          <w:iCs/>
        </w:rPr>
      </w:pPr>
      <w:r w:rsidRPr="00CC36BA">
        <w:rPr>
          <w:i/>
          <w:iCs/>
          <w:cs/>
          <w:lang w:val="en-GB"/>
        </w:rPr>
        <w:t>ขอบเขตการสอบทาน</w:t>
      </w:r>
    </w:p>
    <w:p w14:paraId="495CFCBD" w14:textId="77777777" w:rsidR="002B0E9C" w:rsidRPr="00CC36BA" w:rsidRDefault="002B0E9C" w:rsidP="00FB097F">
      <w:pPr>
        <w:autoSpaceDE w:val="0"/>
        <w:autoSpaceDN w:val="0"/>
        <w:adjustRightInd w:val="0"/>
        <w:spacing w:line="240" w:lineRule="auto"/>
        <w:jc w:val="thaiDistribute"/>
      </w:pPr>
    </w:p>
    <w:p w14:paraId="0F58A7CB" w14:textId="4FB4D13F" w:rsidR="008F1147" w:rsidRPr="00CC36BA" w:rsidRDefault="00C57CBA" w:rsidP="00FB097F">
      <w:pPr>
        <w:autoSpaceDE w:val="0"/>
        <w:autoSpaceDN w:val="0"/>
        <w:adjustRightInd w:val="0"/>
        <w:spacing w:line="240" w:lineRule="auto"/>
        <w:jc w:val="thaiDistribute"/>
      </w:pPr>
      <w:r w:rsidRPr="00CC36BA">
        <w:rPr>
          <w:cs/>
          <w:lang w:val="en-GB"/>
        </w:rPr>
        <w:t xml:space="preserve">ข้าพเจ้าได้ปฏิบัติงานสอบทานตามมาตรฐานงานสอบทาน รหัส </w:t>
      </w:r>
      <w:r w:rsidR="00F37350" w:rsidRPr="00CC36BA">
        <w:t>2410</w:t>
      </w:r>
      <w:r w:rsidRPr="00CC36BA">
        <w:rPr>
          <w:lang w:val="en-GB"/>
        </w:rPr>
        <w:t xml:space="preserve"> “</w:t>
      </w:r>
      <w:r w:rsidRPr="00CC36BA">
        <w:rPr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19640F" w:rsidRPr="00CC36BA">
        <w:t xml:space="preserve"> </w:t>
      </w:r>
      <w:r w:rsidRPr="00CC36BA">
        <w:rPr>
          <w:cs/>
          <w:lang w:val="en-GB"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586768" w:rsidRPr="00CC36BA">
        <w:t xml:space="preserve"> </w:t>
      </w:r>
      <w:r w:rsidRPr="00CC36BA">
        <w:rPr>
          <w:cs/>
          <w:lang w:val="en-GB"/>
        </w:rPr>
        <w:t>ทำให้ข้าพเจ้าไม่สามารถได้</w:t>
      </w:r>
      <w:r w:rsidR="00766F08" w:rsidRPr="00CC36BA">
        <w:rPr>
          <w:cs/>
          <w:lang w:val="en-GB"/>
        </w:rPr>
        <w:t>ความเชื่อมั่นว่าจะพบเรื่องที่มีนัยสำคัญทั้งหมดซึ</w:t>
      </w:r>
      <w:r w:rsidR="00797A4D" w:rsidRPr="00CC36BA">
        <w:rPr>
          <w:cs/>
          <w:lang w:val="en-GB"/>
        </w:rPr>
        <w:t>่งอาจพบได้จากการตรวจสอบ ดังนั้น</w:t>
      </w:r>
      <w:r w:rsidR="00766F08" w:rsidRPr="00CC36BA">
        <w:rPr>
          <w:cs/>
          <w:lang w:val="en-GB"/>
        </w:rPr>
        <w:t>ข้าพเจ้าจึงไม่แสดงความเห็นต่อข้อมูลทางการเงินระหว่างกาลที่สอบทาน</w:t>
      </w:r>
    </w:p>
    <w:p w14:paraId="5729D503" w14:textId="77777777" w:rsidR="00970547" w:rsidRPr="00CC36BA" w:rsidRDefault="00970547" w:rsidP="00FB097F">
      <w:pPr>
        <w:autoSpaceDE w:val="0"/>
        <w:autoSpaceDN w:val="0"/>
        <w:adjustRightInd w:val="0"/>
        <w:spacing w:line="240" w:lineRule="auto"/>
        <w:jc w:val="thaiDistribute"/>
        <w:rPr>
          <w:sz w:val="20"/>
          <w:szCs w:val="20"/>
        </w:rPr>
      </w:pPr>
    </w:p>
    <w:p w14:paraId="7ADDABC1" w14:textId="77777777" w:rsidR="00D7461B" w:rsidRPr="00CC36BA" w:rsidRDefault="00D7461B" w:rsidP="00FB097F">
      <w:pPr>
        <w:autoSpaceDE w:val="0"/>
        <w:autoSpaceDN w:val="0"/>
        <w:adjustRightInd w:val="0"/>
        <w:spacing w:line="240" w:lineRule="auto"/>
        <w:jc w:val="both"/>
        <w:rPr>
          <w:i/>
          <w:iCs/>
        </w:rPr>
      </w:pPr>
    </w:p>
    <w:p w14:paraId="2512F8E3" w14:textId="77777777" w:rsidR="00D7461B" w:rsidRPr="00CC36BA" w:rsidRDefault="00D7461B" w:rsidP="00FB097F">
      <w:pPr>
        <w:autoSpaceDE w:val="0"/>
        <w:autoSpaceDN w:val="0"/>
        <w:adjustRightInd w:val="0"/>
        <w:spacing w:line="240" w:lineRule="auto"/>
        <w:jc w:val="both"/>
        <w:rPr>
          <w:i/>
          <w:iCs/>
        </w:rPr>
      </w:pPr>
    </w:p>
    <w:p w14:paraId="63E2D3FC" w14:textId="77777777" w:rsidR="00D7461B" w:rsidRPr="00CC36BA" w:rsidRDefault="00D7461B" w:rsidP="00FB097F">
      <w:pPr>
        <w:autoSpaceDE w:val="0"/>
        <w:autoSpaceDN w:val="0"/>
        <w:adjustRightInd w:val="0"/>
        <w:spacing w:line="240" w:lineRule="auto"/>
        <w:jc w:val="both"/>
        <w:rPr>
          <w:i/>
          <w:iCs/>
        </w:rPr>
      </w:pPr>
    </w:p>
    <w:p w14:paraId="0FEB5B3E" w14:textId="77777777" w:rsidR="00D7461B" w:rsidRPr="00CC36BA" w:rsidRDefault="00D7461B" w:rsidP="00FB097F">
      <w:pPr>
        <w:autoSpaceDE w:val="0"/>
        <w:autoSpaceDN w:val="0"/>
        <w:adjustRightInd w:val="0"/>
        <w:spacing w:line="240" w:lineRule="auto"/>
        <w:jc w:val="both"/>
        <w:rPr>
          <w:i/>
          <w:iCs/>
        </w:rPr>
      </w:pPr>
    </w:p>
    <w:p w14:paraId="53181431" w14:textId="77777777" w:rsidR="00D7461B" w:rsidRPr="00CC36BA" w:rsidRDefault="00D7461B" w:rsidP="00FB097F">
      <w:pPr>
        <w:autoSpaceDE w:val="0"/>
        <w:autoSpaceDN w:val="0"/>
        <w:adjustRightInd w:val="0"/>
        <w:spacing w:line="240" w:lineRule="auto"/>
        <w:jc w:val="both"/>
        <w:rPr>
          <w:i/>
          <w:iCs/>
        </w:rPr>
      </w:pPr>
    </w:p>
    <w:p w14:paraId="5DCB7E41" w14:textId="77777777" w:rsidR="00D7461B" w:rsidRPr="00CC36BA" w:rsidRDefault="00D7461B" w:rsidP="00FB097F">
      <w:pPr>
        <w:autoSpaceDE w:val="0"/>
        <w:autoSpaceDN w:val="0"/>
        <w:adjustRightInd w:val="0"/>
        <w:spacing w:line="240" w:lineRule="auto"/>
        <w:jc w:val="both"/>
        <w:rPr>
          <w:i/>
          <w:iCs/>
        </w:rPr>
      </w:pPr>
    </w:p>
    <w:p w14:paraId="62B77760" w14:textId="77777777" w:rsidR="00D7461B" w:rsidRPr="00CC36BA" w:rsidRDefault="00D7461B" w:rsidP="00FB097F">
      <w:pPr>
        <w:autoSpaceDE w:val="0"/>
        <w:autoSpaceDN w:val="0"/>
        <w:adjustRightInd w:val="0"/>
        <w:spacing w:line="240" w:lineRule="auto"/>
        <w:jc w:val="both"/>
        <w:rPr>
          <w:i/>
          <w:iCs/>
        </w:rPr>
      </w:pPr>
    </w:p>
    <w:p w14:paraId="336B9011" w14:textId="77777777" w:rsidR="00435078" w:rsidRPr="00CC36BA" w:rsidRDefault="00435078" w:rsidP="00FB097F">
      <w:pPr>
        <w:autoSpaceDE w:val="0"/>
        <w:autoSpaceDN w:val="0"/>
        <w:adjustRightInd w:val="0"/>
        <w:spacing w:line="240" w:lineRule="auto"/>
        <w:jc w:val="both"/>
        <w:rPr>
          <w:i/>
          <w:iCs/>
        </w:rPr>
        <w:sectPr w:rsidR="00435078" w:rsidRPr="00CC36BA" w:rsidSect="00435078">
          <w:type w:val="nextColumn"/>
          <w:pgSz w:w="11909" w:h="16834" w:code="9"/>
          <w:pgMar w:top="691" w:right="1152" w:bottom="576" w:left="1152" w:header="720" w:footer="720" w:gutter="0"/>
          <w:pgNumType w:start="1"/>
          <w:cols w:space="720"/>
        </w:sectPr>
      </w:pPr>
    </w:p>
    <w:p w14:paraId="4082AF1F" w14:textId="77777777" w:rsidR="003B12DF" w:rsidRPr="00CC36BA" w:rsidRDefault="003B12DF" w:rsidP="00FB097F">
      <w:pPr>
        <w:autoSpaceDE w:val="0"/>
        <w:autoSpaceDN w:val="0"/>
        <w:adjustRightInd w:val="0"/>
        <w:spacing w:line="240" w:lineRule="auto"/>
        <w:jc w:val="thaiDistribute"/>
      </w:pPr>
    </w:p>
    <w:p w14:paraId="70851505" w14:textId="77777777" w:rsidR="00435078" w:rsidRPr="00CC36BA" w:rsidRDefault="00435078" w:rsidP="00FB097F">
      <w:pPr>
        <w:autoSpaceDE w:val="0"/>
        <w:autoSpaceDN w:val="0"/>
        <w:adjustRightInd w:val="0"/>
        <w:spacing w:line="240" w:lineRule="auto"/>
        <w:jc w:val="both"/>
        <w:rPr>
          <w:i/>
          <w:iCs/>
        </w:rPr>
      </w:pPr>
      <w:r w:rsidRPr="00CC36BA">
        <w:rPr>
          <w:i/>
          <w:iCs/>
          <w:cs/>
          <w:lang w:val="en-GB"/>
        </w:rPr>
        <w:t>ข้อสรุป</w:t>
      </w:r>
    </w:p>
    <w:p w14:paraId="3C845C13" w14:textId="77777777" w:rsidR="00435078" w:rsidRPr="00CC36BA" w:rsidRDefault="00435078" w:rsidP="00FB097F">
      <w:pPr>
        <w:autoSpaceDE w:val="0"/>
        <w:autoSpaceDN w:val="0"/>
        <w:adjustRightInd w:val="0"/>
        <w:spacing w:line="240" w:lineRule="auto"/>
        <w:jc w:val="both"/>
        <w:rPr>
          <w:sz w:val="20"/>
          <w:szCs w:val="20"/>
        </w:rPr>
      </w:pPr>
    </w:p>
    <w:p w14:paraId="3CCD1719" w14:textId="5DC1C9A5" w:rsidR="00435078" w:rsidRPr="00CC36BA" w:rsidRDefault="00435078" w:rsidP="00FB097F">
      <w:pPr>
        <w:autoSpaceDE w:val="0"/>
        <w:autoSpaceDN w:val="0"/>
        <w:adjustRightInd w:val="0"/>
        <w:spacing w:line="240" w:lineRule="auto"/>
        <w:outlineLvl w:val="1"/>
      </w:pPr>
      <w:r w:rsidRPr="00CC36BA">
        <w:rPr>
          <w:spacing w:val="-2"/>
          <w:cs/>
          <w:lang w:val="en-GB"/>
        </w:rPr>
        <w:t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</w:t>
      </w:r>
      <w:r w:rsidRPr="00CC36BA">
        <w:rPr>
          <w:spacing w:val="-2"/>
        </w:rPr>
        <w:t xml:space="preserve"> </w:t>
      </w:r>
      <w:r w:rsidR="00F37350" w:rsidRPr="00CC36BA">
        <w:rPr>
          <w:spacing w:val="-2"/>
        </w:rPr>
        <w:t>34</w:t>
      </w:r>
      <w:r w:rsidRPr="00CC36BA">
        <w:rPr>
          <w:cs/>
          <w:lang w:val="en-GB"/>
        </w:rPr>
        <w:t xml:space="preserve"> เรื่อง </w:t>
      </w:r>
      <w:r w:rsidR="00295312" w:rsidRPr="00CC36BA">
        <w:rPr>
          <w:cs/>
          <w:lang w:val="en-GB"/>
        </w:rPr>
        <w:t xml:space="preserve">การรายงานทางการเงินระหว่างกาล </w:t>
      </w:r>
      <w:r w:rsidRPr="00CC36BA">
        <w:rPr>
          <w:cs/>
          <w:lang w:val="en-GB"/>
        </w:rPr>
        <w:t>ในสาระสำคัญจากการสอบทานของข้าพเจ้า</w:t>
      </w:r>
    </w:p>
    <w:p w14:paraId="22FBFDE3" w14:textId="77777777" w:rsidR="00435078" w:rsidRPr="00CC36BA" w:rsidRDefault="00435078" w:rsidP="00FB097F">
      <w:pPr>
        <w:pStyle w:val="a"/>
        <w:tabs>
          <w:tab w:val="clear" w:pos="1080"/>
        </w:tabs>
        <w:ind w:right="26"/>
        <w:jc w:val="both"/>
        <w:rPr>
          <w:rFonts w:ascii="Angsana New" w:hAnsi="Angsana New" w:cs="Angsana New"/>
          <w:lang w:val="en-US"/>
        </w:rPr>
      </w:pPr>
    </w:p>
    <w:p w14:paraId="3847C535" w14:textId="77777777" w:rsidR="00435078" w:rsidRPr="00CC36BA" w:rsidRDefault="00435078" w:rsidP="00FB097F">
      <w:pPr>
        <w:pStyle w:val="a"/>
        <w:tabs>
          <w:tab w:val="clear" w:pos="1080"/>
        </w:tabs>
        <w:ind w:right="26"/>
        <w:jc w:val="both"/>
        <w:rPr>
          <w:rFonts w:ascii="Angsana New" w:hAnsi="Angsana New" w:cs="Angsana New"/>
          <w:lang w:val="en-US"/>
        </w:rPr>
      </w:pPr>
    </w:p>
    <w:p w14:paraId="346550A1" w14:textId="77777777" w:rsidR="00435078" w:rsidRPr="00CC36BA" w:rsidRDefault="00435078" w:rsidP="00FB097F">
      <w:pPr>
        <w:pStyle w:val="a"/>
        <w:tabs>
          <w:tab w:val="clear" w:pos="1080"/>
        </w:tabs>
        <w:ind w:right="26"/>
        <w:jc w:val="both"/>
        <w:rPr>
          <w:rFonts w:ascii="Angsana New" w:hAnsi="Angsana New" w:cs="Angsana New"/>
          <w:lang w:val="en-US"/>
        </w:rPr>
      </w:pPr>
    </w:p>
    <w:p w14:paraId="2DD30A2E" w14:textId="77777777" w:rsidR="00214B37" w:rsidRPr="00CC36BA" w:rsidRDefault="00214B37" w:rsidP="00FB097F">
      <w:pPr>
        <w:pStyle w:val="a"/>
        <w:tabs>
          <w:tab w:val="clear" w:pos="1080"/>
        </w:tabs>
        <w:ind w:right="26"/>
        <w:jc w:val="both"/>
        <w:rPr>
          <w:rFonts w:ascii="Angsana New" w:hAnsi="Angsana New" w:cs="Angsana New"/>
          <w:lang w:val="en-US"/>
        </w:rPr>
      </w:pPr>
    </w:p>
    <w:p w14:paraId="143A4A73" w14:textId="77777777" w:rsidR="00214B37" w:rsidRPr="00CC36BA" w:rsidRDefault="00214B37" w:rsidP="00FB097F">
      <w:pPr>
        <w:pStyle w:val="a"/>
        <w:tabs>
          <w:tab w:val="clear" w:pos="1080"/>
        </w:tabs>
        <w:ind w:right="26"/>
        <w:jc w:val="both"/>
        <w:rPr>
          <w:rFonts w:ascii="Angsana New" w:hAnsi="Angsana New" w:cs="Angsana New"/>
          <w:lang w:val="en-US"/>
        </w:rPr>
      </w:pPr>
    </w:p>
    <w:p w14:paraId="1B46D90C" w14:textId="77777777" w:rsidR="00435078" w:rsidRPr="00CC36BA" w:rsidRDefault="00435078" w:rsidP="00FB097F">
      <w:pPr>
        <w:pStyle w:val="a"/>
        <w:tabs>
          <w:tab w:val="clear" w:pos="1080"/>
        </w:tabs>
        <w:ind w:right="26"/>
        <w:jc w:val="both"/>
        <w:rPr>
          <w:rFonts w:ascii="Angsana New" w:hAnsi="Angsana New" w:cs="Angsana New"/>
          <w:cs/>
          <w:lang w:val="en-GB"/>
        </w:rPr>
      </w:pPr>
      <w:r w:rsidRPr="00CC36BA">
        <w:rPr>
          <w:rFonts w:ascii="Angsana New" w:hAnsi="Angsana New" w:cs="Angsana New"/>
          <w:lang w:val="en-GB"/>
        </w:rPr>
        <w:t>(</w:t>
      </w:r>
      <w:r w:rsidR="00EC37A3" w:rsidRPr="00CC36BA">
        <w:rPr>
          <w:rFonts w:ascii="Angsana New" w:hAnsi="Angsana New" w:cs="Angsana New"/>
          <w:cs/>
          <w:lang w:val="en-GB"/>
        </w:rPr>
        <w:t>โศภิษฐ์ พรหมพล</w:t>
      </w:r>
      <w:r w:rsidRPr="00CC36BA">
        <w:rPr>
          <w:rFonts w:ascii="Angsana New" w:hAnsi="Angsana New" w:cs="Angsana New"/>
          <w:cs/>
          <w:lang w:val="en-GB"/>
        </w:rPr>
        <w:t>)</w:t>
      </w:r>
    </w:p>
    <w:p w14:paraId="08016ED7" w14:textId="77777777" w:rsidR="00435078" w:rsidRPr="00CC36BA" w:rsidRDefault="00435078" w:rsidP="00FB097F">
      <w:pPr>
        <w:pStyle w:val="T"/>
        <w:ind w:left="0"/>
        <w:jc w:val="both"/>
        <w:rPr>
          <w:rFonts w:ascii="Angsana New" w:hAnsi="Angsana New" w:cs="Angsana New"/>
          <w:cs/>
          <w:lang w:val="en-GB"/>
        </w:rPr>
      </w:pPr>
      <w:r w:rsidRPr="00CC36BA">
        <w:rPr>
          <w:rFonts w:ascii="Angsana New" w:hAnsi="Angsana New" w:cs="Angsana New"/>
          <w:cs/>
          <w:lang w:val="en-GB"/>
        </w:rPr>
        <w:t>ผู้สอบบัญชีรับอนุญาต</w:t>
      </w:r>
    </w:p>
    <w:p w14:paraId="3A05DA8A" w14:textId="3AAEE4B4" w:rsidR="00435078" w:rsidRPr="00CC36BA" w:rsidRDefault="00435078" w:rsidP="00FB097F">
      <w:pPr>
        <w:pStyle w:val="T"/>
        <w:ind w:left="0"/>
        <w:jc w:val="both"/>
        <w:rPr>
          <w:rFonts w:ascii="Angsana New" w:hAnsi="Angsana New" w:cs="Angsana New"/>
          <w:lang w:val="en-US"/>
        </w:rPr>
      </w:pPr>
      <w:r w:rsidRPr="00CC36BA">
        <w:rPr>
          <w:rFonts w:ascii="Angsana New" w:hAnsi="Angsana New" w:cs="Angsana New"/>
          <w:cs/>
          <w:lang w:val="en-GB"/>
        </w:rPr>
        <w:t xml:space="preserve">เลขทะเบียน </w:t>
      </w:r>
      <w:r w:rsidR="00F37350" w:rsidRPr="00CC36BA">
        <w:rPr>
          <w:rFonts w:ascii="Angsana New" w:hAnsi="Angsana New" w:cs="Angsana New"/>
          <w:lang w:val="en-US"/>
        </w:rPr>
        <w:t>10042</w:t>
      </w:r>
    </w:p>
    <w:p w14:paraId="0D9DAEF6" w14:textId="77777777" w:rsidR="00435078" w:rsidRPr="00CC36BA" w:rsidRDefault="00435078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</w:pPr>
    </w:p>
    <w:p w14:paraId="754DCA23" w14:textId="77777777" w:rsidR="00435078" w:rsidRPr="00CC36BA" w:rsidRDefault="00435078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</w:pPr>
      <w:r w:rsidRPr="00CC36BA">
        <w:rPr>
          <w:cs/>
          <w:lang w:val="en-GB"/>
        </w:rPr>
        <w:t>บริษัท เคพีเอ็มจี ภูมิไชย สอบบัญชี จำกัด</w:t>
      </w:r>
    </w:p>
    <w:p w14:paraId="44509873" w14:textId="77777777" w:rsidR="00435078" w:rsidRPr="00CC36BA" w:rsidRDefault="00435078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</w:pPr>
      <w:r w:rsidRPr="00CC36BA">
        <w:rPr>
          <w:cs/>
          <w:lang w:val="en-GB"/>
        </w:rPr>
        <w:t>กรุงเทพมหานคร</w:t>
      </w:r>
    </w:p>
    <w:p w14:paraId="12219EE8" w14:textId="10510EBC" w:rsidR="006E4E32" w:rsidRPr="009A1B54" w:rsidRDefault="00304B64" w:rsidP="009A1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"/>
        <w:jc w:val="both"/>
        <w:rPr>
          <w:lang w:val="en-GB"/>
        </w:rPr>
      </w:pPr>
      <w:r w:rsidRPr="00CC36BA">
        <w:t>1</w:t>
      </w:r>
      <w:r w:rsidR="003B30CC">
        <w:t>1</w:t>
      </w:r>
      <w:r w:rsidR="001005FC" w:rsidRPr="00CC36BA">
        <w:t xml:space="preserve"> </w:t>
      </w:r>
      <w:r w:rsidR="001005FC" w:rsidRPr="00CC36BA">
        <w:rPr>
          <w:cs/>
          <w:lang w:val="en-GB"/>
        </w:rPr>
        <w:t>สิงหาคม</w:t>
      </w:r>
      <w:r w:rsidR="00C17E85" w:rsidRPr="00CC36BA">
        <w:rPr>
          <w:cs/>
          <w:lang w:val="en-GB"/>
        </w:rPr>
        <w:t xml:space="preserve"> </w:t>
      </w:r>
      <w:r w:rsidR="00F37350" w:rsidRPr="00CC36BA">
        <w:t>25</w:t>
      </w:r>
      <w:r w:rsidR="009A1B54">
        <w:t>64</w:t>
      </w:r>
    </w:p>
    <w:sectPr w:rsidR="006E4E32" w:rsidRPr="009A1B54" w:rsidSect="009A1B54">
      <w:footerReference w:type="default" r:id="rId8"/>
      <w:type w:val="nextColumn"/>
      <w:pgSz w:w="11909" w:h="16834" w:code="9"/>
      <w:pgMar w:top="691" w:right="1152" w:bottom="576" w:left="1152" w:header="720" w:footer="720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3212B" w14:textId="77777777" w:rsidR="008B7F33" w:rsidRDefault="008B7F33">
      <w:r>
        <w:separator/>
      </w:r>
    </w:p>
  </w:endnote>
  <w:endnote w:type="continuationSeparator" w:id="0">
    <w:p w14:paraId="11F24F74" w14:textId="77777777" w:rsidR="008B7F33" w:rsidRDefault="008B7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D7845" w14:textId="74BD79F5" w:rsidR="002473B3" w:rsidRPr="00D06851" w:rsidRDefault="002473B3" w:rsidP="00D06851">
    <w:pPr>
      <w:pStyle w:val="Footer"/>
      <w:jc w:val="center"/>
    </w:pPr>
    <w:r w:rsidRPr="00F302B2">
      <w:fldChar w:fldCharType="begin"/>
    </w:r>
    <w:r w:rsidRPr="00F302B2">
      <w:instrText xml:space="preserve"> PAGE   \* MERGEFORMAT </w:instrText>
    </w:r>
    <w:r w:rsidRPr="00F302B2">
      <w:fldChar w:fldCharType="separate"/>
    </w:r>
    <w:r>
      <w:rPr>
        <w:noProof/>
      </w:rPr>
      <w:t>4</w:t>
    </w:r>
    <w:r>
      <w:rPr>
        <w:noProof/>
      </w:rPr>
      <w:t>6</w:t>
    </w:r>
    <w:r w:rsidRPr="00F302B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F1AA5" w14:textId="77777777" w:rsidR="008B7F33" w:rsidRDefault="008B7F33">
      <w:r>
        <w:separator/>
      </w:r>
    </w:p>
  </w:footnote>
  <w:footnote w:type="continuationSeparator" w:id="0">
    <w:p w14:paraId="1EBF15A4" w14:textId="77777777" w:rsidR="008B7F33" w:rsidRDefault="008B7F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09CE"/>
    <w:multiLevelType w:val="hybridMultilevel"/>
    <w:tmpl w:val="FA6A7402"/>
    <w:lvl w:ilvl="0" w:tplc="0FA0EE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F978267E"/>
    <w:lvl w:ilvl="0" w:tplc="2A42785C">
      <w:start w:val="1"/>
      <w:numFmt w:val="thaiLetters"/>
      <w:lvlText w:val="(%1)"/>
      <w:lvlJc w:val="left"/>
      <w:pPr>
        <w:ind w:left="144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3004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4796" w:hanging="360"/>
      </w:pPr>
    </w:lvl>
    <w:lvl w:ilvl="2" w:tplc="0409001B" w:tentative="1">
      <w:start w:val="1"/>
      <w:numFmt w:val="lowerRoman"/>
      <w:lvlText w:val="%3."/>
      <w:lvlJc w:val="right"/>
      <w:pPr>
        <w:ind w:left="5516" w:hanging="180"/>
      </w:pPr>
    </w:lvl>
    <w:lvl w:ilvl="3" w:tplc="0409000F" w:tentative="1">
      <w:start w:val="1"/>
      <w:numFmt w:val="decimal"/>
      <w:lvlText w:val="%4."/>
      <w:lvlJc w:val="left"/>
      <w:pPr>
        <w:ind w:left="6236" w:hanging="360"/>
      </w:pPr>
    </w:lvl>
    <w:lvl w:ilvl="4" w:tplc="04090019" w:tentative="1">
      <w:start w:val="1"/>
      <w:numFmt w:val="lowerLetter"/>
      <w:lvlText w:val="%5."/>
      <w:lvlJc w:val="left"/>
      <w:pPr>
        <w:ind w:left="6956" w:hanging="360"/>
      </w:pPr>
    </w:lvl>
    <w:lvl w:ilvl="5" w:tplc="0409001B" w:tentative="1">
      <w:start w:val="1"/>
      <w:numFmt w:val="lowerRoman"/>
      <w:lvlText w:val="%6."/>
      <w:lvlJc w:val="right"/>
      <w:pPr>
        <w:ind w:left="7676" w:hanging="180"/>
      </w:pPr>
    </w:lvl>
    <w:lvl w:ilvl="6" w:tplc="0409000F" w:tentative="1">
      <w:start w:val="1"/>
      <w:numFmt w:val="decimal"/>
      <w:lvlText w:val="%7."/>
      <w:lvlJc w:val="left"/>
      <w:pPr>
        <w:ind w:left="8396" w:hanging="360"/>
      </w:pPr>
    </w:lvl>
    <w:lvl w:ilvl="7" w:tplc="04090019" w:tentative="1">
      <w:start w:val="1"/>
      <w:numFmt w:val="lowerLetter"/>
      <w:lvlText w:val="%8."/>
      <w:lvlJc w:val="left"/>
      <w:pPr>
        <w:ind w:left="9116" w:hanging="360"/>
      </w:pPr>
    </w:lvl>
    <w:lvl w:ilvl="8" w:tplc="0409001B" w:tentative="1">
      <w:start w:val="1"/>
      <w:numFmt w:val="lowerRoman"/>
      <w:lvlText w:val="%9."/>
      <w:lvlJc w:val="right"/>
      <w:pPr>
        <w:ind w:left="9836" w:hanging="180"/>
      </w:pPr>
    </w:lvl>
  </w:abstractNum>
  <w:abstractNum w:abstractNumId="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4CF176DE"/>
    <w:multiLevelType w:val="hybridMultilevel"/>
    <w:tmpl w:val="10D04560"/>
    <w:lvl w:ilvl="0" w:tplc="1304C480">
      <w:numFmt w:val="bullet"/>
      <w:lvlText w:val="-"/>
      <w:lvlJc w:val="left"/>
      <w:pPr>
        <w:ind w:left="6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8C41E4"/>
    <w:multiLevelType w:val="hybridMultilevel"/>
    <w:tmpl w:val="B956C152"/>
    <w:lvl w:ilvl="0" w:tplc="1D12AEA0"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10"/>
  </w:num>
  <w:num w:numId="10">
    <w:abstractNumId w:val="8"/>
  </w:num>
  <w:num w:numId="11">
    <w:abstractNumId w:val="9"/>
  </w:num>
  <w:num w:numId="12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819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927452"/>
    <w:rsid w:val="000009A9"/>
    <w:rsid w:val="000009D0"/>
    <w:rsid w:val="00000AEC"/>
    <w:rsid w:val="00000D55"/>
    <w:rsid w:val="000012A5"/>
    <w:rsid w:val="000013DC"/>
    <w:rsid w:val="00001526"/>
    <w:rsid w:val="00001EAB"/>
    <w:rsid w:val="00001ED7"/>
    <w:rsid w:val="00001FFD"/>
    <w:rsid w:val="00002E85"/>
    <w:rsid w:val="00004ABF"/>
    <w:rsid w:val="000051AC"/>
    <w:rsid w:val="000051ED"/>
    <w:rsid w:val="0000574B"/>
    <w:rsid w:val="00005F7C"/>
    <w:rsid w:val="000063C4"/>
    <w:rsid w:val="00006DC0"/>
    <w:rsid w:val="00007071"/>
    <w:rsid w:val="00007B53"/>
    <w:rsid w:val="00007F2D"/>
    <w:rsid w:val="000101C1"/>
    <w:rsid w:val="000103F7"/>
    <w:rsid w:val="00010B80"/>
    <w:rsid w:val="000111E9"/>
    <w:rsid w:val="000111F3"/>
    <w:rsid w:val="000112EF"/>
    <w:rsid w:val="000114E1"/>
    <w:rsid w:val="00011617"/>
    <w:rsid w:val="00011951"/>
    <w:rsid w:val="00011CAC"/>
    <w:rsid w:val="00012476"/>
    <w:rsid w:val="00013A1C"/>
    <w:rsid w:val="00013E9F"/>
    <w:rsid w:val="00014114"/>
    <w:rsid w:val="0001432E"/>
    <w:rsid w:val="00014BB4"/>
    <w:rsid w:val="00014C35"/>
    <w:rsid w:val="00015A4A"/>
    <w:rsid w:val="00015FBF"/>
    <w:rsid w:val="0001604C"/>
    <w:rsid w:val="00016163"/>
    <w:rsid w:val="000164C3"/>
    <w:rsid w:val="00016F32"/>
    <w:rsid w:val="000175CD"/>
    <w:rsid w:val="00017787"/>
    <w:rsid w:val="00020317"/>
    <w:rsid w:val="0002078F"/>
    <w:rsid w:val="00020B40"/>
    <w:rsid w:val="00021242"/>
    <w:rsid w:val="000212A0"/>
    <w:rsid w:val="0002136D"/>
    <w:rsid w:val="00021396"/>
    <w:rsid w:val="000213A9"/>
    <w:rsid w:val="00021A10"/>
    <w:rsid w:val="00022AA7"/>
    <w:rsid w:val="00022D65"/>
    <w:rsid w:val="00022DCA"/>
    <w:rsid w:val="00024CAB"/>
    <w:rsid w:val="00024E75"/>
    <w:rsid w:val="0002525C"/>
    <w:rsid w:val="0002548E"/>
    <w:rsid w:val="0002573F"/>
    <w:rsid w:val="00025AB1"/>
    <w:rsid w:val="00026A55"/>
    <w:rsid w:val="00026AF2"/>
    <w:rsid w:val="000271D3"/>
    <w:rsid w:val="000274C6"/>
    <w:rsid w:val="000278D7"/>
    <w:rsid w:val="00027E03"/>
    <w:rsid w:val="00027F90"/>
    <w:rsid w:val="00030640"/>
    <w:rsid w:val="00030790"/>
    <w:rsid w:val="00030AE9"/>
    <w:rsid w:val="00030C06"/>
    <w:rsid w:val="00030D78"/>
    <w:rsid w:val="000318E9"/>
    <w:rsid w:val="0003286F"/>
    <w:rsid w:val="00032BC3"/>
    <w:rsid w:val="00032FA7"/>
    <w:rsid w:val="00033E6B"/>
    <w:rsid w:val="00034704"/>
    <w:rsid w:val="00035A33"/>
    <w:rsid w:val="00035EB0"/>
    <w:rsid w:val="00036095"/>
    <w:rsid w:val="000362C1"/>
    <w:rsid w:val="00036492"/>
    <w:rsid w:val="0003773D"/>
    <w:rsid w:val="00037CB7"/>
    <w:rsid w:val="0004071A"/>
    <w:rsid w:val="00041353"/>
    <w:rsid w:val="000413CA"/>
    <w:rsid w:val="00041501"/>
    <w:rsid w:val="000419C5"/>
    <w:rsid w:val="000423E1"/>
    <w:rsid w:val="000429FE"/>
    <w:rsid w:val="00042F76"/>
    <w:rsid w:val="00042FF1"/>
    <w:rsid w:val="0004309E"/>
    <w:rsid w:val="000431F5"/>
    <w:rsid w:val="00043231"/>
    <w:rsid w:val="000435BD"/>
    <w:rsid w:val="00043F48"/>
    <w:rsid w:val="0004589E"/>
    <w:rsid w:val="00045D2A"/>
    <w:rsid w:val="00045F9A"/>
    <w:rsid w:val="00046094"/>
    <w:rsid w:val="00046637"/>
    <w:rsid w:val="00046744"/>
    <w:rsid w:val="00046D57"/>
    <w:rsid w:val="00047261"/>
    <w:rsid w:val="000477BF"/>
    <w:rsid w:val="00047F34"/>
    <w:rsid w:val="000503EE"/>
    <w:rsid w:val="00050918"/>
    <w:rsid w:val="00050DDC"/>
    <w:rsid w:val="0005113F"/>
    <w:rsid w:val="00051554"/>
    <w:rsid w:val="00051689"/>
    <w:rsid w:val="000517FB"/>
    <w:rsid w:val="00051DA6"/>
    <w:rsid w:val="00052273"/>
    <w:rsid w:val="000524A7"/>
    <w:rsid w:val="00052552"/>
    <w:rsid w:val="00052C40"/>
    <w:rsid w:val="00052DD7"/>
    <w:rsid w:val="000532C7"/>
    <w:rsid w:val="00054AFA"/>
    <w:rsid w:val="00055049"/>
    <w:rsid w:val="000557FD"/>
    <w:rsid w:val="00055B53"/>
    <w:rsid w:val="000560C0"/>
    <w:rsid w:val="000573FC"/>
    <w:rsid w:val="00057477"/>
    <w:rsid w:val="00057A90"/>
    <w:rsid w:val="00057D83"/>
    <w:rsid w:val="00057DF6"/>
    <w:rsid w:val="000605AA"/>
    <w:rsid w:val="00060D20"/>
    <w:rsid w:val="000611BE"/>
    <w:rsid w:val="000616A6"/>
    <w:rsid w:val="000616E9"/>
    <w:rsid w:val="00061CFB"/>
    <w:rsid w:val="00061F01"/>
    <w:rsid w:val="00062208"/>
    <w:rsid w:val="000625D9"/>
    <w:rsid w:val="00062BC9"/>
    <w:rsid w:val="00062D26"/>
    <w:rsid w:val="00062FBE"/>
    <w:rsid w:val="0006383D"/>
    <w:rsid w:val="000648F6"/>
    <w:rsid w:val="00064FA8"/>
    <w:rsid w:val="000651AC"/>
    <w:rsid w:val="000653AF"/>
    <w:rsid w:val="000653FC"/>
    <w:rsid w:val="00065CF5"/>
    <w:rsid w:val="00066B54"/>
    <w:rsid w:val="00066B6F"/>
    <w:rsid w:val="00066DDC"/>
    <w:rsid w:val="0006752A"/>
    <w:rsid w:val="000676FC"/>
    <w:rsid w:val="0007042C"/>
    <w:rsid w:val="000719C5"/>
    <w:rsid w:val="00071E67"/>
    <w:rsid w:val="00072294"/>
    <w:rsid w:val="00072E15"/>
    <w:rsid w:val="00072E7E"/>
    <w:rsid w:val="00073035"/>
    <w:rsid w:val="0007303F"/>
    <w:rsid w:val="000736C5"/>
    <w:rsid w:val="00073AC9"/>
    <w:rsid w:val="00073EB8"/>
    <w:rsid w:val="0007476D"/>
    <w:rsid w:val="00074835"/>
    <w:rsid w:val="00074E88"/>
    <w:rsid w:val="00075154"/>
    <w:rsid w:val="0007528C"/>
    <w:rsid w:val="0007543A"/>
    <w:rsid w:val="00075471"/>
    <w:rsid w:val="00075929"/>
    <w:rsid w:val="00075FFB"/>
    <w:rsid w:val="00076076"/>
    <w:rsid w:val="000767C2"/>
    <w:rsid w:val="00076B7A"/>
    <w:rsid w:val="00076E5A"/>
    <w:rsid w:val="000806A1"/>
    <w:rsid w:val="00080807"/>
    <w:rsid w:val="0008126C"/>
    <w:rsid w:val="000818D2"/>
    <w:rsid w:val="000820FD"/>
    <w:rsid w:val="000823F8"/>
    <w:rsid w:val="00082409"/>
    <w:rsid w:val="000828AE"/>
    <w:rsid w:val="00083DBF"/>
    <w:rsid w:val="00084AC5"/>
    <w:rsid w:val="000856E0"/>
    <w:rsid w:val="000865C9"/>
    <w:rsid w:val="00086B38"/>
    <w:rsid w:val="00086C88"/>
    <w:rsid w:val="00086EE9"/>
    <w:rsid w:val="000874C2"/>
    <w:rsid w:val="00087A0E"/>
    <w:rsid w:val="00087BA3"/>
    <w:rsid w:val="00087C6E"/>
    <w:rsid w:val="00087D54"/>
    <w:rsid w:val="00087DB5"/>
    <w:rsid w:val="00090235"/>
    <w:rsid w:val="00090340"/>
    <w:rsid w:val="00090A9D"/>
    <w:rsid w:val="00090B4C"/>
    <w:rsid w:val="0009181C"/>
    <w:rsid w:val="00091C1F"/>
    <w:rsid w:val="00091C35"/>
    <w:rsid w:val="0009207C"/>
    <w:rsid w:val="0009268A"/>
    <w:rsid w:val="00092F99"/>
    <w:rsid w:val="00093356"/>
    <w:rsid w:val="0009354C"/>
    <w:rsid w:val="00093876"/>
    <w:rsid w:val="00093AD3"/>
    <w:rsid w:val="00093E7C"/>
    <w:rsid w:val="00094022"/>
    <w:rsid w:val="00094157"/>
    <w:rsid w:val="000942B8"/>
    <w:rsid w:val="000948AF"/>
    <w:rsid w:val="00094D46"/>
    <w:rsid w:val="00094D86"/>
    <w:rsid w:val="00094F1C"/>
    <w:rsid w:val="000954E8"/>
    <w:rsid w:val="00096183"/>
    <w:rsid w:val="0009676A"/>
    <w:rsid w:val="00097089"/>
    <w:rsid w:val="0009739C"/>
    <w:rsid w:val="000973F7"/>
    <w:rsid w:val="00097EAE"/>
    <w:rsid w:val="000A0189"/>
    <w:rsid w:val="000A077C"/>
    <w:rsid w:val="000A0A76"/>
    <w:rsid w:val="000A0AE0"/>
    <w:rsid w:val="000A0F7D"/>
    <w:rsid w:val="000A11E2"/>
    <w:rsid w:val="000A1C2A"/>
    <w:rsid w:val="000A2453"/>
    <w:rsid w:val="000A2B28"/>
    <w:rsid w:val="000A379E"/>
    <w:rsid w:val="000A3AEB"/>
    <w:rsid w:val="000A3C1F"/>
    <w:rsid w:val="000A3D6E"/>
    <w:rsid w:val="000A3DD2"/>
    <w:rsid w:val="000A4253"/>
    <w:rsid w:val="000A4479"/>
    <w:rsid w:val="000A498C"/>
    <w:rsid w:val="000A4A48"/>
    <w:rsid w:val="000A4E4A"/>
    <w:rsid w:val="000A521F"/>
    <w:rsid w:val="000A5DEE"/>
    <w:rsid w:val="000A5F8B"/>
    <w:rsid w:val="000A6039"/>
    <w:rsid w:val="000A66F2"/>
    <w:rsid w:val="000A67F3"/>
    <w:rsid w:val="000A6C1E"/>
    <w:rsid w:val="000A6CE2"/>
    <w:rsid w:val="000A703A"/>
    <w:rsid w:val="000A792B"/>
    <w:rsid w:val="000A79C6"/>
    <w:rsid w:val="000A7FAF"/>
    <w:rsid w:val="000B09D6"/>
    <w:rsid w:val="000B0D97"/>
    <w:rsid w:val="000B0FF7"/>
    <w:rsid w:val="000B1C99"/>
    <w:rsid w:val="000B20F2"/>
    <w:rsid w:val="000B265A"/>
    <w:rsid w:val="000B2B78"/>
    <w:rsid w:val="000B2D73"/>
    <w:rsid w:val="000B34E1"/>
    <w:rsid w:val="000B47D8"/>
    <w:rsid w:val="000B4BFE"/>
    <w:rsid w:val="000B4C45"/>
    <w:rsid w:val="000B4DAD"/>
    <w:rsid w:val="000B60FF"/>
    <w:rsid w:val="000B6A38"/>
    <w:rsid w:val="000B7721"/>
    <w:rsid w:val="000B7773"/>
    <w:rsid w:val="000B7B99"/>
    <w:rsid w:val="000C00A2"/>
    <w:rsid w:val="000C0CF7"/>
    <w:rsid w:val="000C11CC"/>
    <w:rsid w:val="000C1F54"/>
    <w:rsid w:val="000C253C"/>
    <w:rsid w:val="000C285F"/>
    <w:rsid w:val="000C2902"/>
    <w:rsid w:val="000C2908"/>
    <w:rsid w:val="000C321F"/>
    <w:rsid w:val="000C37B5"/>
    <w:rsid w:val="000C3B93"/>
    <w:rsid w:val="000C49CF"/>
    <w:rsid w:val="000C4ADC"/>
    <w:rsid w:val="000C4E2A"/>
    <w:rsid w:val="000C5A75"/>
    <w:rsid w:val="000C5AD7"/>
    <w:rsid w:val="000C5FD9"/>
    <w:rsid w:val="000C6075"/>
    <w:rsid w:val="000C6B57"/>
    <w:rsid w:val="000C6DC8"/>
    <w:rsid w:val="000C794D"/>
    <w:rsid w:val="000C7DFA"/>
    <w:rsid w:val="000D01D0"/>
    <w:rsid w:val="000D0673"/>
    <w:rsid w:val="000D0F0E"/>
    <w:rsid w:val="000D12A8"/>
    <w:rsid w:val="000D1968"/>
    <w:rsid w:val="000D1A84"/>
    <w:rsid w:val="000D2311"/>
    <w:rsid w:val="000D33B3"/>
    <w:rsid w:val="000D349E"/>
    <w:rsid w:val="000D3617"/>
    <w:rsid w:val="000D365F"/>
    <w:rsid w:val="000D39EF"/>
    <w:rsid w:val="000D4377"/>
    <w:rsid w:val="000D4553"/>
    <w:rsid w:val="000D4706"/>
    <w:rsid w:val="000D47A3"/>
    <w:rsid w:val="000D4B71"/>
    <w:rsid w:val="000D50FC"/>
    <w:rsid w:val="000D55EC"/>
    <w:rsid w:val="000D566D"/>
    <w:rsid w:val="000D5997"/>
    <w:rsid w:val="000D5A3E"/>
    <w:rsid w:val="000D6CC5"/>
    <w:rsid w:val="000D7125"/>
    <w:rsid w:val="000D7EC8"/>
    <w:rsid w:val="000D7FCC"/>
    <w:rsid w:val="000E03CF"/>
    <w:rsid w:val="000E04BC"/>
    <w:rsid w:val="000E050E"/>
    <w:rsid w:val="000E0CEF"/>
    <w:rsid w:val="000E136F"/>
    <w:rsid w:val="000E138F"/>
    <w:rsid w:val="000E17E1"/>
    <w:rsid w:val="000E19BE"/>
    <w:rsid w:val="000E19C4"/>
    <w:rsid w:val="000E1BDB"/>
    <w:rsid w:val="000E1EA8"/>
    <w:rsid w:val="000E29C6"/>
    <w:rsid w:val="000E3037"/>
    <w:rsid w:val="000E30B5"/>
    <w:rsid w:val="000E3412"/>
    <w:rsid w:val="000E353D"/>
    <w:rsid w:val="000E480D"/>
    <w:rsid w:val="000E4D69"/>
    <w:rsid w:val="000E533A"/>
    <w:rsid w:val="000E5B81"/>
    <w:rsid w:val="000E68EB"/>
    <w:rsid w:val="000E7004"/>
    <w:rsid w:val="000E7620"/>
    <w:rsid w:val="000F0330"/>
    <w:rsid w:val="000F0637"/>
    <w:rsid w:val="000F100D"/>
    <w:rsid w:val="000F1951"/>
    <w:rsid w:val="000F1C6A"/>
    <w:rsid w:val="000F2E55"/>
    <w:rsid w:val="000F2F4A"/>
    <w:rsid w:val="000F349F"/>
    <w:rsid w:val="000F3A6E"/>
    <w:rsid w:val="000F45C4"/>
    <w:rsid w:val="000F480E"/>
    <w:rsid w:val="000F4A44"/>
    <w:rsid w:val="000F5482"/>
    <w:rsid w:val="000F5B04"/>
    <w:rsid w:val="000F5D09"/>
    <w:rsid w:val="000F66C5"/>
    <w:rsid w:val="000F6C0E"/>
    <w:rsid w:val="000F6CC1"/>
    <w:rsid w:val="000F6CF8"/>
    <w:rsid w:val="000F6FF5"/>
    <w:rsid w:val="000F7580"/>
    <w:rsid w:val="001005FC"/>
    <w:rsid w:val="00100801"/>
    <w:rsid w:val="00100B05"/>
    <w:rsid w:val="00100B74"/>
    <w:rsid w:val="00100C5A"/>
    <w:rsid w:val="00101403"/>
    <w:rsid w:val="00101651"/>
    <w:rsid w:val="00101992"/>
    <w:rsid w:val="0010253C"/>
    <w:rsid w:val="00102759"/>
    <w:rsid w:val="00102D76"/>
    <w:rsid w:val="00102DC8"/>
    <w:rsid w:val="00102EA7"/>
    <w:rsid w:val="0010307F"/>
    <w:rsid w:val="0010313F"/>
    <w:rsid w:val="0010319E"/>
    <w:rsid w:val="00103612"/>
    <w:rsid w:val="00103B15"/>
    <w:rsid w:val="00103E36"/>
    <w:rsid w:val="00104778"/>
    <w:rsid w:val="001047C1"/>
    <w:rsid w:val="001059B6"/>
    <w:rsid w:val="00105A7F"/>
    <w:rsid w:val="0010719B"/>
    <w:rsid w:val="00107430"/>
    <w:rsid w:val="001077C9"/>
    <w:rsid w:val="00107D5E"/>
    <w:rsid w:val="001111E2"/>
    <w:rsid w:val="00111734"/>
    <w:rsid w:val="00111F35"/>
    <w:rsid w:val="0011206A"/>
    <w:rsid w:val="00112EA8"/>
    <w:rsid w:val="0011341D"/>
    <w:rsid w:val="001135D6"/>
    <w:rsid w:val="001136DC"/>
    <w:rsid w:val="00115355"/>
    <w:rsid w:val="001153C7"/>
    <w:rsid w:val="001155D9"/>
    <w:rsid w:val="0011609A"/>
    <w:rsid w:val="001162F7"/>
    <w:rsid w:val="00116740"/>
    <w:rsid w:val="00116AD1"/>
    <w:rsid w:val="00116BDB"/>
    <w:rsid w:val="00116D50"/>
    <w:rsid w:val="00116EC0"/>
    <w:rsid w:val="00116EED"/>
    <w:rsid w:val="0011729E"/>
    <w:rsid w:val="0011738D"/>
    <w:rsid w:val="00117623"/>
    <w:rsid w:val="00117657"/>
    <w:rsid w:val="00117721"/>
    <w:rsid w:val="0012017F"/>
    <w:rsid w:val="0012079E"/>
    <w:rsid w:val="001208C8"/>
    <w:rsid w:val="00121128"/>
    <w:rsid w:val="001216CD"/>
    <w:rsid w:val="00121990"/>
    <w:rsid w:val="00121D90"/>
    <w:rsid w:val="00122877"/>
    <w:rsid w:val="00122973"/>
    <w:rsid w:val="00123308"/>
    <w:rsid w:val="00123335"/>
    <w:rsid w:val="00123462"/>
    <w:rsid w:val="00123741"/>
    <w:rsid w:val="0012410F"/>
    <w:rsid w:val="001254DC"/>
    <w:rsid w:val="00125E90"/>
    <w:rsid w:val="0012609D"/>
    <w:rsid w:val="00126269"/>
    <w:rsid w:val="001269FD"/>
    <w:rsid w:val="00126C9F"/>
    <w:rsid w:val="0012792A"/>
    <w:rsid w:val="001302A0"/>
    <w:rsid w:val="001315D4"/>
    <w:rsid w:val="001316B8"/>
    <w:rsid w:val="00131D3F"/>
    <w:rsid w:val="00131EFB"/>
    <w:rsid w:val="001321B8"/>
    <w:rsid w:val="00132A6B"/>
    <w:rsid w:val="00132F9D"/>
    <w:rsid w:val="00133EC7"/>
    <w:rsid w:val="00134940"/>
    <w:rsid w:val="00134B33"/>
    <w:rsid w:val="00134B50"/>
    <w:rsid w:val="00135043"/>
    <w:rsid w:val="00135541"/>
    <w:rsid w:val="0013569E"/>
    <w:rsid w:val="00136209"/>
    <w:rsid w:val="001362A6"/>
    <w:rsid w:val="001363F8"/>
    <w:rsid w:val="001368A5"/>
    <w:rsid w:val="00136D6F"/>
    <w:rsid w:val="00136E53"/>
    <w:rsid w:val="00137E5B"/>
    <w:rsid w:val="00137F53"/>
    <w:rsid w:val="00140698"/>
    <w:rsid w:val="00140B79"/>
    <w:rsid w:val="00140C2A"/>
    <w:rsid w:val="001418A0"/>
    <w:rsid w:val="001418B7"/>
    <w:rsid w:val="001418F1"/>
    <w:rsid w:val="001426F4"/>
    <w:rsid w:val="00142A40"/>
    <w:rsid w:val="00142B16"/>
    <w:rsid w:val="001434EE"/>
    <w:rsid w:val="00143A2E"/>
    <w:rsid w:val="00143AAC"/>
    <w:rsid w:val="001443DF"/>
    <w:rsid w:val="001449E7"/>
    <w:rsid w:val="00144FAF"/>
    <w:rsid w:val="001452F3"/>
    <w:rsid w:val="001456B6"/>
    <w:rsid w:val="0014576F"/>
    <w:rsid w:val="00146106"/>
    <w:rsid w:val="00146347"/>
    <w:rsid w:val="001463B6"/>
    <w:rsid w:val="001465C1"/>
    <w:rsid w:val="00146654"/>
    <w:rsid w:val="00146B4E"/>
    <w:rsid w:val="00146C8A"/>
    <w:rsid w:val="001470B2"/>
    <w:rsid w:val="00147476"/>
    <w:rsid w:val="0015167C"/>
    <w:rsid w:val="00151D32"/>
    <w:rsid w:val="001520E1"/>
    <w:rsid w:val="001522F7"/>
    <w:rsid w:val="0015249D"/>
    <w:rsid w:val="00153021"/>
    <w:rsid w:val="00153445"/>
    <w:rsid w:val="00153A4D"/>
    <w:rsid w:val="00154C42"/>
    <w:rsid w:val="0015555C"/>
    <w:rsid w:val="00156CF1"/>
    <w:rsid w:val="00157148"/>
    <w:rsid w:val="001574E9"/>
    <w:rsid w:val="00157BD6"/>
    <w:rsid w:val="00157CDD"/>
    <w:rsid w:val="0016023C"/>
    <w:rsid w:val="00160C08"/>
    <w:rsid w:val="00160DBD"/>
    <w:rsid w:val="0016141E"/>
    <w:rsid w:val="00161DE9"/>
    <w:rsid w:val="00162344"/>
    <w:rsid w:val="001629C5"/>
    <w:rsid w:val="00162F9F"/>
    <w:rsid w:val="00162FB2"/>
    <w:rsid w:val="00163034"/>
    <w:rsid w:val="0016345F"/>
    <w:rsid w:val="00163868"/>
    <w:rsid w:val="00163C2E"/>
    <w:rsid w:val="001642F1"/>
    <w:rsid w:val="00164658"/>
    <w:rsid w:val="001666F2"/>
    <w:rsid w:val="001668D6"/>
    <w:rsid w:val="001670A7"/>
    <w:rsid w:val="001670FE"/>
    <w:rsid w:val="0016777D"/>
    <w:rsid w:val="001678AF"/>
    <w:rsid w:val="001679C9"/>
    <w:rsid w:val="00167C71"/>
    <w:rsid w:val="00167F49"/>
    <w:rsid w:val="00170079"/>
    <w:rsid w:val="00170EDF"/>
    <w:rsid w:val="00170F9B"/>
    <w:rsid w:val="0017111D"/>
    <w:rsid w:val="001712D3"/>
    <w:rsid w:val="0017176A"/>
    <w:rsid w:val="00171E69"/>
    <w:rsid w:val="001724EA"/>
    <w:rsid w:val="00173276"/>
    <w:rsid w:val="00173861"/>
    <w:rsid w:val="00174032"/>
    <w:rsid w:val="001747AE"/>
    <w:rsid w:val="00174C38"/>
    <w:rsid w:val="001750F9"/>
    <w:rsid w:val="00175162"/>
    <w:rsid w:val="001758AF"/>
    <w:rsid w:val="001759B5"/>
    <w:rsid w:val="001759F7"/>
    <w:rsid w:val="00175BBE"/>
    <w:rsid w:val="0017637D"/>
    <w:rsid w:val="001774FE"/>
    <w:rsid w:val="001776B5"/>
    <w:rsid w:val="0018067D"/>
    <w:rsid w:val="001808EC"/>
    <w:rsid w:val="00180FE1"/>
    <w:rsid w:val="001814AD"/>
    <w:rsid w:val="00181B5C"/>
    <w:rsid w:val="00181C24"/>
    <w:rsid w:val="00181C9F"/>
    <w:rsid w:val="00181D8C"/>
    <w:rsid w:val="0018210C"/>
    <w:rsid w:val="0018274D"/>
    <w:rsid w:val="00182E0E"/>
    <w:rsid w:val="00183002"/>
    <w:rsid w:val="001830B4"/>
    <w:rsid w:val="0018436F"/>
    <w:rsid w:val="001844E1"/>
    <w:rsid w:val="00184AF9"/>
    <w:rsid w:val="00184C42"/>
    <w:rsid w:val="00184E19"/>
    <w:rsid w:val="00185659"/>
    <w:rsid w:val="00185777"/>
    <w:rsid w:val="00185947"/>
    <w:rsid w:val="00185D1B"/>
    <w:rsid w:val="00185DED"/>
    <w:rsid w:val="00186101"/>
    <w:rsid w:val="001862DC"/>
    <w:rsid w:val="001865D6"/>
    <w:rsid w:val="0018664B"/>
    <w:rsid w:val="00186752"/>
    <w:rsid w:val="00186820"/>
    <w:rsid w:val="00186ACC"/>
    <w:rsid w:val="001874C3"/>
    <w:rsid w:val="0018794A"/>
    <w:rsid w:val="00187F6B"/>
    <w:rsid w:val="001908FD"/>
    <w:rsid w:val="00190C26"/>
    <w:rsid w:val="00190CA9"/>
    <w:rsid w:val="00190D52"/>
    <w:rsid w:val="00190FA2"/>
    <w:rsid w:val="0019104F"/>
    <w:rsid w:val="001910B4"/>
    <w:rsid w:val="00191D23"/>
    <w:rsid w:val="00191DF1"/>
    <w:rsid w:val="0019233E"/>
    <w:rsid w:val="001923A8"/>
    <w:rsid w:val="0019245E"/>
    <w:rsid w:val="00192568"/>
    <w:rsid w:val="001925CA"/>
    <w:rsid w:val="00192C1C"/>
    <w:rsid w:val="00192E49"/>
    <w:rsid w:val="0019317E"/>
    <w:rsid w:val="001932F5"/>
    <w:rsid w:val="0019395B"/>
    <w:rsid w:val="00194451"/>
    <w:rsid w:val="0019496B"/>
    <w:rsid w:val="00195B10"/>
    <w:rsid w:val="00196177"/>
    <w:rsid w:val="0019620F"/>
    <w:rsid w:val="001962B9"/>
    <w:rsid w:val="0019640F"/>
    <w:rsid w:val="00196680"/>
    <w:rsid w:val="00196874"/>
    <w:rsid w:val="00196932"/>
    <w:rsid w:val="00196967"/>
    <w:rsid w:val="00196ADD"/>
    <w:rsid w:val="00196E0E"/>
    <w:rsid w:val="00196F6F"/>
    <w:rsid w:val="001974D2"/>
    <w:rsid w:val="00197748"/>
    <w:rsid w:val="001977B4"/>
    <w:rsid w:val="00197F80"/>
    <w:rsid w:val="001A0018"/>
    <w:rsid w:val="001A01B0"/>
    <w:rsid w:val="001A03C1"/>
    <w:rsid w:val="001A0BCF"/>
    <w:rsid w:val="001A0E4C"/>
    <w:rsid w:val="001A0E59"/>
    <w:rsid w:val="001A109E"/>
    <w:rsid w:val="001A1285"/>
    <w:rsid w:val="001A1A4D"/>
    <w:rsid w:val="001A1E90"/>
    <w:rsid w:val="001A263D"/>
    <w:rsid w:val="001A26B1"/>
    <w:rsid w:val="001A331A"/>
    <w:rsid w:val="001A33C4"/>
    <w:rsid w:val="001A3444"/>
    <w:rsid w:val="001A34C3"/>
    <w:rsid w:val="001A35F0"/>
    <w:rsid w:val="001A3770"/>
    <w:rsid w:val="001A3837"/>
    <w:rsid w:val="001A3A1B"/>
    <w:rsid w:val="001A5078"/>
    <w:rsid w:val="001A5422"/>
    <w:rsid w:val="001A5526"/>
    <w:rsid w:val="001A5637"/>
    <w:rsid w:val="001A5B01"/>
    <w:rsid w:val="001A5BC6"/>
    <w:rsid w:val="001A6156"/>
    <w:rsid w:val="001A6301"/>
    <w:rsid w:val="001A6373"/>
    <w:rsid w:val="001A64F2"/>
    <w:rsid w:val="001A66A0"/>
    <w:rsid w:val="001A6973"/>
    <w:rsid w:val="001A69A3"/>
    <w:rsid w:val="001A727C"/>
    <w:rsid w:val="001A7428"/>
    <w:rsid w:val="001A77D0"/>
    <w:rsid w:val="001A7D97"/>
    <w:rsid w:val="001A7E8E"/>
    <w:rsid w:val="001B0302"/>
    <w:rsid w:val="001B05A5"/>
    <w:rsid w:val="001B05AB"/>
    <w:rsid w:val="001B099C"/>
    <w:rsid w:val="001B09BB"/>
    <w:rsid w:val="001B0CA5"/>
    <w:rsid w:val="001B0EBA"/>
    <w:rsid w:val="001B103D"/>
    <w:rsid w:val="001B19F7"/>
    <w:rsid w:val="001B1C4B"/>
    <w:rsid w:val="001B2206"/>
    <w:rsid w:val="001B2254"/>
    <w:rsid w:val="001B2501"/>
    <w:rsid w:val="001B2595"/>
    <w:rsid w:val="001B2C83"/>
    <w:rsid w:val="001B2E18"/>
    <w:rsid w:val="001B2FFE"/>
    <w:rsid w:val="001B310C"/>
    <w:rsid w:val="001B31BA"/>
    <w:rsid w:val="001B3286"/>
    <w:rsid w:val="001B363B"/>
    <w:rsid w:val="001B3723"/>
    <w:rsid w:val="001B3787"/>
    <w:rsid w:val="001B3AB9"/>
    <w:rsid w:val="001B3B30"/>
    <w:rsid w:val="001B3EE8"/>
    <w:rsid w:val="001B47CA"/>
    <w:rsid w:val="001B4988"/>
    <w:rsid w:val="001B4DC4"/>
    <w:rsid w:val="001B4FBC"/>
    <w:rsid w:val="001B507F"/>
    <w:rsid w:val="001B55EA"/>
    <w:rsid w:val="001B5D34"/>
    <w:rsid w:val="001B607A"/>
    <w:rsid w:val="001B631A"/>
    <w:rsid w:val="001B66F8"/>
    <w:rsid w:val="001B6736"/>
    <w:rsid w:val="001B723B"/>
    <w:rsid w:val="001B725B"/>
    <w:rsid w:val="001B7AE2"/>
    <w:rsid w:val="001C02AC"/>
    <w:rsid w:val="001C0F83"/>
    <w:rsid w:val="001C175D"/>
    <w:rsid w:val="001C1CAF"/>
    <w:rsid w:val="001C1D4A"/>
    <w:rsid w:val="001C209F"/>
    <w:rsid w:val="001C2933"/>
    <w:rsid w:val="001C2EA2"/>
    <w:rsid w:val="001C37FA"/>
    <w:rsid w:val="001C4A3D"/>
    <w:rsid w:val="001C4DD6"/>
    <w:rsid w:val="001C5392"/>
    <w:rsid w:val="001C54AA"/>
    <w:rsid w:val="001C577F"/>
    <w:rsid w:val="001C5973"/>
    <w:rsid w:val="001C6080"/>
    <w:rsid w:val="001C64DE"/>
    <w:rsid w:val="001C6D18"/>
    <w:rsid w:val="001C6DF6"/>
    <w:rsid w:val="001C6FB2"/>
    <w:rsid w:val="001C78F2"/>
    <w:rsid w:val="001D037B"/>
    <w:rsid w:val="001D0B54"/>
    <w:rsid w:val="001D1B3D"/>
    <w:rsid w:val="001D1BC2"/>
    <w:rsid w:val="001D2083"/>
    <w:rsid w:val="001D2747"/>
    <w:rsid w:val="001D2769"/>
    <w:rsid w:val="001D42B2"/>
    <w:rsid w:val="001D437E"/>
    <w:rsid w:val="001D4CEA"/>
    <w:rsid w:val="001D4E59"/>
    <w:rsid w:val="001D571F"/>
    <w:rsid w:val="001D58AA"/>
    <w:rsid w:val="001D615F"/>
    <w:rsid w:val="001D69BF"/>
    <w:rsid w:val="001D6A38"/>
    <w:rsid w:val="001D6C6C"/>
    <w:rsid w:val="001D70DD"/>
    <w:rsid w:val="001E03D6"/>
    <w:rsid w:val="001E06AF"/>
    <w:rsid w:val="001E0CED"/>
    <w:rsid w:val="001E14FE"/>
    <w:rsid w:val="001E1766"/>
    <w:rsid w:val="001E1FE2"/>
    <w:rsid w:val="001E2348"/>
    <w:rsid w:val="001E2408"/>
    <w:rsid w:val="001E2448"/>
    <w:rsid w:val="001E26CD"/>
    <w:rsid w:val="001E2737"/>
    <w:rsid w:val="001E2C12"/>
    <w:rsid w:val="001E2D20"/>
    <w:rsid w:val="001E3019"/>
    <w:rsid w:val="001E3099"/>
    <w:rsid w:val="001E316E"/>
    <w:rsid w:val="001E362D"/>
    <w:rsid w:val="001E4117"/>
    <w:rsid w:val="001E55BF"/>
    <w:rsid w:val="001E6075"/>
    <w:rsid w:val="001E69A6"/>
    <w:rsid w:val="001E75AD"/>
    <w:rsid w:val="001E788C"/>
    <w:rsid w:val="001E7D1D"/>
    <w:rsid w:val="001E7D6E"/>
    <w:rsid w:val="001F0158"/>
    <w:rsid w:val="001F076A"/>
    <w:rsid w:val="001F07BB"/>
    <w:rsid w:val="001F0AF9"/>
    <w:rsid w:val="001F0AFA"/>
    <w:rsid w:val="001F0C08"/>
    <w:rsid w:val="001F0C48"/>
    <w:rsid w:val="001F13A3"/>
    <w:rsid w:val="001F169B"/>
    <w:rsid w:val="001F1AD7"/>
    <w:rsid w:val="001F1F85"/>
    <w:rsid w:val="001F2120"/>
    <w:rsid w:val="001F24A9"/>
    <w:rsid w:val="001F2790"/>
    <w:rsid w:val="001F2B83"/>
    <w:rsid w:val="001F3CFA"/>
    <w:rsid w:val="001F3E35"/>
    <w:rsid w:val="001F3F71"/>
    <w:rsid w:val="001F4702"/>
    <w:rsid w:val="001F4AFC"/>
    <w:rsid w:val="001F50DC"/>
    <w:rsid w:val="001F51D0"/>
    <w:rsid w:val="001F5DE6"/>
    <w:rsid w:val="001F6C6A"/>
    <w:rsid w:val="001F6E81"/>
    <w:rsid w:val="001F707D"/>
    <w:rsid w:val="001F7315"/>
    <w:rsid w:val="001F7848"/>
    <w:rsid w:val="00200323"/>
    <w:rsid w:val="00200A78"/>
    <w:rsid w:val="00200E0F"/>
    <w:rsid w:val="0020106E"/>
    <w:rsid w:val="002015C6"/>
    <w:rsid w:val="00201D85"/>
    <w:rsid w:val="00201EDC"/>
    <w:rsid w:val="0020210A"/>
    <w:rsid w:val="0020231A"/>
    <w:rsid w:val="00202368"/>
    <w:rsid w:val="00202A38"/>
    <w:rsid w:val="002034ED"/>
    <w:rsid w:val="0020466F"/>
    <w:rsid w:val="002047D5"/>
    <w:rsid w:val="00204A0B"/>
    <w:rsid w:val="00204F1D"/>
    <w:rsid w:val="002055A2"/>
    <w:rsid w:val="002059BF"/>
    <w:rsid w:val="00205A7E"/>
    <w:rsid w:val="00205A98"/>
    <w:rsid w:val="00205ABD"/>
    <w:rsid w:val="00205D17"/>
    <w:rsid w:val="00206759"/>
    <w:rsid w:val="002076D0"/>
    <w:rsid w:val="0020770B"/>
    <w:rsid w:val="00207E62"/>
    <w:rsid w:val="0021028A"/>
    <w:rsid w:val="00210923"/>
    <w:rsid w:val="00210F5B"/>
    <w:rsid w:val="00211430"/>
    <w:rsid w:val="0021153B"/>
    <w:rsid w:val="0021159E"/>
    <w:rsid w:val="002117D5"/>
    <w:rsid w:val="00212956"/>
    <w:rsid w:val="002136B7"/>
    <w:rsid w:val="00213D63"/>
    <w:rsid w:val="002140CC"/>
    <w:rsid w:val="0021445A"/>
    <w:rsid w:val="00214810"/>
    <w:rsid w:val="00214B37"/>
    <w:rsid w:val="00214DE0"/>
    <w:rsid w:val="00215331"/>
    <w:rsid w:val="002155E2"/>
    <w:rsid w:val="00215BFA"/>
    <w:rsid w:val="0021696C"/>
    <w:rsid w:val="00217328"/>
    <w:rsid w:val="0021797D"/>
    <w:rsid w:val="002209C5"/>
    <w:rsid w:val="0022113C"/>
    <w:rsid w:val="00221DB4"/>
    <w:rsid w:val="00221DC4"/>
    <w:rsid w:val="00222278"/>
    <w:rsid w:val="0022277B"/>
    <w:rsid w:val="00222CB0"/>
    <w:rsid w:val="00222D9C"/>
    <w:rsid w:val="002231F3"/>
    <w:rsid w:val="00223638"/>
    <w:rsid w:val="002238B4"/>
    <w:rsid w:val="00223B41"/>
    <w:rsid w:val="00224309"/>
    <w:rsid w:val="002248F7"/>
    <w:rsid w:val="00224E30"/>
    <w:rsid w:val="002259DE"/>
    <w:rsid w:val="00225C47"/>
    <w:rsid w:val="0022641A"/>
    <w:rsid w:val="0022675A"/>
    <w:rsid w:val="00226B71"/>
    <w:rsid w:val="00226C48"/>
    <w:rsid w:val="00226E88"/>
    <w:rsid w:val="00227485"/>
    <w:rsid w:val="00230B80"/>
    <w:rsid w:val="00230DED"/>
    <w:rsid w:val="002313C4"/>
    <w:rsid w:val="00231D3C"/>
    <w:rsid w:val="00232087"/>
    <w:rsid w:val="002320B2"/>
    <w:rsid w:val="00232331"/>
    <w:rsid w:val="00232A3D"/>
    <w:rsid w:val="0023331D"/>
    <w:rsid w:val="00234A0F"/>
    <w:rsid w:val="00234C69"/>
    <w:rsid w:val="002351C3"/>
    <w:rsid w:val="0023535F"/>
    <w:rsid w:val="00235BFA"/>
    <w:rsid w:val="00235F46"/>
    <w:rsid w:val="0023646E"/>
    <w:rsid w:val="00236A39"/>
    <w:rsid w:val="00237119"/>
    <w:rsid w:val="00237AD9"/>
    <w:rsid w:val="00240FD4"/>
    <w:rsid w:val="002410A4"/>
    <w:rsid w:val="00241919"/>
    <w:rsid w:val="00241E93"/>
    <w:rsid w:val="002422C8"/>
    <w:rsid w:val="00242489"/>
    <w:rsid w:val="00242663"/>
    <w:rsid w:val="0024289E"/>
    <w:rsid w:val="00242C3A"/>
    <w:rsid w:val="00242CAA"/>
    <w:rsid w:val="00242E64"/>
    <w:rsid w:val="0024307F"/>
    <w:rsid w:val="00243CB1"/>
    <w:rsid w:val="002443B1"/>
    <w:rsid w:val="00244633"/>
    <w:rsid w:val="002447D9"/>
    <w:rsid w:val="002454B8"/>
    <w:rsid w:val="00245C35"/>
    <w:rsid w:val="00245D9E"/>
    <w:rsid w:val="0024606A"/>
    <w:rsid w:val="00246360"/>
    <w:rsid w:val="0024680C"/>
    <w:rsid w:val="00246B0B"/>
    <w:rsid w:val="00246D16"/>
    <w:rsid w:val="00247115"/>
    <w:rsid w:val="00247268"/>
    <w:rsid w:val="002472B8"/>
    <w:rsid w:val="002473B3"/>
    <w:rsid w:val="0024766E"/>
    <w:rsid w:val="002479B7"/>
    <w:rsid w:val="00247E55"/>
    <w:rsid w:val="00250072"/>
    <w:rsid w:val="002501E4"/>
    <w:rsid w:val="0025055B"/>
    <w:rsid w:val="00250A8C"/>
    <w:rsid w:val="00250E8B"/>
    <w:rsid w:val="00250F7C"/>
    <w:rsid w:val="00251415"/>
    <w:rsid w:val="00251684"/>
    <w:rsid w:val="00251D1E"/>
    <w:rsid w:val="00251DE0"/>
    <w:rsid w:val="0025282E"/>
    <w:rsid w:val="0025286F"/>
    <w:rsid w:val="00252BC2"/>
    <w:rsid w:val="00253459"/>
    <w:rsid w:val="00253E15"/>
    <w:rsid w:val="002542F2"/>
    <w:rsid w:val="002545B3"/>
    <w:rsid w:val="002558FE"/>
    <w:rsid w:val="002560C1"/>
    <w:rsid w:val="0025612B"/>
    <w:rsid w:val="002566D6"/>
    <w:rsid w:val="00257322"/>
    <w:rsid w:val="00257906"/>
    <w:rsid w:val="00260B49"/>
    <w:rsid w:val="00260F3B"/>
    <w:rsid w:val="00261D59"/>
    <w:rsid w:val="0026223A"/>
    <w:rsid w:val="0026249B"/>
    <w:rsid w:val="002625EC"/>
    <w:rsid w:val="00262667"/>
    <w:rsid w:val="00262C63"/>
    <w:rsid w:val="00262D4D"/>
    <w:rsid w:val="00263F04"/>
    <w:rsid w:val="00264077"/>
    <w:rsid w:val="00264BED"/>
    <w:rsid w:val="00265107"/>
    <w:rsid w:val="00265372"/>
    <w:rsid w:val="00265515"/>
    <w:rsid w:val="00265525"/>
    <w:rsid w:val="00265747"/>
    <w:rsid w:val="002657DF"/>
    <w:rsid w:val="00265E10"/>
    <w:rsid w:val="00266797"/>
    <w:rsid w:val="002667D7"/>
    <w:rsid w:val="00266FEC"/>
    <w:rsid w:val="0026719F"/>
    <w:rsid w:val="00267443"/>
    <w:rsid w:val="002676ED"/>
    <w:rsid w:val="002676F1"/>
    <w:rsid w:val="00267BA1"/>
    <w:rsid w:val="00267C21"/>
    <w:rsid w:val="00270C5E"/>
    <w:rsid w:val="0027115A"/>
    <w:rsid w:val="0027134A"/>
    <w:rsid w:val="00271A7A"/>
    <w:rsid w:val="002722B8"/>
    <w:rsid w:val="002729A3"/>
    <w:rsid w:val="00272AA9"/>
    <w:rsid w:val="0027317A"/>
    <w:rsid w:val="002738AC"/>
    <w:rsid w:val="00273CC8"/>
    <w:rsid w:val="00273FDE"/>
    <w:rsid w:val="00274465"/>
    <w:rsid w:val="002744F8"/>
    <w:rsid w:val="0027450A"/>
    <w:rsid w:val="00274C08"/>
    <w:rsid w:val="00275925"/>
    <w:rsid w:val="002759A3"/>
    <w:rsid w:val="00275E2F"/>
    <w:rsid w:val="00276632"/>
    <w:rsid w:val="0027733F"/>
    <w:rsid w:val="00277545"/>
    <w:rsid w:val="00280160"/>
    <w:rsid w:val="00280289"/>
    <w:rsid w:val="00280642"/>
    <w:rsid w:val="002806B3"/>
    <w:rsid w:val="002807CB"/>
    <w:rsid w:val="00281195"/>
    <w:rsid w:val="00281265"/>
    <w:rsid w:val="00281588"/>
    <w:rsid w:val="0028259B"/>
    <w:rsid w:val="0028265C"/>
    <w:rsid w:val="002827EB"/>
    <w:rsid w:val="00282CEF"/>
    <w:rsid w:val="00284021"/>
    <w:rsid w:val="00284185"/>
    <w:rsid w:val="00284DC2"/>
    <w:rsid w:val="0028558F"/>
    <w:rsid w:val="00285ED9"/>
    <w:rsid w:val="00286068"/>
    <w:rsid w:val="00286B14"/>
    <w:rsid w:val="00286CB5"/>
    <w:rsid w:val="00287841"/>
    <w:rsid w:val="00287985"/>
    <w:rsid w:val="00290B63"/>
    <w:rsid w:val="00290DAE"/>
    <w:rsid w:val="00290E43"/>
    <w:rsid w:val="00292032"/>
    <w:rsid w:val="0029205D"/>
    <w:rsid w:val="00293800"/>
    <w:rsid w:val="00293AA2"/>
    <w:rsid w:val="00293CA7"/>
    <w:rsid w:val="00293F62"/>
    <w:rsid w:val="00294CC6"/>
    <w:rsid w:val="00294FD6"/>
    <w:rsid w:val="002952AD"/>
    <w:rsid w:val="00295312"/>
    <w:rsid w:val="00295602"/>
    <w:rsid w:val="002957E0"/>
    <w:rsid w:val="00296343"/>
    <w:rsid w:val="002966C6"/>
    <w:rsid w:val="00296B7A"/>
    <w:rsid w:val="00297562"/>
    <w:rsid w:val="00297D66"/>
    <w:rsid w:val="002A07AB"/>
    <w:rsid w:val="002A0D35"/>
    <w:rsid w:val="002A13FD"/>
    <w:rsid w:val="002A169E"/>
    <w:rsid w:val="002A1B5B"/>
    <w:rsid w:val="002A25DB"/>
    <w:rsid w:val="002A32A5"/>
    <w:rsid w:val="002A3629"/>
    <w:rsid w:val="002A37BC"/>
    <w:rsid w:val="002A49DE"/>
    <w:rsid w:val="002A4E29"/>
    <w:rsid w:val="002A5047"/>
    <w:rsid w:val="002A5EB2"/>
    <w:rsid w:val="002A6365"/>
    <w:rsid w:val="002A642A"/>
    <w:rsid w:val="002A6F8E"/>
    <w:rsid w:val="002A7724"/>
    <w:rsid w:val="002A7EF5"/>
    <w:rsid w:val="002A7F64"/>
    <w:rsid w:val="002B0236"/>
    <w:rsid w:val="002B0E9C"/>
    <w:rsid w:val="002B14CC"/>
    <w:rsid w:val="002B1F71"/>
    <w:rsid w:val="002B2271"/>
    <w:rsid w:val="002B23E8"/>
    <w:rsid w:val="002B2E5C"/>
    <w:rsid w:val="002B3311"/>
    <w:rsid w:val="002B35A6"/>
    <w:rsid w:val="002B35F7"/>
    <w:rsid w:val="002B3EBD"/>
    <w:rsid w:val="002B4599"/>
    <w:rsid w:val="002B4B95"/>
    <w:rsid w:val="002B4E02"/>
    <w:rsid w:val="002B5923"/>
    <w:rsid w:val="002B66F8"/>
    <w:rsid w:val="002B6881"/>
    <w:rsid w:val="002B6A64"/>
    <w:rsid w:val="002B6E5F"/>
    <w:rsid w:val="002B7189"/>
    <w:rsid w:val="002B7362"/>
    <w:rsid w:val="002B750C"/>
    <w:rsid w:val="002B78A2"/>
    <w:rsid w:val="002C039A"/>
    <w:rsid w:val="002C0FB3"/>
    <w:rsid w:val="002C1240"/>
    <w:rsid w:val="002C12B0"/>
    <w:rsid w:val="002C13FA"/>
    <w:rsid w:val="002C140B"/>
    <w:rsid w:val="002C1547"/>
    <w:rsid w:val="002C1871"/>
    <w:rsid w:val="002C1D11"/>
    <w:rsid w:val="002C1D74"/>
    <w:rsid w:val="002C1EDE"/>
    <w:rsid w:val="002C2B51"/>
    <w:rsid w:val="002C2D5C"/>
    <w:rsid w:val="002C3148"/>
    <w:rsid w:val="002C3225"/>
    <w:rsid w:val="002C3E68"/>
    <w:rsid w:val="002C416A"/>
    <w:rsid w:val="002C5901"/>
    <w:rsid w:val="002C6605"/>
    <w:rsid w:val="002C67F3"/>
    <w:rsid w:val="002C69C7"/>
    <w:rsid w:val="002C6B68"/>
    <w:rsid w:val="002C7578"/>
    <w:rsid w:val="002C760A"/>
    <w:rsid w:val="002D0259"/>
    <w:rsid w:val="002D0482"/>
    <w:rsid w:val="002D134C"/>
    <w:rsid w:val="002D15D0"/>
    <w:rsid w:val="002D19E1"/>
    <w:rsid w:val="002D2442"/>
    <w:rsid w:val="002D24E6"/>
    <w:rsid w:val="002D472F"/>
    <w:rsid w:val="002D5F9A"/>
    <w:rsid w:val="002D6429"/>
    <w:rsid w:val="002D71FA"/>
    <w:rsid w:val="002D7517"/>
    <w:rsid w:val="002E0194"/>
    <w:rsid w:val="002E0523"/>
    <w:rsid w:val="002E0CEF"/>
    <w:rsid w:val="002E1612"/>
    <w:rsid w:val="002E16C0"/>
    <w:rsid w:val="002E1A11"/>
    <w:rsid w:val="002E1E3B"/>
    <w:rsid w:val="002E1F62"/>
    <w:rsid w:val="002E200D"/>
    <w:rsid w:val="002E2912"/>
    <w:rsid w:val="002E291C"/>
    <w:rsid w:val="002E2A3E"/>
    <w:rsid w:val="002E2C45"/>
    <w:rsid w:val="002E3695"/>
    <w:rsid w:val="002E42EB"/>
    <w:rsid w:val="002E4DEF"/>
    <w:rsid w:val="002E55CD"/>
    <w:rsid w:val="002E5B38"/>
    <w:rsid w:val="002E5DB8"/>
    <w:rsid w:val="002E63E0"/>
    <w:rsid w:val="002E67F9"/>
    <w:rsid w:val="002E6A1A"/>
    <w:rsid w:val="002E6A90"/>
    <w:rsid w:val="002E7655"/>
    <w:rsid w:val="002E7D3E"/>
    <w:rsid w:val="002F0066"/>
    <w:rsid w:val="002F058A"/>
    <w:rsid w:val="002F0DD3"/>
    <w:rsid w:val="002F0FB4"/>
    <w:rsid w:val="002F11D2"/>
    <w:rsid w:val="002F138B"/>
    <w:rsid w:val="002F1822"/>
    <w:rsid w:val="002F2150"/>
    <w:rsid w:val="002F2290"/>
    <w:rsid w:val="002F2F5E"/>
    <w:rsid w:val="002F3A72"/>
    <w:rsid w:val="002F3AF3"/>
    <w:rsid w:val="002F3AFB"/>
    <w:rsid w:val="002F5215"/>
    <w:rsid w:val="002F547A"/>
    <w:rsid w:val="002F57EE"/>
    <w:rsid w:val="002F5ABC"/>
    <w:rsid w:val="002F5D56"/>
    <w:rsid w:val="002F67DF"/>
    <w:rsid w:val="002F685A"/>
    <w:rsid w:val="002F68FF"/>
    <w:rsid w:val="002F75F6"/>
    <w:rsid w:val="002F7B9E"/>
    <w:rsid w:val="002F7FC8"/>
    <w:rsid w:val="003004EA"/>
    <w:rsid w:val="003009A3"/>
    <w:rsid w:val="00300C24"/>
    <w:rsid w:val="003013B9"/>
    <w:rsid w:val="003013FF"/>
    <w:rsid w:val="00301899"/>
    <w:rsid w:val="00302380"/>
    <w:rsid w:val="003026C3"/>
    <w:rsid w:val="003027EA"/>
    <w:rsid w:val="003027F4"/>
    <w:rsid w:val="0030327D"/>
    <w:rsid w:val="00304B64"/>
    <w:rsid w:val="0030541C"/>
    <w:rsid w:val="00305D21"/>
    <w:rsid w:val="003063DE"/>
    <w:rsid w:val="003068CB"/>
    <w:rsid w:val="003069F6"/>
    <w:rsid w:val="00306D50"/>
    <w:rsid w:val="003079AE"/>
    <w:rsid w:val="00307CD0"/>
    <w:rsid w:val="00310035"/>
    <w:rsid w:val="003107F6"/>
    <w:rsid w:val="00311486"/>
    <w:rsid w:val="0031196C"/>
    <w:rsid w:val="003119C7"/>
    <w:rsid w:val="0031396A"/>
    <w:rsid w:val="00313A3C"/>
    <w:rsid w:val="0031414E"/>
    <w:rsid w:val="00314D18"/>
    <w:rsid w:val="003155FE"/>
    <w:rsid w:val="003156D7"/>
    <w:rsid w:val="003157DE"/>
    <w:rsid w:val="00315D12"/>
    <w:rsid w:val="00315E31"/>
    <w:rsid w:val="00316C12"/>
    <w:rsid w:val="003171F1"/>
    <w:rsid w:val="00317448"/>
    <w:rsid w:val="003176FC"/>
    <w:rsid w:val="00317CEB"/>
    <w:rsid w:val="00317EAC"/>
    <w:rsid w:val="00317F91"/>
    <w:rsid w:val="003200D6"/>
    <w:rsid w:val="003209D6"/>
    <w:rsid w:val="00320DCB"/>
    <w:rsid w:val="00320F9E"/>
    <w:rsid w:val="00321158"/>
    <w:rsid w:val="00321442"/>
    <w:rsid w:val="003219B6"/>
    <w:rsid w:val="0032238C"/>
    <w:rsid w:val="0032297E"/>
    <w:rsid w:val="003229B7"/>
    <w:rsid w:val="00322F66"/>
    <w:rsid w:val="0032341E"/>
    <w:rsid w:val="0032394E"/>
    <w:rsid w:val="00323F3F"/>
    <w:rsid w:val="00323FCC"/>
    <w:rsid w:val="00324731"/>
    <w:rsid w:val="0032568F"/>
    <w:rsid w:val="00325905"/>
    <w:rsid w:val="00325EEC"/>
    <w:rsid w:val="00326C5B"/>
    <w:rsid w:val="00327DAB"/>
    <w:rsid w:val="00327DD5"/>
    <w:rsid w:val="003309FA"/>
    <w:rsid w:val="003311D3"/>
    <w:rsid w:val="0033158C"/>
    <w:rsid w:val="003318CA"/>
    <w:rsid w:val="00331D74"/>
    <w:rsid w:val="00331EDC"/>
    <w:rsid w:val="003322A9"/>
    <w:rsid w:val="003325DE"/>
    <w:rsid w:val="00332950"/>
    <w:rsid w:val="00332C40"/>
    <w:rsid w:val="0033380F"/>
    <w:rsid w:val="00333A07"/>
    <w:rsid w:val="00333A96"/>
    <w:rsid w:val="00334244"/>
    <w:rsid w:val="00334A4C"/>
    <w:rsid w:val="00334BF9"/>
    <w:rsid w:val="00334C5F"/>
    <w:rsid w:val="003350E5"/>
    <w:rsid w:val="003354F0"/>
    <w:rsid w:val="003359B6"/>
    <w:rsid w:val="00336577"/>
    <w:rsid w:val="003369F4"/>
    <w:rsid w:val="00336A70"/>
    <w:rsid w:val="00336A8E"/>
    <w:rsid w:val="00336EFE"/>
    <w:rsid w:val="0033719A"/>
    <w:rsid w:val="003373EB"/>
    <w:rsid w:val="00337474"/>
    <w:rsid w:val="0033754E"/>
    <w:rsid w:val="003375A2"/>
    <w:rsid w:val="00337FDF"/>
    <w:rsid w:val="0034090C"/>
    <w:rsid w:val="003413A8"/>
    <w:rsid w:val="00341515"/>
    <w:rsid w:val="00341648"/>
    <w:rsid w:val="00341A59"/>
    <w:rsid w:val="00342156"/>
    <w:rsid w:val="0034217C"/>
    <w:rsid w:val="003421F6"/>
    <w:rsid w:val="0034255B"/>
    <w:rsid w:val="00342EDB"/>
    <w:rsid w:val="003435BF"/>
    <w:rsid w:val="0034433B"/>
    <w:rsid w:val="003443DF"/>
    <w:rsid w:val="00344562"/>
    <w:rsid w:val="0034462E"/>
    <w:rsid w:val="00344759"/>
    <w:rsid w:val="003447D2"/>
    <w:rsid w:val="003453FB"/>
    <w:rsid w:val="00345706"/>
    <w:rsid w:val="003458D1"/>
    <w:rsid w:val="00346155"/>
    <w:rsid w:val="00346861"/>
    <w:rsid w:val="003474F6"/>
    <w:rsid w:val="00347524"/>
    <w:rsid w:val="00350746"/>
    <w:rsid w:val="0035082C"/>
    <w:rsid w:val="0035095E"/>
    <w:rsid w:val="0035105F"/>
    <w:rsid w:val="0035155E"/>
    <w:rsid w:val="003518CA"/>
    <w:rsid w:val="00351ED4"/>
    <w:rsid w:val="00352270"/>
    <w:rsid w:val="003525DA"/>
    <w:rsid w:val="0035270D"/>
    <w:rsid w:val="00352CB0"/>
    <w:rsid w:val="0035377B"/>
    <w:rsid w:val="0035386F"/>
    <w:rsid w:val="00353ACE"/>
    <w:rsid w:val="00354037"/>
    <w:rsid w:val="00354283"/>
    <w:rsid w:val="00354355"/>
    <w:rsid w:val="0035441C"/>
    <w:rsid w:val="0035442A"/>
    <w:rsid w:val="0035506F"/>
    <w:rsid w:val="003550B9"/>
    <w:rsid w:val="00355DFA"/>
    <w:rsid w:val="00355F59"/>
    <w:rsid w:val="00356A02"/>
    <w:rsid w:val="00356E29"/>
    <w:rsid w:val="00357017"/>
    <w:rsid w:val="00357019"/>
    <w:rsid w:val="00357098"/>
    <w:rsid w:val="00357181"/>
    <w:rsid w:val="00357BB6"/>
    <w:rsid w:val="00357F92"/>
    <w:rsid w:val="00360340"/>
    <w:rsid w:val="003607EF"/>
    <w:rsid w:val="00360879"/>
    <w:rsid w:val="00360D34"/>
    <w:rsid w:val="00360FF9"/>
    <w:rsid w:val="003611B9"/>
    <w:rsid w:val="003611C0"/>
    <w:rsid w:val="0036163F"/>
    <w:rsid w:val="00361D49"/>
    <w:rsid w:val="003620CC"/>
    <w:rsid w:val="00362358"/>
    <w:rsid w:val="00362E21"/>
    <w:rsid w:val="00362E53"/>
    <w:rsid w:val="00363212"/>
    <w:rsid w:val="003633F1"/>
    <w:rsid w:val="003640D3"/>
    <w:rsid w:val="00364104"/>
    <w:rsid w:val="00364C25"/>
    <w:rsid w:val="00364E7F"/>
    <w:rsid w:val="00365056"/>
    <w:rsid w:val="003652DE"/>
    <w:rsid w:val="00365535"/>
    <w:rsid w:val="00365AB0"/>
    <w:rsid w:val="00366051"/>
    <w:rsid w:val="00366507"/>
    <w:rsid w:val="0036652A"/>
    <w:rsid w:val="00366664"/>
    <w:rsid w:val="00366AC5"/>
    <w:rsid w:val="0036767C"/>
    <w:rsid w:val="00367C9C"/>
    <w:rsid w:val="00367E83"/>
    <w:rsid w:val="00370783"/>
    <w:rsid w:val="003717A1"/>
    <w:rsid w:val="00371A6A"/>
    <w:rsid w:val="00371FA1"/>
    <w:rsid w:val="003721D3"/>
    <w:rsid w:val="00372812"/>
    <w:rsid w:val="003729B5"/>
    <w:rsid w:val="00372BA2"/>
    <w:rsid w:val="003730B0"/>
    <w:rsid w:val="0037316C"/>
    <w:rsid w:val="0037319F"/>
    <w:rsid w:val="003732E8"/>
    <w:rsid w:val="003737E4"/>
    <w:rsid w:val="00373E8B"/>
    <w:rsid w:val="003740CF"/>
    <w:rsid w:val="00374196"/>
    <w:rsid w:val="003742DC"/>
    <w:rsid w:val="003757D7"/>
    <w:rsid w:val="003761CB"/>
    <w:rsid w:val="00376762"/>
    <w:rsid w:val="00376934"/>
    <w:rsid w:val="00376F31"/>
    <w:rsid w:val="00376F3A"/>
    <w:rsid w:val="00377306"/>
    <w:rsid w:val="003774EF"/>
    <w:rsid w:val="003779A1"/>
    <w:rsid w:val="003810A9"/>
    <w:rsid w:val="003812AF"/>
    <w:rsid w:val="003813C2"/>
    <w:rsid w:val="003814F6"/>
    <w:rsid w:val="00381846"/>
    <w:rsid w:val="00381A7C"/>
    <w:rsid w:val="00382934"/>
    <w:rsid w:val="00382E33"/>
    <w:rsid w:val="00383B33"/>
    <w:rsid w:val="00383DDE"/>
    <w:rsid w:val="00383E27"/>
    <w:rsid w:val="00383F6F"/>
    <w:rsid w:val="00383F94"/>
    <w:rsid w:val="00384063"/>
    <w:rsid w:val="0038406E"/>
    <w:rsid w:val="00384169"/>
    <w:rsid w:val="003841F8"/>
    <w:rsid w:val="0038437B"/>
    <w:rsid w:val="0038438D"/>
    <w:rsid w:val="00384C92"/>
    <w:rsid w:val="00384CA7"/>
    <w:rsid w:val="0038501C"/>
    <w:rsid w:val="00385655"/>
    <w:rsid w:val="00385D0A"/>
    <w:rsid w:val="00386C07"/>
    <w:rsid w:val="00386F7F"/>
    <w:rsid w:val="00387007"/>
    <w:rsid w:val="0038707E"/>
    <w:rsid w:val="00387D50"/>
    <w:rsid w:val="00390C79"/>
    <w:rsid w:val="00390F2C"/>
    <w:rsid w:val="00391B02"/>
    <w:rsid w:val="0039229B"/>
    <w:rsid w:val="003922D1"/>
    <w:rsid w:val="00392574"/>
    <w:rsid w:val="0039257F"/>
    <w:rsid w:val="003925C8"/>
    <w:rsid w:val="003926A1"/>
    <w:rsid w:val="00392E99"/>
    <w:rsid w:val="00393355"/>
    <w:rsid w:val="00393463"/>
    <w:rsid w:val="00393741"/>
    <w:rsid w:val="0039410A"/>
    <w:rsid w:val="0039447C"/>
    <w:rsid w:val="003949BD"/>
    <w:rsid w:val="003955D7"/>
    <w:rsid w:val="003963E4"/>
    <w:rsid w:val="0039640A"/>
    <w:rsid w:val="00396508"/>
    <w:rsid w:val="00396795"/>
    <w:rsid w:val="00396821"/>
    <w:rsid w:val="00396CA0"/>
    <w:rsid w:val="00397961"/>
    <w:rsid w:val="00397ED6"/>
    <w:rsid w:val="003A005C"/>
    <w:rsid w:val="003A0BF9"/>
    <w:rsid w:val="003A1E0E"/>
    <w:rsid w:val="003A1F9D"/>
    <w:rsid w:val="003A206D"/>
    <w:rsid w:val="003A254E"/>
    <w:rsid w:val="003A258C"/>
    <w:rsid w:val="003A2CFC"/>
    <w:rsid w:val="003A2EE9"/>
    <w:rsid w:val="003A3059"/>
    <w:rsid w:val="003A329A"/>
    <w:rsid w:val="003A4532"/>
    <w:rsid w:val="003A5B98"/>
    <w:rsid w:val="003A60E1"/>
    <w:rsid w:val="003A64E8"/>
    <w:rsid w:val="003A6A96"/>
    <w:rsid w:val="003A6D3D"/>
    <w:rsid w:val="003A6DBE"/>
    <w:rsid w:val="003A71A4"/>
    <w:rsid w:val="003A7654"/>
    <w:rsid w:val="003A77DD"/>
    <w:rsid w:val="003A78C4"/>
    <w:rsid w:val="003A79C6"/>
    <w:rsid w:val="003A7B13"/>
    <w:rsid w:val="003A7C49"/>
    <w:rsid w:val="003B00E2"/>
    <w:rsid w:val="003B0270"/>
    <w:rsid w:val="003B0427"/>
    <w:rsid w:val="003B12DF"/>
    <w:rsid w:val="003B2967"/>
    <w:rsid w:val="003B30CC"/>
    <w:rsid w:val="003B3764"/>
    <w:rsid w:val="003B3D75"/>
    <w:rsid w:val="003B4678"/>
    <w:rsid w:val="003B4A6D"/>
    <w:rsid w:val="003B5137"/>
    <w:rsid w:val="003B5E75"/>
    <w:rsid w:val="003B5E7A"/>
    <w:rsid w:val="003B5EF8"/>
    <w:rsid w:val="003B6665"/>
    <w:rsid w:val="003B673C"/>
    <w:rsid w:val="003B68A8"/>
    <w:rsid w:val="003B6E0E"/>
    <w:rsid w:val="003B726A"/>
    <w:rsid w:val="003B72FC"/>
    <w:rsid w:val="003B76F6"/>
    <w:rsid w:val="003B7854"/>
    <w:rsid w:val="003B7B4A"/>
    <w:rsid w:val="003C0679"/>
    <w:rsid w:val="003C06BA"/>
    <w:rsid w:val="003C0BCE"/>
    <w:rsid w:val="003C18CD"/>
    <w:rsid w:val="003C1D08"/>
    <w:rsid w:val="003C1E46"/>
    <w:rsid w:val="003C1FCC"/>
    <w:rsid w:val="003C36BA"/>
    <w:rsid w:val="003C39CA"/>
    <w:rsid w:val="003C4388"/>
    <w:rsid w:val="003C463B"/>
    <w:rsid w:val="003C46A9"/>
    <w:rsid w:val="003C4840"/>
    <w:rsid w:val="003C4926"/>
    <w:rsid w:val="003C59BD"/>
    <w:rsid w:val="003C6917"/>
    <w:rsid w:val="003C6EF7"/>
    <w:rsid w:val="003C71C3"/>
    <w:rsid w:val="003C7489"/>
    <w:rsid w:val="003C7504"/>
    <w:rsid w:val="003C7C9A"/>
    <w:rsid w:val="003D03A1"/>
    <w:rsid w:val="003D0971"/>
    <w:rsid w:val="003D0E28"/>
    <w:rsid w:val="003D1DFC"/>
    <w:rsid w:val="003D2229"/>
    <w:rsid w:val="003D23D5"/>
    <w:rsid w:val="003D24A4"/>
    <w:rsid w:val="003D2D81"/>
    <w:rsid w:val="003D49AE"/>
    <w:rsid w:val="003D4FCF"/>
    <w:rsid w:val="003D52AC"/>
    <w:rsid w:val="003D53F4"/>
    <w:rsid w:val="003D55E6"/>
    <w:rsid w:val="003D5CE6"/>
    <w:rsid w:val="003D5D36"/>
    <w:rsid w:val="003D6165"/>
    <w:rsid w:val="003D6E23"/>
    <w:rsid w:val="003D78F8"/>
    <w:rsid w:val="003D7942"/>
    <w:rsid w:val="003D7AAF"/>
    <w:rsid w:val="003D7AC0"/>
    <w:rsid w:val="003D7DBB"/>
    <w:rsid w:val="003E0828"/>
    <w:rsid w:val="003E1DF5"/>
    <w:rsid w:val="003E1FEF"/>
    <w:rsid w:val="003E2242"/>
    <w:rsid w:val="003E3C1C"/>
    <w:rsid w:val="003E3E08"/>
    <w:rsid w:val="003E47F5"/>
    <w:rsid w:val="003E4B19"/>
    <w:rsid w:val="003E529C"/>
    <w:rsid w:val="003E5868"/>
    <w:rsid w:val="003E5DE5"/>
    <w:rsid w:val="003E6748"/>
    <w:rsid w:val="003E6DB4"/>
    <w:rsid w:val="003E74DE"/>
    <w:rsid w:val="003F065A"/>
    <w:rsid w:val="003F0B93"/>
    <w:rsid w:val="003F0E5A"/>
    <w:rsid w:val="003F1889"/>
    <w:rsid w:val="003F19D6"/>
    <w:rsid w:val="003F1A83"/>
    <w:rsid w:val="003F20C6"/>
    <w:rsid w:val="003F26EA"/>
    <w:rsid w:val="003F2B27"/>
    <w:rsid w:val="003F2FA2"/>
    <w:rsid w:val="003F3C2F"/>
    <w:rsid w:val="003F3F17"/>
    <w:rsid w:val="003F40F9"/>
    <w:rsid w:val="003F432D"/>
    <w:rsid w:val="003F43D2"/>
    <w:rsid w:val="003F45DD"/>
    <w:rsid w:val="003F5074"/>
    <w:rsid w:val="003F55A1"/>
    <w:rsid w:val="003F581D"/>
    <w:rsid w:val="003F5C48"/>
    <w:rsid w:val="003F657F"/>
    <w:rsid w:val="003F6929"/>
    <w:rsid w:val="003F69F4"/>
    <w:rsid w:val="003F6A45"/>
    <w:rsid w:val="003F7339"/>
    <w:rsid w:val="003F75AE"/>
    <w:rsid w:val="003F76E8"/>
    <w:rsid w:val="003F77C0"/>
    <w:rsid w:val="003F7932"/>
    <w:rsid w:val="003F7B06"/>
    <w:rsid w:val="003F7E99"/>
    <w:rsid w:val="004002E7"/>
    <w:rsid w:val="00400A52"/>
    <w:rsid w:val="00400A76"/>
    <w:rsid w:val="004010A0"/>
    <w:rsid w:val="00401344"/>
    <w:rsid w:val="0040161D"/>
    <w:rsid w:val="0040197C"/>
    <w:rsid w:val="00401BE7"/>
    <w:rsid w:val="00402066"/>
    <w:rsid w:val="00402126"/>
    <w:rsid w:val="004023A8"/>
    <w:rsid w:val="00402AF5"/>
    <w:rsid w:val="004034A8"/>
    <w:rsid w:val="004039B4"/>
    <w:rsid w:val="004042A4"/>
    <w:rsid w:val="00404BC8"/>
    <w:rsid w:val="00404EC4"/>
    <w:rsid w:val="00405315"/>
    <w:rsid w:val="004055A6"/>
    <w:rsid w:val="00405C8B"/>
    <w:rsid w:val="004062DD"/>
    <w:rsid w:val="0040642C"/>
    <w:rsid w:val="00406E95"/>
    <w:rsid w:val="004071E3"/>
    <w:rsid w:val="004073E9"/>
    <w:rsid w:val="00407F00"/>
    <w:rsid w:val="004102C5"/>
    <w:rsid w:val="00410A03"/>
    <w:rsid w:val="00410EEA"/>
    <w:rsid w:val="004115A4"/>
    <w:rsid w:val="00411941"/>
    <w:rsid w:val="004119D1"/>
    <w:rsid w:val="00411CC3"/>
    <w:rsid w:val="004123BC"/>
    <w:rsid w:val="004125E7"/>
    <w:rsid w:val="00412A4D"/>
    <w:rsid w:val="004131BE"/>
    <w:rsid w:val="00413E1F"/>
    <w:rsid w:val="00414D47"/>
    <w:rsid w:val="004153A3"/>
    <w:rsid w:val="00415951"/>
    <w:rsid w:val="00415975"/>
    <w:rsid w:val="00416802"/>
    <w:rsid w:val="00416CAE"/>
    <w:rsid w:val="004171B4"/>
    <w:rsid w:val="00420509"/>
    <w:rsid w:val="00420E0B"/>
    <w:rsid w:val="0042104B"/>
    <w:rsid w:val="00421796"/>
    <w:rsid w:val="00421814"/>
    <w:rsid w:val="00421839"/>
    <w:rsid w:val="00421DC3"/>
    <w:rsid w:val="00421E50"/>
    <w:rsid w:val="004223EC"/>
    <w:rsid w:val="0042287F"/>
    <w:rsid w:val="00422E4A"/>
    <w:rsid w:val="00423ECB"/>
    <w:rsid w:val="004240F5"/>
    <w:rsid w:val="00424A25"/>
    <w:rsid w:val="00424F52"/>
    <w:rsid w:val="00425508"/>
    <w:rsid w:val="00425949"/>
    <w:rsid w:val="00425C67"/>
    <w:rsid w:val="004260A9"/>
    <w:rsid w:val="004260AE"/>
    <w:rsid w:val="004267CB"/>
    <w:rsid w:val="00426C2A"/>
    <w:rsid w:val="00426EA2"/>
    <w:rsid w:val="004276B5"/>
    <w:rsid w:val="004277D4"/>
    <w:rsid w:val="00427C79"/>
    <w:rsid w:val="004303CD"/>
    <w:rsid w:val="0043159A"/>
    <w:rsid w:val="004317A5"/>
    <w:rsid w:val="004317BB"/>
    <w:rsid w:val="004318B0"/>
    <w:rsid w:val="004322B4"/>
    <w:rsid w:val="004326C1"/>
    <w:rsid w:val="004326F1"/>
    <w:rsid w:val="00432A8E"/>
    <w:rsid w:val="00432AD4"/>
    <w:rsid w:val="00432C72"/>
    <w:rsid w:val="00432EB9"/>
    <w:rsid w:val="004332A2"/>
    <w:rsid w:val="0043396B"/>
    <w:rsid w:val="00433C0F"/>
    <w:rsid w:val="00433CBA"/>
    <w:rsid w:val="00434155"/>
    <w:rsid w:val="00435078"/>
    <w:rsid w:val="00435C52"/>
    <w:rsid w:val="00436260"/>
    <w:rsid w:val="004364E7"/>
    <w:rsid w:val="004367B3"/>
    <w:rsid w:val="0043689E"/>
    <w:rsid w:val="00436A6F"/>
    <w:rsid w:val="00436BD4"/>
    <w:rsid w:val="00436BEE"/>
    <w:rsid w:val="00436E77"/>
    <w:rsid w:val="00437063"/>
    <w:rsid w:val="00437843"/>
    <w:rsid w:val="00437D50"/>
    <w:rsid w:val="00437F70"/>
    <w:rsid w:val="004400FC"/>
    <w:rsid w:val="00440675"/>
    <w:rsid w:val="00440E56"/>
    <w:rsid w:val="00441128"/>
    <w:rsid w:val="004418E7"/>
    <w:rsid w:val="0044191E"/>
    <w:rsid w:val="00441EDC"/>
    <w:rsid w:val="00442239"/>
    <w:rsid w:val="00442AB7"/>
    <w:rsid w:val="00442D3A"/>
    <w:rsid w:val="00442F77"/>
    <w:rsid w:val="00442F7A"/>
    <w:rsid w:val="00443736"/>
    <w:rsid w:val="00443CA8"/>
    <w:rsid w:val="00443F61"/>
    <w:rsid w:val="004441D3"/>
    <w:rsid w:val="0044420A"/>
    <w:rsid w:val="004446F0"/>
    <w:rsid w:val="004447E1"/>
    <w:rsid w:val="00444992"/>
    <w:rsid w:val="00444C38"/>
    <w:rsid w:val="00444C4F"/>
    <w:rsid w:val="004455E8"/>
    <w:rsid w:val="004456F6"/>
    <w:rsid w:val="00445AEC"/>
    <w:rsid w:val="004462D1"/>
    <w:rsid w:val="00446626"/>
    <w:rsid w:val="00446A71"/>
    <w:rsid w:val="00446BB2"/>
    <w:rsid w:val="004470F1"/>
    <w:rsid w:val="004472B3"/>
    <w:rsid w:val="0044776C"/>
    <w:rsid w:val="00447F56"/>
    <w:rsid w:val="004502FC"/>
    <w:rsid w:val="00450932"/>
    <w:rsid w:val="0045103F"/>
    <w:rsid w:val="00452685"/>
    <w:rsid w:val="004526F8"/>
    <w:rsid w:val="00453190"/>
    <w:rsid w:val="004534D8"/>
    <w:rsid w:val="0045353F"/>
    <w:rsid w:val="0045354A"/>
    <w:rsid w:val="00453DB7"/>
    <w:rsid w:val="00454EC4"/>
    <w:rsid w:val="004550CC"/>
    <w:rsid w:val="00455AA2"/>
    <w:rsid w:val="0045618C"/>
    <w:rsid w:val="0045641E"/>
    <w:rsid w:val="00456618"/>
    <w:rsid w:val="00456A8B"/>
    <w:rsid w:val="00456C3E"/>
    <w:rsid w:val="00457073"/>
    <w:rsid w:val="004571EA"/>
    <w:rsid w:val="0045738F"/>
    <w:rsid w:val="00457586"/>
    <w:rsid w:val="00457F2F"/>
    <w:rsid w:val="0046147C"/>
    <w:rsid w:val="00461B8C"/>
    <w:rsid w:val="00461E1C"/>
    <w:rsid w:val="004623E0"/>
    <w:rsid w:val="00462A0F"/>
    <w:rsid w:val="00463223"/>
    <w:rsid w:val="00463898"/>
    <w:rsid w:val="00463967"/>
    <w:rsid w:val="004639A6"/>
    <w:rsid w:val="00464BB4"/>
    <w:rsid w:val="00464C90"/>
    <w:rsid w:val="00464C9E"/>
    <w:rsid w:val="00465706"/>
    <w:rsid w:val="00465846"/>
    <w:rsid w:val="00465E80"/>
    <w:rsid w:val="00466F47"/>
    <w:rsid w:val="0046700D"/>
    <w:rsid w:val="00467083"/>
    <w:rsid w:val="0046761D"/>
    <w:rsid w:val="004678A1"/>
    <w:rsid w:val="00467B6C"/>
    <w:rsid w:val="0047000E"/>
    <w:rsid w:val="0047009D"/>
    <w:rsid w:val="00470126"/>
    <w:rsid w:val="00470196"/>
    <w:rsid w:val="004704B2"/>
    <w:rsid w:val="0047092F"/>
    <w:rsid w:val="00470A1D"/>
    <w:rsid w:val="00470E62"/>
    <w:rsid w:val="0047118D"/>
    <w:rsid w:val="00471B90"/>
    <w:rsid w:val="00472E64"/>
    <w:rsid w:val="00473993"/>
    <w:rsid w:val="00473D22"/>
    <w:rsid w:val="004744A8"/>
    <w:rsid w:val="00474C4F"/>
    <w:rsid w:val="00474D91"/>
    <w:rsid w:val="00475536"/>
    <w:rsid w:val="00475C52"/>
    <w:rsid w:val="00475D0E"/>
    <w:rsid w:val="00475FE0"/>
    <w:rsid w:val="004761C8"/>
    <w:rsid w:val="004763E3"/>
    <w:rsid w:val="0047692C"/>
    <w:rsid w:val="00477418"/>
    <w:rsid w:val="00477AD6"/>
    <w:rsid w:val="0048083F"/>
    <w:rsid w:val="00480B4F"/>
    <w:rsid w:val="00481738"/>
    <w:rsid w:val="00481A36"/>
    <w:rsid w:val="00481AB0"/>
    <w:rsid w:val="00481D43"/>
    <w:rsid w:val="00481E46"/>
    <w:rsid w:val="00482000"/>
    <w:rsid w:val="00482487"/>
    <w:rsid w:val="00482639"/>
    <w:rsid w:val="004829D9"/>
    <w:rsid w:val="00483371"/>
    <w:rsid w:val="0048355C"/>
    <w:rsid w:val="00483A05"/>
    <w:rsid w:val="00484177"/>
    <w:rsid w:val="00484659"/>
    <w:rsid w:val="00484C21"/>
    <w:rsid w:val="00484D90"/>
    <w:rsid w:val="00484FC1"/>
    <w:rsid w:val="00485AC2"/>
    <w:rsid w:val="00485E7C"/>
    <w:rsid w:val="00485EC3"/>
    <w:rsid w:val="00486145"/>
    <w:rsid w:val="0048672F"/>
    <w:rsid w:val="00486F12"/>
    <w:rsid w:val="0048758A"/>
    <w:rsid w:val="00487973"/>
    <w:rsid w:val="00487DC1"/>
    <w:rsid w:val="00490418"/>
    <w:rsid w:val="00490512"/>
    <w:rsid w:val="004905EF"/>
    <w:rsid w:val="00490C16"/>
    <w:rsid w:val="004912E4"/>
    <w:rsid w:val="0049163B"/>
    <w:rsid w:val="00491C10"/>
    <w:rsid w:val="00492132"/>
    <w:rsid w:val="00492A52"/>
    <w:rsid w:val="0049320E"/>
    <w:rsid w:val="0049335B"/>
    <w:rsid w:val="00493C75"/>
    <w:rsid w:val="00494140"/>
    <w:rsid w:val="00494C8A"/>
    <w:rsid w:val="004952B9"/>
    <w:rsid w:val="00495504"/>
    <w:rsid w:val="00495741"/>
    <w:rsid w:val="00495FF0"/>
    <w:rsid w:val="004967A5"/>
    <w:rsid w:val="0049693C"/>
    <w:rsid w:val="00496BF3"/>
    <w:rsid w:val="00496E5A"/>
    <w:rsid w:val="004970C2"/>
    <w:rsid w:val="0049743E"/>
    <w:rsid w:val="0049771C"/>
    <w:rsid w:val="004977B5"/>
    <w:rsid w:val="00497915"/>
    <w:rsid w:val="004A007E"/>
    <w:rsid w:val="004A00B7"/>
    <w:rsid w:val="004A130E"/>
    <w:rsid w:val="004A1447"/>
    <w:rsid w:val="004A27E5"/>
    <w:rsid w:val="004A2971"/>
    <w:rsid w:val="004A3976"/>
    <w:rsid w:val="004A3C40"/>
    <w:rsid w:val="004A3CD1"/>
    <w:rsid w:val="004A4C51"/>
    <w:rsid w:val="004A4F06"/>
    <w:rsid w:val="004A5325"/>
    <w:rsid w:val="004A5394"/>
    <w:rsid w:val="004A58B2"/>
    <w:rsid w:val="004A6C44"/>
    <w:rsid w:val="004A6CBA"/>
    <w:rsid w:val="004A6D86"/>
    <w:rsid w:val="004A6EA5"/>
    <w:rsid w:val="004A7116"/>
    <w:rsid w:val="004A72F8"/>
    <w:rsid w:val="004A756F"/>
    <w:rsid w:val="004A763D"/>
    <w:rsid w:val="004A772C"/>
    <w:rsid w:val="004A7F7F"/>
    <w:rsid w:val="004B055A"/>
    <w:rsid w:val="004B08FE"/>
    <w:rsid w:val="004B0C33"/>
    <w:rsid w:val="004B0EA3"/>
    <w:rsid w:val="004B0F63"/>
    <w:rsid w:val="004B1400"/>
    <w:rsid w:val="004B1AE6"/>
    <w:rsid w:val="004B1E00"/>
    <w:rsid w:val="004B1F43"/>
    <w:rsid w:val="004B1F58"/>
    <w:rsid w:val="004B2039"/>
    <w:rsid w:val="004B2438"/>
    <w:rsid w:val="004B24AE"/>
    <w:rsid w:val="004B3294"/>
    <w:rsid w:val="004B3463"/>
    <w:rsid w:val="004B361C"/>
    <w:rsid w:val="004B3A69"/>
    <w:rsid w:val="004B3A6D"/>
    <w:rsid w:val="004B3DE5"/>
    <w:rsid w:val="004B3DEF"/>
    <w:rsid w:val="004B49AB"/>
    <w:rsid w:val="004B4BEC"/>
    <w:rsid w:val="004B5AC3"/>
    <w:rsid w:val="004B6768"/>
    <w:rsid w:val="004B693D"/>
    <w:rsid w:val="004B6B8D"/>
    <w:rsid w:val="004C0255"/>
    <w:rsid w:val="004C038D"/>
    <w:rsid w:val="004C05BA"/>
    <w:rsid w:val="004C0788"/>
    <w:rsid w:val="004C12EF"/>
    <w:rsid w:val="004C15B2"/>
    <w:rsid w:val="004C237F"/>
    <w:rsid w:val="004C2AE3"/>
    <w:rsid w:val="004C3293"/>
    <w:rsid w:val="004C3301"/>
    <w:rsid w:val="004C3341"/>
    <w:rsid w:val="004C338B"/>
    <w:rsid w:val="004C3B6F"/>
    <w:rsid w:val="004C4B97"/>
    <w:rsid w:val="004C5B3B"/>
    <w:rsid w:val="004C5C51"/>
    <w:rsid w:val="004C5DB9"/>
    <w:rsid w:val="004C5FC3"/>
    <w:rsid w:val="004C6B3D"/>
    <w:rsid w:val="004C6D77"/>
    <w:rsid w:val="004C7B68"/>
    <w:rsid w:val="004C7F20"/>
    <w:rsid w:val="004D1590"/>
    <w:rsid w:val="004D1814"/>
    <w:rsid w:val="004D1AC2"/>
    <w:rsid w:val="004D1EEA"/>
    <w:rsid w:val="004D2E27"/>
    <w:rsid w:val="004D2E49"/>
    <w:rsid w:val="004D3361"/>
    <w:rsid w:val="004D367A"/>
    <w:rsid w:val="004D3803"/>
    <w:rsid w:val="004D3B55"/>
    <w:rsid w:val="004D3E22"/>
    <w:rsid w:val="004D4643"/>
    <w:rsid w:val="004D4D06"/>
    <w:rsid w:val="004D4F1F"/>
    <w:rsid w:val="004D4F26"/>
    <w:rsid w:val="004D50F1"/>
    <w:rsid w:val="004D630B"/>
    <w:rsid w:val="004D6884"/>
    <w:rsid w:val="004D6B8C"/>
    <w:rsid w:val="004D6D52"/>
    <w:rsid w:val="004D7AF0"/>
    <w:rsid w:val="004E02C2"/>
    <w:rsid w:val="004E037A"/>
    <w:rsid w:val="004E05FD"/>
    <w:rsid w:val="004E125C"/>
    <w:rsid w:val="004E15C4"/>
    <w:rsid w:val="004E1C52"/>
    <w:rsid w:val="004E2140"/>
    <w:rsid w:val="004E254B"/>
    <w:rsid w:val="004E2DD2"/>
    <w:rsid w:val="004E2DEE"/>
    <w:rsid w:val="004E3122"/>
    <w:rsid w:val="004E318C"/>
    <w:rsid w:val="004E331D"/>
    <w:rsid w:val="004E3438"/>
    <w:rsid w:val="004E34C6"/>
    <w:rsid w:val="004E34E4"/>
    <w:rsid w:val="004E3CFA"/>
    <w:rsid w:val="004E3F7C"/>
    <w:rsid w:val="004E462E"/>
    <w:rsid w:val="004E49CB"/>
    <w:rsid w:val="004E4A36"/>
    <w:rsid w:val="004E4B96"/>
    <w:rsid w:val="004E4D0A"/>
    <w:rsid w:val="004E50D7"/>
    <w:rsid w:val="004E50F6"/>
    <w:rsid w:val="004E5397"/>
    <w:rsid w:val="004E5AC7"/>
    <w:rsid w:val="004E5FD8"/>
    <w:rsid w:val="004E661C"/>
    <w:rsid w:val="004E6B54"/>
    <w:rsid w:val="004E6D67"/>
    <w:rsid w:val="004E7583"/>
    <w:rsid w:val="004E7EBC"/>
    <w:rsid w:val="004F0054"/>
    <w:rsid w:val="004F01EA"/>
    <w:rsid w:val="004F0FD8"/>
    <w:rsid w:val="004F18B0"/>
    <w:rsid w:val="004F1C68"/>
    <w:rsid w:val="004F1C9F"/>
    <w:rsid w:val="004F1D3C"/>
    <w:rsid w:val="004F21A9"/>
    <w:rsid w:val="004F227D"/>
    <w:rsid w:val="004F2A1A"/>
    <w:rsid w:val="004F2C00"/>
    <w:rsid w:val="004F2CCE"/>
    <w:rsid w:val="004F2F4A"/>
    <w:rsid w:val="004F3131"/>
    <w:rsid w:val="004F3AAB"/>
    <w:rsid w:val="004F3BBB"/>
    <w:rsid w:val="004F3BDB"/>
    <w:rsid w:val="004F3F36"/>
    <w:rsid w:val="004F4408"/>
    <w:rsid w:val="004F459B"/>
    <w:rsid w:val="004F47DC"/>
    <w:rsid w:val="004F506A"/>
    <w:rsid w:val="004F5585"/>
    <w:rsid w:val="004F634B"/>
    <w:rsid w:val="004F68E0"/>
    <w:rsid w:val="004F6EA0"/>
    <w:rsid w:val="004F703F"/>
    <w:rsid w:val="004F70B5"/>
    <w:rsid w:val="004F72D5"/>
    <w:rsid w:val="004F79B3"/>
    <w:rsid w:val="004F7BBC"/>
    <w:rsid w:val="00500478"/>
    <w:rsid w:val="005004EA"/>
    <w:rsid w:val="00500D9C"/>
    <w:rsid w:val="00500E8A"/>
    <w:rsid w:val="00501117"/>
    <w:rsid w:val="005013A4"/>
    <w:rsid w:val="00501831"/>
    <w:rsid w:val="00501D77"/>
    <w:rsid w:val="00502476"/>
    <w:rsid w:val="00502C18"/>
    <w:rsid w:val="00502E41"/>
    <w:rsid w:val="00503917"/>
    <w:rsid w:val="00503A92"/>
    <w:rsid w:val="00504892"/>
    <w:rsid w:val="005048D1"/>
    <w:rsid w:val="00504E0E"/>
    <w:rsid w:val="005054C8"/>
    <w:rsid w:val="005055D4"/>
    <w:rsid w:val="00505A22"/>
    <w:rsid w:val="00505C20"/>
    <w:rsid w:val="00506655"/>
    <w:rsid w:val="005067D9"/>
    <w:rsid w:val="00506B64"/>
    <w:rsid w:val="005074BF"/>
    <w:rsid w:val="00507A49"/>
    <w:rsid w:val="00507E7D"/>
    <w:rsid w:val="0051023A"/>
    <w:rsid w:val="00510321"/>
    <w:rsid w:val="00511238"/>
    <w:rsid w:val="0051147B"/>
    <w:rsid w:val="00511AB7"/>
    <w:rsid w:val="00511FC9"/>
    <w:rsid w:val="00512447"/>
    <w:rsid w:val="00512C7E"/>
    <w:rsid w:val="00513314"/>
    <w:rsid w:val="00513DE7"/>
    <w:rsid w:val="0051442E"/>
    <w:rsid w:val="005147A4"/>
    <w:rsid w:val="00514B3C"/>
    <w:rsid w:val="00514FBC"/>
    <w:rsid w:val="00514FDD"/>
    <w:rsid w:val="005154DD"/>
    <w:rsid w:val="005162AA"/>
    <w:rsid w:val="005165BA"/>
    <w:rsid w:val="00516E0D"/>
    <w:rsid w:val="00517011"/>
    <w:rsid w:val="005178F3"/>
    <w:rsid w:val="0051799A"/>
    <w:rsid w:val="00517A01"/>
    <w:rsid w:val="00517C54"/>
    <w:rsid w:val="00517DA2"/>
    <w:rsid w:val="0052035A"/>
    <w:rsid w:val="00520458"/>
    <w:rsid w:val="005206C1"/>
    <w:rsid w:val="00520CDC"/>
    <w:rsid w:val="005211BE"/>
    <w:rsid w:val="00521214"/>
    <w:rsid w:val="00521A7F"/>
    <w:rsid w:val="00522465"/>
    <w:rsid w:val="00522900"/>
    <w:rsid w:val="00523318"/>
    <w:rsid w:val="005234C3"/>
    <w:rsid w:val="005234DB"/>
    <w:rsid w:val="00523941"/>
    <w:rsid w:val="00523E11"/>
    <w:rsid w:val="005247B4"/>
    <w:rsid w:val="00525259"/>
    <w:rsid w:val="0052568F"/>
    <w:rsid w:val="00525767"/>
    <w:rsid w:val="00526016"/>
    <w:rsid w:val="00526C39"/>
    <w:rsid w:val="00526CFD"/>
    <w:rsid w:val="005272D2"/>
    <w:rsid w:val="00527524"/>
    <w:rsid w:val="00527783"/>
    <w:rsid w:val="0052785E"/>
    <w:rsid w:val="00527F94"/>
    <w:rsid w:val="005303B1"/>
    <w:rsid w:val="00530C17"/>
    <w:rsid w:val="00530CC2"/>
    <w:rsid w:val="0053136D"/>
    <w:rsid w:val="0053184B"/>
    <w:rsid w:val="005319A0"/>
    <w:rsid w:val="00531DF6"/>
    <w:rsid w:val="0053234B"/>
    <w:rsid w:val="005324B1"/>
    <w:rsid w:val="00532549"/>
    <w:rsid w:val="00532AAF"/>
    <w:rsid w:val="005331C9"/>
    <w:rsid w:val="00533607"/>
    <w:rsid w:val="00533992"/>
    <w:rsid w:val="00533A3E"/>
    <w:rsid w:val="00533B47"/>
    <w:rsid w:val="00533C38"/>
    <w:rsid w:val="00534080"/>
    <w:rsid w:val="005345EA"/>
    <w:rsid w:val="00535327"/>
    <w:rsid w:val="0053563D"/>
    <w:rsid w:val="00535CC7"/>
    <w:rsid w:val="00536073"/>
    <w:rsid w:val="00536778"/>
    <w:rsid w:val="00536836"/>
    <w:rsid w:val="005368DF"/>
    <w:rsid w:val="0053722B"/>
    <w:rsid w:val="00537399"/>
    <w:rsid w:val="00537A1A"/>
    <w:rsid w:val="00540746"/>
    <w:rsid w:val="005409ED"/>
    <w:rsid w:val="00540FA9"/>
    <w:rsid w:val="005410BC"/>
    <w:rsid w:val="005411DA"/>
    <w:rsid w:val="00541C12"/>
    <w:rsid w:val="00541CA5"/>
    <w:rsid w:val="00542100"/>
    <w:rsid w:val="005424CE"/>
    <w:rsid w:val="0054256C"/>
    <w:rsid w:val="005428DF"/>
    <w:rsid w:val="00542FFD"/>
    <w:rsid w:val="00543188"/>
    <w:rsid w:val="0054334D"/>
    <w:rsid w:val="005444C4"/>
    <w:rsid w:val="00544741"/>
    <w:rsid w:val="005447D2"/>
    <w:rsid w:val="005448B8"/>
    <w:rsid w:val="00545758"/>
    <w:rsid w:val="00545A3F"/>
    <w:rsid w:val="00546DC8"/>
    <w:rsid w:val="00546E72"/>
    <w:rsid w:val="00546FC5"/>
    <w:rsid w:val="0054704A"/>
    <w:rsid w:val="005471F8"/>
    <w:rsid w:val="00550A25"/>
    <w:rsid w:val="00550F17"/>
    <w:rsid w:val="005511AE"/>
    <w:rsid w:val="005521A0"/>
    <w:rsid w:val="0055244D"/>
    <w:rsid w:val="00552B16"/>
    <w:rsid w:val="00552FA7"/>
    <w:rsid w:val="00553137"/>
    <w:rsid w:val="00553697"/>
    <w:rsid w:val="005549DA"/>
    <w:rsid w:val="00554DC9"/>
    <w:rsid w:val="00554FA8"/>
    <w:rsid w:val="00555380"/>
    <w:rsid w:val="00555429"/>
    <w:rsid w:val="005557D5"/>
    <w:rsid w:val="00555809"/>
    <w:rsid w:val="00555A32"/>
    <w:rsid w:val="00557295"/>
    <w:rsid w:val="00557BCA"/>
    <w:rsid w:val="00557D04"/>
    <w:rsid w:val="00560B64"/>
    <w:rsid w:val="00561ADA"/>
    <w:rsid w:val="005620DC"/>
    <w:rsid w:val="00562272"/>
    <w:rsid w:val="0056270C"/>
    <w:rsid w:val="0056272C"/>
    <w:rsid w:val="005627D4"/>
    <w:rsid w:val="00562FF4"/>
    <w:rsid w:val="005636A1"/>
    <w:rsid w:val="005636BD"/>
    <w:rsid w:val="00563861"/>
    <w:rsid w:val="005639ED"/>
    <w:rsid w:val="005645E3"/>
    <w:rsid w:val="00564649"/>
    <w:rsid w:val="0056488B"/>
    <w:rsid w:val="005648D6"/>
    <w:rsid w:val="00564F3B"/>
    <w:rsid w:val="00565B48"/>
    <w:rsid w:val="00565ED5"/>
    <w:rsid w:val="00566006"/>
    <w:rsid w:val="00566017"/>
    <w:rsid w:val="00566A39"/>
    <w:rsid w:val="005670A2"/>
    <w:rsid w:val="00567696"/>
    <w:rsid w:val="00567AEC"/>
    <w:rsid w:val="0057083C"/>
    <w:rsid w:val="00570C60"/>
    <w:rsid w:val="00570EE2"/>
    <w:rsid w:val="00571489"/>
    <w:rsid w:val="0057150D"/>
    <w:rsid w:val="00571BFA"/>
    <w:rsid w:val="00572423"/>
    <w:rsid w:val="005727F9"/>
    <w:rsid w:val="005736CB"/>
    <w:rsid w:val="0057375E"/>
    <w:rsid w:val="005743B5"/>
    <w:rsid w:val="005743EE"/>
    <w:rsid w:val="005746F0"/>
    <w:rsid w:val="00574DC0"/>
    <w:rsid w:val="005754B2"/>
    <w:rsid w:val="00575529"/>
    <w:rsid w:val="00575B75"/>
    <w:rsid w:val="005765F5"/>
    <w:rsid w:val="00576E3F"/>
    <w:rsid w:val="005774A3"/>
    <w:rsid w:val="005778E3"/>
    <w:rsid w:val="00577B25"/>
    <w:rsid w:val="00577BC6"/>
    <w:rsid w:val="00577F4D"/>
    <w:rsid w:val="00580048"/>
    <w:rsid w:val="005801E9"/>
    <w:rsid w:val="0058031C"/>
    <w:rsid w:val="00580470"/>
    <w:rsid w:val="00580D98"/>
    <w:rsid w:val="00580FCD"/>
    <w:rsid w:val="00581B57"/>
    <w:rsid w:val="00581FDB"/>
    <w:rsid w:val="005827D7"/>
    <w:rsid w:val="00582997"/>
    <w:rsid w:val="00582BFD"/>
    <w:rsid w:val="005830F5"/>
    <w:rsid w:val="005835DA"/>
    <w:rsid w:val="0058396D"/>
    <w:rsid w:val="00583B5A"/>
    <w:rsid w:val="00583DD4"/>
    <w:rsid w:val="00583DF2"/>
    <w:rsid w:val="0058409E"/>
    <w:rsid w:val="005847D8"/>
    <w:rsid w:val="005849C2"/>
    <w:rsid w:val="00585083"/>
    <w:rsid w:val="00585289"/>
    <w:rsid w:val="0058549C"/>
    <w:rsid w:val="005855AE"/>
    <w:rsid w:val="00585BAC"/>
    <w:rsid w:val="00586314"/>
    <w:rsid w:val="00586768"/>
    <w:rsid w:val="005867B7"/>
    <w:rsid w:val="00586B5A"/>
    <w:rsid w:val="00586D96"/>
    <w:rsid w:val="0058733F"/>
    <w:rsid w:val="0058747F"/>
    <w:rsid w:val="005878D9"/>
    <w:rsid w:val="00587B2D"/>
    <w:rsid w:val="00587D3E"/>
    <w:rsid w:val="00590622"/>
    <w:rsid w:val="00590C64"/>
    <w:rsid w:val="00590E0E"/>
    <w:rsid w:val="00590F2C"/>
    <w:rsid w:val="00591642"/>
    <w:rsid w:val="0059178B"/>
    <w:rsid w:val="00591CD9"/>
    <w:rsid w:val="00591E75"/>
    <w:rsid w:val="00591F1A"/>
    <w:rsid w:val="00592EAD"/>
    <w:rsid w:val="00592F56"/>
    <w:rsid w:val="005934AF"/>
    <w:rsid w:val="00593679"/>
    <w:rsid w:val="0059457B"/>
    <w:rsid w:val="00594643"/>
    <w:rsid w:val="00594FD4"/>
    <w:rsid w:val="0059528E"/>
    <w:rsid w:val="005956BA"/>
    <w:rsid w:val="0059590B"/>
    <w:rsid w:val="00595D95"/>
    <w:rsid w:val="00596408"/>
    <w:rsid w:val="005965AA"/>
    <w:rsid w:val="00596C5D"/>
    <w:rsid w:val="00596D95"/>
    <w:rsid w:val="005974CA"/>
    <w:rsid w:val="0059765B"/>
    <w:rsid w:val="005976FC"/>
    <w:rsid w:val="005A0535"/>
    <w:rsid w:val="005A06D1"/>
    <w:rsid w:val="005A0C34"/>
    <w:rsid w:val="005A0DF7"/>
    <w:rsid w:val="005A10B0"/>
    <w:rsid w:val="005A1718"/>
    <w:rsid w:val="005A19BE"/>
    <w:rsid w:val="005A19D2"/>
    <w:rsid w:val="005A1AFB"/>
    <w:rsid w:val="005A1B37"/>
    <w:rsid w:val="005A1BBB"/>
    <w:rsid w:val="005A1D33"/>
    <w:rsid w:val="005A1EA3"/>
    <w:rsid w:val="005A2085"/>
    <w:rsid w:val="005A20E5"/>
    <w:rsid w:val="005A20FF"/>
    <w:rsid w:val="005A2DF3"/>
    <w:rsid w:val="005A336D"/>
    <w:rsid w:val="005A3BB2"/>
    <w:rsid w:val="005A44AF"/>
    <w:rsid w:val="005A4548"/>
    <w:rsid w:val="005A456A"/>
    <w:rsid w:val="005A4EE7"/>
    <w:rsid w:val="005A5440"/>
    <w:rsid w:val="005A5B03"/>
    <w:rsid w:val="005A5C14"/>
    <w:rsid w:val="005A6ABE"/>
    <w:rsid w:val="005A73ED"/>
    <w:rsid w:val="005A7475"/>
    <w:rsid w:val="005A761A"/>
    <w:rsid w:val="005A7976"/>
    <w:rsid w:val="005B0158"/>
    <w:rsid w:val="005B039B"/>
    <w:rsid w:val="005B040D"/>
    <w:rsid w:val="005B071E"/>
    <w:rsid w:val="005B10CF"/>
    <w:rsid w:val="005B1165"/>
    <w:rsid w:val="005B17D8"/>
    <w:rsid w:val="005B1B4C"/>
    <w:rsid w:val="005B1F30"/>
    <w:rsid w:val="005B2582"/>
    <w:rsid w:val="005B2B65"/>
    <w:rsid w:val="005B3641"/>
    <w:rsid w:val="005B42EF"/>
    <w:rsid w:val="005B4373"/>
    <w:rsid w:val="005B5B89"/>
    <w:rsid w:val="005B5CD8"/>
    <w:rsid w:val="005B6364"/>
    <w:rsid w:val="005B636F"/>
    <w:rsid w:val="005B68D3"/>
    <w:rsid w:val="005B71EA"/>
    <w:rsid w:val="005B7668"/>
    <w:rsid w:val="005B7821"/>
    <w:rsid w:val="005B7AE9"/>
    <w:rsid w:val="005B7CEF"/>
    <w:rsid w:val="005C003B"/>
    <w:rsid w:val="005C00BF"/>
    <w:rsid w:val="005C022E"/>
    <w:rsid w:val="005C07E3"/>
    <w:rsid w:val="005C0B19"/>
    <w:rsid w:val="005C0C74"/>
    <w:rsid w:val="005C15BE"/>
    <w:rsid w:val="005C1CFA"/>
    <w:rsid w:val="005C204D"/>
    <w:rsid w:val="005C265C"/>
    <w:rsid w:val="005C2AE9"/>
    <w:rsid w:val="005C2F79"/>
    <w:rsid w:val="005C306D"/>
    <w:rsid w:val="005C34D5"/>
    <w:rsid w:val="005C4DA9"/>
    <w:rsid w:val="005C4EE3"/>
    <w:rsid w:val="005C5370"/>
    <w:rsid w:val="005C58ED"/>
    <w:rsid w:val="005C5A99"/>
    <w:rsid w:val="005C6214"/>
    <w:rsid w:val="005C6A6E"/>
    <w:rsid w:val="005C7974"/>
    <w:rsid w:val="005D0045"/>
    <w:rsid w:val="005D04F2"/>
    <w:rsid w:val="005D0591"/>
    <w:rsid w:val="005D0B59"/>
    <w:rsid w:val="005D0E06"/>
    <w:rsid w:val="005D1A3F"/>
    <w:rsid w:val="005D1BCD"/>
    <w:rsid w:val="005D1C4B"/>
    <w:rsid w:val="005D1D3A"/>
    <w:rsid w:val="005D1DFD"/>
    <w:rsid w:val="005D1E95"/>
    <w:rsid w:val="005D2B80"/>
    <w:rsid w:val="005D2F84"/>
    <w:rsid w:val="005D41E8"/>
    <w:rsid w:val="005D4309"/>
    <w:rsid w:val="005D4E27"/>
    <w:rsid w:val="005D5EDF"/>
    <w:rsid w:val="005D6073"/>
    <w:rsid w:val="005D6600"/>
    <w:rsid w:val="005D6B2E"/>
    <w:rsid w:val="005D77C1"/>
    <w:rsid w:val="005D7B81"/>
    <w:rsid w:val="005D7C79"/>
    <w:rsid w:val="005E133B"/>
    <w:rsid w:val="005E17F2"/>
    <w:rsid w:val="005E18DF"/>
    <w:rsid w:val="005E1D0F"/>
    <w:rsid w:val="005E251B"/>
    <w:rsid w:val="005E28C4"/>
    <w:rsid w:val="005E2942"/>
    <w:rsid w:val="005E34B1"/>
    <w:rsid w:val="005E37FC"/>
    <w:rsid w:val="005E3A8B"/>
    <w:rsid w:val="005E434D"/>
    <w:rsid w:val="005E453E"/>
    <w:rsid w:val="005E49C3"/>
    <w:rsid w:val="005E4D54"/>
    <w:rsid w:val="005E4ECA"/>
    <w:rsid w:val="005E546A"/>
    <w:rsid w:val="005E5FD2"/>
    <w:rsid w:val="005E5FE2"/>
    <w:rsid w:val="005E64C9"/>
    <w:rsid w:val="005E6B2A"/>
    <w:rsid w:val="005E6D61"/>
    <w:rsid w:val="005E740E"/>
    <w:rsid w:val="005E78FE"/>
    <w:rsid w:val="005E7B1E"/>
    <w:rsid w:val="005E7BF2"/>
    <w:rsid w:val="005F013B"/>
    <w:rsid w:val="005F0D9C"/>
    <w:rsid w:val="005F1C28"/>
    <w:rsid w:val="005F2074"/>
    <w:rsid w:val="005F26AB"/>
    <w:rsid w:val="005F2721"/>
    <w:rsid w:val="005F2FF1"/>
    <w:rsid w:val="005F35BC"/>
    <w:rsid w:val="005F37E3"/>
    <w:rsid w:val="005F396B"/>
    <w:rsid w:val="005F4256"/>
    <w:rsid w:val="005F4A1D"/>
    <w:rsid w:val="005F4F44"/>
    <w:rsid w:val="005F516A"/>
    <w:rsid w:val="005F53AF"/>
    <w:rsid w:val="005F5465"/>
    <w:rsid w:val="005F62BB"/>
    <w:rsid w:val="005F6735"/>
    <w:rsid w:val="005F6802"/>
    <w:rsid w:val="005F7041"/>
    <w:rsid w:val="0060000F"/>
    <w:rsid w:val="00600168"/>
    <w:rsid w:val="0060030E"/>
    <w:rsid w:val="00600FEB"/>
    <w:rsid w:val="006012B9"/>
    <w:rsid w:val="00601497"/>
    <w:rsid w:val="00601683"/>
    <w:rsid w:val="00601839"/>
    <w:rsid w:val="00601A0C"/>
    <w:rsid w:val="0060233B"/>
    <w:rsid w:val="006028D3"/>
    <w:rsid w:val="00602E39"/>
    <w:rsid w:val="00602EF0"/>
    <w:rsid w:val="00602F4C"/>
    <w:rsid w:val="006041A3"/>
    <w:rsid w:val="006042EC"/>
    <w:rsid w:val="0060435A"/>
    <w:rsid w:val="00604D39"/>
    <w:rsid w:val="00604E47"/>
    <w:rsid w:val="00605157"/>
    <w:rsid w:val="00605459"/>
    <w:rsid w:val="0060571B"/>
    <w:rsid w:val="006057C0"/>
    <w:rsid w:val="00605AED"/>
    <w:rsid w:val="00605AF6"/>
    <w:rsid w:val="00606333"/>
    <w:rsid w:val="00606BE5"/>
    <w:rsid w:val="00606E1B"/>
    <w:rsid w:val="006070C6"/>
    <w:rsid w:val="00607132"/>
    <w:rsid w:val="006072C2"/>
    <w:rsid w:val="00610903"/>
    <w:rsid w:val="00610C52"/>
    <w:rsid w:val="00611146"/>
    <w:rsid w:val="006114CE"/>
    <w:rsid w:val="006126CD"/>
    <w:rsid w:val="00613158"/>
    <w:rsid w:val="006134BF"/>
    <w:rsid w:val="00613B39"/>
    <w:rsid w:val="00613CE7"/>
    <w:rsid w:val="0061409C"/>
    <w:rsid w:val="0061428A"/>
    <w:rsid w:val="00614839"/>
    <w:rsid w:val="00614934"/>
    <w:rsid w:val="00614A5C"/>
    <w:rsid w:val="00614E07"/>
    <w:rsid w:val="00615466"/>
    <w:rsid w:val="00615965"/>
    <w:rsid w:val="00615EF6"/>
    <w:rsid w:val="006162D6"/>
    <w:rsid w:val="0061635F"/>
    <w:rsid w:val="006163A9"/>
    <w:rsid w:val="00616482"/>
    <w:rsid w:val="00616519"/>
    <w:rsid w:val="00616663"/>
    <w:rsid w:val="0061678F"/>
    <w:rsid w:val="00616D30"/>
    <w:rsid w:val="00617718"/>
    <w:rsid w:val="00620270"/>
    <w:rsid w:val="006202E8"/>
    <w:rsid w:val="006203E3"/>
    <w:rsid w:val="00620583"/>
    <w:rsid w:val="00620A0F"/>
    <w:rsid w:val="00620BCA"/>
    <w:rsid w:val="00620EB8"/>
    <w:rsid w:val="00621229"/>
    <w:rsid w:val="00621442"/>
    <w:rsid w:val="006219FA"/>
    <w:rsid w:val="00621BBC"/>
    <w:rsid w:val="00622075"/>
    <w:rsid w:val="00622894"/>
    <w:rsid w:val="006228E2"/>
    <w:rsid w:val="00622D13"/>
    <w:rsid w:val="0062314C"/>
    <w:rsid w:val="00623B71"/>
    <w:rsid w:val="0062433C"/>
    <w:rsid w:val="006249C1"/>
    <w:rsid w:val="00624FE2"/>
    <w:rsid w:val="00625210"/>
    <w:rsid w:val="0062575A"/>
    <w:rsid w:val="00626365"/>
    <w:rsid w:val="00626FAD"/>
    <w:rsid w:val="006270D4"/>
    <w:rsid w:val="006270E7"/>
    <w:rsid w:val="0062731B"/>
    <w:rsid w:val="00627CDF"/>
    <w:rsid w:val="00627EC1"/>
    <w:rsid w:val="00627F33"/>
    <w:rsid w:val="00630885"/>
    <w:rsid w:val="00631BB3"/>
    <w:rsid w:val="00632443"/>
    <w:rsid w:val="00632A18"/>
    <w:rsid w:val="006334D0"/>
    <w:rsid w:val="006337A3"/>
    <w:rsid w:val="006337E4"/>
    <w:rsid w:val="00633DF2"/>
    <w:rsid w:val="0063447C"/>
    <w:rsid w:val="0063492C"/>
    <w:rsid w:val="0063515C"/>
    <w:rsid w:val="00635CAD"/>
    <w:rsid w:val="00636641"/>
    <w:rsid w:val="00636898"/>
    <w:rsid w:val="006412EA"/>
    <w:rsid w:val="006414C9"/>
    <w:rsid w:val="006419B8"/>
    <w:rsid w:val="00641C6B"/>
    <w:rsid w:val="00641D85"/>
    <w:rsid w:val="00642314"/>
    <w:rsid w:val="0064260E"/>
    <w:rsid w:val="0064263D"/>
    <w:rsid w:val="006429BB"/>
    <w:rsid w:val="00642A2E"/>
    <w:rsid w:val="00642ACE"/>
    <w:rsid w:val="00642B05"/>
    <w:rsid w:val="00642C73"/>
    <w:rsid w:val="006443CC"/>
    <w:rsid w:val="006449C5"/>
    <w:rsid w:val="00645791"/>
    <w:rsid w:val="00646A3B"/>
    <w:rsid w:val="00647BCA"/>
    <w:rsid w:val="006500C6"/>
    <w:rsid w:val="00651134"/>
    <w:rsid w:val="006513DC"/>
    <w:rsid w:val="00651EE6"/>
    <w:rsid w:val="00652167"/>
    <w:rsid w:val="0065222A"/>
    <w:rsid w:val="00652A1F"/>
    <w:rsid w:val="00653499"/>
    <w:rsid w:val="00653551"/>
    <w:rsid w:val="00653D1F"/>
    <w:rsid w:val="006543A4"/>
    <w:rsid w:val="00654605"/>
    <w:rsid w:val="006548E9"/>
    <w:rsid w:val="00654E44"/>
    <w:rsid w:val="00655FD4"/>
    <w:rsid w:val="006560FB"/>
    <w:rsid w:val="006562AC"/>
    <w:rsid w:val="00656E11"/>
    <w:rsid w:val="0065726C"/>
    <w:rsid w:val="006578B7"/>
    <w:rsid w:val="00657968"/>
    <w:rsid w:val="00657C88"/>
    <w:rsid w:val="006603AF"/>
    <w:rsid w:val="00660CEC"/>
    <w:rsid w:val="00660DD4"/>
    <w:rsid w:val="00661286"/>
    <w:rsid w:val="0066199D"/>
    <w:rsid w:val="006620BE"/>
    <w:rsid w:val="00663044"/>
    <w:rsid w:val="00663111"/>
    <w:rsid w:val="006635E1"/>
    <w:rsid w:val="00663837"/>
    <w:rsid w:val="0066386E"/>
    <w:rsid w:val="00664BA2"/>
    <w:rsid w:val="00664DF5"/>
    <w:rsid w:val="00665980"/>
    <w:rsid w:val="006662B4"/>
    <w:rsid w:val="00666647"/>
    <w:rsid w:val="006669E3"/>
    <w:rsid w:val="00667192"/>
    <w:rsid w:val="006707E8"/>
    <w:rsid w:val="00671831"/>
    <w:rsid w:val="00671A96"/>
    <w:rsid w:val="00672275"/>
    <w:rsid w:val="006722DF"/>
    <w:rsid w:val="00672D9A"/>
    <w:rsid w:val="00673406"/>
    <w:rsid w:val="006738B8"/>
    <w:rsid w:val="00673DEA"/>
    <w:rsid w:val="006744EA"/>
    <w:rsid w:val="00674836"/>
    <w:rsid w:val="0067495A"/>
    <w:rsid w:val="00674A5F"/>
    <w:rsid w:val="006750C2"/>
    <w:rsid w:val="00675580"/>
    <w:rsid w:val="006756AD"/>
    <w:rsid w:val="00675F0D"/>
    <w:rsid w:val="00676D23"/>
    <w:rsid w:val="00677278"/>
    <w:rsid w:val="0067729F"/>
    <w:rsid w:val="00677A4D"/>
    <w:rsid w:val="00680931"/>
    <w:rsid w:val="00680BD5"/>
    <w:rsid w:val="00681228"/>
    <w:rsid w:val="00681437"/>
    <w:rsid w:val="00681EDC"/>
    <w:rsid w:val="006823F5"/>
    <w:rsid w:val="00682514"/>
    <w:rsid w:val="00682977"/>
    <w:rsid w:val="00682BB5"/>
    <w:rsid w:val="00682E21"/>
    <w:rsid w:val="006830CA"/>
    <w:rsid w:val="00683427"/>
    <w:rsid w:val="00684650"/>
    <w:rsid w:val="00684AB7"/>
    <w:rsid w:val="00685473"/>
    <w:rsid w:val="00685508"/>
    <w:rsid w:val="006856E2"/>
    <w:rsid w:val="0068591B"/>
    <w:rsid w:val="0068631D"/>
    <w:rsid w:val="00686B66"/>
    <w:rsid w:val="0068730D"/>
    <w:rsid w:val="00687EEE"/>
    <w:rsid w:val="006903C4"/>
    <w:rsid w:val="00690422"/>
    <w:rsid w:val="006907FF"/>
    <w:rsid w:val="00690C01"/>
    <w:rsid w:val="00690DFC"/>
    <w:rsid w:val="0069100B"/>
    <w:rsid w:val="006910CE"/>
    <w:rsid w:val="006918A0"/>
    <w:rsid w:val="00691FE2"/>
    <w:rsid w:val="00692553"/>
    <w:rsid w:val="006925F3"/>
    <w:rsid w:val="006929E1"/>
    <w:rsid w:val="00693596"/>
    <w:rsid w:val="00693716"/>
    <w:rsid w:val="00693BEB"/>
    <w:rsid w:val="00693E99"/>
    <w:rsid w:val="00693FCF"/>
    <w:rsid w:val="006946B5"/>
    <w:rsid w:val="00694935"/>
    <w:rsid w:val="00694BD5"/>
    <w:rsid w:val="00694CCD"/>
    <w:rsid w:val="006952FE"/>
    <w:rsid w:val="0069530D"/>
    <w:rsid w:val="00695C1D"/>
    <w:rsid w:val="0069668E"/>
    <w:rsid w:val="00696827"/>
    <w:rsid w:val="00696F5C"/>
    <w:rsid w:val="00697363"/>
    <w:rsid w:val="00697775"/>
    <w:rsid w:val="00697D3B"/>
    <w:rsid w:val="006A0A0E"/>
    <w:rsid w:val="006A0F72"/>
    <w:rsid w:val="006A140B"/>
    <w:rsid w:val="006A1D9D"/>
    <w:rsid w:val="006A1DC4"/>
    <w:rsid w:val="006A205B"/>
    <w:rsid w:val="006A2300"/>
    <w:rsid w:val="006A27DE"/>
    <w:rsid w:val="006A2892"/>
    <w:rsid w:val="006A2CE4"/>
    <w:rsid w:val="006A39C3"/>
    <w:rsid w:val="006A3B80"/>
    <w:rsid w:val="006A3BCD"/>
    <w:rsid w:val="006A408D"/>
    <w:rsid w:val="006A431B"/>
    <w:rsid w:val="006A4A55"/>
    <w:rsid w:val="006A60B5"/>
    <w:rsid w:val="006A625D"/>
    <w:rsid w:val="006A6709"/>
    <w:rsid w:val="006A6976"/>
    <w:rsid w:val="006A6B4C"/>
    <w:rsid w:val="006A71D6"/>
    <w:rsid w:val="006A7263"/>
    <w:rsid w:val="006A747F"/>
    <w:rsid w:val="006B03A4"/>
    <w:rsid w:val="006B0436"/>
    <w:rsid w:val="006B0944"/>
    <w:rsid w:val="006B0A63"/>
    <w:rsid w:val="006B0ED4"/>
    <w:rsid w:val="006B103E"/>
    <w:rsid w:val="006B17B7"/>
    <w:rsid w:val="006B193E"/>
    <w:rsid w:val="006B219D"/>
    <w:rsid w:val="006B2333"/>
    <w:rsid w:val="006B25ED"/>
    <w:rsid w:val="006B352F"/>
    <w:rsid w:val="006B4D2E"/>
    <w:rsid w:val="006B4D69"/>
    <w:rsid w:val="006B4D80"/>
    <w:rsid w:val="006B4DCC"/>
    <w:rsid w:val="006B5023"/>
    <w:rsid w:val="006B561D"/>
    <w:rsid w:val="006B590B"/>
    <w:rsid w:val="006B6166"/>
    <w:rsid w:val="006B63FA"/>
    <w:rsid w:val="006B6B59"/>
    <w:rsid w:val="006B7350"/>
    <w:rsid w:val="006B7727"/>
    <w:rsid w:val="006B77C9"/>
    <w:rsid w:val="006B7ABE"/>
    <w:rsid w:val="006B7D76"/>
    <w:rsid w:val="006B7FC2"/>
    <w:rsid w:val="006C021B"/>
    <w:rsid w:val="006C0382"/>
    <w:rsid w:val="006C0470"/>
    <w:rsid w:val="006C12D1"/>
    <w:rsid w:val="006C1849"/>
    <w:rsid w:val="006C1BEE"/>
    <w:rsid w:val="006C1FAC"/>
    <w:rsid w:val="006C2499"/>
    <w:rsid w:val="006C2ED7"/>
    <w:rsid w:val="006C2EF0"/>
    <w:rsid w:val="006C3D3E"/>
    <w:rsid w:val="006C412D"/>
    <w:rsid w:val="006C43C7"/>
    <w:rsid w:val="006C46E2"/>
    <w:rsid w:val="006C47C3"/>
    <w:rsid w:val="006C4B1A"/>
    <w:rsid w:val="006C510F"/>
    <w:rsid w:val="006C5922"/>
    <w:rsid w:val="006C5B02"/>
    <w:rsid w:val="006C5C48"/>
    <w:rsid w:val="006C5D37"/>
    <w:rsid w:val="006C6B5F"/>
    <w:rsid w:val="006C6BBF"/>
    <w:rsid w:val="006C717E"/>
    <w:rsid w:val="006C71B6"/>
    <w:rsid w:val="006D013B"/>
    <w:rsid w:val="006D02FE"/>
    <w:rsid w:val="006D12A9"/>
    <w:rsid w:val="006D1951"/>
    <w:rsid w:val="006D1CFB"/>
    <w:rsid w:val="006D2FE3"/>
    <w:rsid w:val="006D3392"/>
    <w:rsid w:val="006D4584"/>
    <w:rsid w:val="006D4A02"/>
    <w:rsid w:val="006D4CFE"/>
    <w:rsid w:val="006D4D24"/>
    <w:rsid w:val="006D4D31"/>
    <w:rsid w:val="006D5007"/>
    <w:rsid w:val="006D556B"/>
    <w:rsid w:val="006D5B2D"/>
    <w:rsid w:val="006D6149"/>
    <w:rsid w:val="006D61F6"/>
    <w:rsid w:val="006D6450"/>
    <w:rsid w:val="006D72E9"/>
    <w:rsid w:val="006D7A30"/>
    <w:rsid w:val="006D7AC8"/>
    <w:rsid w:val="006D7C41"/>
    <w:rsid w:val="006E11F5"/>
    <w:rsid w:val="006E1300"/>
    <w:rsid w:val="006E1444"/>
    <w:rsid w:val="006E187C"/>
    <w:rsid w:val="006E19B9"/>
    <w:rsid w:val="006E1ABA"/>
    <w:rsid w:val="006E22B9"/>
    <w:rsid w:val="006E292C"/>
    <w:rsid w:val="006E2C32"/>
    <w:rsid w:val="006E352B"/>
    <w:rsid w:val="006E3D28"/>
    <w:rsid w:val="006E40A3"/>
    <w:rsid w:val="006E4670"/>
    <w:rsid w:val="006E495C"/>
    <w:rsid w:val="006E4A0E"/>
    <w:rsid w:val="006E4BEF"/>
    <w:rsid w:val="006E4E32"/>
    <w:rsid w:val="006E5403"/>
    <w:rsid w:val="006E563B"/>
    <w:rsid w:val="006E607A"/>
    <w:rsid w:val="006E6DAF"/>
    <w:rsid w:val="006E6F1E"/>
    <w:rsid w:val="006E76F6"/>
    <w:rsid w:val="006E799A"/>
    <w:rsid w:val="006E7D42"/>
    <w:rsid w:val="006E7D6D"/>
    <w:rsid w:val="006E7E7B"/>
    <w:rsid w:val="006E7E8F"/>
    <w:rsid w:val="006E7F9D"/>
    <w:rsid w:val="006F076D"/>
    <w:rsid w:val="006F0C74"/>
    <w:rsid w:val="006F0EA9"/>
    <w:rsid w:val="006F1063"/>
    <w:rsid w:val="006F1BEA"/>
    <w:rsid w:val="006F1E5D"/>
    <w:rsid w:val="006F20A4"/>
    <w:rsid w:val="006F24F1"/>
    <w:rsid w:val="006F2561"/>
    <w:rsid w:val="006F2627"/>
    <w:rsid w:val="006F26BE"/>
    <w:rsid w:val="006F2BE1"/>
    <w:rsid w:val="006F2D46"/>
    <w:rsid w:val="006F3A06"/>
    <w:rsid w:val="006F3A2C"/>
    <w:rsid w:val="006F3B39"/>
    <w:rsid w:val="006F3C75"/>
    <w:rsid w:val="006F3E2D"/>
    <w:rsid w:val="006F43D3"/>
    <w:rsid w:val="006F4928"/>
    <w:rsid w:val="006F4FB8"/>
    <w:rsid w:val="006F59FD"/>
    <w:rsid w:val="006F5FC4"/>
    <w:rsid w:val="006F6378"/>
    <w:rsid w:val="006F6DAF"/>
    <w:rsid w:val="006F6F1B"/>
    <w:rsid w:val="006F7776"/>
    <w:rsid w:val="006F7FEA"/>
    <w:rsid w:val="007000A7"/>
    <w:rsid w:val="00700B3C"/>
    <w:rsid w:val="00700F65"/>
    <w:rsid w:val="007011A9"/>
    <w:rsid w:val="00701356"/>
    <w:rsid w:val="00702287"/>
    <w:rsid w:val="0070246E"/>
    <w:rsid w:val="007027BE"/>
    <w:rsid w:val="0070286A"/>
    <w:rsid w:val="007028BD"/>
    <w:rsid w:val="00702B80"/>
    <w:rsid w:val="007030A4"/>
    <w:rsid w:val="007030FE"/>
    <w:rsid w:val="007033DC"/>
    <w:rsid w:val="0070343C"/>
    <w:rsid w:val="007035D9"/>
    <w:rsid w:val="007037D4"/>
    <w:rsid w:val="0070384A"/>
    <w:rsid w:val="00703BE2"/>
    <w:rsid w:val="00703E96"/>
    <w:rsid w:val="00704465"/>
    <w:rsid w:val="0070478D"/>
    <w:rsid w:val="00705441"/>
    <w:rsid w:val="00705901"/>
    <w:rsid w:val="00706327"/>
    <w:rsid w:val="007067D4"/>
    <w:rsid w:val="00706D05"/>
    <w:rsid w:val="00707611"/>
    <w:rsid w:val="00707F1E"/>
    <w:rsid w:val="00710110"/>
    <w:rsid w:val="00710431"/>
    <w:rsid w:val="00710C03"/>
    <w:rsid w:val="0071133D"/>
    <w:rsid w:val="007117C4"/>
    <w:rsid w:val="00711AFB"/>
    <w:rsid w:val="0071262B"/>
    <w:rsid w:val="00713121"/>
    <w:rsid w:val="00713FBF"/>
    <w:rsid w:val="00714401"/>
    <w:rsid w:val="00714425"/>
    <w:rsid w:val="00714D86"/>
    <w:rsid w:val="007152A8"/>
    <w:rsid w:val="00715591"/>
    <w:rsid w:val="00715687"/>
    <w:rsid w:val="0071686C"/>
    <w:rsid w:val="007175CD"/>
    <w:rsid w:val="007176B4"/>
    <w:rsid w:val="00717820"/>
    <w:rsid w:val="00717BD7"/>
    <w:rsid w:val="00720275"/>
    <w:rsid w:val="00720785"/>
    <w:rsid w:val="0072086A"/>
    <w:rsid w:val="00721009"/>
    <w:rsid w:val="00721129"/>
    <w:rsid w:val="00721AA4"/>
    <w:rsid w:val="00721BA8"/>
    <w:rsid w:val="00721F64"/>
    <w:rsid w:val="007226D0"/>
    <w:rsid w:val="00723A3E"/>
    <w:rsid w:val="00723A71"/>
    <w:rsid w:val="00723F50"/>
    <w:rsid w:val="0072417C"/>
    <w:rsid w:val="007244BA"/>
    <w:rsid w:val="0072548F"/>
    <w:rsid w:val="00725749"/>
    <w:rsid w:val="0072586E"/>
    <w:rsid w:val="00725B1F"/>
    <w:rsid w:val="00726037"/>
    <w:rsid w:val="00726199"/>
    <w:rsid w:val="00726E5F"/>
    <w:rsid w:val="00726F8E"/>
    <w:rsid w:val="007273B2"/>
    <w:rsid w:val="00727E67"/>
    <w:rsid w:val="0073091A"/>
    <w:rsid w:val="00730C1B"/>
    <w:rsid w:val="007311EC"/>
    <w:rsid w:val="00731646"/>
    <w:rsid w:val="00731A79"/>
    <w:rsid w:val="007322CF"/>
    <w:rsid w:val="007327D2"/>
    <w:rsid w:val="0073280E"/>
    <w:rsid w:val="00732921"/>
    <w:rsid w:val="00733AAE"/>
    <w:rsid w:val="00733B26"/>
    <w:rsid w:val="00734670"/>
    <w:rsid w:val="00734A48"/>
    <w:rsid w:val="007356D0"/>
    <w:rsid w:val="00735725"/>
    <w:rsid w:val="00735835"/>
    <w:rsid w:val="00736982"/>
    <w:rsid w:val="00736C53"/>
    <w:rsid w:val="0073774F"/>
    <w:rsid w:val="00737C31"/>
    <w:rsid w:val="00740263"/>
    <w:rsid w:val="00740348"/>
    <w:rsid w:val="00740613"/>
    <w:rsid w:val="00740933"/>
    <w:rsid w:val="00740DBC"/>
    <w:rsid w:val="00740F38"/>
    <w:rsid w:val="0074119F"/>
    <w:rsid w:val="007413E5"/>
    <w:rsid w:val="00742000"/>
    <w:rsid w:val="00742736"/>
    <w:rsid w:val="00742EB9"/>
    <w:rsid w:val="00743016"/>
    <w:rsid w:val="00743769"/>
    <w:rsid w:val="00743882"/>
    <w:rsid w:val="0074390E"/>
    <w:rsid w:val="00745392"/>
    <w:rsid w:val="00745571"/>
    <w:rsid w:val="00745587"/>
    <w:rsid w:val="0074597F"/>
    <w:rsid w:val="00745A97"/>
    <w:rsid w:val="00746178"/>
    <w:rsid w:val="00746222"/>
    <w:rsid w:val="007463E4"/>
    <w:rsid w:val="007465F3"/>
    <w:rsid w:val="007468F7"/>
    <w:rsid w:val="00746F6E"/>
    <w:rsid w:val="00747122"/>
    <w:rsid w:val="007476C0"/>
    <w:rsid w:val="00750167"/>
    <w:rsid w:val="0075067E"/>
    <w:rsid w:val="00750733"/>
    <w:rsid w:val="007509D2"/>
    <w:rsid w:val="00750C2B"/>
    <w:rsid w:val="007510AE"/>
    <w:rsid w:val="00751254"/>
    <w:rsid w:val="00751A17"/>
    <w:rsid w:val="00752D7E"/>
    <w:rsid w:val="00753A15"/>
    <w:rsid w:val="007545A2"/>
    <w:rsid w:val="0075468B"/>
    <w:rsid w:val="0075495F"/>
    <w:rsid w:val="0075578E"/>
    <w:rsid w:val="00756078"/>
    <w:rsid w:val="0075649A"/>
    <w:rsid w:val="0075692E"/>
    <w:rsid w:val="007569A4"/>
    <w:rsid w:val="00757457"/>
    <w:rsid w:val="0075787E"/>
    <w:rsid w:val="007578A3"/>
    <w:rsid w:val="00757D71"/>
    <w:rsid w:val="00757D87"/>
    <w:rsid w:val="007601F3"/>
    <w:rsid w:val="00760281"/>
    <w:rsid w:val="00760747"/>
    <w:rsid w:val="0076075E"/>
    <w:rsid w:val="00760F21"/>
    <w:rsid w:val="007615FF"/>
    <w:rsid w:val="00761677"/>
    <w:rsid w:val="0076228E"/>
    <w:rsid w:val="007625BB"/>
    <w:rsid w:val="00762A18"/>
    <w:rsid w:val="00762B69"/>
    <w:rsid w:val="00763219"/>
    <w:rsid w:val="007637CE"/>
    <w:rsid w:val="00764641"/>
    <w:rsid w:val="00764969"/>
    <w:rsid w:val="00764AC9"/>
    <w:rsid w:val="00764BAD"/>
    <w:rsid w:val="0076579F"/>
    <w:rsid w:val="00765B2C"/>
    <w:rsid w:val="00765BC6"/>
    <w:rsid w:val="00766DC1"/>
    <w:rsid w:val="00766F08"/>
    <w:rsid w:val="007671E0"/>
    <w:rsid w:val="007673B1"/>
    <w:rsid w:val="0076746B"/>
    <w:rsid w:val="0076773D"/>
    <w:rsid w:val="00767B9F"/>
    <w:rsid w:val="00767D81"/>
    <w:rsid w:val="00770036"/>
    <w:rsid w:val="00771027"/>
    <w:rsid w:val="0077216F"/>
    <w:rsid w:val="007727A8"/>
    <w:rsid w:val="00772C81"/>
    <w:rsid w:val="00772DF3"/>
    <w:rsid w:val="00772E61"/>
    <w:rsid w:val="007731CB"/>
    <w:rsid w:val="007733FD"/>
    <w:rsid w:val="007739BB"/>
    <w:rsid w:val="0077451E"/>
    <w:rsid w:val="00774623"/>
    <w:rsid w:val="00774B6B"/>
    <w:rsid w:val="00774E14"/>
    <w:rsid w:val="00774EDF"/>
    <w:rsid w:val="007754BA"/>
    <w:rsid w:val="0077576A"/>
    <w:rsid w:val="00775E1B"/>
    <w:rsid w:val="007760A5"/>
    <w:rsid w:val="0077627D"/>
    <w:rsid w:val="0077733F"/>
    <w:rsid w:val="007777B0"/>
    <w:rsid w:val="007778AF"/>
    <w:rsid w:val="00777A8C"/>
    <w:rsid w:val="00777CD6"/>
    <w:rsid w:val="0078130B"/>
    <w:rsid w:val="007815C8"/>
    <w:rsid w:val="007819FC"/>
    <w:rsid w:val="00781B9E"/>
    <w:rsid w:val="00781CF8"/>
    <w:rsid w:val="00782CB4"/>
    <w:rsid w:val="00782CCB"/>
    <w:rsid w:val="00784662"/>
    <w:rsid w:val="00784804"/>
    <w:rsid w:val="007848C9"/>
    <w:rsid w:val="00784EA5"/>
    <w:rsid w:val="00785C12"/>
    <w:rsid w:val="007860A0"/>
    <w:rsid w:val="00786C71"/>
    <w:rsid w:val="00786E4D"/>
    <w:rsid w:val="007870DC"/>
    <w:rsid w:val="007873B8"/>
    <w:rsid w:val="00787A0E"/>
    <w:rsid w:val="00787AB2"/>
    <w:rsid w:val="0079005D"/>
    <w:rsid w:val="007902B6"/>
    <w:rsid w:val="007904C4"/>
    <w:rsid w:val="0079083F"/>
    <w:rsid w:val="00790957"/>
    <w:rsid w:val="0079153A"/>
    <w:rsid w:val="00791680"/>
    <w:rsid w:val="007922DF"/>
    <w:rsid w:val="00792627"/>
    <w:rsid w:val="00792737"/>
    <w:rsid w:val="00792A17"/>
    <w:rsid w:val="00792EF4"/>
    <w:rsid w:val="00793BCC"/>
    <w:rsid w:val="00793C07"/>
    <w:rsid w:val="00793E82"/>
    <w:rsid w:val="007941D2"/>
    <w:rsid w:val="00794256"/>
    <w:rsid w:val="0079465B"/>
    <w:rsid w:val="0079474E"/>
    <w:rsid w:val="00794BCB"/>
    <w:rsid w:val="00795042"/>
    <w:rsid w:val="007953C7"/>
    <w:rsid w:val="00795780"/>
    <w:rsid w:val="007957E4"/>
    <w:rsid w:val="00795ACE"/>
    <w:rsid w:val="007967C8"/>
    <w:rsid w:val="00796BB0"/>
    <w:rsid w:val="007970C5"/>
    <w:rsid w:val="00797449"/>
    <w:rsid w:val="00797873"/>
    <w:rsid w:val="00797A4D"/>
    <w:rsid w:val="00797CBB"/>
    <w:rsid w:val="007A038D"/>
    <w:rsid w:val="007A03FC"/>
    <w:rsid w:val="007A0430"/>
    <w:rsid w:val="007A0E48"/>
    <w:rsid w:val="007A118B"/>
    <w:rsid w:val="007A180D"/>
    <w:rsid w:val="007A1923"/>
    <w:rsid w:val="007A29A4"/>
    <w:rsid w:val="007A2B21"/>
    <w:rsid w:val="007A32BC"/>
    <w:rsid w:val="007A44B1"/>
    <w:rsid w:val="007A482A"/>
    <w:rsid w:val="007A5540"/>
    <w:rsid w:val="007A558B"/>
    <w:rsid w:val="007A5752"/>
    <w:rsid w:val="007A5A66"/>
    <w:rsid w:val="007A5B85"/>
    <w:rsid w:val="007A661F"/>
    <w:rsid w:val="007A6F1B"/>
    <w:rsid w:val="007A72FC"/>
    <w:rsid w:val="007A76AF"/>
    <w:rsid w:val="007A774F"/>
    <w:rsid w:val="007B0486"/>
    <w:rsid w:val="007B0AAE"/>
    <w:rsid w:val="007B1F95"/>
    <w:rsid w:val="007B25CD"/>
    <w:rsid w:val="007B2B73"/>
    <w:rsid w:val="007B3218"/>
    <w:rsid w:val="007B34DA"/>
    <w:rsid w:val="007B34DD"/>
    <w:rsid w:val="007B37FA"/>
    <w:rsid w:val="007B3BA7"/>
    <w:rsid w:val="007B43C8"/>
    <w:rsid w:val="007B43FE"/>
    <w:rsid w:val="007B4540"/>
    <w:rsid w:val="007B4DFE"/>
    <w:rsid w:val="007B4ED3"/>
    <w:rsid w:val="007B5016"/>
    <w:rsid w:val="007B50D0"/>
    <w:rsid w:val="007B530B"/>
    <w:rsid w:val="007B55B4"/>
    <w:rsid w:val="007B57DA"/>
    <w:rsid w:val="007B5B7B"/>
    <w:rsid w:val="007B616F"/>
    <w:rsid w:val="007B7410"/>
    <w:rsid w:val="007B75CF"/>
    <w:rsid w:val="007B771D"/>
    <w:rsid w:val="007C000A"/>
    <w:rsid w:val="007C01FC"/>
    <w:rsid w:val="007C0FE5"/>
    <w:rsid w:val="007C1190"/>
    <w:rsid w:val="007C3353"/>
    <w:rsid w:val="007C35E9"/>
    <w:rsid w:val="007C37BF"/>
    <w:rsid w:val="007C3854"/>
    <w:rsid w:val="007C3F12"/>
    <w:rsid w:val="007C3F48"/>
    <w:rsid w:val="007C4105"/>
    <w:rsid w:val="007C4713"/>
    <w:rsid w:val="007C4BE6"/>
    <w:rsid w:val="007C53C4"/>
    <w:rsid w:val="007C570F"/>
    <w:rsid w:val="007C6731"/>
    <w:rsid w:val="007C70C6"/>
    <w:rsid w:val="007C79F0"/>
    <w:rsid w:val="007C7BD2"/>
    <w:rsid w:val="007C7D7A"/>
    <w:rsid w:val="007C7D85"/>
    <w:rsid w:val="007C7EAC"/>
    <w:rsid w:val="007D167F"/>
    <w:rsid w:val="007D1B19"/>
    <w:rsid w:val="007D1B48"/>
    <w:rsid w:val="007D1EB3"/>
    <w:rsid w:val="007D21B3"/>
    <w:rsid w:val="007D2BA8"/>
    <w:rsid w:val="007D2E87"/>
    <w:rsid w:val="007D2F75"/>
    <w:rsid w:val="007D3896"/>
    <w:rsid w:val="007D428A"/>
    <w:rsid w:val="007D445D"/>
    <w:rsid w:val="007D466A"/>
    <w:rsid w:val="007D48F3"/>
    <w:rsid w:val="007D4BD3"/>
    <w:rsid w:val="007D5149"/>
    <w:rsid w:val="007D6519"/>
    <w:rsid w:val="007D6996"/>
    <w:rsid w:val="007D69C8"/>
    <w:rsid w:val="007D6D47"/>
    <w:rsid w:val="007D6E3A"/>
    <w:rsid w:val="007D6EDB"/>
    <w:rsid w:val="007D7392"/>
    <w:rsid w:val="007D7AF1"/>
    <w:rsid w:val="007D7EA1"/>
    <w:rsid w:val="007E0168"/>
    <w:rsid w:val="007E0442"/>
    <w:rsid w:val="007E1020"/>
    <w:rsid w:val="007E11B5"/>
    <w:rsid w:val="007E13F7"/>
    <w:rsid w:val="007E1875"/>
    <w:rsid w:val="007E1D26"/>
    <w:rsid w:val="007E27B5"/>
    <w:rsid w:val="007E282B"/>
    <w:rsid w:val="007E283B"/>
    <w:rsid w:val="007E2EA7"/>
    <w:rsid w:val="007E32C6"/>
    <w:rsid w:val="007E38F3"/>
    <w:rsid w:val="007E3D00"/>
    <w:rsid w:val="007E4A59"/>
    <w:rsid w:val="007E4BE9"/>
    <w:rsid w:val="007E4C70"/>
    <w:rsid w:val="007E5004"/>
    <w:rsid w:val="007E5634"/>
    <w:rsid w:val="007E592D"/>
    <w:rsid w:val="007E595C"/>
    <w:rsid w:val="007E5C57"/>
    <w:rsid w:val="007E62BA"/>
    <w:rsid w:val="007E65C7"/>
    <w:rsid w:val="007E66BD"/>
    <w:rsid w:val="007E694E"/>
    <w:rsid w:val="007E7502"/>
    <w:rsid w:val="007E7B39"/>
    <w:rsid w:val="007E7C66"/>
    <w:rsid w:val="007F0329"/>
    <w:rsid w:val="007F0DDF"/>
    <w:rsid w:val="007F0EA0"/>
    <w:rsid w:val="007F10FF"/>
    <w:rsid w:val="007F13B7"/>
    <w:rsid w:val="007F18C2"/>
    <w:rsid w:val="007F223F"/>
    <w:rsid w:val="007F265D"/>
    <w:rsid w:val="007F2B21"/>
    <w:rsid w:val="007F2DBD"/>
    <w:rsid w:val="007F2E9D"/>
    <w:rsid w:val="007F3491"/>
    <w:rsid w:val="007F3766"/>
    <w:rsid w:val="007F39A6"/>
    <w:rsid w:val="007F436C"/>
    <w:rsid w:val="007F48E3"/>
    <w:rsid w:val="007F5045"/>
    <w:rsid w:val="007F5683"/>
    <w:rsid w:val="007F6BC1"/>
    <w:rsid w:val="007F71BF"/>
    <w:rsid w:val="007F74BF"/>
    <w:rsid w:val="007F7508"/>
    <w:rsid w:val="007F75D4"/>
    <w:rsid w:val="007F79CD"/>
    <w:rsid w:val="007F7BBB"/>
    <w:rsid w:val="007F7FDA"/>
    <w:rsid w:val="008007B1"/>
    <w:rsid w:val="00800949"/>
    <w:rsid w:val="00800957"/>
    <w:rsid w:val="00800A4B"/>
    <w:rsid w:val="0080103C"/>
    <w:rsid w:val="0080127A"/>
    <w:rsid w:val="008012EE"/>
    <w:rsid w:val="00801983"/>
    <w:rsid w:val="00801A79"/>
    <w:rsid w:val="00801A84"/>
    <w:rsid w:val="00801B08"/>
    <w:rsid w:val="00802226"/>
    <w:rsid w:val="008022FA"/>
    <w:rsid w:val="00802A1A"/>
    <w:rsid w:val="00802DD7"/>
    <w:rsid w:val="00802E95"/>
    <w:rsid w:val="00803128"/>
    <w:rsid w:val="008037F4"/>
    <w:rsid w:val="0080409F"/>
    <w:rsid w:val="00804245"/>
    <w:rsid w:val="00804680"/>
    <w:rsid w:val="00804744"/>
    <w:rsid w:val="0080523B"/>
    <w:rsid w:val="00805959"/>
    <w:rsid w:val="00805A65"/>
    <w:rsid w:val="00806196"/>
    <w:rsid w:val="008065E1"/>
    <w:rsid w:val="00807B40"/>
    <w:rsid w:val="00807EF3"/>
    <w:rsid w:val="00810090"/>
    <w:rsid w:val="00810620"/>
    <w:rsid w:val="00810BD8"/>
    <w:rsid w:val="0081106D"/>
    <w:rsid w:val="008113D0"/>
    <w:rsid w:val="008120BD"/>
    <w:rsid w:val="00812137"/>
    <w:rsid w:val="00812981"/>
    <w:rsid w:val="00813247"/>
    <w:rsid w:val="00813581"/>
    <w:rsid w:val="00813B76"/>
    <w:rsid w:val="00814217"/>
    <w:rsid w:val="0081423F"/>
    <w:rsid w:val="00814840"/>
    <w:rsid w:val="00814DD1"/>
    <w:rsid w:val="00814DD9"/>
    <w:rsid w:val="008152AD"/>
    <w:rsid w:val="00815B37"/>
    <w:rsid w:val="00815D5A"/>
    <w:rsid w:val="0081627F"/>
    <w:rsid w:val="00816DB9"/>
    <w:rsid w:val="00816E6A"/>
    <w:rsid w:val="00816E86"/>
    <w:rsid w:val="00816F23"/>
    <w:rsid w:val="008170E4"/>
    <w:rsid w:val="00817118"/>
    <w:rsid w:val="00817704"/>
    <w:rsid w:val="008207D5"/>
    <w:rsid w:val="00820A6A"/>
    <w:rsid w:val="00820C47"/>
    <w:rsid w:val="00820F67"/>
    <w:rsid w:val="00821723"/>
    <w:rsid w:val="00821870"/>
    <w:rsid w:val="00821A87"/>
    <w:rsid w:val="008225B0"/>
    <w:rsid w:val="00822C62"/>
    <w:rsid w:val="00822C7F"/>
    <w:rsid w:val="00822D6F"/>
    <w:rsid w:val="00822E71"/>
    <w:rsid w:val="008237E1"/>
    <w:rsid w:val="00823DB9"/>
    <w:rsid w:val="008240D1"/>
    <w:rsid w:val="008245A0"/>
    <w:rsid w:val="00824FD5"/>
    <w:rsid w:val="00825916"/>
    <w:rsid w:val="00826102"/>
    <w:rsid w:val="00826201"/>
    <w:rsid w:val="008268B6"/>
    <w:rsid w:val="00826A0C"/>
    <w:rsid w:val="00826A63"/>
    <w:rsid w:val="00826F0A"/>
    <w:rsid w:val="008271B7"/>
    <w:rsid w:val="008273CF"/>
    <w:rsid w:val="0082759C"/>
    <w:rsid w:val="00827E11"/>
    <w:rsid w:val="00830058"/>
    <w:rsid w:val="008307B7"/>
    <w:rsid w:val="00830BDB"/>
    <w:rsid w:val="0083102E"/>
    <w:rsid w:val="0083163A"/>
    <w:rsid w:val="00831792"/>
    <w:rsid w:val="00832039"/>
    <w:rsid w:val="0083291D"/>
    <w:rsid w:val="00832F5B"/>
    <w:rsid w:val="008331F4"/>
    <w:rsid w:val="00833E4F"/>
    <w:rsid w:val="00834428"/>
    <w:rsid w:val="00834A37"/>
    <w:rsid w:val="00835972"/>
    <w:rsid w:val="00835FB4"/>
    <w:rsid w:val="0083608D"/>
    <w:rsid w:val="00836295"/>
    <w:rsid w:val="00836C96"/>
    <w:rsid w:val="00836EA3"/>
    <w:rsid w:val="008372DD"/>
    <w:rsid w:val="00837790"/>
    <w:rsid w:val="00837B36"/>
    <w:rsid w:val="008405B7"/>
    <w:rsid w:val="0084095C"/>
    <w:rsid w:val="00840A33"/>
    <w:rsid w:val="00840BCB"/>
    <w:rsid w:val="0084148D"/>
    <w:rsid w:val="008417B5"/>
    <w:rsid w:val="00841F1D"/>
    <w:rsid w:val="00841F2B"/>
    <w:rsid w:val="00842106"/>
    <w:rsid w:val="00842B37"/>
    <w:rsid w:val="00843036"/>
    <w:rsid w:val="008434DB"/>
    <w:rsid w:val="008444B6"/>
    <w:rsid w:val="00844940"/>
    <w:rsid w:val="00844C86"/>
    <w:rsid w:val="00845046"/>
    <w:rsid w:val="008456D1"/>
    <w:rsid w:val="00845834"/>
    <w:rsid w:val="008464A6"/>
    <w:rsid w:val="00846CE5"/>
    <w:rsid w:val="00847154"/>
    <w:rsid w:val="00847B1A"/>
    <w:rsid w:val="00847CE4"/>
    <w:rsid w:val="008504B0"/>
    <w:rsid w:val="008508D5"/>
    <w:rsid w:val="00850B2C"/>
    <w:rsid w:val="00851223"/>
    <w:rsid w:val="00851BB8"/>
    <w:rsid w:val="008522BA"/>
    <w:rsid w:val="00852549"/>
    <w:rsid w:val="008525DA"/>
    <w:rsid w:val="00853342"/>
    <w:rsid w:val="0085347D"/>
    <w:rsid w:val="008534EE"/>
    <w:rsid w:val="00853ACB"/>
    <w:rsid w:val="00853B0B"/>
    <w:rsid w:val="008541B3"/>
    <w:rsid w:val="008546F4"/>
    <w:rsid w:val="0085496E"/>
    <w:rsid w:val="00854AA4"/>
    <w:rsid w:val="00854ABF"/>
    <w:rsid w:val="008559FF"/>
    <w:rsid w:val="00856035"/>
    <w:rsid w:val="00856052"/>
    <w:rsid w:val="00856393"/>
    <w:rsid w:val="008566EB"/>
    <w:rsid w:val="00856916"/>
    <w:rsid w:val="00856E15"/>
    <w:rsid w:val="008572E4"/>
    <w:rsid w:val="0085737B"/>
    <w:rsid w:val="008574D4"/>
    <w:rsid w:val="0085769F"/>
    <w:rsid w:val="00857C0E"/>
    <w:rsid w:val="0086048E"/>
    <w:rsid w:val="00860C1F"/>
    <w:rsid w:val="00860EB6"/>
    <w:rsid w:val="00861161"/>
    <w:rsid w:val="0086151A"/>
    <w:rsid w:val="00861576"/>
    <w:rsid w:val="00861D93"/>
    <w:rsid w:val="00861F18"/>
    <w:rsid w:val="00862163"/>
    <w:rsid w:val="00862198"/>
    <w:rsid w:val="00862381"/>
    <w:rsid w:val="0086253A"/>
    <w:rsid w:val="00862F38"/>
    <w:rsid w:val="00863098"/>
    <w:rsid w:val="008631BC"/>
    <w:rsid w:val="00863327"/>
    <w:rsid w:val="00863699"/>
    <w:rsid w:val="00863EDE"/>
    <w:rsid w:val="00864143"/>
    <w:rsid w:val="008643E7"/>
    <w:rsid w:val="00864ABE"/>
    <w:rsid w:val="008652C7"/>
    <w:rsid w:val="008654A1"/>
    <w:rsid w:val="0086552D"/>
    <w:rsid w:val="008657EF"/>
    <w:rsid w:val="00865C9B"/>
    <w:rsid w:val="00866E8B"/>
    <w:rsid w:val="00866EF0"/>
    <w:rsid w:val="008673C6"/>
    <w:rsid w:val="00870F1D"/>
    <w:rsid w:val="00871752"/>
    <w:rsid w:val="00871773"/>
    <w:rsid w:val="00871854"/>
    <w:rsid w:val="00871918"/>
    <w:rsid w:val="00872AFE"/>
    <w:rsid w:val="00872E96"/>
    <w:rsid w:val="00872F0C"/>
    <w:rsid w:val="008732BE"/>
    <w:rsid w:val="008732DF"/>
    <w:rsid w:val="00873308"/>
    <w:rsid w:val="008739FA"/>
    <w:rsid w:val="00873D21"/>
    <w:rsid w:val="00873FEC"/>
    <w:rsid w:val="00874641"/>
    <w:rsid w:val="00874BD8"/>
    <w:rsid w:val="00874C1F"/>
    <w:rsid w:val="00874D7B"/>
    <w:rsid w:val="00874FB4"/>
    <w:rsid w:val="0087529B"/>
    <w:rsid w:val="0087561C"/>
    <w:rsid w:val="00875909"/>
    <w:rsid w:val="00875949"/>
    <w:rsid w:val="0087647A"/>
    <w:rsid w:val="00876626"/>
    <w:rsid w:val="008766C5"/>
    <w:rsid w:val="00876DEB"/>
    <w:rsid w:val="00877601"/>
    <w:rsid w:val="00877886"/>
    <w:rsid w:val="00880B5A"/>
    <w:rsid w:val="00881DAD"/>
    <w:rsid w:val="00881F81"/>
    <w:rsid w:val="00882A11"/>
    <w:rsid w:val="00883290"/>
    <w:rsid w:val="008838F0"/>
    <w:rsid w:val="00883998"/>
    <w:rsid w:val="008839D0"/>
    <w:rsid w:val="00884727"/>
    <w:rsid w:val="0088519C"/>
    <w:rsid w:val="008852C6"/>
    <w:rsid w:val="00885849"/>
    <w:rsid w:val="008859C2"/>
    <w:rsid w:val="00885CE3"/>
    <w:rsid w:val="0088616C"/>
    <w:rsid w:val="008861C0"/>
    <w:rsid w:val="00886605"/>
    <w:rsid w:val="008866B3"/>
    <w:rsid w:val="00886BA7"/>
    <w:rsid w:val="0088723E"/>
    <w:rsid w:val="00890057"/>
    <w:rsid w:val="0089017B"/>
    <w:rsid w:val="008903C4"/>
    <w:rsid w:val="008907BA"/>
    <w:rsid w:val="00890A79"/>
    <w:rsid w:val="00890D9B"/>
    <w:rsid w:val="00890E26"/>
    <w:rsid w:val="00890E50"/>
    <w:rsid w:val="0089103A"/>
    <w:rsid w:val="00891752"/>
    <w:rsid w:val="00891A66"/>
    <w:rsid w:val="00891BA8"/>
    <w:rsid w:val="00891F80"/>
    <w:rsid w:val="008927BA"/>
    <w:rsid w:val="00892D58"/>
    <w:rsid w:val="00892F74"/>
    <w:rsid w:val="008933AC"/>
    <w:rsid w:val="0089347E"/>
    <w:rsid w:val="0089359B"/>
    <w:rsid w:val="00893A2C"/>
    <w:rsid w:val="00893AFE"/>
    <w:rsid w:val="00893C69"/>
    <w:rsid w:val="0089432B"/>
    <w:rsid w:val="008945DA"/>
    <w:rsid w:val="00894852"/>
    <w:rsid w:val="00894872"/>
    <w:rsid w:val="0089498F"/>
    <w:rsid w:val="00894A7A"/>
    <w:rsid w:val="00894D7D"/>
    <w:rsid w:val="00894E03"/>
    <w:rsid w:val="008950BA"/>
    <w:rsid w:val="008951FE"/>
    <w:rsid w:val="008955FA"/>
    <w:rsid w:val="00895685"/>
    <w:rsid w:val="00895811"/>
    <w:rsid w:val="00895E59"/>
    <w:rsid w:val="008963C8"/>
    <w:rsid w:val="008965F1"/>
    <w:rsid w:val="00896653"/>
    <w:rsid w:val="00897810"/>
    <w:rsid w:val="008A0105"/>
    <w:rsid w:val="008A0472"/>
    <w:rsid w:val="008A1131"/>
    <w:rsid w:val="008A1375"/>
    <w:rsid w:val="008A1732"/>
    <w:rsid w:val="008A19D8"/>
    <w:rsid w:val="008A241F"/>
    <w:rsid w:val="008A2697"/>
    <w:rsid w:val="008A2A4B"/>
    <w:rsid w:val="008A2B50"/>
    <w:rsid w:val="008A32AD"/>
    <w:rsid w:val="008A3380"/>
    <w:rsid w:val="008A3629"/>
    <w:rsid w:val="008A39F2"/>
    <w:rsid w:val="008A3A62"/>
    <w:rsid w:val="008A3DD3"/>
    <w:rsid w:val="008A3EB3"/>
    <w:rsid w:val="008A448D"/>
    <w:rsid w:val="008A467D"/>
    <w:rsid w:val="008A4E54"/>
    <w:rsid w:val="008A526B"/>
    <w:rsid w:val="008A53A1"/>
    <w:rsid w:val="008A5804"/>
    <w:rsid w:val="008A5FA1"/>
    <w:rsid w:val="008A5FBC"/>
    <w:rsid w:val="008A5FC8"/>
    <w:rsid w:val="008A64E6"/>
    <w:rsid w:val="008A67F3"/>
    <w:rsid w:val="008A6CAB"/>
    <w:rsid w:val="008A71B9"/>
    <w:rsid w:val="008A7830"/>
    <w:rsid w:val="008A7AC0"/>
    <w:rsid w:val="008A7F3B"/>
    <w:rsid w:val="008B007F"/>
    <w:rsid w:val="008B01A5"/>
    <w:rsid w:val="008B0E60"/>
    <w:rsid w:val="008B1563"/>
    <w:rsid w:val="008B16EF"/>
    <w:rsid w:val="008B204D"/>
    <w:rsid w:val="008B2315"/>
    <w:rsid w:val="008B2523"/>
    <w:rsid w:val="008B2B90"/>
    <w:rsid w:val="008B2BBE"/>
    <w:rsid w:val="008B3A15"/>
    <w:rsid w:val="008B3C1E"/>
    <w:rsid w:val="008B43D8"/>
    <w:rsid w:val="008B515D"/>
    <w:rsid w:val="008B556A"/>
    <w:rsid w:val="008B5966"/>
    <w:rsid w:val="008B5F32"/>
    <w:rsid w:val="008B5F43"/>
    <w:rsid w:val="008B60EB"/>
    <w:rsid w:val="008B6C4E"/>
    <w:rsid w:val="008B6EE9"/>
    <w:rsid w:val="008B795D"/>
    <w:rsid w:val="008B7A11"/>
    <w:rsid w:val="008B7F33"/>
    <w:rsid w:val="008C0269"/>
    <w:rsid w:val="008C086C"/>
    <w:rsid w:val="008C18E1"/>
    <w:rsid w:val="008C229C"/>
    <w:rsid w:val="008C2463"/>
    <w:rsid w:val="008C2AAD"/>
    <w:rsid w:val="008C2EF0"/>
    <w:rsid w:val="008C3D3A"/>
    <w:rsid w:val="008C4020"/>
    <w:rsid w:val="008C421B"/>
    <w:rsid w:val="008C4D35"/>
    <w:rsid w:val="008C4F29"/>
    <w:rsid w:val="008C5577"/>
    <w:rsid w:val="008C580C"/>
    <w:rsid w:val="008C6724"/>
    <w:rsid w:val="008C68CB"/>
    <w:rsid w:val="008C6A66"/>
    <w:rsid w:val="008C7030"/>
    <w:rsid w:val="008C7449"/>
    <w:rsid w:val="008D0495"/>
    <w:rsid w:val="008D05B1"/>
    <w:rsid w:val="008D0836"/>
    <w:rsid w:val="008D105E"/>
    <w:rsid w:val="008D118F"/>
    <w:rsid w:val="008D1615"/>
    <w:rsid w:val="008D1A05"/>
    <w:rsid w:val="008D20A4"/>
    <w:rsid w:val="008D26CF"/>
    <w:rsid w:val="008D3442"/>
    <w:rsid w:val="008D3E95"/>
    <w:rsid w:val="008D4509"/>
    <w:rsid w:val="008D45B7"/>
    <w:rsid w:val="008D4B58"/>
    <w:rsid w:val="008D5429"/>
    <w:rsid w:val="008D5645"/>
    <w:rsid w:val="008D58F0"/>
    <w:rsid w:val="008D6023"/>
    <w:rsid w:val="008D649D"/>
    <w:rsid w:val="008D6F8C"/>
    <w:rsid w:val="008D71D6"/>
    <w:rsid w:val="008D73D3"/>
    <w:rsid w:val="008E01A8"/>
    <w:rsid w:val="008E03A4"/>
    <w:rsid w:val="008E0550"/>
    <w:rsid w:val="008E1202"/>
    <w:rsid w:val="008E1C7F"/>
    <w:rsid w:val="008E1D6F"/>
    <w:rsid w:val="008E2674"/>
    <w:rsid w:val="008E2887"/>
    <w:rsid w:val="008E34C1"/>
    <w:rsid w:val="008E36DC"/>
    <w:rsid w:val="008E3D4D"/>
    <w:rsid w:val="008E4039"/>
    <w:rsid w:val="008E41EB"/>
    <w:rsid w:val="008E43B2"/>
    <w:rsid w:val="008E4672"/>
    <w:rsid w:val="008E50A7"/>
    <w:rsid w:val="008E5490"/>
    <w:rsid w:val="008E7101"/>
    <w:rsid w:val="008E72DD"/>
    <w:rsid w:val="008E7350"/>
    <w:rsid w:val="008E76B5"/>
    <w:rsid w:val="008E7E9A"/>
    <w:rsid w:val="008F07FB"/>
    <w:rsid w:val="008F1147"/>
    <w:rsid w:val="008F1791"/>
    <w:rsid w:val="008F201B"/>
    <w:rsid w:val="008F2CDA"/>
    <w:rsid w:val="008F2D0E"/>
    <w:rsid w:val="008F3195"/>
    <w:rsid w:val="008F3AFE"/>
    <w:rsid w:val="008F3BB2"/>
    <w:rsid w:val="008F3D4E"/>
    <w:rsid w:val="008F4006"/>
    <w:rsid w:val="008F46F2"/>
    <w:rsid w:val="008F5104"/>
    <w:rsid w:val="008F51FF"/>
    <w:rsid w:val="008F5FFF"/>
    <w:rsid w:val="008F61E1"/>
    <w:rsid w:val="008F63AB"/>
    <w:rsid w:val="008F63C6"/>
    <w:rsid w:val="008F7709"/>
    <w:rsid w:val="008F79D6"/>
    <w:rsid w:val="008F7DE9"/>
    <w:rsid w:val="00900AA8"/>
    <w:rsid w:val="00900D97"/>
    <w:rsid w:val="00900E19"/>
    <w:rsid w:val="00900E82"/>
    <w:rsid w:val="00900EEF"/>
    <w:rsid w:val="00900F2D"/>
    <w:rsid w:val="0090106B"/>
    <w:rsid w:val="009018AB"/>
    <w:rsid w:val="00901B71"/>
    <w:rsid w:val="00901BA1"/>
    <w:rsid w:val="009023AB"/>
    <w:rsid w:val="00902913"/>
    <w:rsid w:val="0090363B"/>
    <w:rsid w:val="00903A19"/>
    <w:rsid w:val="00903D3B"/>
    <w:rsid w:val="00903EF3"/>
    <w:rsid w:val="00903F78"/>
    <w:rsid w:val="00904364"/>
    <w:rsid w:val="00904485"/>
    <w:rsid w:val="00904765"/>
    <w:rsid w:val="00904F53"/>
    <w:rsid w:val="00905282"/>
    <w:rsid w:val="00905372"/>
    <w:rsid w:val="00905374"/>
    <w:rsid w:val="00905B2D"/>
    <w:rsid w:val="00905D28"/>
    <w:rsid w:val="00905DC9"/>
    <w:rsid w:val="00905F9F"/>
    <w:rsid w:val="0090762B"/>
    <w:rsid w:val="00907C36"/>
    <w:rsid w:val="0091040F"/>
    <w:rsid w:val="00910798"/>
    <w:rsid w:val="0091082C"/>
    <w:rsid w:val="00910A71"/>
    <w:rsid w:val="00910EA8"/>
    <w:rsid w:val="00910FB8"/>
    <w:rsid w:val="0091101F"/>
    <w:rsid w:val="009113D4"/>
    <w:rsid w:val="009117C0"/>
    <w:rsid w:val="00911CA4"/>
    <w:rsid w:val="00912455"/>
    <w:rsid w:val="0091287F"/>
    <w:rsid w:val="00914165"/>
    <w:rsid w:val="009144CB"/>
    <w:rsid w:val="00914519"/>
    <w:rsid w:val="009145C2"/>
    <w:rsid w:val="0091483D"/>
    <w:rsid w:val="00914A51"/>
    <w:rsid w:val="00914AE1"/>
    <w:rsid w:val="00914B1F"/>
    <w:rsid w:val="00915157"/>
    <w:rsid w:val="00915539"/>
    <w:rsid w:val="00915AFC"/>
    <w:rsid w:val="009161A2"/>
    <w:rsid w:val="00916488"/>
    <w:rsid w:val="00916990"/>
    <w:rsid w:val="00916E84"/>
    <w:rsid w:val="00917E64"/>
    <w:rsid w:val="0092004D"/>
    <w:rsid w:val="00920050"/>
    <w:rsid w:val="00920614"/>
    <w:rsid w:val="00920775"/>
    <w:rsid w:val="00921707"/>
    <w:rsid w:val="009217CB"/>
    <w:rsid w:val="00921B6C"/>
    <w:rsid w:val="00921B6E"/>
    <w:rsid w:val="00921E5B"/>
    <w:rsid w:val="009225A0"/>
    <w:rsid w:val="00922989"/>
    <w:rsid w:val="00923086"/>
    <w:rsid w:val="00923CBA"/>
    <w:rsid w:val="00925143"/>
    <w:rsid w:val="00925403"/>
    <w:rsid w:val="0092566E"/>
    <w:rsid w:val="00925E79"/>
    <w:rsid w:val="00925EAA"/>
    <w:rsid w:val="00925F2E"/>
    <w:rsid w:val="00925FEF"/>
    <w:rsid w:val="00926094"/>
    <w:rsid w:val="009264C8"/>
    <w:rsid w:val="009265BF"/>
    <w:rsid w:val="00926967"/>
    <w:rsid w:val="00926C8F"/>
    <w:rsid w:val="00926EBF"/>
    <w:rsid w:val="00927452"/>
    <w:rsid w:val="00927ED2"/>
    <w:rsid w:val="00927FD5"/>
    <w:rsid w:val="009302CE"/>
    <w:rsid w:val="009305E8"/>
    <w:rsid w:val="009307BD"/>
    <w:rsid w:val="009310AF"/>
    <w:rsid w:val="00931341"/>
    <w:rsid w:val="00931791"/>
    <w:rsid w:val="00931800"/>
    <w:rsid w:val="00931C0D"/>
    <w:rsid w:val="00932004"/>
    <w:rsid w:val="009324E7"/>
    <w:rsid w:val="0093284D"/>
    <w:rsid w:val="009338C7"/>
    <w:rsid w:val="00933944"/>
    <w:rsid w:val="00934289"/>
    <w:rsid w:val="0093455F"/>
    <w:rsid w:val="00934AB1"/>
    <w:rsid w:val="00934D2E"/>
    <w:rsid w:val="00935108"/>
    <w:rsid w:val="00935694"/>
    <w:rsid w:val="00936069"/>
    <w:rsid w:val="00936253"/>
    <w:rsid w:val="00936D40"/>
    <w:rsid w:val="00937190"/>
    <w:rsid w:val="0093725F"/>
    <w:rsid w:val="0093733E"/>
    <w:rsid w:val="0093749D"/>
    <w:rsid w:val="009374F7"/>
    <w:rsid w:val="009402E1"/>
    <w:rsid w:val="00940541"/>
    <w:rsid w:val="00940BC6"/>
    <w:rsid w:val="00940FB0"/>
    <w:rsid w:val="00941E3C"/>
    <w:rsid w:val="009420D4"/>
    <w:rsid w:val="0094270D"/>
    <w:rsid w:val="00942F82"/>
    <w:rsid w:val="00943484"/>
    <w:rsid w:val="009437E9"/>
    <w:rsid w:val="009442CE"/>
    <w:rsid w:val="00944C80"/>
    <w:rsid w:val="00944EF1"/>
    <w:rsid w:val="0094509C"/>
    <w:rsid w:val="00945514"/>
    <w:rsid w:val="00945832"/>
    <w:rsid w:val="0094595E"/>
    <w:rsid w:val="00945B89"/>
    <w:rsid w:val="00945C15"/>
    <w:rsid w:val="00945C22"/>
    <w:rsid w:val="009462D4"/>
    <w:rsid w:val="00947381"/>
    <w:rsid w:val="009478C9"/>
    <w:rsid w:val="00947D5C"/>
    <w:rsid w:val="00950034"/>
    <w:rsid w:val="00950149"/>
    <w:rsid w:val="00950191"/>
    <w:rsid w:val="009509AB"/>
    <w:rsid w:val="00950ECE"/>
    <w:rsid w:val="0095149F"/>
    <w:rsid w:val="00952047"/>
    <w:rsid w:val="009521AE"/>
    <w:rsid w:val="0095268F"/>
    <w:rsid w:val="00952AE9"/>
    <w:rsid w:val="00952F65"/>
    <w:rsid w:val="00953052"/>
    <w:rsid w:val="009530F0"/>
    <w:rsid w:val="00953438"/>
    <w:rsid w:val="00953BBB"/>
    <w:rsid w:val="00953EA0"/>
    <w:rsid w:val="00953F0D"/>
    <w:rsid w:val="00953FB4"/>
    <w:rsid w:val="009541BA"/>
    <w:rsid w:val="00954526"/>
    <w:rsid w:val="009545DA"/>
    <w:rsid w:val="00954857"/>
    <w:rsid w:val="00954E23"/>
    <w:rsid w:val="0095517A"/>
    <w:rsid w:val="009552D3"/>
    <w:rsid w:val="009557C4"/>
    <w:rsid w:val="00955F10"/>
    <w:rsid w:val="0095634F"/>
    <w:rsid w:val="009569B7"/>
    <w:rsid w:val="00957859"/>
    <w:rsid w:val="00957C67"/>
    <w:rsid w:val="00957F84"/>
    <w:rsid w:val="00960035"/>
    <w:rsid w:val="00960205"/>
    <w:rsid w:val="009605D3"/>
    <w:rsid w:val="00960A33"/>
    <w:rsid w:val="00960DEB"/>
    <w:rsid w:val="00960E6A"/>
    <w:rsid w:val="00960F95"/>
    <w:rsid w:val="00961ACC"/>
    <w:rsid w:val="00961FD4"/>
    <w:rsid w:val="009621C5"/>
    <w:rsid w:val="009628BF"/>
    <w:rsid w:val="00962D32"/>
    <w:rsid w:val="0096440C"/>
    <w:rsid w:val="00964523"/>
    <w:rsid w:val="009645A6"/>
    <w:rsid w:val="0096535B"/>
    <w:rsid w:val="00965829"/>
    <w:rsid w:val="0096584E"/>
    <w:rsid w:val="009659C3"/>
    <w:rsid w:val="009667E6"/>
    <w:rsid w:val="00966A76"/>
    <w:rsid w:val="00966FC4"/>
    <w:rsid w:val="00967451"/>
    <w:rsid w:val="0096750B"/>
    <w:rsid w:val="009677D6"/>
    <w:rsid w:val="00967CA9"/>
    <w:rsid w:val="00970479"/>
    <w:rsid w:val="00970547"/>
    <w:rsid w:val="0097055F"/>
    <w:rsid w:val="00970A1B"/>
    <w:rsid w:val="00970C46"/>
    <w:rsid w:val="00971880"/>
    <w:rsid w:val="00972031"/>
    <w:rsid w:val="00972C51"/>
    <w:rsid w:val="00972CAB"/>
    <w:rsid w:val="00973003"/>
    <w:rsid w:val="00973034"/>
    <w:rsid w:val="00973480"/>
    <w:rsid w:val="00973703"/>
    <w:rsid w:val="00973BAA"/>
    <w:rsid w:val="00974947"/>
    <w:rsid w:val="00974D1A"/>
    <w:rsid w:val="009756F0"/>
    <w:rsid w:val="00975AB8"/>
    <w:rsid w:val="00975C1F"/>
    <w:rsid w:val="00975CAF"/>
    <w:rsid w:val="00975F69"/>
    <w:rsid w:val="009763B2"/>
    <w:rsid w:val="00976B17"/>
    <w:rsid w:val="00976F19"/>
    <w:rsid w:val="00977C10"/>
    <w:rsid w:val="00977ED8"/>
    <w:rsid w:val="00977F4A"/>
    <w:rsid w:val="009801FC"/>
    <w:rsid w:val="00980B45"/>
    <w:rsid w:val="00981517"/>
    <w:rsid w:val="00981867"/>
    <w:rsid w:val="00981878"/>
    <w:rsid w:val="00981A24"/>
    <w:rsid w:val="00982107"/>
    <w:rsid w:val="009822BB"/>
    <w:rsid w:val="00982AC6"/>
    <w:rsid w:val="00982CD3"/>
    <w:rsid w:val="00983A52"/>
    <w:rsid w:val="00984149"/>
    <w:rsid w:val="00984D28"/>
    <w:rsid w:val="00984D5E"/>
    <w:rsid w:val="009850D0"/>
    <w:rsid w:val="009859F0"/>
    <w:rsid w:val="00985E62"/>
    <w:rsid w:val="0098637B"/>
    <w:rsid w:val="00986782"/>
    <w:rsid w:val="00986913"/>
    <w:rsid w:val="00987488"/>
    <w:rsid w:val="0098755A"/>
    <w:rsid w:val="009879BE"/>
    <w:rsid w:val="00987BF7"/>
    <w:rsid w:val="00987D6B"/>
    <w:rsid w:val="00987E37"/>
    <w:rsid w:val="009901D3"/>
    <w:rsid w:val="009904B3"/>
    <w:rsid w:val="009905D5"/>
    <w:rsid w:val="00990652"/>
    <w:rsid w:val="00990F52"/>
    <w:rsid w:val="00991250"/>
    <w:rsid w:val="009916E0"/>
    <w:rsid w:val="00991A6E"/>
    <w:rsid w:val="00991B95"/>
    <w:rsid w:val="00991E2A"/>
    <w:rsid w:val="00991F31"/>
    <w:rsid w:val="0099225C"/>
    <w:rsid w:val="0099284C"/>
    <w:rsid w:val="00992B02"/>
    <w:rsid w:val="00992B28"/>
    <w:rsid w:val="009936B9"/>
    <w:rsid w:val="009940D3"/>
    <w:rsid w:val="009944C5"/>
    <w:rsid w:val="00995055"/>
    <w:rsid w:val="009950AB"/>
    <w:rsid w:val="0099554D"/>
    <w:rsid w:val="009958F0"/>
    <w:rsid w:val="00995A18"/>
    <w:rsid w:val="00995B46"/>
    <w:rsid w:val="00996034"/>
    <w:rsid w:val="00996153"/>
    <w:rsid w:val="009961F5"/>
    <w:rsid w:val="009963CA"/>
    <w:rsid w:val="009969FF"/>
    <w:rsid w:val="0099729C"/>
    <w:rsid w:val="009975DA"/>
    <w:rsid w:val="009976CD"/>
    <w:rsid w:val="00997808"/>
    <w:rsid w:val="0099798E"/>
    <w:rsid w:val="00997AD9"/>
    <w:rsid w:val="00997B02"/>
    <w:rsid w:val="00997E7D"/>
    <w:rsid w:val="009A0368"/>
    <w:rsid w:val="009A0641"/>
    <w:rsid w:val="009A0AF9"/>
    <w:rsid w:val="009A0EEC"/>
    <w:rsid w:val="009A1020"/>
    <w:rsid w:val="009A17E9"/>
    <w:rsid w:val="009A18EB"/>
    <w:rsid w:val="009A190D"/>
    <w:rsid w:val="009A1B54"/>
    <w:rsid w:val="009A1ED8"/>
    <w:rsid w:val="009A249E"/>
    <w:rsid w:val="009A2565"/>
    <w:rsid w:val="009A25E1"/>
    <w:rsid w:val="009A2623"/>
    <w:rsid w:val="009A2841"/>
    <w:rsid w:val="009A290F"/>
    <w:rsid w:val="009A30C8"/>
    <w:rsid w:val="009A3249"/>
    <w:rsid w:val="009A3C1C"/>
    <w:rsid w:val="009A4863"/>
    <w:rsid w:val="009A4A74"/>
    <w:rsid w:val="009A4AB7"/>
    <w:rsid w:val="009A64E8"/>
    <w:rsid w:val="009A66DB"/>
    <w:rsid w:val="009A6A94"/>
    <w:rsid w:val="009A6E7F"/>
    <w:rsid w:val="009A6FA9"/>
    <w:rsid w:val="009A75EE"/>
    <w:rsid w:val="009A76D3"/>
    <w:rsid w:val="009A7B8C"/>
    <w:rsid w:val="009A7EB6"/>
    <w:rsid w:val="009B0118"/>
    <w:rsid w:val="009B02BD"/>
    <w:rsid w:val="009B0D5F"/>
    <w:rsid w:val="009B14CB"/>
    <w:rsid w:val="009B15A0"/>
    <w:rsid w:val="009B15B1"/>
    <w:rsid w:val="009B15CD"/>
    <w:rsid w:val="009B1A50"/>
    <w:rsid w:val="009B1B25"/>
    <w:rsid w:val="009B1FD5"/>
    <w:rsid w:val="009B2691"/>
    <w:rsid w:val="009B2EBC"/>
    <w:rsid w:val="009B30F0"/>
    <w:rsid w:val="009B37F7"/>
    <w:rsid w:val="009B384A"/>
    <w:rsid w:val="009B40B4"/>
    <w:rsid w:val="009B42BB"/>
    <w:rsid w:val="009B4F4B"/>
    <w:rsid w:val="009B4F97"/>
    <w:rsid w:val="009B519A"/>
    <w:rsid w:val="009B58C8"/>
    <w:rsid w:val="009B5A1C"/>
    <w:rsid w:val="009B5A70"/>
    <w:rsid w:val="009B709A"/>
    <w:rsid w:val="009B71AD"/>
    <w:rsid w:val="009B73A5"/>
    <w:rsid w:val="009B7773"/>
    <w:rsid w:val="009B7C03"/>
    <w:rsid w:val="009B7EBF"/>
    <w:rsid w:val="009C0546"/>
    <w:rsid w:val="009C06F4"/>
    <w:rsid w:val="009C1896"/>
    <w:rsid w:val="009C1BDB"/>
    <w:rsid w:val="009C1EBC"/>
    <w:rsid w:val="009C24BA"/>
    <w:rsid w:val="009C27AF"/>
    <w:rsid w:val="009C2AD1"/>
    <w:rsid w:val="009C2C0D"/>
    <w:rsid w:val="009C2D04"/>
    <w:rsid w:val="009C2F24"/>
    <w:rsid w:val="009C3117"/>
    <w:rsid w:val="009C3385"/>
    <w:rsid w:val="009C385B"/>
    <w:rsid w:val="009C3D58"/>
    <w:rsid w:val="009C4D7C"/>
    <w:rsid w:val="009C539F"/>
    <w:rsid w:val="009C5AE7"/>
    <w:rsid w:val="009C5B5D"/>
    <w:rsid w:val="009C6A6A"/>
    <w:rsid w:val="009C740B"/>
    <w:rsid w:val="009C753D"/>
    <w:rsid w:val="009C7E05"/>
    <w:rsid w:val="009D03B2"/>
    <w:rsid w:val="009D04DA"/>
    <w:rsid w:val="009D0584"/>
    <w:rsid w:val="009D1135"/>
    <w:rsid w:val="009D19CA"/>
    <w:rsid w:val="009D1C1E"/>
    <w:rsid w:val="009D1C31"/>
    <w:rsid w:val="009D2591"/>
    <w:rsid w:val="009D2945"/>
    <w:rsid w:val="009D37C5"/>
    <w:rsid w:val="009D3C0A"/>
    <w:rsid w:val="009D3CAC"/>
    <w:rsid w:val="009D4308"/>
    <w:rsid w:val="009D48AE"/>
    <w:rsid w:val="009D4944"/>
    <w:rsid w:val="009D4CA8"/>
    <w:rsid w:val="009D4D97"/>
    <w:rsid w:val="009D5FDB"/>
    <w:rsid w:val="009D63A8"/>
    <w:rsid w:val="009D657A"/>
    <w:rsid w:val="009D6661"/>
    <w:rsid w:val="009D66F5"/>
    <w:rsid w:val="009D67AC"/>
    <w:rsid w:val="009D6C40"/>
    <w:rsid w:val="009D74EC"/>
    <w:rsid w:val="009D7D50"/>
    <w:rsid w:val="009E0346"/>
    <w:rsid w:val="009E085E"/>
    <w:rsid w:val="009E0C5A"/>
    <w:rsid w:val="009E2663"/>
    <w:rsid w:val="009E2A47"/>
    <w:rsid w:val="009E2EB2"/>
    <w:rsid w:val="009E3102"/>
    <w:rsid w:val="009E37CA"/>
    <w:rsid w:val="009E408A"/>
    <w:rsid w:val="009E40B4"/>
    <w:rsid w:val="009E4445"/>
    <w:rsid w:val="009E4488"/>
    <w:rsid w:val="009E4829"/>
    <w:rsid w:val="009E4F1F"/>
    <w:rsid w:val="009E5494"/>
    <w:rsid w:val="009E58A6"/>
    <w:rsid w:val="009E6275"/>
    <w:rsid w:val="009E6A8E"/>
    <w:rsid w:val="009E6A97"/>
    <w:rsid w:val="009E7181"/>
    <w:rsid w:val="009E7434"/>
    <w:rsid w:val="009F06B5"/>
    <w:rsid w:val="009F0950"/>
    <w:rsid w:val="009F0EE7"/>
    <w:rsid w:val="009F299D"/>
    <w:rsid w:val="009F2F20"/>
    <w:rsid w:val="009F312B"/>
    <w:rsid w:val="009F323C"/>
    <w:rsid w:val="009F3458"/>
    <w:rsid w:val="009F4701"/>
    <w:rsid w:val="009F4771"/>
    <w:rsid w:val="009F4B65"/>
    <w:rsid w:val="009F4D3E"/>
    <w:rsid w:val="009F512B"/>
    <w:rsid w:val="009F527D"/>
    <w:rsid w:val="009F5A08"/>
    <w:rsid w:val="009F5B2E"/>
    <w:rsid w:val="009F5D17"/>
    <w:rsid w:val="009F5EAE"/>
    <w:rsid w:val="009F6274"/>
    <w:rsid w:val="009F6898"/>
    <w:rsid w:val="009F6ABE"/>
    <w:rsid w:val="009F7617"/>
    <w:rsid w:val="009F78E8"/>
    <w:rsid w:val="00A00457"/>
    <w:rsid w:val="00A00888"/>
    <w:rsid w:val="00A00AA4"/>
    <w:rsid w:val="00A00D2F"/>
    <w:rsid w:val="00A015A2"/>
    <w:rsid w:val="00A017BE"/>
    <w:rsid w:val="00A01D61"/>
    <w:rsid w:val="00A02842"/>
    <w:rsid w:val="00A03450"/>
    <w:rsid w:val="00A03555"/>
    <w:rsid w:val="00A0374F"/>
    <w:rsid w:val="00A03991"/>
    <w:rsid w:val="00A03FA5"/>
    <w:rsid w:val="00A0406A"/>
    <w:rsid w:val="00A0518D"/>
    <w:rsid w:val="00A05213"/>
    <w:rsid w:val="00A05C18"/>
    <w:rsid w:val="00A064E4"/>
    <w:rsid w:val="00A06527"/>
    <w:rsid w:val="00A06533"/>
    <w:rsid w:val="00A06690"/>
    <w:rsid w:val="00A0775E"/>
    <w:rsid w:val="00A07EF2"/>
    <w:rsid w:val="00A1035D"/>
    <w:rsid w:val="00A10461"/>
    <w:rsid w:val="00A112A3"/>
    <w:rsid w:val="00A117ED"/>
    <w:rsid w:val="00A12337"/>
    <w:rsid w:val="00A1265A"/>
    <w:rsid w:val="00A1267F"/>
    <w:rsid w:val="00A12B9C"/>
    <w:rsid w:val="00A12E63"/>
    <w:rsid w:val="00A132B2"/>
    <w:rsid w:val="00A13995"/>
    <w:rsid w:val="00A13AE5"/>
    <w:rsid w:val="00A14367"/>
    <w:rsid w:val="00A14E26"/>
    <w:rsid w:val="00A15B0E"/>
    <w:rsid w:val="00A15FD5"/>
    <w:rsid w:val="00A16624"/>
    <w:rsid w:val="00A16ABB"/>
    <w:rsid w:val="00A16EF5"/>
    <w:rsid w:val="00A16FF6"/>
    <w:rsid w:val="00A1727D"/>
    <w:rsid w:val="00A174FE"/>
    <w:rsid w:val="00A17541"/>
    <w:rsid w:val="00A1770A"/>
    <w:rsid w:val="00A17DB4"/>
    <w:rsid w:val="00A17DF9"/>
    <w:rsid w:val="00A17E4E"/>
    <w:rsid w:val="00A2003E"/>
    <w:rsid w:val="00A20794"/>
    <w:rsid w:val="00A20AF7"/>
    <w:rsid w:val="00A212EA"/>
    <w:rsid w:val="00A21B37"/>
    <w:rsid w:val="00A22C4F"/>
    <w:rsid w:val="00A2330A"/>
    <w:rsid w:val="00A236E8"/>
    <w:rsid w:val="00A23F58"/>
    <w:rsid w:val="00A2451A"/>
    <w:rsid w:val="00A24C02"/>
    <w:rsid w:val="00A25052"/>
    <w:rsid w:val="00A25608"/>
    <w:rsid w:val="00A2575C"/>
    <w:rsid w:val="00A25B42"/>
    <w:rsid w:val="00A264FD"/>
    <w:rsid w:val="00A265A5"/>
    <w:rsid w:val="00A2660E"/>
    <w:rsid w:val="00A27571"/>
    <w:rsid w:val="00A275D1"/>
    <w:rsid w:val="00A301DF"/>
    <w:rsid w:val="00A30402"/>
    <w:rsid w:val="00A30D51"/>
    <w:rsid w:val="00A30E8E"/>
    <w:rsid w:val="00A30F20"/>
    <w:rsid w:val="00A3104F"/>
    <w:rsid w:val="00A313A6"/>
    <w:rsid w:val="00A32110"/>
    <w:rsid w:val="00A3223A"/>
    <w:rsid w:val="00A328D7"/>
    <w:rsid w:val="00A32D01"/>
    <w:rsid w:val="00A33237"/>
    <w:rsid w:val="00A332AD"/>
    <w:rsid w:val="00A33F8A"/>
    <w:rsid w:val="00A348D4"/>
    <w:rsid w:val="00A35038"/>
    <w:rsid w:val="00A350E3"/>
    <w:rsid w:val="00A35148"/>
    <w:rsid w:val="00A3553F"/>
    <w:rsid w:val="00A356DF"/>
    <w:rsid w:val="00A3629E"/>
    <w:rsid w:val="00A364B4"/>
    <w:rsid w:val="00A3652E"/>
    <w:rsid w:val="00A3674D"/>
    <w:rsid w:val="00A3677C"/>
    <w:rsid w:val="00A368F5"/>
    <w:rsid w:val="00A401C3"/>
    <w:rsid w:val="00A412D8"/>
    <w:rsid w:val="00A414FA"/>
    <w:rsid w:val="00A41BB6"/>
    <w:rsid w:val="00A41D13"/>
    <w:rsid w:val="00A41D33"/>
    <w:rsid w:val="00A423CA"/>
    <w:rsid w:val="00A42924"/>
    <w:rsid w:val="00A42D11"/>
    <w:rsid w:val="00A4364F"/>
    <w:rsid w:val="00A43A25"/>
    <w:rsid w:val="00A44596"/>
    <w:rsid w:val="00A449FB"/>
    <w:rsid w:val="00A44A4F"/>
    <w:rsid w:val="00A44AFE"/>
    <w:rsid w:val="00A44FEA"/>
    <w:rsid w:val="00A465C0"/>
    <w:rsid w:val="00A46789"/>
    <w:rsid w:val="00A46869"/>
    <w:rsid w:val="00A46A54"/>
    <w:rsid w:val="00A46CED"/>
    <w:rsid w:val="00A4706A"/>
    <w:rsid w:val="00A47A05"/>
    <w:rsid w:val="00A50D6A"/>
    <w:rsid w:val="00A51889"/>
    <w:rsid w:val="00A519D5"/>
    <w:rsid w:val="00A51BEF"/>
    <w:rsid w:val="00A5250E"/>
    <w:rsid w:val="00A525CB"/>
    <w:rsid w:val="00A525E8"/>
    <w:rsid w:val="00A526C8"/>
    <w:rsid w:val="00A52949"/>
    <w:rsid w:val="00A52BC1"/>
    <w:rsid w:val="00A52C6E"/>
    <w:rsid w:val="00A52FE5"/>
    <w:rsid w:val="00A53129"/>
    <w:rsid w:val="00A539AE"/>
    <w:rsid w:val="00A542D0"/>
    <w:rsid w:val="00A544C7"/>
    <w:rsid w:val="00A54EB2"/>
    <w:rsid w:val="00A5501C"/>
    <w:rsid w:val="00A551A6"/>
    <w:rsid w:val="00A55436"/>
    <w:rsid w:val="00A570F9"/>
    <w:rsid w:val="00A5729E"/>
    <w:rsid w:val="00A573AF"/>
    <w:rsid w:val="00A576A1"/>
    <w:rsid w:val="00A57A4B"/>
    <w:rsid w:val="00A6026B"/>
    <w:rsid w:val="00A60357"/>
    <w:rsid w:val="00A607AC"/>
    <w:rsid w:val="00A6085F"/>
    <w:rsid w:val="00A60883"/>
    <w:rsid w:val="00A60F7F"/>
    <w:rsid w:val="00A60FD5"/>
    <w:rsid w:val="00A612FD"/>
    <w:rsid w:val="00A614B7"/>
    <w:rsid w:val="00A617E7"/>
    <w:rsid w:val="00A618F0"/>
    <w:rsid w:val="00A61C3E"/>
    <w:rsid w:val="00A61D6F"/>
    <w:rsid w:val="00A61E84"/>
    <w:rsid w:val="00A623EE"/>
    <w:rsid w:val="00A62BDC"/>
    <w:rsid w:val="00A63C7D"/>
    <w:rsid w:val="00A63DD0"/>
    <w:rsid w:val="00A641D1"/>
    <w:rsid w:val="00A646B2"/>
    <w:rsid w:val="00A65249"/>
    <w:rsid w:val="00A66AD2"/>
    <w:rsid w:val="00A67162"/>
    <w:rsid w:val="00A674E2"/>
    <w:rsid w:val="00A6760A"/>
    <w:rsid w:val="00A704EF"/>
    <w:rsid w:val="00A7094E"/>
    <w:rsid w:val="00A719B9"/>
    <w:rsid w:val="00A71E74"/>
    <w:rsid w:val="00A721B4"/>
    <w:rsid w:val="00A7273D"/>
    <w:rsid w:val="00A72CC3"/>
    <w:rsid w:val="00A73B94"/>
    <w:rsid w:val="00A73DDD"/>
    <w:rsid w:val="00A7409D"/>
    <w:rsid w:val="00A74370"/>
    <w:rsid w:val="00A74514"/>
    <w:rsid w:val="00A757FC"/>
    <w:rsid w:val="00A759FC"/>
    <w:rsid w:val="00A761D5"/>
    <w:rsid w:val="00A76583"/>
    <w:rsid w:val="00A76917"/>
    <w:rsid w:val="00A76FBD"/>
    <w:rsid w:val="00A771F7"/>
    <w:rsid w:val="00A775F4"/>
    <w:rsid w:val="00A778EA"/>
    <w:rsid w:val="00A77CE2"/>
    <w:rsid w:val="00A801E7"/>
    <w:rsid w:val="00A80870"/>
    <w:rsid w:val="00A81409"/>
    <w:rsid w:val="00A81975"/>
    <w:rsid w:val="00A8199E"/>
    <w:rsid w:val="00A81C93"/>
    <w:rsid w:val="00A8258A"/>
    <w:rsid w:val="00A82B75"/>
    <w:rsid w:val="00A836F0"/>
    <w:rsid w:val="00A8372E"/>
    <w:rsid w:val="00A83C51"/>
    <w:rsid w:val="00A843B4"/>
    <w:rsid w:val="00A843D9"/>
    <w:rsid w:val="00A84727"/>
    <w:rsid w:val="00A84D00"/>
    <w:rsid w:val="00A86E39"/>
    <w:rsid w:val="00A87237"/>
    <w:rsid w:val="00A90112"/>
    <w:rsid w:val="00A903AA"/>
    <w:rsid w:val="00A909C7"/>
    <w:rsid w:val="00A90DF5"/>
    <w:rsid w:val="00A91812"/>
    <w:rsid w:val="00A91EFE"/>
    <w:rsid w:val="00A92015"/>
    <w:rsid w:val="00A936CB"/>
    <w:rsid w:val="00A93900"/>
    <w:rsid w:val="00A93BDE"/>
    <w:rsid w:val="00A941C3"/>
    <w:rsid w:val="00A94331"/>
    <w:rsid w:val="00A94623"/>
    <w:rsid w:val="00A94773"/>
    <w:rsid w:val="00A94BC9"/>
    <w:rsid w:val="00A94BD6"/>
    <w:rsid w:val="00A95575"/>
    <w:rsid w:val="00A957AE"/>
    <w:rsid w:val="00A95F8E"/>
    <w:rsid w:val="00A967C3"/>
    <w:rsid w:val="00A96870"/>
    <w:rsid w:val="00A96B09"/>
    <w:rsid w:val="00A96B67"/>
    <w:rsid w:val="00A96BBF"/>
    <w:rsid w:val="00A96C88"/>
    <w:rsid w:val="00A9715C"/>
    <w:rsid w:val="00A9787B"/>
    <w:rsid w:val="00A97938"/>
    <w:rsid w:val="00AA0229"/>
    <w:rsid w:val="00AA02A8"/>
    <w:rsid w:val="00AA07AF"/>
    <w:rsid w:val="00AA08F0"/>
    <w:rsid w:val="00AA0AF4"/>
    <w:rsid w:val="00AA0DC4"/>
    <w:rsid w:val="00AA0FA9"/>
    <w:rsid w:val="00AA1082"/>
    <w:rsid w:val="00AA25C1"/>
    <w:rsid w:val="00AA2F21"/>
    <w:rsid w:val="00AA384B"/>
    <w:rsid w:val="00AA3D4D"/>
    <w:rsid w:val="00AA5029"/>
    <w:rsid w:val="00AA51E8"/>
    <w:rsid w:val="00AA53B1"/>
    <w:rsid w:val="00AA5622"/>
    <w:rsid w:val="00AA5A8F"/>
    <w:rsid w:val="00AA5D1D"/>
    <w:rsid w:val="00AA5D7D"/>
    <w:rsid w:val="00AA5FEB"/>
    <w:rsid w:val="00AA60DB"/>
    <w:rsid w:val="00AA61D4"/>
    <w:rsid w:val="00AA6A51"/>
    <w:rsid w:val="00AA6A6D"/>
    <w:rsid w:val="00AA6AE5"/>
    <w:rsid w:val="00AA77DE"/>
    <w:rsid w:val="00AA7BDD"/>
    <w:rsid w:val="00AB01B3"/>
    <w:rsid w:val="00AB06C1"/>
    <w:rsid w:val="00AB07CB"/>
    <w:rsid w:val="00AB0D1A"/>
    <w:rsid w:val="00AB0EDC"/>
    <w:rsid w:val="00AB1C24"/>
    <w:rsid w:val="00AB1F2C"/>
    <w:rsid w:val="00AB20F3"/>
    <w:rsid w:val="00AB26A7"/>
    <w:rsid w:val="00AB36A3"/>
    <w:rsid w:val="00AB3740"/>
    <w:rsid w:val="00AB46D3"/>
    <w:rsid w:val="00AB4836"/>
    <w:rsid w:val="00AB496F"/>
    <w:rsid w:val="00AB51B8"/>
    <w:rsid w:val="00AB561E"/>
    <w:rsid w:val="00AB597D"/>
    <w:rsid w:val="00AB59E9"/>
    <w:rsid w:val="00AB5D59"/>
    <w:rsid w:val="00AB5F23"/>
    <w:rsid w:val="00AB6013"/>
    <w:rsid w:val="00AB636C"/>
    <w:rsid w:val="00AB68D0"/>
    <w:rsid w:val="00AB70AD"/>
    <w:rsid w:val="00AB7EF2"/>
    <w:rsid w:val="00AC0056"/>
    <w:rsid w:val="00AC0656"/>
    <w:rsid w:val="00AC0FDA"/>
    <w:rsid w:val="00AC10F1"/>
    <w:rsid w:val="00AC193C"/>
    <w:rsid w:val="00AC1BEF"/>
    <w:rsid w:val="00AC2068"/>
    <w:rsid w:val="00AC22D5"/>
    <w:rsid w:val="00AC35AB"/>
    <w:rsid w:val="00AC36E2"/>
    <w:rsid w:val="00AC3E73"/>
    <w:rsid w:val="00AC3F44"/>
    <w:rsid w:val="00AC457F"/>
    <w:rsid w:val="00AC5F56"/>
    <w:rsid w:val="00AC6144"/>
    <w:rsid w:val="00AC671E"/>
    <w:rsid w:val="00AC6D19"/>
    <w:rsid w:val="00AC6E19"/>
    <w:rsid w:val="00AC7180"/>
    <w:rsid w:val="00AC7587"/>
    <w:rsid w:val="00AC7758"/>
    <w:rsid w:val="00AD05E1"/>
    <w:rsid w:val="00AD0DA9"/>
    <w:rsid w:val="00AD0ED7"/>
    <w:rsid w:val="00AD0F0D"/>
    <w:rsid w:val="00AD0F12"/>
    <w:rsid w:val="00AD1FF6"/>
    <w:rsid w:val="00AD2188"/>
    <w:rsid w:val="00AD231B"/>
    <w:rsid w:val="00AD2BB5"/>
    <w:rsid w:val="00AD2C0D"/>
    <w:rsid w:val="00AD30CE"/>
    <w:rsid w:val="00AD3A4B"/>
    <w:rsid w:val="00AD3AF4"/>
    <w:rsid w:val="00AD3E74"/>
    <w:rsid w:val="00AD41DA"/>
    <w:rsid w:val="00AD4564"/>
    <w:rsid w:val="00AD4C30"/>
    <w:rsid w:val="00AD4DA1"/>
    <w:rsid w:val="00AD4FED"/>
    <w:rsid w:val="00AD5CE1"/>
    <w:rsid w:val="00AD67A7"/>
    <w:rsid w:val="00AD7439"/>
    <w:rsid w:val="00AE022D"/>
    <w:rsid w:val="00AE116A"/>
    <w:rsid w:val="00AE1253"/>
    <w:rsid w:val="00AE3025"/>
    <w:rsid w:val="00AE3415"/>
    <w:rsid w:val="00AE41C9"/>
    <w:rsid w:val="00AE46F6"/>
    <w:rsid w:val="00AE4D0E"/>
    <w:rsid w:val="00AE4F8E"/>
    <w:rsid w:val="00AE59E1"/>
    <w:rsid w:val="00AE5DB0"/>
    <w:rsid w:val="00AE606A"/>
    <w:rsid w:val="00AE6C7E"/>
    <w:rsid w:val="00AE7E23"/>
    <w:rsid w:val="00AE7F06"/>
    <w:rsid w:val="00AE7F20"/>
    <w:rsid w:val="00AF0506"/>
    <w:rsid w:val="00AF0708"/>
    <w:rsid w:val="00AF09AD"/>
    <w:rsid w:val="00AF0B2E"/>
    <w:rsid w:val="00AF0BFD"/>
    <w:rsid w:val="00AF0D2D"/>
    <w:rsid w:val="00AF143B"/>
    <w:rsid w:val="00AF1792"/>
    <w:rsid w:val="00AF1BE2"/>
    <w:rsid w:val="00AF1D76"/>
    <w:rsid w:val="00AF1D89"/>
    <w:rsid w:val="00AF2339"/>
    <w:rsid w:val="00AF2895"/>
    <w:rsid w:val="00AF2A67"/>
    <w:rsid w:val="00AF3091"/>
    <w:rsid w:val="00AF3682"/>
    <w:rsid w:val="00AF3891"/>
    <w:rsid w:val="00AF3C4D"/>
    <w:rsid w:val="00AF3FBC"/>
    <w:rsid w:val="00AF40B9"/>
    <w:rsid w:val="00AF475F"/>
    <w:rsid w:val="00AF52BB"/>
    <w:rsid w:val="00AF5886"/>
    <w:rsid w:val="00AF5C83"/>
    <w:rsid w:val="00AF611F"/>
    <w:rsid w:val="00AF628E"/>
    <w:rsid w:val="00AF7420"/>
    <w:rsid w:val="00AF76DD"/>
    <w:rsid w:val="00AF77AE"/>
    <w:rsid w:val="00AF7840"/>
    <w:rsid w:val="00AF7C92"/>
    <w:rsid w:val="00B000C0"/>
    <w:rsid w:val="00B0030E"/>
    <w:rsid w:val="00B0090E"/>
    <w:rsid w:val="00B00A10"/>
    <w:rsid w:val="00B00CA2"/>
    <w:rsid w:val="00B00E48"/>
    <w:rsid w:val="00B01190"/>
    <w:rsid w:val="00B01934"/>
    <w:rsid w:val="00B01B69"/>
    <w:rsid w:val="00B01F82"/>
    <w:rsid w:val="00B026E6"/>
    <w:rsid w:val="00B03102"/>
    <w:rsid w:val="00B03384"/>
    <w:rsid w:val="00B03764"/>
    <w:rsid w:val="00B03DEA"/>
    <w:rsid w:val="00B040A3"/>
    <w:rsid w:val="00B04262"/>
    <w:rsid w:val="00B048E6"/>
    <w:rsid w:val="00B0552B"/>
    <w:rsid w:val="00B05F56"/>
    <w:rsid w:val="00B062E8"/>
    <w:rsid w:val="00B0748F"/>
    <w:rsid w:val="00B075A7"/>
    <w:rsid w:val="00B07816"/>
    <w:rsid w:val="00B0784F"/>
    <w:rsid w:val="00B079E3"/>
    <w:rsid w:val="00B101A6"/>
    <w:rsid w:val="00B102C5"/>
    <w:rsid w:val="00B10319"/>
    <w:rsid w:val="00B103CB"/>
    <w:rsid w:val="00B1069A"/>
    <w:rsid w:val="00B10C2C"/>
    <w:rsid w:val="00B10D74"/>
    <w:rsid w:val="00B10EDF"/>
    <w:rsid w:val="00B1171A"/>
    <w:rsid w:val="00B11DF1"/>
    <w:rsid w:val="00B127D7"/>
    <w:rsid w:val="00B12A03"/>
    <w:rsid w:val="00B12E52"/>
    <w:rsid w:val="00B13126"/>
    <w:rsid w:val="00B1325C"/>
    <w:rsid w:val="00B133B8"/>
    <w:rsid w:val="00B14993"/>
    <w:rsid w:val="00B14F22"/>
    <w:rsid w:val="00B14F43"/>
    <w:rsid w:val="00B15190"/>
    <w:rsid w:val="00B15628"/>
    <w:rsid w:val="00B1586C"/>
    <w:rsid w:val="00B15BB3"/>
    <w:rsid w:val="00B170E8"/>
    <w:rsid w:val="00B17683"/>
    <w:rsid w:val="00B1794D"/>
    <w:rsid w:val="00B17A52"/>
    <w:rsid w:val="00B20325"/>
    <w:rsid w:val="00B20404"/>
    <w:rsid w:val="00B20553"/>
    <w:rsid w:val="00B20609"/>
    <w:rsid w:val="00B20AED"/>
    <w:rsid w:val="00B21254"/>
    <w:rsid w:val="00B216CD"/>
    <w:rsid w:val="00B216E9"/>
    <w:rsid w:val="00B21B55"/>
    <w:rsid w:val="00B21E84"/>
    <w:rsid w:val="00B221FF"/>
    <w:rsid w:val="00B22D6E"/>
    <w:rsid w:val="00B231B7"/>
    <w:rsid w:val="00B23212"/>
    <w:rsid w:val="00B2375A"/>
    <w:rsid w:val="00B23E3B"/>
    <w:rsid w:val="00B2411D"/>
    <w:rsid w:val="00B245A3"/>
    <w:rsid w:val="00B24940"/>
    <w:rsid w:val="00B24C66"/>
    <w:rsid w:val="00B253E4"/>
    <w:rsid w:val="00B257E3"/>
    <w:rsid w:val="00B2596B"/>
    <w:rsid w:val="00B25D69"/>
    <w:rsid w:val="00B25E15"/>
    <w:rsid w:val="00B25F35"/>
    <w:rsid w:val="00B260A8"/>
    <w:rsid w:val="00B26832"/>
    <w:rsid w:val="00B26B20"/>
    <w:rsid w:val="00B26CD0"/>
    <w:rsid w:val="00B271F3"/>
    <w:rsid w:val="00B278A2"/>
    <w:rsid w:val="00B30254"/>
    <w:rsid w:val="00B304E7"/>
    <w:rsid w:val="00B30593"/>
    <w:rsid w:val="00B30867"/>
    <w:rsid w:val="00B30D00"/>
    <w:rsid w:val="00B30D39"/>
    <w:rsid w:val="00B311A4"/>
    <w:rsid w:val="00B311FB"/>
    <w:rsid w:val="00B31523"/>
    <w:rsid w:val="00B31879"/>
    <w:rsid w:val="00B325AF"/>
    <w:rsid w:val="00B32C51"/>
    <w:rsid w:val="00B3302F"/>
    <w:rsid w:val="00B33175"/>
    <w:rsid w:val="00B332B6"/>
    <w:rsid w:val="00B33F98"/>
    <w:rsid w:val="00B34A23"/>
    <w:rsid w:val="00B34D19"/>
    <w:rsid w:val="00B34FC6"/>
    <w:rsid w:val="00B35F4C"/>
    <w:rsid w:val="00B364B2"/>
    <w:rsid w:val="00B364E7"/>
    <w:rsid w:val="00B37165"/>
    <w:rsid w:val="00B3730D"/>
    <w:rsid w:val="00B37456"/>
    <w:rsid w:val="00B3751D"/>
    <w:rsid w:val="00B379BF"/>
    <w:rsid w:val="00B37CA3"/>
    <w:rsid w:val="00B401E0"/>
    <w:rsid w:val="00B406FE"/>
    <w:rsid w:val="00B4136F"/>
    <w:rsid w:val="00B415A7"/>
    <w:rsid w:val="00B41939"/>
    <w:rsid w:val="00B41CFD"/>
    <w:rsid w:val="00B42209"/>
    <w:rsid w:val="00B42214"/>
    <w:rsid w:val="00B42A9C"/>
    <w:rsid w:val="00B42B93"/>
    <w:rsid w:val="00B42E3B"/>
    <w:rsid w:val="00B43350"/>
    <w:rsid w:val="00B441B4"/>
    <w:rsid w:val="00B4425F"/>
    <w:rsid w:val="00B44C64"/>
    <w:rsid w:val="00B4573D"/>
    <w:rsid w:val="00B45BFC"/>
    <w:rsid w:val="00B45DBF"/>
    <w:rsid w:val="00B4600F"/>
    <w:rsid w:val="00B462D9"/>
    <w:rsid w:val="00B47326"/>
    <w:rsid w:val="00B4757F"/>
    <w:rsid w:val="00B4790A"/>
    <w:rsid w:val="00B47C3C"/>
    <w:rsid w:val="00B50105"/>
    <w:rsid w:val="00B50236"/>
    <w:rsid w:val="00B50301"/>
    <w:rsid w:val="00B50618"/>
    <w:rsid w:val="00B506A0"/>
    <w:rsid w:val="00B509AB"/>
    <w:rsid w:val="00B513E6"/>
    <w:rsid w:val="00B517B0"/>
    <w:rsid w:val="00B5184D"/>
    <w:rsid w:val="00B51A0F"/>
    <w:rsid w:val="00B52BA1"/>
    <w:rsid w:val="00B53115"/>
    <w:rsid w:val="00B53159"/>
    <w:rsid w:val="00B534DA"/>
    <w:rsid w:val="00B5368F"/>
    <w:rsid w:val="00B53A9D"/>
    <w:rsid w:val="00B53CB8"/>
    <w:rsid w:val="00B53E77"/>
    <w:rsid w:val="00B53EBA"/>
    <w:rsid w:val="00B54290"/>
    <w:rsid w:val="00B55418"/>
    <w:rsid w:val="00B55480"/>
    <w:rsid w:val="00B557FD"/>
    <w:rsid w:val="00B56950"/>
    <w:rsid w:val="00B56D08"/>
    <w:rsid w:val="00B56FD4"/>
    <w:rsid w:val="00B5769B"/>
    <w:rsid w:val="00B57ABE"/>
    <w:rsid w:val="00B60629"/>
    <w:rsid w:val="00B608C0"/>
    <w:rsid w:val="00B6095F"/>
    <w:rsid w:val="00B612AA"/>
    <w:rsid w:val="00B622EF"/>
    <w:rsid w:val="00B62A22"/>
    <w:rsid w:val="00B62A30"/>
    <w:rsid w:val="00B62DC8"/>
    <w:rsid w:val="00B62F2A"/>
    <w:rsid w:val="00B631AC"/>
    <w:rsid w:val="00B63224"/>
    <w:rsid w:val="00B6340D"/>
    <w:rsid w:val="00B64883"/>
    <w:rsid w:val="00B648B6"/>
    <w:rsid w:val="00B6534C"/>
    <w:rsid w:val="00B657F4"/>
    <w:rsid w:val="00B65B9F"/>
    <w:rsid w:val="00B65E85"/>
    <w:rsid w:val="00B66FEF"/>
    <w:rsid w:val="00B6726E"/>
    <w:rsid w:val="00B70B23"/>
    <w:rsid w:val="00B712F2"/>
    <w:rsid w:val="00B716D7"/>
    <w:rsid w:val="00B7178F"/>
    <w:rsid w:val="00B72367"/>
    <w:rsid w:val="00B734C4"/>
    <w:rsid w:val="00B73640"/>
    <w:rsid w:val="00B73C62"/>
    <w:rsid w:val="00B73D21"/>
    <w:rsid w:val="00B7413F"/>
    <w:rsid w:val="00B7457B"/>
    <w:rsid w:val="00B7459A"/>
    <w:rsid w:val="00B7499B"/>
    <w:rsid w:val="00B74E19"/>
    <w:rsid w:val="00B74FB3"/>
    <w:rsid w:val="00B76640"/>
    <w:rsid w:val="00B767A1"/>
    <w:rsid w:val="00B768BF"/>
    <w:rsid w:val="00B76C9D"/>
    <w:rsid w:val="00B7717F"/>
    <w:rsid w:val="00B777BE"/>
    <w:rsid w:val="00B77DDF"/>
    <w:rsid w:val="00B77E2D"/>
    <w:rsid w:val="00B80A82"/>
    <w:rsid w:val="00B8104F"/>
    <w:rsid w:val="00B8123C"/>
    <w:rsid w:val="00B8126E"/>
    <w:rsid w:val="00B813C3"/>
    <w:rsid w:val="00B814F6"/>
    <w:rsid w:val="00B81B17"/>
    <w:rsid w:val="00B81D16"/>
    <w:rsid w:val="00B82056"/>
    <w:rsid w:val="00B82386"/>
    <w:rsid w:val="00B823D5"/>
    <w:rsid w:val="00B825F8"/>
    <w:rsid w:val="00B82BD5"/>
    <w:rsid w:val="00B82FEC"/>
    <w:rsid w:val="00B83762"/>
    <w:rsid w:val="00B83A5D"/>
    <w:rsid w:val="00B83F21"/>
    <w:rsid w:val="00B84639"/>
    <w:rsid w:val="00B84C10"/>
    <w:rsid w:val="00B860D1"/>
    <w:rsid w:val="00B86430"/>
    <w:rsid w:val="00B865F1"/>
    <w:rsid w:val="00B86697"/>
    <w:rsid w:val="00B8676B"/>
    <w:rsid w:val="00B868BF"/>
    <w:rsid w:val="00B86AC8"/>
    <w:rsid w:val="00B86E70"/>
    <w:rsid w:val="00B871FE"/>
    <w:rsid w:val="00B879D7"/>
    <w:rsid w:val="00B87E78"/>
    <w:rsid w:val="00B9007E"/>
    <w:rsid w:val="00B90A30"/>
    <w:rsid w:val="00B913CB"/>
    <w:rsid w:val="00B91807"/>
    <w:rsid w:val="00B91BFA"/>
    <w:rsid w:val="00B91F97"/>
    <w:rsid w:val="00B92363"/>
    <w:rsid w:val="00B9316E"/>
    <w:rsid w:val="00B932B3"/>
    <w:rsid w:val="00B93492"/>
    <w:rsid w:val="00B93884"/>
    <w:rsid w:val="00B93A58"/>
    <w:rsid w:val="00B93FCD"/>
    <w:rsid w:val="00B94797"/>
    <w:rsid w:val="00B9480F"/>
    <w:rsid w:val="00B95F9F"/>
    <w:rsid w:val="00B966E1"/>
    <w:rsid w:val="00B96763"/>
    <w:rsid w:val="00B96BBF"/>
    <w:rsid w:val="00B9706A"/>
    <w:rsid w:val="00B972AB"/>
    <w:rsid w:val="00B9754F"/>
    <w:rsid w:val="00B97ADE"/>
    <w:rsid w:val="00B97FF5"/>
    <w:rsid w:val="00BA0257"/>
    <w:rsid w:val="00BA075D"/>
    <w:rsid w:val="00BA103F"/>
    <w:rsid w:val="00BA107E"/>
    <w:rsid w:val="00BA110F"/>
    <w:rsid w:val="00BA159D"/>
    <w:rsid w:val="00BA16B5"/>
    <w:rsid w:val="00BA1929"/>
    <w:rsid w:val="00BA2038"/>
    <w:rsid w:val="00BA24C0"/>
    <w:rsid w:val="00BA2E1A"/>
    <w:rsid w:val="00BA2E71"/>
    <w:rsid w:val="00BA3038"/>
    <w:rsid w:val="00BA3081"/>
    <w:rsid w:val="00BA3703"/>
    <w:rsid w:val="00BA3D9A"/>
    <w:rsid w:val="00BA405F"/>
    <w:rsid w:val="00BA4228"/>
    <w:rsid w:val="00BA452B"/>
    <w:rsid w:val="00BA45AF"/>
    <w:rsid w:val="00BA4E94"/>
    <w:rsid w:val="00BA51C7"/>
    <w:rsid w:val="00BA5664"/>
    <w:rsid w:val="00BA57E8"/>
    <w:rsid w:val="00BA5AD2"/>
    <w:rsid w:val="00BA5EA9"/>
    <w:rsid w:val="00BA6555"/>
    <w:rsid w:val="00BA66A6"/>
    <w:rsid w:val="00BA68B2"/>
    <w:rsid w:val="00BA76A8"/>
    <w:rsid w:val="00BA7FCE"/>
    <w:rsid w:val="00BB03D2"/>
    <w:rsid w:val="00BB12BF"/>
    <w:rsid w:val="00BB14F1"/>
    <w:rsid w:val="00BB1836"/>
    <w:rsid w:val="00BB183D"/>
    <w:rsid w:val="00BB193D"/>
    <w:rsid w:val="00BB2408"/>
    <w:rsid w:val="00BB2811"/>
    <w:rsid w:val="00BB2B31"/>
    <w:rsid w:val="00BB2D6B"/>
    <w:rsid w:val="00BB2E74"/>
    <w:rsid w:val="00BB30E0"/>
    <w:rsid w:val="00BB333D"/>
    <w:rsid w:val="00BB38ED"/>
    <w:rsid w:val="00BB4287"/>
    <w:rsid w:val="00BB4BFD"/>
    <w:rsid w:val="00BB4E31"/>
    <w:rsid w:val="00BB5D32"/>
    <w:rsid w:val="00BB61B2"/>
    <w:rsid w:val="00BB6383"/>
    <w:rsid w:val="00BB6977"/>
    <w:rsid w:val="00BB7007"/>
    <w:rsid w:val="00BB7C7C"/>
    <w:rsid w:val="00BB7D29"/>
    <w:rsid w:val="00BC067F"/>
    <w:rsid w:val="00BC1C6A"/>
    <w:rsid w:val="00BC283F"/>
    <w:rsid w:val="00BC3507"/>
    <w:rsid w:val="00BC36F4"/>
    <w:rsid w:val="00BC3D2C"/>
    <w:rsid w:val="00BC439A"/>
    <w:rsid w:val="00BC46B7"/>
    <w:rsid w:val="00BC50FF"/>
    <w:rsid w:val="00BC5813"/>
    <w:rsid w:val="00BC5854"/>
    <w:rsid w:val="00BC5B2F"/>
    <w:rsid w:val="00BC63E7"/>
    <w:rsid w:val="00BC6406"/>
    <w:rsid w:val="00BC6444"/>
    <w:rsid w:val="00BC6770"/>
    <w:rsid w:val="00BC68E2"/>
    <w:rsid w:val="00BC6A3D"/>
    <w:rsid w:val="00BC6B78"/>
    <w:rsid w:val="00BC6BA2"/>
    <w:rsid w:val="00BC6EC2"/>
    <w:rsid w:val="00BC71B6"/>
    <w:rsid w:val="00BC7ECB"/>
    <w:rsid w:val="00BD0164"/>
    <w:rsid w:val="00BD03EF"/>
    <w:rsid w:val="00BD04C0"/>
    <w:rsid w:val="00BD0885"/>
    <w:rsid w:val="00BD08E8"/>
    <w:rsid w:val="00BD1367"/>
    <w:rsid w:val="00BD15BF"/>
    <w:rsid w:val="00BD1C08"/>
    <w:rsid w:val="00BD2039"/>
    <w:rsid w:val="00BD23A5"/>
    <w:rsid w:val="00BD285A"/>
    <w:rsid w:val="00BD28C2"/>
    <w:rsid w:val="00BD2A69"/>
    <w:rsid w:val="00BD2E40"/>
    <w:rsid w:val="00BD30F8"/>
    <w:rsid w:val="00BD31DD"/>
    <w:rsid w:val="00BD3A49"/>
    <w:rsid w:val="00BD3DC3"/>
    <w:rsid w:val="00BD4516"/>
    <w:rsid w:val="00BD47DE"/>
    <w:rsid w:val="00BD496A"/>
    <w:rsid w:val="00BD508C"/>
    <w:rsid w:val="00BD517F"/>
    <w:rsid w:val="00BD54E3"/>
    <w:rsid w:val="00BD56EE"/>
    <w:rsid w:val="00BD5820"/>
    <w:rsid w:val="00BD5958"/>
    <w:rsid w:val="00BD5A5A"/>
    <w:rsid w:val="00BD5AE5"/>
    <w:rsid w:val="00BD667E"/>
    <w:rsid w:val="00BD695E"/>
    <w:rsid w:val="00BD6A22"/>
    <w:rsid w:val="00BD6CFC"/>
    <w:rsid w:val="00BD6EDC"/>
    <w:rsid w:val="00BD73A8"/>
    <w:rsid w:val="00BD785F"/>
    <w:rsid w:val="00BD79EB"/>
    <w:rsid w:val="00BE0066"/>
    <w:rsid w:val="00BE0275"/>
    <w:rsid w:val="00BE027F"/>
    <w:rsid w:val="00BE05B8"/>
    <w:rsid w:val="00BE0654"/>
    <w:rsid w:val="00BE0E76"/>
    <w:rsid w:val="00BE12A7"/>
    <w:rsid w:val="00BE13A7"/>
    <w:rsid w:val="00BE19C7"/>
    <w:rsid w:val="00BE1C3F"/>
    <w:rsid w:val="00BE1E6D"/>
    <w:rsid w:val="00BE211E"/>
    <w:rsid w:val="00BE25A5"/>
    <w:rsid w:val="00BE268D"/>
    <w:rsid w:val="00BE2831"/>
    <w:rsid w:val="00BE2957"/>
    <w:rsid w:val="00BE2B8B"/>
    <w:rsid w:val="00BE2E8A"/>
    <w:rsid w:val="00BE4029"/>
    <w:rsid w:val="00BE4354"/>
    <w:rsid w:val="00BE4828"/>
    <w:rsid w:val="00BE495E"/>
    <w:rsid w:val="00BE4A0D"/>
    <w:rsid w:val="00BE4E3B"/>
    <w:rsid w:val="00BE4E67"/>
    <w:rsid w:val="00BE5B61"/>
    <w:rsid w:val="00BE5DE9"/>
    <w:rsid w:val="00BE67AD"/>
    <w:rsid w:val="00BE6A97"/>
    <w:rsid w:val="00BE6C43"/>
    <w:rsid w:val="00BE735B"/>
    <w:rsid w:val="00BE755A"/>
    <w:rsid w:val="00BE7B05"/>
    <w:rsid w:val="00BE7D0F"/>
    <w:rsid w:val="00BE7D8A"/>
    <w:rsid w:val="00BF02C6"/>
    <w:rsid w:val="00BF0B24"/>
    <w:rsid w:val="00BF0CFC"/>
    <w:rsid w:val="00BF0F16"/>
    <w:rsid w:val="00BF1E46"/>
    <w:rsid w:val="00BF1EF9"/>
    <w:rsid w:val="00BF1FA7"/>
    <w:rsid w:val="00BF27AD"/>
    <w:rsid w:val="00BF2F39"/>
    <w:rsid w:val="00BF3084"/>
    <w:rsid w:val="00BF3388"/>
    <w:rsid w:val="00BF338C"/>
    <w:rsid w:val="00BF33F2"/>
    <w:rsid w:val="00BF3482"/>
    <w:rsid w:val="00BF3E52"/>
    <w:rsid w:val="00BF4294"/>
    <w:rsid w:val="00BF4A4A"/>
    <w:rsid w:val="00BF4B7D"/>
    <w:rsid w:val="00BF4F99"/>
    <w:rsid w:val="00BF56A4"/>
    <w:rsid w:val="00BF56E7"/>
    <w:rsid w:val="00BF62C5"/>
    <w:rsid w:val="00BF6E22"/>
    <w:rsid w:val="00BF726C"/>
    <w:rsid w:val="00BF769A"/>
    <w:rsid w:val="00BF7E0D"/>
    <w:rsid w:val="00C00089"/>
    <w:rsid w:val="00C000D7"/>
    <w:rsid w:val="00C00792"/>
    <w:rsid w:val="00C00C56"/>
    <w:rsid w:val="00C00DB4"/>
    <w:rsid w:val="00C010B2"/>
    <w:rsid w:val="00C01D6F"/>
    <w:rsid w:val="00C021BF"/>
    <w:rsid w:val="00C02371"/>
    <w:rsid w:val="00C0290E"/>
    <w:rsid w:val="00C02A52"/>
    <w:rsid w:val="00C02A87"/>
    <w:rsid w:val="00C02E36"/>
    <w:rsid w:val="00C02F28"/>
    <w:rsid w:val="00C02F86"/>
    <w:rsid w:val="00C03ABE"/>
    <w:rsid w:val="00C03DFC"/>
    <w:rsid w:val="00C03FF0"/>
    <w:rsid w:val="00C040AA"/>
    <w:rsid w:val="00C04894"/>
    <w:rsid w:val="00C04D27"/>
    <w:rsid w:val="00C04D9D"/>
    <w:rsid w:val="00C05146"/>
    <w:rsid w:val="00C05D66"/>
    <w:rsid w:val="00C064B4"/>
    <w:rsid w:val="00C064F0"/>
    <w:rsid w:val="00C0705B"/>
    <w:rsid w:val="00C0718D"/>
    <w:rsid w:val="00C071C4"/>
    <w:rsid w:val="00C07528"/>
    <w:rsid w:val="00C07944"/>
    <w:rsid w:val="00C07B0F"/>
    <w:rsid w:val="00C07F78"/>
    <w:rsid w:val="00C10430"/>
    <w:rsid w:val="00C108D7"/>
    <w:rsid w:val="00C10CDB"/>
    <w:rsid w:val="00C10FD9"/>
    <w:rsid w:val="00C11562"/>
    <w:rsid w:val="00C119C7"/>
    <w:rsid w:val="00C120FE"/>
    <w:rsid w:val="00C1237D"/>
    <w:rsid w:val="00C128C3"/>
    <w:rsid w:val="00C133C4"/>
    <w:rsid w:val="00C137B4"/>
    <w:rsid w:val="00C13C66"/>
    <w:rsid w:val="00C13FC0"/>
    <w:rsid w:val="00C140A7"/>
    <w:rsid w:val="00C14180"/>
    <w:rsid w:val="00C14447"/>
    <w:rsid w:val="00C148BE"/>
    <w:rsid w:val="00C14939"/>
    <w:rsid w:val="00C14C93"/>
    <w:rsid w:val="00C152F5"/>
    <w:rsid w:val="00C15D60"/>
    <w:rsid w:val="00C15F61"/>
    <w:rsid w:val="00C163F5"/>
    <w:rsid w:val="00C16902"/>
    <w:rsid w:val="00C16CB3"/>
    <w:rsid w:val="00C1729B"/>
    <w:rsid w:val="00C172F3"/>
    <w:rsid w:val="00C17579"/>
    <w:rsid w:val="00C17DFB"/>
    <w:rsid w:val="00C17E85"/>
    <w:rsid w:val="00C20039"/>
    <w:rsid w:val="00C202B7"/>
    <w:rsid w:val="00C2062D"/>
    <w:rsid w:val="00C206FD"/>
    <w:rsid w:val="00C20E99"/>
    <w:rsid w:val="00C218EB"/>
    <w:rsid w:val="00C21E13"/>
    <w:rsid w:val="00C2238B"/>
    <w:rsid w:val="00C2283A"/>
    <w:rsid w:val="00C22B77"/>
    <w:rsid w:val="00C22BBE"/>
    <w:rsid w:val="00C22E6C"/>
    <w:rsid w:val="00C23FD7"/>
    <w:rsid w:val="00C24452"/>
    <w:rsid w:val="00C24C25"/>
    <w:rsid w:val="00C24EB1"/>
    <w:rsid w:val="00C254E6"/>
    <w:rsid w:val="00C25830"/>
    <w:rsid w:val="00C25B11"/>
    <w:rsid w:val="00C25B1F"/>
    <w:rsid w:val="00C25C1B"/>
    <w:rsid w:val="00C25F4D"/>
    <w:rsid w:val="00C26931"/>
    <w:rsid w:val="00C26D86"/>
    <w:rsid w:val="00C272FF"/>
    <w:rsid w:val="00C275E5"/>
    <w:rsid w:val="00C27780"/>
    <w:rsid w:val="00C277A9"/>
    <w:rsid w:val="00C304D9"/>
    <w:rsid w:val="00C3062D"/>
    <w:rsid w:val="00C314DD"/>
    <w:rsid w:val="00C3168B"/>
    <w:rsid w:val="00C319B5"/>
    <w:rsid w:val="00C31BBD"/>
    <w:rsid w:val="00C31D01"/>
    <w:rsid w:val="00C3201D"/>
    <w:rsid w:val="00C325B1"/>
    <w:rsid w:val="00C32CBA"/>
    <w:rsid w:val="00C330D4"/>
    <w:rsid w:val="00C3382D"/>
    <w:rsid w:val="00C33CC4"/>
    <w:rsid w:val="00C33D5B"/>
    <w:rsid w:val="00C341FE"/>
    <w:rsid w:val="00C34AEA"/>
    <w:rsid w:val="00C34CB5"/>
    <w:rsid w:val="00C35743"/>
    <w:rsid w:val="00C35964"/>
    <w:rsid w:val="00C35E88"/>
    <w:rsid w:val="00C379AD"/>
    <w:rsid w:val="00C40396"/>
    <w:rsid w:val="00C4052B"/>
    <w:rsid w:val="00C40D97"/>
    <w:rsid w:val="00C413C6"/>
    <w:rsid w:val="00C41C1A"/>
    <w:rsid w:val="00C41E10"/>
    <w:rsid w:val="00C41F18"/>
    <w:rsid w:val="00C42C7B"/>
    <w:rsid w:val="00C434EA"/>
    <w:rsid w:val="00C438BC"/>
    <w:rsid w:val="00C43FA1"/>
    <w:rsid w:val="00C44317"/>
    <w:rsid w:val="00C44410"/>
    <w:rsid w:val="00C44738"/>
    <w:rsid w:val="00C45ABA"/>
    <w:rsid w:val="00C46D3D"/>
    <w:rsid w:val="00C472A0"/>
    <w:rsid w:val="00C47B05"/>
    <w:rsid w:val="00C47D36"/>
    <w:rsid w:val="00C47E9D"/>
    <w:rsid w:val="00C50316"/>
    <w:rsid w:val="00C50A29"/>
    <w:rsid w:val="00C50A94"/>
    <w:rsid w:val="00C50E7A"/>
    <w:rsid w:val="00C516AD"/>
    <w:rsid w:val="00C51C2C"/>
    <w:rsid w:val="00C51DCF"/>
    <w:rsid w:val="00C52427"/>
    <w:rsid w:val="00C52D43"/>
    <w:rsid w:val="00C5335E"/>
    <w:rsid w:val="00C5360D"/>
    <w:rsid w:val="00C53639"/>
    <w:rsid w:val="00C53B9C"/>
    <w:rsid w:val="00C544F6"/>
    <w:rsid w:val="00C5475C"/>
    <w:rsid w:val="00C54E8F"/>
    <w:rsid w:val="00C54EA8"/>
    <w:rsid w:val="00C5547F"/>
    <w:rsid w:val="00C555AC"/>
    <w:rsid w:val="00C55F0A"/>
    <w:rsid w:val="00C5617D"/>
    <w:rsid w:val="00C56A20"/>
    <w:rsid w:val="00C56DD7"/>
    <w:rsid w:val="00C57199"/>
    <w:rsid w:val="00C5745E"/>
    <w:rsid w:val="00C57CBA"/>
    <w:rsid w:val="00C6004E"/>
    <w:rsid w:val="00C600BA"/>
    <w:rsid w:val="00C60743"/>
    <w:rsid w:val="00C615CC"/>
    <w:rsid w:val="00C6288F"/>
    <w:rsid w:val="00C62B07"/>
    <w:rsid w:val="00C639AB"/>
    <w:rsid w:val="00C63D61"/>
    <w:rsid w:val="00C63EF3"/>
    <w:rsid w:val="00C64517"/>
    <w:rsid w:val="00C64768"/>
    <w:rsid w:val="00C6538A"/>
    <w:rsid w:val="00C656A3"/>
    <w:rsid w:val="00C65EAB"/>
    <w:rsid w:val="00C66151"/>
    <w:rsid w:val="00C66418"/>
    <w:rsid w:val="00C670EA"/>
    <w:rsid w:val="00C672FD"/>
    <w:rsid w:val="00C67367"/>
    <w:rsid w:val="00C67F1A"/>
    <w:rsid w:val="00C7052A"/>
    <w:rsid w:val="00C70D7E"/>
    <w:rsid w:val="00C70E8A"/>
    <w:rsid w:val="00C70E9D"/>
    <w:rsid w:val="00C71195"/>
    <w:rsid w:val="00C7124B"/>
    <w:rsid w:val="00C71481"/>
    <w:rsid w:val="00C716D6"/>
    <w:rsid w:val="00C71C56"/>
    <w:rsid w:val="00C720C7"/>
    <w:rsid w:val="00C722ED"/>
    <w:rsid w:val="00C72416"/>
    <w:rsid w:val="00C72A65"/>
    <w:rsid w:val="00C72AA9"/>
    <w:rsid w:val="00C72DC3"/>
    <w:rsid w:val="00C72FB6"/>
    <w:rsid w:val="00C734DC"/>
    <w:rsid w:val="00C73679"/>
    <w:rsid w:val="00C738EA"/>
    <w:rsid w:val="00C7410A"/>
    <w:rsid w:val="00C7452F"/>
    <w:rsid w:val="00C74757"/>
    <w:rsid w:val="00C747D8"/>
    <w:rsid w:val="00C74830"/>
    <w:rsid w:val="00C74FB4"/>
    <w:rsid w:val="00C750D7"/>
    <w:rsid w:val="00C752E2"/>
    <w:rsid w:val="00C752EE"/>
    <w:rsid w:val="00C75634"/>
    <w:rsid w:val="00C75750"/>
    <w:rsid w:val="00C75906"/>
    <w:rsid w:val="00C75A0B"/>
    <w:rsid w:val="00C75F8D"/>
    <w:rsid w:val="00C75FCB"/>
    <w:rsid w:val="00C760A2"/>
    <w:rsid w:val="00C7637B"/>
    <w:rsid w:val="00C765A9"/>
    <w:rsid w:val="00C76AD1"/>
    <w:rsid w:val="00C77700"/>
    <w:rsid w:val="00C80A4A"/>
    <w:rsid w:val="00C80C89"/>
    <w:rsid w:val="00C80CF2"/>
    <w:rsid w:val="00C80E00"/>
    <w:rsid w:val="00C80E0B"/>
    <w:rsid w:val="00C8109C"/>
    <w:rsid w:val="00C819CF"/>
    <w:rsid w:val="00C829C4"/>
    <w:rsid w:val="00C82BCE"/>
    <w:rsid w:val="00C83095"/>
    <w:rsid w:val="00C83230"/>
    <w:rsid w:val="00C8364C"/>
    <w:rsid w:val="00C84117"/>
    <w:rsid w:val="00C8443F"/>
    <w:rsid w:val="00C8449A"/>
    <w:rsid w:val="00C84AE8"/>
    <w:rsid w:val="00C8503D"/>
    <w:rsid w:val="00C85CCD"/>
    <w:rsid w:val="00C862EC"/>
    <w:rsid w:val="00C86326"/>
    <w:rsid w:val="00C8678B"/>
    <w:rsid w:val="00C86CFC"/>
    <w:rsid w:val="00C86F9E"/>
    <w:rsid w:val="00C870BB"/>
    <w:rsid w:val="00C905A5"/>
    <w:rsid w:val="00C906BA"/>
    <w:rsid w:val="00C90CA2"/>
    <w:rsid w:val="00C91804"/>
    <w:rsid w:val="00C91C9E"/>
    <w:rsid w:val="00C923EA"/>
    <w:rsid w:val="00C9297B"/>
    <w:rsid w:val="00C935E7"/>
    <w:rsid w:val="00C9574F"/>
    <w:rsid w:val="00C95D38"/>
    <w:rsid w:val="00C960DE"/>
    <w:rsid w:val="00C9625E"/>
    <w:rsid w:val="00C962DC"/>
    <w:rsid w:val="00C96306"/>
    <w:rsid w:val="00C96D46"/>
    <w:rsid w:val="00C973ED"/>
    <w:rsid w:val="00C9749F"/>
    <w:rsid w:val="00C9791C"/>
    <w:rsid w:val="00CA06FF"/>
    <w:rsid w:val="00CA1D0C"/>
    <w:rsid w:val="00CA1EE4"/>
    <w:rsid w:val="00CA208E"/>
    <w:rsid w:val="00CA260A"/>
    <w:rsid w:val="00CA2BA2"/>
    <w:rsid w:val="00CA2BFE"/>
    <w:rsid w:val="00CA2D48"/>
    <w:rsid w:val="00CA375B"/>
    <w:rsid w:val="00CA3B41"/>
    <w:rsid w:val="00CA4785"/>
    <w:rsid w:val="00CA4D31"/>
    <w:rsid w:val="00CA4D35"/>
    <w:rsid w:val="00CA4EE0"/>
    <w:rsid w:val="00CA5054"/>
    <w:rsid w:val="00CA5201"/>
    <w:rsid w:val="00CA5735"/>
    <w:rsid w:val="00CA5F4C"/>
    <w:rsid w:val="00CA5FEE"/>
    <w:rsid w:val="00CA600D"/>
    <w:rsid w:val="00CA61FD"/>
    <w:rsid w:val="00CA6288"/>
    <w:rsid w:val="00CA65DB"/>
    <w:rsid w:val="00CA688E"/>
    <w:rsid w:val="00CA6EDF"/>
    <w:rsid w:val="00CA7104"/>
    <w:rsid w:val="00CA7181"/>
    <w:rsid w:val="00CA79F6"/>
    <w:rsid w:val="00CA7B17"/>
    <w:rsid w:val="00CA7C24"/>
    <w:rsid w:val="00CB0437"/>
    <w:rsid w:val="00CB0706"/>
    <w:rsid w:val="00CB127E"/>
    <w:rsid w:val="00CB1B75"/>
    <w:rsid w:val="00CB1BF2"/>
    <w:rsid w:val="00CB2DA5"/>
    <w:rsid w:val="00CB3336"/>
    <w:rsid w:val="00CB3F94"/>
    <w:rsid w:val="00CB4B72"/>
    <w:rsid w:val="00CB50EF"/>
    <w:rsid w:val="00CB5124"/>
    <w:rsid w:val="00CB512D"/>
    <w:rsid w:val="00CB5196"/>
    <w:rsid w:val="00CB532B"/>
    <w:rsid w:val="00CB5354"/>
    <w:rsid w:val="00CB5646"/>
    <w:rsid w:val="00CB5BD4"/>
    <w:rsid w:val="00CB5BE8"/>
    <w:rsid w:val="00CB5E59"/>
    <w:rsid w:val="00CB62BA"/>
    <w:rsid w:val="00CB6A58"/>
    <w:rsid w:val="00CB6B98"/>
    <w:rsid w:val="00CB6BBA"/>
    <w:rsid w:val="00CB6D1A"/>
    <w:rsid w:val="00CB6EB1"/>
    <w:rsid w:val="00CB7263"/>
    <w:rsid w:val="00CC0DCB"/>
    <w:rsid w:val="00CC1693"/>
    <w:rsid w:val="00CC17BF"/>
    <w:rsid w:val="00CC1F9A"/>
    <w:rsid w:val="00CC2522"/>
    <w:rsid w:val="00CC2652"/>
    <w:rsid w:val="00CC26CD"/>
    <w:rsid w:val="00CC2DCF"/>
    <w:rsid w:val="00CC36BA"/>
    <w:rsid w:val="00CC37DE"/>
    <w:rsid w:val="00CC3854"/>
    <w:rsid w:val="00CC3890"/>
    <w:rsid w:val="00CC3F1B"/>
    <w:rsid w:val="00CC40AE"/>
    <w:rsid w:val="00CC57DB"/>
    <w:rsid w:val="00CC61A2"/>
    <w:rsid w:val="00CC6C8E"/>
    <w:rsid w:val="00CC6CC0"/>
    <w:rsid w:val="00CC7CD2"/>
    <w:rsid w:val="00CD01C8"/>
    <w:rsid w:val="00CD0A0F"/>
    <w:rsid w:val="00CD1961"/>
    <w:rsid w:val="00CD23A9"/>
    <w:rsid w:val="00CD3342"/>
    <w:rsid w:val="00CD3651"/>
    <w:rsid w:val="00CD3E1A"/>
    <w:rsid w:val="00CD3F4E"/>
    <w:rsid w:val="00CD477F"/>
    <w:rsid w:val="00CD4C90"/>
    <w:rsid w:val="00CD54E2"/>
    <w:rsid w:val="00CD5AD3"/>
    <w:rsid w:val="00CD5BFC"/>
    <w:rsid w:val="00CD5CEA"/>
    <w:rsid w:val="00CD5DDF"/>
    <w:rsid w:val="00CD6309"/>
    <w:rsid w:val="00CD63C0"/>
    <w:rsid w:val="00CD67A8"/>
    <w:rsid w:val="00CD730A"/>
    <w:rsid w:val="00CD775B"/>
    <w:rsid w:val="00CD7F80"/>
    <w:rsid w:val="00CE011B"/>
    <w:rsid w:val="00CE07FA"/>
    <w:rsid w:val="00CE08F2"/>
    <w:rsid w:val="00CE09CA"/>
    <w:rsid w:val="00CE1165"/>
    <w:rsid w:val="00CE11CD"/>
    <w:rsid w:val="00CE14B0"/>
    <w:rsid w:val="00CE192E"/>
    <w:rsid w:val="00CE193F"/>
    <w:rsid w:val="00CE2084"/>
    <w:rsid w:val="00CE3266"/>
    <w:rsid w:val="00CE3E94"/>
    <w:rsid w:val="00CE40C6"/>
    <w:rsid w:val="00CE45C4"/>
    <w:rsid w:val="00CE4787"/>
    <w:rsid w:val="00CE542C"/>
    <w:rsid w:val="00CE5469"/>
    <w:rsid w:val="00CE5516"/>
    <w:rsid w:val="00CE5987"/>
    <w:rsid w:val="00CE6053"/>
    <w:rsid w:val="00CE6261"/>
    <w:rsid w:val="00CE6803"/>
    <w:rsid w:val="00CE69BC"/>
    <w:rsid w:val="00CE71E8"/>
    <w:rsid w:val="00CF0E56"/>
    <w:rsid w:val="00CF1050"/>
    <w:rsid w:val="00CF1123"/>
    <w:rsid w:val="00CF1997"/>
    <w:rsid w:val="00CF1B90"/>
    <w:rsid w:val="00CF1BEB"/>
    <w:rsid w:val="00CF1C08"/>
    <w:rsid w:val="00CF2200"/>
    <w:rsid w:val="00CF2352"/>
    <w:rsid w:val="00CF237B"/>
    <w:rsid w:val="00CF2B85"/>
    <w:rsid w:val="00CF3B37"/>
    <w:rsid w:val="00CF3BB6"/>
    <w:rsid w:val="00CF3FDD"/>
    <w:rsid w:val="00CF4B8E"/>
    <w:rsid w:val="00CF57AC"/>
    <w:rsid w:val="00CF57C0"/>
    <w:rsid w:val="00CF57E3"/>
    <w:rsid w:val="00CF584A"/>
    <w:rsid w:val="00CF5EDA"/>
    <w:rsid w:val="00CF631B"/>
    <w:rsid w:val="00CF6734"/>
    <w:rsid w:val="00CF6925"/>
    <w:rsid w:val="00CF6F22"/>
    <w:rsid w:val="00CF6FBE"/>
    <w:rsid w:val="00CF7929"/>
    <w:rsid w:val="00CF7AAF"/>
    <w:rsid w:val="00CF7D70"/>
    <w:rsid w:val="00D007E6"/>
    <w:rsid w:val="00D0126D"/>
    <w:rsid w:val="00D01B3E"/>
    <w:rsid w:val="00D02058"/>
    <w:rsid w:val="00D0255E"/>
    <w:rsid w:val="00D02F4E"/>
    <w:rsid w:val="00D03627"/>
    <w:rsid w:val="00D03CE1"/>
    <w:rsid w:val="00D03EA1"/>
    <w:rsid w:val="00D045DA"/>
    <w:rsid w:val="00D04793"/>
    <w:rsid w:val="00D047DA"/>
    <w:rsid w:val="00D06185"/>
    <w:rsid w:val="00D061BC"/>
    <w:rsid w:val="00D06851"/>
    <w:rsid w:val="00D069BD"/>
    <w:rsid w:val="00D06A65"/>
    <w:rsid w:val="00D06CF2"/>
    <w:rsid w:val="00D07909"/>
    <w:rsid w:val="00D100CA"/>
    <w:rsid w:val="00D10253"/>
    <w:rsid w:val="00D1033D"/>
    <w:rsid w:val="00D1040D"/>
    <w:rsid w:val="00D10C46"/>
    <w:rsid w:val="00D1182D"/>
    <w:rsid w:val="00D11A30"/>
    <w:rsid w:val="00D125D4"/>
    <w:rsid w:val="00D1271D"/>
    <w:rsid w:val="00D12CA3"/>
    <w:rsid w:val="00D12D6D"/>
    <w:rsid w:val="00D131ED"/>
    <w:rsid w:val="00D133ED"/>
    <w:rsid w:val="00D13736"/>
    <w:rsid w:val="00D1385A"/>
    <w:rsid w:val="00D13D3F"/>
    <w:rsid w:val="00D13D4A"/>
    <w:rsid w:val="00D14345"/>
    <w:rsid w:val="00D14602"/>
    <w:rsid w:val="00D1560E"/>
    <w:rsid w:val="00D1562B"/>
    <w:rsid w:val="00D15F5F"/>
    <w:rsid w:val="00D1639D"/>
    <w:rsid w:val="00D1654A"/>
    <w:rsid w:val="00D16554"/>
    <w:rsid w:val="00D16F9F"/>
    <w:rsid w:val="00D1713D"/>
    <w:rsid w:val="00D17366"/>
    <w:rsid w:val="00D17607"/>
    <w:rsid w:val="00D17856"/>
    <w:rsid w:val="00D2032F"/>
    <w:rsid w:val="00D20574"/>
    <w:rsid w:val="00D21001"/>
    <w:rsid w:val="00D210BD"/>
    <w:rsid w:val="00D210ED"/>
    <w:rsid w:val="00D212BD"/>
    <w:rsid w:val="00D2168A"/>
    <w:rsid w:val="00D21719"/>
    <w:rsid w:val="00D21992"/>
    <w:rsid w:val="00D21DEF"/>
    <w:rsid w:val="00D21F19"/>
    <w:rsid w:val="00D226C1"/>
    <w:rsid w:val="00D2281F"/>
    <w:rsid w:val="00D22D99"/>
    <w:rsid w:val="00D22F02"/>
    <w:rsid w:val="00D22F44"/>
    <w:rsid w:val="00D233B2"/>
    <w:rsid w:val="00D242CF"/>
    <w:rsid w:val="00D24902"/>
    <w:rsid w:val="00D24BA1"/>
    <w:rsid w:val="00D25012"/>
    <w:rsid w:val="00D254B0"/>
    <w:rsid w:val="00D25E36"/>
    <w:rsid w:val="00D2644E"/>
    <w:rsid w:val="00D2687B"/>
    <w:rsid w:val="00D26E8E"/>
    <w:rsid w:val="00D26FD8"/>
    <w:rsid w:val="00D271B5"/>
    <w:rsid w:val="00D275E0"/>
    <w:rsid w:val="00D27FD8"/>
    <w:rsid w:val="00D301D4"/>
    <w:rsid w:val="00D303EB"/>
    <w:rsid w:val="00D305D4"/>
    <w:rsid w:val="00D3084E"/>
    <w:rsid w:val="00D31E36"/>
    <w:rsid w:val="00D31FC2"/>
    <w:rsid w:val="00D3205A"/>
    <w:rsid w:val="00D33439"/>
    <w:rsid w:val="00D34647"/>
    <w:rsid w:val="00D34B56"/>
    <w:rsid w:val="00D35275"/>
    <w:rsid w:val="00D35E9B"/>
    <w:rsid w:val="00D36253"/>
    <w:rsid w:val="00D362CC"/>
    <w:rsid w:val="00D368F3"/>
    <w:rsid w:val="00D36AD1"/>
    <w:rsid w:val="00D36C67"/>
    <w:rsid w:val="00D36DCF"/>
    <w:rsid w:val="00D37A57"/>
    <w:rsid w:val="00D37BD2"/>
    <w:rsid w:val="00D401C2"/>
    <w:rsid w:val="00D405D6"/>
    <w:rsid w:val="00D40F78"/>
    <w:rsid w:val="00D4113E"/>
    <w:rsid w:val="00D4185F"/>
    <w:rsid w:val="00D42208"/>
    <w:rsid w:val="00D4228A"/>
    <w:rsid w:val="00D42332"/>
    <w:rsid w:val="00D42EAB"/>
    <w:rsid w:val="00D43050"/>
    <w:rsid w:val="00D4364C"/>
    <w:rsid w:val="00D436A1"/>
    <w:rsid w:val="00D4456A"/>
    <w:rsid w:val="00D447DB"/>
    <w:rsid w:val="00D44BAC"/>
    <w:rsid w:val="00D44EC1"/>
    <w:rsid w:val="00D4559B"/>
    <w:rsid w:val="00D45C64"/>
    <w:rsid w:val="00D4602A"/>
    <w:rsid w:val="00D461E6"/>
    <w:rsid w:val="00D4633E"/>
    <w:rsid w:val="00D474C7"/>
    <w:rsid w:val="00D475FC"/>
    <w:rsid w:val="00D4781F"/>
    <w:rsid w:val="00D47C19"/>
    <w:rsid w:val="00D47D5A"/>
    <w:rsid w:val="00D47E42"/>
    <w:rsid w:val="00D50A56"/>
    <w:rsid w:val="00D50C51"/>
    <w:rsid w:val="00D50F1F"/>
    <w:rsid w:val="00D51331"/>
    <w:rsid w:val="00D5159C"/>
    <w:rsid w:val="00D524B6"/>
    <w:rsid w:val="00D529D9"/>
    <w:rsid w:val="00D52E74"/>
    <w:rsid w:val="00D5310E"/>
    <w:rsid w:val="00D5321E"/>
    <w:rsid w:val="00D53ABC"/>
    <w:rsid w:val="00D53CF4"/>
    <w:rsid w:val="00D54037"/>
    <w:rsid w:val="00D55041"/>
    <w:rsid w:val="00D5505C"/>
    <w:rsid w:val="00D55710"/>
    <w:rsid w:val="00D557A5"/>
    <w:rsid w:val="00D55A32"/>
    <w:rsid w:val="00D56680"/>
    <w:rsid w:val="00D568E2"/>
    <w:rsid w:val="00D56AB8"/>
    <w:rsid w:val="00D56EE7"/>
    <w:rsid w:val="00D57C13"/>
    <w:rsid w:val="00D57C24"/>
    <w:rsid w:val="00D61378"/>
    <w:rsid w:val="00D61C02"/>
    <w:rsid w:val="00D61CBC"/>
    <w:rsid w:val="00D61EE7"/>
    <w:rsid w:val="00D622A8"/>
    <w:rsid w:val="00D6255F"/>
    <w:rsid w:val="00D62811"/>
    <w:rsid w:val="00D62D60"/>
    <w:rsid w:val="00D63288"/>
    <w:rsid w:val="00D633B4"/>
    <w:rsid w:val="00D6351A"/>
    <w:rsid w:val="00D63769"/>
    <w:rsid w:val="00D63A4E"/>
    <w:rsid w:val="00D63ADD"/>
    <w:rsid w:val="00D63DB4"/>
    <w:rsid w:val="00D63E81"/>
    <w:rsid w:val="00D64765"/>
    <w:rsid w:val="00D64907"/>
    <w:rsid w:val="00D64913"/>
    <w:rsid w:val="00D6518A"/>
    <w:rsid w:val="00D6530C"/>
    <w:rsid w:val="00D653DA"/>
    <w:rsid w:val="00D65517"/>
    <w:rsid w:val="00D65565"/>
    <w:rsid w:val="00D65A8F"/>
    <w:rsid w:val="00D65AAB"/>
    <w:rsid w:val="00D65BA1"/>
    <w:rsid w:val="00D66E84"/>
    <w:rsid w:val="00D671AF"/>
    <w:rsid w:val="00D67F5A"/>
    <w:rsid w:val="00D70187"/>
    <w:rsid w:val="00D709B7"/>
    <w:rsid w:val="00D71054"/>
    <w:rsid w:val="00D710A9"/>
    <w:rsid w:val="00D713E5"/>
    <w:rsid w:val="00D7174A"/>
    <w:rsid w:val="00D71768"/>
    <w:rsid w:val="00D72319"/>
    <w:rsid w:val="00D72356"/>
    <w:rsid w:val="00D72A4A"/>
    <w:rsid w:val="00D73714"/>
    <w:rsid w:val="00D73E0E"/>
    <w:rsid w:val="00D745F3"/>
    <w:rsid w:val="00D7461B"/>
    <w:rsid w:val="00D74870"/>
    <w:rsid w:val="00D74DF5"/>
    <w:rsid w:val="00D74F90"/>
    <w:rsid w:val="00D756E0"/>
    <w:rsid w:val="00D75731"/>
    <w:rsid w:val="00D76335"/>
    <w:rsid w:val="00D7663E"/>
    <w:rsid w:val="00D76644"/>
    <w:rsid w:val="00D771B9"/>
    <w:rsid w:val="00D771E0"/>
    <w:rsid w:val="00D77267"/>
    <w:rsid w:val="00D77893"/>
    <w:rsid w:val="00D811BA"/>
    <w:rsid w:val="00D82019"/>
    <w:rsid w:val="00D82043"/>
    <w:rsid w:val="00D82317"/>
    <w:rsid w:val="00D82698"/>
    <w:rsid w:val="00D82DD1"/>
    <w:rsid w:val="00D83069"/>
    <w:rsid w:val="00D832CC"/>
    <w:rsid w:val="00D83BAA"/>
    <w:rsid w:val="00D83EC2"/>
    <w:rsid w:val="00D84073"/>
    <w:rsid w:val="00D84221"/>
    <w:rsid w:val="00D843BB"/>
    <w:rsid w:val="00D84949"/>
    <w:rsid w:val="00D85044"/>
    <w:rsid w:val="00D85063"/>
    <w:rsid w:val="00D859BD"/>
    <w:rsid w:val="00D8642A"/>
    <w:rsid w:val="00D868C4"/>
    <w:rsid w:val="00D87619"/>
    <w:rsid w:val="00D87EEE"/>
    <w:rsid w:val="00D90389"/>
    <w:rsid w:val="00D90697"/>
    <w:rsid w:val="00D909AC"/>
    <w:rsid w:val="00D90EF5"/>
    <w:rsid w:val="00D9152E"/>
    <w:rsid w:val="00D91713"/>
    <w:rsid w:val="00D922D9"/>
    <w:rsid w:val="00D9296D"/>
    <w:rsid w:val="00D929F2"/>
    <w:rsid w:val="00D92A0F"/>
    <w:rsid w:val="00D92BDE"/>
    <w:rsid w:val="00D92C50"/>
    <w:rsid w:val="00D92FC2"/>
    <w:rsid w:val="00D93058"/>
    <w:rsid w:val="00D9334A"/>
    <w:rsid w:val="00D93F0A"/>
    <w:rsid w:val="00D945CB"/>
    <w:rsid w:val="00D946F4"/>
    <w:rsid w:val="00D947EE"/>
    <w:rsid w:val="00D94AC0"/>
    <w:rsid w:val="00D94CC5"/>
    <w:rsid w:val="00D95A0F"/>
    <w:rsid w:val="00D95E25"/>
    <w:rsid w:val="00D96F42"/>
    <w:rsid w:val="00D96F9C"/>
    <w:rsid w:val="00D97665"/>
    <w:rsid w:val="00D97A9D"/>
    <w:rsid w:val="00D97CD5"/>
    <w:rsid w:val="00DA0818"/>
    <w:rsid w:val="00DA0911"/>
    <w:rsid w:val="00DA0DE6"/>
    <w:rsid w:val="00DA105E"/>
    <w:rsid w:val="00DA121B"/>
    <w:rsid w:val="00DA1A61"/>
    <w:rsid w:val="00DA28A1"/>
    <w:rsid w:val="00DA2C18"/>
    <w:rsid w:val="00DA3161"/>
    <w:rsid w:val="00DA459C"/>
    <w:rsid w:val="00DA465F"/>
    <w:rsid w:val="00DA47D7"/>
    <w:rsid w:val="00DA4B5C"/>
    <w:rsid w:val="00DA4EE6"/>
    <w:rsid w:val="00DA4F99"/>
    <w:rsid w:val="00DA5109"/>
    <w:rsid w:val="00DA585C"/>
    <w:rsid w:val="00DA5922"/>
    <w:rsid w:val="00DA683D"/>
    <w:rsid w:val="00DA77C1"/>
    <w:rsid w:val="00DA79EF"/>
    <w:rsid w:val="00DA7FD2"/>
    <w:rsid w:val="00DB04F8"/>
    <w:rsid w:val="00DB07E6"/>
    <w:rsid w:val="00DB0868"/>
    <w:rsid w:val="00DB08FF"/>
    <w:rsid w:val="00DB0C0E"/>
    <w:rsid w:val="00DB107B"/>
    <w:rsid w:val="00DB1A34"/>
    <w:rsid w:val="00DB1C10"/>
    <w:rsid w:val="00DB1EF8"/>
    <w:rsid w:val="00DB2921"/>
    <w:rsid w:val="00DB2F7C"/>
    <w:rsid w:val="00DB3341"/>
    <w:rsid w:val="00DB3512"/>
    <w:rsid w:val="00DB3683"/>
    <w:rsid w:val="00DB4A88"/>
    <w:rsid w:val="00DB4F0F"/>
    <w:rsid w:val="00DB4FC1"/>
    <w:rsid w:val="00DB5393"/>
    <w:rsid w:val="00DB5813"/>
    <w:rsid w:val="00DB5964"/>
    <w:rsid w:val="00DB6A8C"/>
    <w:rsid w:val="00DB6AD4"/>
    <w:rsid w:val="00DB700F"/>
    <w:rsid w:val="00DB7290"/>
    <w:rsid w:val="00DB7434"/>
    <w:rsid w:val="00DC0010"/>
    <w:rsid w:val="00DC01ED"/>
    <w:rsid w:val="00DC03CB"/>
    <w:rsid w:val="00DC0684"/>
    <w:rsid w:val="00DC0BCE"/>
    <w:rsid w:val="00DC1F51"/>
    <w:rsid w:val="00DC21D1"/>
    <w:rsid w:val="00DC252F"/>
    <w:rsid w:val="00DC255F"/>
    <w:rsid w:val="00DC257D"/>
    <w:rsid w:val="00DC261B"/>
    <w:rsid w:val="00DC32CD"/>
    <w:rsid w:val="00DC3A93"/>
    <w:rsid w:val="00DC3E03"/>
    <w:rsid w:val="00DC3ECA"/>
    <w:rsid w:val="00DC4BC8"/>
    <w:rsid w:val="00DC4FC8"/>
    <w:rsid w:val="00DC52E9"/>
    <w:rsid w:val="00DC5635"/>
    <w:rsid w:val="00DC5912"/>
    <w:rsid w:val="00DC5A7D"/>
    <w:rsid w:val="00DC650B"/>
    <w:rsid w:val="00DC680F"/>
    <w:rsid w:val="00DC6A10"/>
    <w:rsid w:val="00DC7679"/>
    <w:rsid w:val="00DC7BAC"/>
    <w:rsid w:val="00DD061F"/>
    <w:rsid w:val="00DD07FA"/>
    <w:rsid w:val="00DD0C06"/>
    <w:rsid w:val="00DD15F6"/>
    <w:rsid w:val="00DD1913"/>
    <w:rsid w:val="00DD1AE8"/>
    <w:rsid w:val="00DD1B4D"/>
    <w:rsid w:val="00DD1DB4"/>
    <w:rsid w:val="00DD1EDC"/>
    <w:rsid w:val="00DD23DE"/>
    <w:rsid w:val="00DD267E"/>
    <w:rsid w:val="00DD2C79"/>
    <w:rsid w:val="00DD2E51"/>
    <w:rsid w:val="00DD360F"/>
    <w:rsid w:val="00DD3719"/>
    <w:rsid w:val="00DD3D5A"/>
    <w:rsid w:val="00DD3ED8"/>
    <w:rsid w:val="00DD499E"/>
    <w:rsid w:val="00DD4D3B"/>
    <w:rsid w:val="00DD51A3"/>
    <w:rsid w:val="00DD538B"/>
    <w:rsid w:val="00DD5DB5"/>
    <w:rsid w:val="00DD5DF2"/>
    <w:rsid w:val="00DD5F95"/>
    <w:rsid w:val="00DD67B5"/>
    <w:rsid w:val="00DD7086"/>
    <w:rsid w:val="00DD7962"/>
    <w:rsid w:val="00DD7A16"/>
    <w:rsid w:val="00DE0BA5"/>
    <w:rsid w:val="00DE14FA"/>
    <w:rsid w:val="00DE2313"/>
    <w:rsid w:val="00DE302F"/>
    <w:rsid w:val="00DE3954"/>
    <w:rsid w:val="00DE4045"/>
    <w:rsid w:val="00DE422B"/>
    <w:rsid w:val="00DE4A19"/>
    <w:rsid w:val="00DE4E39"/>
    <w:rsid w:val="00DE507D"/>
    <w:rsid w:val="00DE6204"/>
    <w:rsid w:val="00DE624C"/>
    <w:rsid w:val="00DE6527"/>
    <w:rsid w:val="00DE6B18"/>
    <w:rsid w:val="00DE6B39"/>
    <w:rsid w:val="00DE6E26"/>
    <w:rsid w:val="00DE7761"/>
    <w:rsid w:val="00DE77F5"/>
    <w:rsid w:val="00DE7E07"/>
    <w:rsid w:val="00DE7F42"/>
    <w:rsid w:val="00DF07D9"/>
    <w:rsid w:val="00DF08BB"/>
    <w:rsid w:val="00DF0AE2"/>
    <w:rsid w:val="00DF1826"/>
    <w:rsid w:val="00DF186A"/>
    <w:rsid w:val="00DF2D26"/>
    <w:rsid w:val="00DF3951"/>
    <w:rsid w:val="00DF411E"/>
    <w:rsid w:val="00DF49C1"/>
    <w:rsid w:val="00DF4A1F"/>
    <w:rsid w:val="00DF50A6"/>
    <w:rsid w:val="00DF51F6"/>
    <w:rsid w:val="00DF5237"/>
    <w:rsid w:val="00DF52AF"/>
    <w:rsid w:val="00DF5706"/>
    <w:rsid w:val="00DF57A3"/>
    <w:rsid w:val="00DF5819"/>
    <w:rsid w:val="00DF5905"/>
    <w:rsid w:val="00DF5B0A"/>
    <w:rsid w:val="00DF5C5A"/>
    <w:rsid w:val="00DF5E43"/>
    <w:rsid w:val="00DF6FB8"/>
    <w:rsid w:val="00DF70D0"/>
    <w:rsid w:val="00DF714F"/>
    <w:rsid w:val="00DF73BC"/>
    <w:rsid w:val="00E01131"/>
    <w:rsid w:val="00E013F7"/>
    <w:rsid w:val="00E01E0E"/>
    <w:rsid w:val="00E01F4A"/>
    <w:rsid w:val="00E020C9"/>
    <w:rsid w:val="00E0242B"/>
    <w:rsid w:val="00E02681"/>
    <w:rsid w:val="00E040BA"/>
    <w:rsid w:val="00E043A8"/>
    <w:rsid w:val="00E043E8"/>
    <w:rsid w:val="00E0441B"/>
    <w:rsid w:val="00E0526A"/>
    <w:rsid w:val="00E05828"/>
    <w:rsid w:val="00E0598E"/>
    <w:rsid w:val="00E05A39"/>
    <w:rsid w:val="00E05B6B"/>
    <w:rsid w:val="00E05B84"/>
    <w:rsid w:val="00E062A7"/>
    <w:rsid w:val="00E062D0"/>
    <w:rsid w:val="00E0663A"/>
    <w:rsid w:val="00E06773"/>
    <w:rsid w:val="00E06B96"/>
    <w:rsid w:val="00E0713D"/>
    <w:rsid w:val="00E07162"/>
    <w:rsid w:val="00E0734A"/>
    <w:rsid w:val="00E07525"/>
    <w:rsid w:val="00E07B84"/>
    <w:rsid w:val="00E07DEA"/>
    <w:rsid w:val="00E11166"/>
    <w:rsid w:val="00E11541"/>
    <w:rsid w:val="00E11749"/>
    <w:rsid w:val="00E11BB1"/>
    <w:rsid w:val="00E12441"/>
    <w:rsid w:val="00E124F4"/>
    <w:rsid w:val="00E12E29"/>
    <w:rsid w:val="00E12F85"/>
    <w:rsid w:val="00E131F0"/>
    <w:rsid w:val="00E13360"/>
    <w:rsid w:val="00E13401"/>
    <w:rsid w:val="00E1392C"/>
    <w:rsid w:val="00E13F4C"/>
    <w:rsid w:val="00E141A6"/>
    <w:rsid w:val="00E1421D"/>
    <w:rsid w:val="00E159E1"/>
    <w:rsid w:val="00E1606C"/>
    <w:rsid w:val="00E162E1"/>
    <w:rsid w:val="00E16346"/>
    <w:rsid w:val="00E168B3"/>
    <w:rsid w:val="00E16A20"/>
    <w:rsid w:val="00E16C30"/>
    <w:rsid w:val="00E17597"/>
    <w:rsid w:val="00E17A42"/>
    <w:rsid w:val="00E17B65"/>
    <w:rsid w:val="00E17F52"/>
    <w:rsid w:val="00E20152"/>
    <w:rsid w:val="00E20230"/>
    <w:rsid w:val="00E20A7E"/>
    <w:rsid w:val="00E213DC"/>
    <w:rsid w:val="00E2159D"/>
    <w:rsid w:val="00E217F3"/>
    <w:rsid w:val="00E2207C"/>
    <w:rsid w:val="00E228DD"/>
    <w:rsid w:val="00E229B2"/>
    <w:rsid w:val="00E22C82"/>
    <w:rsid w:val="00E22DAF"/>
    <w:rsid w:val="00E23387"/>
    <w:rsid w:val="00E233F9"/>
    <w:rsid w:val="00E235DA"/>
    <w:rsid w:val="00E236CF"/>
    <w:rsid w:val="00E23DDD"/>
    <w:rsid w:val="00E23F02"/>
    <w:rsid w:val="00E241EA"/>
    <w:rsid w:val="00E24270"/>
    <w:rsid w:val="00E245C6"/>
    <w:rsid w:val="00E2516C"/>
    <w:rsid w:val="00E25C68"/>
    <w:rsid w:val="00E261E9"/>
    <w:rsid w:val="00E26D60"/>
    <w:rsid w:val="00E27938"/>
    <w:rsid w:val="00E300DA"/>
    <w:rsid w:val="00E302EF"/>
    <w:rsid w:val="00E3047F"/>
    <w:rsid w:val="00E30651"/>
    <w:rsid w:val="00E3125B"/>
    <w:rsid w:val="00E3150E"/>
    <w:rsid w:val="00E31589"/>
    <w:rsid w:val="00E31F67"/>
    <w:rsid w:val="00E3216E"/>
    <w:rsid w:val="00E3232C"/>
    <w:rsid w:val="00E329E8"/>
    <w:rsid w:val="00E32F1A"/>
    <w:rsid w:val="00E33D77"/>
    <w:rsid w:val="00E34021"/>
    <w:rsid w:val="00E34554"/>
    <w:rsid w:val="00E3472B"/>
    <w:rsid w:val="00E34855"/>
    <w:rsid w:val="00E3493F"/>
    <w:rsid w:val="00E34DE3"/>
    <w:rsid w:val="00E34E3B"/>
    <w:rsid w:val="00E34FD6"/>
    <w:rsid w:val="00E354E6"/>
    <w:rsid w:val="00E355B5"/>
    <w:rsid w:val="00E35F75"/>
    <w:rsid w:val="00E36067"/>
    <w:rsid w:val="00E36421"/>
    <w:rsid w:val="00E36444"/>
    <w:rsid w:val="00E3706F"/>
    <w:rsid w:val="00E3752A"/>
    <w:rsid w:val="00E379D2"/>
    <w:rsid w:val="00E37C6D"/>
    <w:rsid w:val="00E37CA2"/>
    <w:rsid w:val="00E40646"/>
    <w:rsid w:val="00E4066E"/>
    <w:rsid w:val="00E41CA2"/>
    <w:rsid w:val="00E422F3"/>
    <w:rsid w:val="00E42321"/>
    <w:rsid w:val="00E4282F"/>
    <w:rsid w:val="00E43F32"/>
    <w:rsid w:val="00E44420"/>
    <w:rsid w:val="00E4479F"/>
    <w:rsid w:val="00E448BA"/>
    <w:rsid w:val="00E44BAF"/>
    <w:rsid w:val="00E44FAE"/>
    <w:rsid w:val="00E44FD4"/>
    <w:rsid w:val="00E452EB"/>
    <w:rsid w:val="00E459DA"/>
    <w:rsid w:val="00E45CF4"/>
    <w:rsid w:val="00E461B7"/>
    <w:rsid w:val="00E463F3"/>
    <w:rsid w:val="00E467AD"/>
    <w:rsid w:val="00E46EFE"/>
    <w:rsid w:val="00E47752"/>
    <w:rsid w:val="00E50138"/>
    <w:rsid w:val="00E502B0"/>
    <w:rsid w:val="00E50360"/>
    <w:rsid w:val="00E506B1"/>
    <w:rsid w:val="00E508B0"/>
    <w:rsid w:val="00E50C1A"/>
    <w:rsid w:val="00E50C9E"/>
    <w:rsid w:val="00E50F0F"/>
    <w:rsid w:val="00E5142B"/>
    <w:rsid w:val="00E51919"/>
    <w:rsid w:val="00E51954"/>
    <w:rsid w:val="00E51D80"/>
    <w:rsid w:val="00E523BB"/>
    <w:rsid w:val="00E534EC"/>
    <w:rsid w:val="00E5350E"/>
    <w:rsid w:val="00E53510"/>
    <w:rsid w:val="00E53567"/>
    <w:rsid w:val="00E54924"/>
    <w:rsid w:val="00E54C17"/>
    <w:rsid w:val="00E5520E"/>
    <w:rsid w:val="00E55897"/>
    <w:rsid w:val="00E56C36"/>
    <w:rsid w:val="00E577F5"/>
    <w:rsid w:val="00E57E08"/>
    <w:rsid w:val="00E57FD4"/>
    <w:rsid w:val="00E6055C"/>
    <w:rsid w:val="00E60A2F"/>
    <w:rsid w:val="00E60A76"/>
    <w:rsid w:val="00E612EF"/>
    <w:rsid w:val="00E613A0"/>
    <w:rsid w:val="00E618A3"/>
    <w:rsid w:val="00E62676"/>
    <w:rsid w:val="00E62749"/>
    <w:rsid w:val="00E6308D"/>
    <w:rsid w:val="00E63095"/>
    <w:rsid w:val="00E63364"/>
    <w:rsid w:val="00E636E4"/>
    <w:rsid w:val="00E64057"/>
    <w:rsid w:val="00E646FD"/>
    <w:rsid w:val="00E6477C"/>
    <w:rsid w:val="00E6494E"/>
    <w:rsid w:val="00E649AD"/>
    <w:rsid w:val="00E64F63"/>
    <w:rsid w:val="00E650C8"/>
    <w:rsid w:val="00E65CB1"/>
    <w:rsid w:val="00E65E83"/>
    <w:rsid w:val="00E66393"/>
    <w:rsid w:val="00E672EA"/>
    <w:rsid w:val="00E673EF"/>
    <w:rsid w:val="00E67500"/>
    <w:rsid w:val="00E67E08"/>
    <w:rsid w:val="00E67FDE"/>
    <w:rsid w:val="00E712D3"/>
    <w:rsid w:val="00E71656"/>
    <w:rsid w:val="00E71B96"/>
    <w:rsid w:val="00E71F81"/>
    <w:rsid w:val="00E720AD"/>
    <w:rsid w:val="00E72C61"/>
    <w:rsid w:val="00E736A3"/>
    <w:rsid w:val="00E73E0B"/>
    <w:rsid w:val="00E74095"/>
    <w:rsid w:val="00E744B3"/>
    <w:rsid w:val="00E7488F"/>
    <w:rsid w:val="00E74CA0"/>
    <w:rsid w:val="00E753A4"/>
    <w:rsid w:val="00E757EE"/>
    <w:rsid w:val="00E75DB7"/>
    <w:rsid w:val="00E762D4"/>
    <w:rsid w:val="00E76799"/>
    <w:rsid w:val="00E76AAA"/>
    <w:rsid w:val="00E76F8C"/>
    <w:rsid w:val="00E771D2"/>
    <w:rsid w:val="00E77D15"/>
    <w:rsid w:val="00E81DC9"/>
    <w:rsid w:val="00E81FCB"/>
    <w:rsid w:val="00E82120"/>
    <w:rsid w:val="00E822B2"/>
    <w:rsid w:val="00E82AEB"/>
    <w:rsid w:val="00E82D47"/>
    <w:rsid w:val="00E83140"/>
    <w:rsid w:val="00E83338"/>
    <w:rsid w:val="00E8369A"/>
    <w:rsid w:val="00E8374D"/>
    <w:rsid w:val="00E8393E"/>
    <w:rsid w:val="00E8398D"/>
    <w:rsid w:val="00E844A7"/>
    <w:rsid w:val="00E849D2"/>
    <w:rsid w:val="00E84C37"/>
    <w:rsid w:val="00E84CDB"/>
    <w:rsid w:val="00E84D41"/>
    <w:rsid w:val="00E85842"/>
    <w:rsid w:val="00E85A53"/>
    <w:rsid w:val="00E85AD7"/>
    <w:rsid w:val="00E85FDE"/>
    <w:rsid w:val="00E86923"/>
    <w:rsid w:val="00E86D59"/>
    <w:rsid w:val="00E871FB"/>
    <w:rsid w:val="00E872C5"/>
    <w:rsid w:val="00E873B2"/>
    <w:rsid w:val="00E87698"/>
    <w:rsid w:val="00E878A3"/>
    <w:rsid w:val="00E878B8"/>
    <w:rsid w:val="00E87D12"/>
    <w:rsid w:val="00E87F66"/>
    <w:rsid w:val="00E90361"/>
    <w:rsid w:val="00E906E1"/>
    <w:rsid w:val="00E90CF6"/>
    <w:rsid w:val="00E9165D"/>
    <w:rsid w:val="00E91B66"/>
    <w:rsid w:val="00E9217D"/>
    <w:rsid w:val="00E928FF"/>
    <w:rsid w:val="00E92B47"/>
    <w:rsid w:val="00E93769"/>
    <w:rsid w:val="00E9379F"/>
    <w:rsid w:val="00E9389C"/>
    <w:rsid w:val="00E93ABF"/>
    <w:rsid w:val="00E942A0"/>
    <w:rsid w:val="00E945B7"/>
    <w:rsid w:val="00E94747"/>
    <w:rsid w:val="00E94A3E"/>
    <w:rsid w:val="00E94BDE"/>
    <w:rsid w:val="00E94E2A"/>
    <w:rsid w:val="00E94FDC"/>
    <w:rsid w:val="00E95239"/>
    <w:rsid w:val="00E952C5"/>
    <w:rsid w:val="00E95407"/>
    <w:rsid w:val="00E964ED"/>
    <w:rsid w:val="00E96819"/>
    <w:rsid w:val="00E96C5D"/>
    <w:rsid w:val="00E970C9"/>
    <w:rsid w:val="00E97248"/>
    <w:rsid w:val="00E973C4"/>
    <w:rsid w:val="00E97746"/>
    <w:rsid w:val="00E97E11"/>
    <w:rsid w:val="00EA0DF4"/>
    <w:rsid w:val="00EA11EF"/>
    <w:rsid w:val="00EA150D"/>
    <w:rsid w:val="00EA1AB3"/>
    <w:rsid w:val="00EA1B51"/>
    <w:rsid w:val="00EA22AC"/>
    <w:rsid w:val="00EA22B3"/>
    <w:rsid w:val="00EA2CB1"/>
    <w:rsid w:val="00EA303B"/>
    <w:rsid w:val="00EA3227"/>
    <w:rsid w:val="00EA3A49"/>
    <w:rsid w:val="00EA3EC8"/>
    <w:rsid w:val="00EA42D9"/>
    <w:rsid w:val="00EA45E1"/>
    <w:rsid w:val="00EA496C"/>
    <w:rsid w:val="00EA4F8D"/>
    <w:rsid w:val="00EA50C4"/>
    <w:rsid w:val="00EA50E0"/>
    <w:rsid w:val="00EA5169"/>
    <w:rsid w:val="00EA5D96"/>
    <w:rsid w:val="00EA616C"/>
    <w:rsid w:val="00EA6803"/>
    <w:rsid w:val="00EA7048"/>
    <w:rsid w:val="00EA705D"/>
    <w:rsid w:val="00EB0063"/>
    <w:rsid w:val="00EB05D6"/>
    <w:rsid w:val="00EB09FD"/>
    <w:rsid w:val="00EB0AD5"/>
    <w:rsid w:val="00EB1189"/>
    <w:rsid w:val="00EB169F"/>
    <w:rsid w:val="00EB20B3"/>
    <w:rsid w:val="00EB2D61"/>
    <w:rsid w:val="00EB2D6F"/>
    <w:rsid w:val="00EB2E77"/>
    <w:rsid w:val="00EB38CE"/>
    <w:rsid w:val="00EB39E2"/>
    <w:rsid w:val="00EB4A40"/>
    <w:rsid w:val="00EB4C41"/>
    <w:rsid w:val="00EB6249"/>
    <w:rsid w:val="00EB6265"/>
    <w:rsid w:val="00EB6CF9"/>
    <w:rsid w:val="00EB6DE2"/>
    <w:rsid w:val="00EB7849"/>
    <w:rsid w:val="00EB7B54"/>
    <w:rsid w:val="00EC061A"/>
    <w:rsid w:val="00EC12A6"/>
    <w:rsid w:val="00EC134D"/>
    <w:rsid w:val="00EC1665"/>
    <w:rsid w:val="00EC1D1D"/>
    <w:rsid w:val="00EC1D91"/>
    <w:rsid w:val="00EC1FCA"/>
    <w:rsid w:val="00EC259D"/>
    <w:rsid w:val="00EC2E0C"/>
    <w:rsid w:val="00EC366F"/>
    <w:rsid w:val="00EC37A3"/>
    <w:rsid w:val="00EC3907"/>
    <w:rsid w:val="00EC3981"/>
    <w:rsid w:val="00EC3D59"/>
    <w:rsid w:val="00EC3DC7"/>
    <w:rsid w:val="00EC4265"/>
    <w:rsid w:val="00EC440D"/>
    <w:rsid w:val="00EC461F"/>
    <w:rsid w:val="00EC4895"/>
    <w:rsid w:val="00EC4966"/>
    <w:rsid w:val="00EC594C"/>
    <w:rsid w:val="00EC5F81"/>
    <w:rsid w:val="00EC6B7C"/>
    <w:rsid w:val="00EC7522"/>
    <w:rsid w:val="00EC75FE"/>
    <w:rsid w:val="00EC7F87"/>
    <w:rsid w:val="00ED0D1B"/>
    <w:rsid w:val="00ED0DF0"/>
    <w:rsid w:val="00ED0F09"/>
    <w:rsid w:val="00ED11D7"/>
    <w:rsid w:val="00ED1345"/>
    <w:rsid w:val="00ED1F10"/>
    <w:rsid w:val="00ED211E"/>
    <w:rsid w:val="00ED264A"/>
    <w:rsid w:val="00ED269B"/>
    <w:rsid w:val="00ED28C2"/>
    <w:rsid w:val="00ED2966"/>
    <w:rsid w:val="00ED2AAB"/>
    <w:rsid w:val="00ED2CFE"/>
    <w:rsid w:val="00ED2F39"/>
    <w:rsid w:val="00ED4269"/>
    <w:rsid w:val="00ED4633"/>
    <w:rsid w:val="00ED4A98"/>
    <w:rsid w:val="00ED4F7E"/>
    <w:rsid w:val="00ED5B84"/>
    <w:rsid w:val="00ED642C"/>
    <w:rsid w:val="00ED6CBC"/>
    <w:rsid w:val="00ED71D8"/>
    <w:rsid w:val="00ED7360"/>
    <w:rsid w:val="00ED7A3C"/>
    <w:rsid w:val="00ED7AB6"/>
    <w:rsid w:val="00ED7BE0"/>
    <w:rsid w:val="00ED7C3C"/>
    <w:rsid w:val="00EE0849"/>
    <w:rsid w:val="00EE14C5"/>
    <w:rsid w:val="00EE1644"/>
    <w:rsid w:val="00EE1A62"/>
    <w:rsid w:val="00EE1E8D"/>
    <w:rsid w:val="00EE213A"/>
    <w:rsid w:val="00EE24C6"/>
    <w:rsid w:val="00EE409D"/>
    <w:rsid w:val="00EE487D"/>
    <w:rsid w:val="00EE4939"/>
    <w:rsid w:val="00EE55DC"/>
    <w:rsid w:val="00EE58AC"/>
    <w:rsid w:val="00EE6395"/>
    <w:rsid w:val="00EE6ED5"/>
    <w:rsid w:val="00EE6F79"/>
    <w:rsid w:val="00EE7006"/>
    <w:rsid w:val="00EF0355"/>
    <w:rsid w:val="00EF112C"/>
    <w:rsid w:val="00EF13AC"/>
    <w:rsid w:val="00EF1749"/>
    <w:rsid w:val="00EF19B3"/>
    <w:rsid w:val="00EF1A48"/>
    <w:rsid w:val="00EF1A8B"/>
    <w:rsid w:val="00EF22F7"/>
    <w:rsid w:val="00EF28CB"/>
    <w:rsid w:val="00EF2BCA"/>
    <w:rsid w:val="00EF3815"/>
    <w:rsid w:val="00EF39C9"/>
    <w:rsid w:val="00EF4588"/>
    <w:rsid w:val="00EF468B"/>
    <w:rsid w:val="00EF4FF8"/>
    <w:rsid w:val="00EF5263"/>
    <w:rsid w:val="00EF5388"/>
    <w:rsid w:val="00EF5530"/>
    <w:rsid w:val="00EF60DD"/>
    <w:rsid w:val="00EF62A3"/>
    <w:rsid w:val="00EF62D2"/>
    <w:rsid w:val="00EF6393"/>
    <w:rsid w:val="00EF64EB"/>
    <w:rsid w:val="00EF65E2"/>
    <w:rsid w:val="00EF6703"/>
    <w:rsid w:val="00EF68B6"/>
    <w:rsid w:val="00EF6C54"/>
    <w:rsid w:val="00EF6CEA"/>
    <w:rsid w:val="00EF6DD1"/>
    <w:rsid w:val="00EF6FE1"/>
    <w:rsid w:val="00EF7300"/>
    <w:rsid w:val="00EF7AB6"/>
    <w:rsid w:val="00EF7BF8"/>
    <w:rsid w:val="00F0030E"/>
    <w:rsid w:val="00F00587"/>
    <w:rsid w:val="00F00959"/>
    <w:rsid w:val="00F010CB"/>
    <w:rsid w:val="00F0117E"/>
    <w:rsid w:val="00F014D0"/>
    <w:rsid w:val="00F016A3"/>
    <w:rsid w:val="00F01B07"/>
    <w:rsid w:val="00F01E66"/>
    <w:rsid w:val="00F01ED2"/>
    <w:rsid w:val="00F02568"/>
    <w:rsid w:val="00F036A8"/>
    <w:rsid w:val="00F037D1"/>
    <w:rsid w:val="00F04186"/>
    <w:rsid w:val="00F0424F"/>
    <w:rsid w:val="00F048E8"/>
    <w:rsid w:val="00F04973"/>
    <w:rsid w:val="00F04C6B"/>
    <w:rsid w:val="00F0540A"/>
    <w:rsid w:val="00F057B9"/>
    <w:rsid w:val="00F061DA"/>
    <w:rsid w:val="00F06CD3"/>
    <w:rsid w:val="00F06F8D"/>
    <w:rsid w:val="00F07A67"/>
    <w:rsid w:val="00F07C6C"/>
    <w:rsid w:val="00F1025F"/>
    <w:rsid w:val="00F1093E"/>
    <w:rsid w:val="00F10CFE"/>
    <w:rsid w:val="00F111DA"/>
    <w:rsid w:val="00F11574"/>
    <w:rsid w:val="00F116A3"/>
    <w:rsid w:val="00F117E1"/>
    <w:rsid w:val="00F11888"/>
    <w:rsid w:val="00F11CBC"/>
    <w:rsid w:val="00F11EA4"/>
    <w:rsid w:val="00F121AA"/>
    <w:rsid w:val="00F1234E"/>
    <w:rsid w:val="00F12463"/>
    <w:rsid w:val="00F12553"/>
    <w:rsid w:val="00F125E8"/>
    <w:rsid w:val="00F1267B"/>
    <w:rsid w:val="00F1306A"/>
    <w:rsid w:val="00F13198"/>
    <w:rsid w:val="00F1466E"/>
    <w:rsid w:val="00F150EC"/>
    <w:rsid w:val="00F15794"/>
    <w:rsid w:val="00F15D03"/>
    <w:rsid w:val="00F15FCC"/>
    <w:rsid w:val="00F16963"/>
    <w:rsid w:val="00F16A6C"/>
    <w:rsid w:val="00F16B0B"/>
    <w:rsid w:val="00F17D92"/>
    <w:rsid w:val="00F17F20"/>
    <w:rsid w:val="00F17F26"/>
    <w:rsid w:val="00F20951"/>
    <w:rsid w:val="00F20D22"/>
    <w:rsid w:val="00F20D56"/>
    <w:rsid w:val="00F228EB"/>
    <w:rsid w:val="00F2326A"/>
    <w:rsid w:val="00F236C1"/>
    <w:rsid w:val="00F239EE"/>
    <w:rsid w:val="00F23F8E"/>
    <w:rsid w:val="00F2487B"/>
    <w:rsid w:val="00F24EC8"/>
    <w:rsid w:val="00F24FF6"/>
    <w:rsid w:val="00F2528C"/>
    <w:rsid w:val="00F252CB"/>
    <w:rsid w:val="00F25545"/>
    <w:rsid w:val="00F25547"/>
    <w:rsid w:val="00F26C84"/>
    <w:rsid w:val="00F26E07"/>
    <w:rsid w:val="00F2754A"/>
    <w:rsid w:val="00F27B3F"/>
    <w:rsid w:val="00F30171"/>
    <w:rsid w:val="00F302B2"/>
    <w:rsid w:val="00F303F7"/>
    <w:rsid w:val="00F30530"/>
    <w:rsid w:val="00F30621"/>
    <w:rsid w:val="00F30A63"/>
    <w:rsid w:val="00F31976"/>
    <w:rsid w:val="00F31B7F"/>
    <w:rsid w:val="00F32525"/>
    <w:rsid w:val="00F32DA5"/>
    <w:rsid w:val="00F33C69"/>
    <w:rsid w:val="00F33D8B"/>
    <w:rsid w:val="00F33DC0"/>
    <w:rsid w:val="00F33F7A"/>
    <w:rsid w:val="00F340AC"/>
    <w:rsid w:val="00F34466"/>
    <w:rsid w:val="00F34D1F"/>
    <w:rsid w:val="00F35716"/>
    <w:rsid w:val="00F35E32"/>
    <w:rsid w:val="00F362AF"/>
    <w:rsid w:val="00F364CE"/>
    <w:rsid w:val="00F36703"/>
    <w:rsid w:val="00F3726D"/>
    <w:rsid w:val="00F37350"/>
    <w:rsid w:val="00F378A3"/>
    <w:rsid w:val="00F37CC8"/>
    <w:rsid w:val="00F409D7"/>
    <w:rsid w:val="00F40B8D"/>
    <w:rsid w:val="00F410D2"/>
    <w:rsid w:val="00F413F1"/>
    <w:rsid w:val="00F417CD"/>
    <w:rsid w:val="00F419E8"/>
    <w:rsid w:val="00F42175"/>
    <w:rsid w:val="00F4279F"/>
    <w:rsid w:val="00F42CB2"/>
    <w:rsid w:val="00F4344C"/>
    <w:rsid w:val="00F43923"/>
    <w:rsid w:val="00F442E8"/>
    <w:rsid w:val="00F44802"/>
    <w:rsid w:val="00F4483F"/>
    <w:rsid w:val="00F44EC7"/>
    <w:rsid w:val="00F44F0B"/>
    <w:rsid w:val="00F44F26"/>
    <w:rsid w:val="00F44FFF"/>
    <w:rsid w:val="00F451BE"/>
    <w:rsid w:val="00F4603E"/>
    <w:rsid w:val="00F4620E"/>
    <w:rsid w:val="00F46BBB"/>
    <w:rsid w:val="00F46D6C"/>
    <w:rsid w:val="00F4706F"/>
    <w:rsid w:val="00F4761C"/>
    <w:rsid w:val="00F5002D"/>
    <w:rsid w:val="00F50BF7"/>
    <w:rsid w:val="00F51356"/>
    <w:rsid w:val="00F52205"/>
    <w:rsid w:val="00F527A9"/>
    <w:rsid w:val="00F52BE2"/>
    <w:rsid w:val="00F53044"/>
    <w:rsid w:val="00F5313D"/>
    <w:rsid w:val="00F53142"/>
    <w:rsid w:val="00F532B8"/>
    <w:rsid w:val="00F533F4"/>
    <w:rsid w:val="00F5357A"/>
    <w:rsid w:val="00F53671"/>
    <w:rsid w:val="00F53813"/>
    <w:rsid w:val="00F53AB3"/>
    <w:rsid w:val="00F53B44"/>
    <w:rsid w:val="00F53FA0"/>
    <w:rsid w:val="00F54569"/>
    <w:rsid w:val="00F54724"/>
    <w:rsid w:val="00F547B1"/>
    <w:rsid w:val="00F5484E"/>
    <w:rsid w:val="00F54E93"/>
    <w:rsid w:val="00F54F44"/>
    <w:rsid w:val="00F55D70"/>
    <w:rsid w:val="00F56E8A"/>
    <w:rsid w:val="00F57427"/>
    <w:rsid w:val="00F575B6"/>
    <w:rsid w:val="00F57947"/>
    <w:rsid w:val="00F57B0E"/>
    <w:rsid w:val="00F57DA9"/>
    <w:rsid w:val="00F607E7"/>
    <w:rsid w:val="00F61AE2"/>
    <w:rsid w:val="00F61CD9"/>
    <w:rsid w:val="00F621AE"/>
    <w:rsid w:val="00F62383"/>
    <w:rsid w:val="00F623D5"/>
    <w:rsid w:val="00F626A4"/>
    <w:rsid w:val="00F6299C"/>
    <w:rsid w:val="00F636C9"/>
    <w:rsid w:val="00F63D70"/>
    <w:rsid w:val="00F644A7"/>
    <w:rsid w:val="00F64691"/>
    <w:rsid w:val="00F646DD"/>
    <w:rsid w:val="00F64A45"/>
    <w:rsid w:val="00F64CE0"/>
    <w:rsid w:val="00F652F0"/>
    <w:rsid w:val="00F65976"/>
    <w:rsid w:val="00F65FA6"/>
    <w:rsid w:val="00F66337"/>
    <w:rsid w:val="00F664F9"/>
    <w:rsid w:val="00F66801"/>
    <w:rsid w:val="00F67049"/>
    <w:rsid w:val="00F67107"/>
    <w:rsid w:val="00F717CA"/>
    <w:rsid w:val="00F73275"/>
    <w:rsid w:val="00F736E7"/>
    <w:rsid w:val="00F740B8"/>
    <w:rsid w:val="00F74193"/>
    <w:rsid w:val="00F745D1"/>
    <w:rsid w:val="00F74786"/>
    <w:rsid w:val="00F748A8"/>
    <w:rsid w:val="00F749DC"/>
    <w:rsid w:val="00F75669"/>
    <w:rsid w:val="00F7604B"/>
    <w:rsid w:val="00F7678E"/>
    <w:rsid w:val="00F76CB2"/>
    <w:rsid w:val="00F77164"/>
    <w:rsid w:val="00F7745A"/>
    <w:rsid w:val="00F7755D"/>
    <w:rsid w:val="00F779ED"/>
    <w:rsid w:val="00F77C37"/>
    <w:rsid w:val="00F81250"/>
    <w:rsid w:val="00F81285"/>
    <w:rsid w:val="00F8177C"/>
    <w:rsid w:val="00F81A34"/>
    <w:rsid w:val="00F81B78"/>
    <w:rsid w:val="00F81D92"/>
    <w:rsid w:val="00F82271"/>
    <w:rsid w:val="00F82B74"/>
    <w:rsid w:val="00F8319A"/>
    <w:rsid w:val="00F832E8"/>
    <w:rsid w:val="00F83BEA"/>
    <w:rsid w:val="00F8447C"/>
    <w:rsid w:val="00F845A7"/>
    <w:rsid w:val="00F84D0B"/>
    <w:rsid w:val="00F84FD6"/>
    <w:rsid w:val="00F85666"/>
    <w:rsid w:val="00F85803"/>
    <w:rsid w:val="00F8585F"/>
    <w:rsid w:val="00F85925"/>
    <w:rsid w:val="00F861FF"/>
    <w:rsid w:val="00F863AB"/>
    <w:rsid w:val="00F8662A"/>
    <w:rsid w:val="00F8665D"/>
    <w:rsid w:val="00F87335"/>
    <w:rsid w:val="00F874F4"/>
    <w:rsid w:val="00F875C3"/>
    <w:rsid w:val="00F87607"/>
    <w:rsid w:val="00F87B8D"/>
    <w:rsid w:val="00F87FF5"/>
    <w:rsid w:val="00F9019A"/>
    <w:rsid w:val="00F908EA"/>
    <w:rsid w:val="00F90937"/>
    <w:rsid w:val="00F90C97"/>
    <w:rsid w:val="00F90F69"/>
    <w:rsid w:val="00F912C2"/>
    <w:rsid w:val="00F9150F"/>
    <w:rsid w:val="00F91D03"/>
    <w:rsid w:val="00F91DA2"/>
    <w:rsid w:val="00F9265B"/>
    <w:rsid w:val="00F927B2"/>
    <w:rsid w:val="00F92957"/>
    <w:rsid w:val="00F94266"/>
    <w:rsid w:val="00F943B2"/>
    <w:rsid w:val="00F946B9"/>
    <w:rsid w:val="00F9475C"/>
    <w:rsid w:val="00F9480F"/>
    <w:rsid w:val="00F94958"/>
    <w:rsid w:val="00F95836"/>
    <w:rsid w:val="00F95FE0"/>
    <w:rsid w:val="00F963AF"/>
    <w:rsid w:val="00F9690B"/>
    <w:rsid w:val="00F96F42"/>
    <w:rsid w:val="00F97B2A"/>
    <w:rsid w:val="00FA0FD0"/>
    <w:rsid w:val="00FA19EE"/>
    <w:rsid w:val="00FA22E5"/>
    <w:rsid w:val="00FA34A3"/>
    <w:rsid w:val="00FA39E2"/>
    <w:rsid w:val="00FA3CD3"/>
    <w:rsid w:val="00FA3DE6"/>
    <w:rsid w:val="00FA3EA7"/>
    <w:rsid w:val="00FA3F0E"/>
    <w:rsid w:val="00FA4EE7"/>
    <w:rsid w:val="00FA50F6"/>
    <w:rsid w:val="00FA5882"/>
    <w:rsid w:val="00FA59FE"/>
    <w:rsid w:val="00FA5DC1"/>
    <w:rsid w:val="00FA6084"/>
    <w:rsid w:val="00FA6EA4"/>
    <w:rsid w:val="00FA7499"/>
    <w:rsid w:val="00FA77F5"/>
    <w:rsid w:val="00FA79BE"/>
    <w:rsid w:val="00FA7BDD"/>
    <w:rsid w:val="00FA7C2D"/>
    <w:rsid w:val="00FB08AB"/>
    <w:rsid w:val="00FB097F"/>
    <w:rsid w:val="00FB0FAC"/>
    <w:rsid w:val="00FB13FA"/>
    <w:rsid w:val="00FB16F1"/>
    <w:rsid w:val="00FB1CAA"/>
    <w:rsid w:val="00FB1F31"/>
    <w:rsid w:val="00FB2A9E"/>
    <w:rsid w:val="00FB2F3B"/>
    <w:rsid w:val="00FB30D4"/>
    <w:rsid w:val="00FB31AC"/>
    <w:rsid w:val="00FB329C"/>
    <w:rsid w:val="00FB34BC"/>
    <w:rsid w:val="00FB35FD"/>
    <w:rsid w:val="00FB3CF1"/>
    <w:rsid w:val="00FB3FBE"/>
    <w:rsid w:val="00FB459B"/>
    <w:rsid w:val="00FB4DEC"/>
    <w:rsid w:val="00FB53B1"/>
    <w:rsid w:val="00FB55A6"/>
    <w:rsid w:val="00FB5828"/>
    <w:rsid w:val="00FB6011"/>
    <w:rsid w:val="00FB609A"/>
    <w:rsid w:val="00FB61FF"/>
    <w:rsid w:val="00FB627E"/>
    <w:rsid w:val="00FB6577"/>
    <w:rsid w:val="00FB661B"/>
    <w:rsid w:val="00FB6AA5"/>
    <w:rsid w:val="00FB6B21"/>
    <w:rsid w:val="00FB6BCE"/>
    <w:rsid w:val="00FB7210"/>
    <w:rsid w:val="00FB733D"/>
    <w:rsid w:val="00FB774F"/>
    <w:rsid w:val="00FB7867"/>
    <w:rsid w:val="00FB794F"/>
    <w:rsid w:val="00FB7986"/>
    <w:rsid w:val="00FB7BF5"/>
    <w:rsid w:val="00FB7D7F"/>
    <w:rsid w:val="00FB7EDE"/>
    <w:rsid w:val="00FC0254"/>
    <w:rsid w:val="00FC0D74"/>
    <w:rsid w:val="00FC1294"/>
    <w:rsid w:val="00FC17F2"/>
    <w:rsid w:val="00FC1901"/>
    <w:rsid w:val="00FC24D9"/>
    <w:rsid w:val="00FC24E1"/>
    <w:rsid w:val="00FC24E6"/>
    <w:rsid w:val="00FC275A"/>
    <w:rsid w:val="00FC2897"/>
    <w:rsid w:val="00FC2CC4"/>
    <w:rsid w:val="00FC2F31"/>
    <w:rsid w:val="00FC301D"/>
    <w:rsid w:val="00FC30C0"/>
    <w:rsid w:val="00FC3547"/>
    <w:rsid w:val="00FC3D62"/>
    <w:rsid w:val="00FC449D"/>
    <w:rsid w:val="00FC46A2"/>
    <w:rsid w:val="00FC4750"/>
    <w:rsid w:val="00FC4942"/>
    <w:rsid w:val="00FC4CAB"/>
    <w:rsid w:val="00FC4D7B"/>
    <w:rsid w:val="00FC5B03"/>
    <w:rsid w:val="00FC743D"/>
    <w:rsid w:val="00FD0715"/>
    <w:rsid w:val="00FD07EE"/>
    <w:rsid w:val="00FD0957"/>
    <w:rsid w:val="00FD0EA3"/>
    <w:rsid w:val="00FD254D"/>
    <w:rsid w:val="00FD37E9"/>
    <w:rsid w:val="00FD3A86"/>
    <w:rsid w:val="00FD3D3B"/>
    <w:rsid w:val="00FD430A"/>
    <w:rsid w:val="00FD4432"/>
    <w:rsid w:val="00FD45D1"/>
    <w:rsid w:val="00FD4C91"/>
    <w:rsid w:val="00FD53F4"/>
    <w:rsid w:val="00FD5751"/>
    <w:rsid w:val="00FD5790"/>
    <w:rsid w:val="00FD57BC"/>
    <w:rsid w:val="00FD5B9B"/>
    <w:rsid w:val="00FD61CE"/>
    <w:rsid w:val="00FD62A3"/>
    <w:rsid w:val="00FD635D"/>
    <w:rsid w:val="00FD6673"/>
    <w:rsid w:val="00FD6809"/>
    <w:rsid w:val="00FD6B19"/>
    <w:rsid w:val="00FD6B8B"/>
    <w:rsid w:val="00FD6D04"/>
    <w:rsid w:val="00FD7346"/>
    <w:rsid w:val="00FD7937"/>
    <w:rsid w:val="00FD7CD0"/>
    <w:rsid w:val="00FD7EC9"/>
    <w:rsid w:val="00FE0800"/>
    <w:rsid w:val="00FE089E"/>
    <w:rsid w:val="00FE0E4D"/>
    <w:rsid w:val="00FE1132"/>
    <w:rsid w:val="00FE1620"/>
    <w:rsid w:val="00FE27A8"/>
    <w:rsid w:val="00FE2B79"/>
    <w:rsid w:val="00FE2B94"/>
    <w:rsid w:val="00FE341C"/>
    <w:rsid w:val="00FE47DB"/>
    <w:rsid w:val="00FE48C7"/>
    <w:rsid w:val="00FE495C"/>
    <w:rsid w:val="00FE4A97"/>
    <w:rsid w:val="00FE4BB1"/>
    <w:rsid w:val="00FE4DCE"/>
    <w:rsid w:val="00FE55C2"/>
    <w:rsid w:val="00FE644E"/>
    <w:rsid w:val="00FE67A1"/>
    <w:rsid w:val="00FE7A08"/>
    <w:rsid w:val="00FE7DC1"/>
    <w:rsid w:val="00FF00C6"/>
    <w:rsid w:val="00FF011E"/>
    <w:rsid w:val="00FF06DB"/>
    <w:rsid w:val="00FF0F6D"/>
    <w:rsid w:val="00FF1212"/>
    <w:rsid w:val="00FF1741"/>
    <w:rsid w:val="00FF1B46"/>
    <w:rsid w:val="00FF23ED"/>
    <w:rsid w:val="00FF2C22"/>
    <w:rsid w:val="00FF2F1B"/>
    <w:rsid w:val="00FF3086"/>
    <w:rsid w:val="00FF311A"/>
    <w:rsid w:val="00FF3463"/>
    <w:rsid w:val="00FF3762"/>
    <w:rsid w:val="00FF43C6"/>
    <w:rsid w:val="00FF446C"/>
    <w:rsid w:val="00FF452A"/>
    <w:rsid w:val="00FF464F"/>
    <w:rsid w:val="00FF5453"/>
    <w:rsid w:val="00FF5476"/>
    <w:rsid w:val="00FF643A"/>
    <w:rsid w:val="00FF698B"/>
    <w:rsid w:val="00FF7345"/>
    <w:rsid w:val="00FF73F0"/>
    <w:rsid w:val="00FF7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B7B1319"/>
  <w15:docId w15:val="{9C98EC09-2C68-4B47-B399-879E2A433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41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3E47F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E47F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3E47F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E47F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3E47F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3E47F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</w:rPr>
  </w:style>
  <w:style w:type="paragraph" w:styleId="Heading7">
    <w:name w:val="heading 7"/>
    <w:basedOn w:val="Normal"/>
    <w:next w:val="Normal"/>
    <w:qFormat/>
    <w:rsid w:val="003E47F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6"/>
      <w:szCs w:val="36"/>
    </w:rPr>
  </w:style>
  <w:style w:type="paragraph" w:styleId="Heading8">
    <w:name w:val="heading 8"/>
    <w:basedOn w:val="Normal"/>
    <w:next w:val="Normal"/>
    <w:link w:val="Heading8Char"/>
    <w:qFormat/>
    <w:rsid w:val="003E47F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qFormat/>
    <w:rsid w:val="003E47F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center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E08F2"/>
    <w:rPr>
      <w:b/>
      <w:bCs/>
      <w:sz w:val="30"/>
      <w:szCs w:val="30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062D2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C1FCA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B94797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3E47F5"/>
    <w:pPr>
      <w:spacing w:after="120"/>
    </w:pPr>
  </w:style>
  <w:style w:type="paragraph" w:styleId="Header">
    <w:name w:val="header"/>
    <w:basedOn w:val="Normal"/>
    <w:link w:val="HeaderChar"/>
    <w:uiPriority w:val="99"/>
    <w:rsid w:val="003E47F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sid w:val="003E47F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E47F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E47F5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3E47F5"/>
    <w:rPr>
      <w:rFonts w:cs="Times New Roman"/>
      <w:b/>
      <w:bCs/>
    </w:rPr>
  </w:style>
  <w:style w:type="paragraph" w:styleId="ListBullet">
    <w:name w:val="List Bullet"/>
    <w:basedOn w:val="Normal"/>
    <w:rsid w:val="003E47F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E47F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E47F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E47F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E47F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E47F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E47F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E47F5"/>
    <w:pPr>
      <w:ind w:left="284"/>
    </w:pPr>
  </w:style>
  <w:style w:type="paragraph" w:customStyle="1" w:styleId="AAFrameAddress">
    <w:name w:val="AA Frame Address"/>
    <w:basedOn w:val="Heading1"/>
    <w:rsid w:val="003E47F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3E47F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E47F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E47F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E47F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E47F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E47F5"/>
    <w:pPr>
      <w:ind w:left="851" w:hanging="284"/>
    </w:pPr>
  </w:style>
  <w:style w:type="paragraph" w:styleId="Index4">
    <w:name w:val="index 4"/>
    <w:basedOn w:val="Normal"/>
    <w:next w:val="Normal"/>
    <w:semiHidden/>
    <w:rsid w:val="003E47F5"/>
    <w:pPr>
      <w:ind w:left="1135" w:hanging="284"/>
    </w:pPr>
  </w:style>
  <w:style w:type="paragraph" w:styleId="Index6">
    <w:name w:val="index 6"/>
    <w:basedOn w:val="Normal"/>
    <w:next w:val="Normal"/>
    <w:semiHidden/>
    <w:rsid w:val="003E47F5"/>
    <w:pPr>
      <w:ind w:left="1702" w:hanging="284"/>
    </w:pPr>
  </w:style>
  <w:style w:type="paragraph" w:styleId="Index5">
    <w:name w:val="index 5"/>
    <w:basedOn w:val="Normal"/>
    <w:next w:val="Normal"/>
    <w:semiHidden/>
    <w:rsid w:val="003E47F5"/>
    <w:pPr>
      <w:ind w:left="1418" w:hanging="284"/>
    </w:pPr>
  </w:style>
  <w:style w:type="paragraph" w:styleId="Index7">
    <w:name w:val="index 7"/>
    <w:basedOn w:val="Normal"/>
    <w:next w:val="Normal"/>
    <w:semiHidden/>
    <w:rsid w:val="003E47F5"/>
    <w:pPr>
      <w:ind w:left="1985" w:hanging="284"/>
    </w:pPr>
  </w:style>
  <w:style w:type="paragraph" w:styleId="Index8">
    <w:name w:val="index 8"/>
    <w:basedOn w:val="Normal"/>
    <w:next w:val="Normal"/>
    <w:semiHidden/>
    <w:rsid w:val="003E47F5"/>
    <w:pPr>
      <w:ind w:left="2269" w:hanging="284"/>
    </w:pPr>
  </w:style>
  <w:style w:type="paragraph" w:styleId="Index9">
    <w:name w:val="index 9"/>
    <w:basedOn w:val="Normal"/>
    <w:next w:val="Normal"/>
    <w:semiHidden/>
    <w:rsid w:val="003E47F5"/>
    <w:pPr>
      <w:ind w:left="2552" w:hanging="284"/>
    </w:pPr>
  </w:style>
  <w:style w:type="paragraph" w:styleId="TOC2">
    <w:name w:val="toc 2"/>
    <w:basedOn w:val="Normal"/>
    <w:next w:val="Normal"/>
    <w:semiHidden/>
    <w:rsid w:val="003E47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E47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E47F5"/>
    <w:pPr>
      <w:ind w:left="851"/>
    </w:pPr>
  </w:style>
  <w:style w:type="paragraph" w:styleId="TOC5">
    <w:name w:val="toc 5"/>
    <w:basedOn w:val="Normal"/>
    <w:next w:val="Normal"/>
    <w:semiHidden/>
    <w:rsid w:val="003E47F5"/>
    <w:pPr>
      <w:ind w:left="1134"/>
    </w:pPr>
  </w:style>
  <w:style w:type="paragraph" w:styleId="TOC6">
    <w:name w:val="toc 6"/>
    <w:basedOn w:val="Normal"/>
    <w:next w:val="Normal"/>
    <w:semiHidden/>
    <w:rsid w:val="003E47F5"/>
    <w:pPr>
      <w:ind w:left="1418"/>
    </w:pPr>
  </w:style>
  <w:style w:type="paragraph" w:styleId="TOC7">
    <w:name w:val="toc 7"/>
    <w:basedOn w:val="Normal"/>
    <w:next w:val="Normal"/>
    <w:semiHidden/>
    <w:rsid w:val="003E47F5"/>
    <w:pPr>
      <w:ind w:left="1701"/>
    </w:pPr>
  </w:style>
  <w:style w:type="paragraph" w:styleId="TOC8">
    <w:name w:val="toc 8"/>
    <w:basedOn w:val="Normal"/>
    <w:next w:val="Normal"/>
    <w:semiHidden/>
    <w:rsid w:val="003E47F5"/>
    <w:pPr>
      <w:ind w:left="1985"/>
    </w:pPr>
  </w:style>
  <w:style w:type="paragraph" w:styleId="TOC9">
    <w:name w:val="toc 9"/>
    <w:basedOn w:val="Normal"/>
    <w:next w:val="Normal"/>
    <w:semiHidden/>
    <w:rsid w:val="003E47F5"/>
    <w:pPr>
      <w:ind w:left="2268"/>
    </w:pPr>
  </w:style>
  <w:style w:type="paragraph" w:styleId="TableofFigures">
    <w:name w:val="table of figures"/>
    <w:basedOn w:val="Normal"/>
    <w:next w:val="Normal"/>
    <w:semiHidden/>
    <w:rsid w:val="003E47F5"/>
    <w:pPr>
      <w:ind w:left="567" w:hanging="567"/>
    </w:pPr>
  </w:style>
  <w:style w:type="paragraph" w:styleId="ListBullet5">
    <w:name w:val="List Bullet 5"/>
    <w:basedOn w:val="Normal"/>
    <w:rsid w:val="003E47F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3E47F5"/>
    <w:pPr>
      <w:ind w:firstLine="284"/>
    </w:pPr>
  </w:style>
  <w:style w:type="paragraph" w:styleId="BodyTextIndent">
    <w:name w:val="Body Text Indent"/>
    <w:aliases w:val="i"/>
    <w:basedOn w:val="Normal"/>
    <w:rsid w:val="003E47F5"/>
    <w:pPr>
      <w:spacing w:after="120"/>
      <w:ind w:left="283"/>
    </w:pPr>
  </w:style>
  <w:style w:type="paragraph" w:styleId="BodyTextFirstIndent2">
    <w:name w:val="Body Text First Indent 2"/>
    <w:basedOn w:val="BodyTextIndent"/>
    <w:rsid w:val="003E47F5"/>
    <w:pPr>
      <w:ind w:left="284" w:firstLine="284"/>
    </w:pPr>
  </w:style>
  <w:style w:type="character" w:styleId="Strong">
    <w:name w:val="Strong"/>
    <w:qFormat/>
    <w:rsid w:val="003E47F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E47F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E47F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E47F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E47F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E47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E47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rsid w:val="003E47F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E47F5"/>
    <w:pPr>
      <w:framePr w:h="1054" w:wrap="around" w:y="5920"/>
    </w:pPr>
  </w:style>
  <w:style w:type="paragraph" w:customStyle="1" w:styleId="ReportHeading3">
    <w:name w:val="ReportHeading3"/>
    <w:basedOn w:val="ReportHeading2"/>
    <w:rsid w:val="003E47F5"/>
    <w:pPr>
      <w:framePr w:h="443" w:wrap="around" w:y="8223"/>
    </w:pPr>
  </w:style>
  <w:style w:type="paragraph" w:customStyle="1" w:styleId="a">
    <w:name w:val="¢éÍ¤ÇÒÁ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E47F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E47F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E47F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E47F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E47F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paragraph" w:styleId="BodyTextIndent2">
    <w:name w:val="Body Text Indent 2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8"/>
    </w:pPr>
    <w:rPr>
      <w:rFonts w:ascii="Times New Roman" w:hAnsi="Times New Roman" w:cs="EucrosiaUPC"/>
    </w:rPr>
  </w:style>
  <w:style w:type="paragraph" w:styleId="BodyTextIndent3">
    <w:name w:val="Body Text Indent 3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8" w:hanging="18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3E47F5"/>
  </w:style>
  <w:style w:type="paragraph" w:styleId="DocumentMap">
    <w:name w:val="Document Map"/>
    <w:basedOn w:val="Normal"/>
    <w:semiHidden/>
    <w:rsid w:val="003E47F5"/>
    <w:pPr>
      <w:shd w:val="clear" w:color="auto" w:fill="000080"/>
    </w:pPr>
    <w:rPr>
      <w:rFonts w:ascii="Cordia New" w:cs="Cordia New"/>
      <w:sz w:val="28"/>
      <w:szCs w:val="28"/>
    </w:rPr>
  </w:style>
  <w:style w:type="paragraph" w:styleId="BlockText">
    <w:name w:val="Block Text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8" w:right="288" w:hanging="18"/>
    </w:pPr>
    <w:rPr>
      <w:rFonts w:ascii="Times New Roman" w:hAnsi="Times New Roman" w:cs="EucrosiaUPC"/>
      <w:lang w:val="th-TH"/>
    </w:rPr>
  </w:style>
  <w:style w:type="paragraph" w:customStyle="1" w:styleId="30">
    <w:name w:val="?????3????"/>
    <w:basedOn w:val="Normal"/>
    <w:uiPriority w:val="99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rsid w:val="003E47F5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Times New Roman" w:hAnsi="Times New Roman" w:cs="EucrosiaUPC"/>
      <w:color w:val="0000FF"/>
    </w:rPr>
  </w:style>
  <w:style w:type="paragraph" w:customStyle="1" w:styleId="a1">
    <w:name w:val="???????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lang w:val="th-TH"/>
    </w:rPr>
  </w:style>
  <w:style w:type="paragraph" w:customStyle="1" w:styleId="a2">
    <w:name w:val="???"/>
    <w:basedOn w:val="Normal"/>
    <w:uiPriority w:val="99"/>
    <w:rsid w:val="009C1B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"/>
    <w:basedOn w:val="Normal"/>
    <w:rsid w:val="009C1B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Cordia New"/>
      <w:sz w:val="28"/>
      <w:szCs w:val="28"/>
    </w:rPr>
  </w:style>
  <w:style w:type="paragraph" w:styleId="BalloonText">
    <w:name w:val="Balloon Text"/>
    <w:basedOn w:val="Normal"/>
    <w:semiHidden/>
    <w:rsid w:val="00AA5D7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802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</w:tabs>
      <w:spacing w:after="0" w:line="240" w:lineRule="auto"/>
      <w:ind w:left="567" w:right="27"/>
      <w:jc w:val="thaiDistribute"/>
    </w:pPr>
    <w:rPr>
      <w:lang w:val="en-GB"/>
    </w:rPr>
  </w:style>
  <w:style w:type="character" w:customStyle="1" w:styleId="AccPolicyHeadingChar">
    <w:name w:val="Acc Policy Heading Char"/>
    <w:link w:val="AccPolicyHeading"/>
    <w:rsid w:val="00802226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62D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62D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062D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96D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0">
    <w:name w:val="????? T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E">
    <w:name w:val="ª×èÍºÃÔÉÑ· E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rsid w:val="00EC1FCA"/>
    <w:pPr>
      <w:spacing w:line="240" w:lineRule="auto"/>
    </w:pPr>
  </w:style>
  <w:style w:type="paragraph" w:customStyle="1" w:styleId="acctmainheading">
    <w:name w:val="acct main heading"/>
    <w:aliases w:val="am"/>
    <w:basedOn w:val="Normal"/>
    <w:rsid w:val="00EC1FC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EC1FC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C1FCA"/>
    <w:pPr>
      <w:spacing w:after="0"/>
    </w:pPr>
  </w:style>
  <w:style w:type="paragraph" w:customStyle="1" w:styleId="acctdividends">
    <w:name w:val="acct dividends"/>
    <w:aliases w:val="ad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C1FCA"/>
    <w:pPr>
      <w:spacing w:after="0"/>
    </w:pPr>
  </w:style>
  <w:style w:type="paragraph" w:customStyle="1" w:styleId="acctindent">
    <w:name w:val="acct indent"/>
    <w:aliases w:val="ai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C1FC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C1FC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C1FC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C1FC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C1FC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C1FC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C1FC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C1FC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C1FC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C1FC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C1FCA"/>
    <w:pPr>
      <w:spacing w:after="0"/>
    </w:pPr>
  </w:style>
  <w:style w:type="paragraph" w:customStyle="1" w:styleId="List1a">
    <w:name w:val="List 1a"/>
    <w:aliases w:val="1a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EC1FC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C1FCA"/>
  </w:style>
  <w:style w:type="paragraph" w:customStyle="1" w:styleId="zreportaddinfo">
    <w:name w:val="zreport addinfo"/>
    <w:basedOn w:val="Normal"/>
    <w:rsid w:val="00EC1FC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C1FC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C1FC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C1FC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C1FC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C1FC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C1FCA"/>
    <w:rPr>
      <w:b/>
      <w:bCs/>
    </w:rPr>
  </w:style>
  <w:style w:type="paragraph" w:customStyle="1" w:styleId="nineptbodytext">
    <w:name w:val="nine pt body text"/>
    <w:aliases w:val="9bt"/>
    <w:basedOn w:val="nineptnormal"/>
    <w:rsid w:val="00EC1FCA"/>
    <w:pPr>
      <w:spacing w:after="220"/>
    </w:pPr>
  </w:style>
  <w:style w:type="paragraph" w:customStyle="1" w:styleId="nineptnormal">
    <w:name w:val="nine pt normal"/>
    <w:aliases w:val="9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C1FCA"/>
    <w:pPr>
      <w:jc w:val="center"/>
    </w:pPr>
  </w:style>
  <w:style w:type="paragraph" w:customStyle="1" w:styleId="heading">
    <w:name w:val="heading"/>
    <w:aliases w:val="h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C1FC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C1FCA"/>
  </w:style>
  <w:style w:type="paragraph" w:customStyle="1" w:styleId="nineptheadingcentredbold">
    <w:name w:val="nine pt heading centred bold"/>
    <w:aliases w:val="9hcb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C1FC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C1FC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C1FCA"/>
    <w:rPr>
      <w:b/>
    </w:rPr>
  </w:style>
  <w:style w:type="paragraph" w:customStyle="1" w:styleId="nineptcolumntab1">
    <w:name w:val="nine pt column tab1"/>
    <w:aliases w:val="a91"/>
    <w:basedOn w:val="nineptnormal"/>
    <w:rsid w:val="00EC1FC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C1FC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C1FCA"/>
    <w:pPr>
      <w:jc w:val="center"/>
    </w:pPr>
  </w:style>
  <w:style w:type="paragraph" w:customStyle="1" w:styleId="Normalheading">
    <w:name w:val="Normal heading"/>
    <w:aliases w:val="nh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C1FCA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C1FC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C1FC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C1FC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C1FC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C1FC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C1FC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C1FC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C1FC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C1FC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C1FC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C1FC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C1FC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C1FC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C1FC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C1FC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C1FC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C1FC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C1FCA"/>
    <w:pPr>
      <w:spacing w:after="0"/>
    </w:pPr>
  </w:style>
  <w:style w:type="paragraph" w:customStyle="1" w:styleId="smallreturn">
    <w:name w:val="small return"/>
    <w:aliases w:val="sr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C1FCA"/>
    <w:pPr>
      <w:spacing w:after="0"/>
    </w:pPr>
  </w:style>
  <w:style w:type="paragraph" w:customStyle="1" w:styleId="headingbolditalic">
    <w:name w:val="heading bold italic"/>
    <w:aliases w:val="hbi"/>
    <w:basedOn w:val="heading"/>
    <w:rsid w:val="00EC1FC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C1FC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C1FC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C1FC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C1FCA"/>
    <w:pPr>
      <w:spacing w:after="0"/>
    </w:pPr>
  </w:style>
  <w:style w:type="paragraph" w:customStyle="1" w:styleId="blockbullet">
    <w:name w:val="block bullet"/>
    <w:aliases w:val="bb"/>
    <w:basedOn w:val="block"/>
    <w:rsid w:val="00EC1FC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C1FC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C1FCA"/>
    <w:pPr>
      <w:spacing w:after="0"/>
    </w:pPr>
  </w:style>
  <w:style w:type="paragraph" w:customStyle="1" w:styleId="eightptnormal">
    <w:name w:val="eight pt normal"/>
    <w:aliases w:val="8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C1FC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C1FC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C1FC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C1FCA"/>
    <w:rPr>
      <w:b/>
      <w:bCs/>
    </w:rPr>
  </w:style>
  <w:style w:type="paragraph" w:customStyle="1" w:styleId="eightptbodytext">
    <w:name w:val="eight pt body text"/>
    <w:aliases w:val="8bt"/>
    <w:basedOn w:val="eightptnormal"/>
    <w:rsid w:val="00EC1FC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C1FC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C1FC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C1FC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C1FCA"/>
    <w:pPr>
      <w:spacing w:after="0"/>
    </w:pPr>
  </w:style>
  <w:style w:type="paragraph" w:customStyle="1" w:styleId="eightptblock">
    <w:name w:val="eight pt block"/>
    <w:aliases w:val="8b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C1FC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C1FC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C1FC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C1FCA"/>
    <w:pPr>
      <w:spacing w:after="0"/>
    </w:pPr>
  </w:style>
  <w:style w:type="paragraph" w:customStyle="1" w:styleId="blockindent">
    <w:name w:val="block indent"/>
    <w:aliases w:val="bi"/>
    <w:basedOn w:val="block"/>
    <w:rsid w:val="00EC1FC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C1FCA"/>
    <w:pPr>
      <w:jc w:val="center"/>
    </w:pPr>
  </w:style>
  <w:style w:type="paragraph" w:customStyle="1" w:styleId="nineptcol">
    <w:name w:val="nine pt %col"/>
    <w:aliases w:val="9%"/>
    <w:basedOn w:val="nineptnormal"/>
    <w:rsid w:val="00EC1FC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C1FC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C1FC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C1FCA"/>
    <w:pPr>
      <w:spacing w:after="0"/>
    </w:pPr>
  </w:style>
  <w:style w:type="paragraph" w:customStyle="1" w:styleId="nineptblocklist">
    <w:name w:val="nine pt block list"/>
    <w:aliases w:val="9bl"/>
    <w:basedOn w:val="nineptblock"/>
    <w:rsid w:val="00EC1FC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C1FC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C1FC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C1FC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C1FC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C1FC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C1FC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C1FC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C1FC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C1FC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C1FC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C1FCA"/>
    <w:pPr>
      <w:spacing w:after="80"/>
    </w:pPr>
  </w:style>
  <w:style w:type="paragraph" w:customStyle="1" w:styleId="nineptratecol">
    <w:name w:val="nine pt rate col"/>
    <w:aliases w:val="a9r"/>
    <w:basedOn w:val="nineptnormal"/>
    <w:rsid w:val="00EC1FC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C1FC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C1FC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C1FC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C1FC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C1FC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C1FC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C1FC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C1FC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C1FC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C1FC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C1FCA"/>
    <w:pPr>
      <w:ind w:left="907" w:hanging="340"/>
    </w:pPr>
  </w:style>
  <w:style w:type="paragraph" w:customStyle="1" w:styleId="List3i">
    <w:name w:val="List 3i"/>
    <w:aliases w:val="3i"/>
    <w:basedOn w:val="List2i"/>
    <w:rsid w:val="00EC1FC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C1FC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C1FC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C1FC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C1FC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C1FC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C1FC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C1FCA"/>
    <w:pPr>
      <w:spacing w:after="80"/>
    </w:pPr>
  </w:style>
  <w:style w:type="paragraph" w:customStyle="1" w:styleId="blockbullet2">
    <w:name w:val="block bullet 2"/>
    <w:aliases w:val="bb2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C1FC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C1FC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C1FCA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C1FCA"/>
    <w:pPr>
      <w:ind w:left="1134"/>
    </w:pPr>
  </w:style>
  <w:style w:type="character" w:customStyle="1" w:styleId="AccPolicyalternativeChar">
    <w:name w:val="Acc Policy alternative Char"/>
    <w:link w:val="AccPolicyalternative"/>
    <w:rsid w:val="00EC1FCA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C1FC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C1FC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EC1FCA"/>
    <w:rPr>
      <w:b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947D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-mailSignature">
    <w:name w:val="E-mail Signature"/>
    <w:basedOn w:val="Normal"/>
    <w:rsid w:val="002C13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4"/>
      <w:szCs w:val="28"/>
    </w:rPr>
  </w:style>
  <w:style w:type="character" w:customStyle="1" w:styleId="viewnewsarticle1">
    <w:name w:val="viewnewsarticle1"/>
    <w:rsid w:val="00627F33"/>
    <w:rPr>
      <w:rFonts w:ascii="Tahoma" w:hAnsi="Tahoma" w:cs="Tahoma" w:hint="default"/>
      <w:b w:val="0"/>
      <w:bCs w:val="0"/>
      <w:color w:val="000000"/>
    </w:rPr>
  </w:style>
  <w:style w:type="paragraph" w:customStyle="1" w:styleId="10">
    <w:name w:val="10"/>
    <w:basedOn w:val="Normal"/>
    <w:rsid w:val="009053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character" w:customStyle="1" w:styleId="Char">
    <w:name w:val="??? Char"/>
    <w:rsid w:val="00905374"/>
    <w:rPr>
      <w:rFonts w:cs="Angsana New"/>
      <w:sz w:val="22"/>
      <w:szCs w:val="22"/>
      <w:lang w:val="th-TH" w:eastAsia="en-US" w:bidi="th-TH"/>
    </w:rPr>
  </w:style>
  <w:style w:type="paragraph" w:customStyle="1" w:styleId="Denomination2">
    <w:name w:val="Denomination2"/>
    <w:basedOn w:val="Normal"/>
    <w:rsid w:val="009053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customStyle="1" w:styleId="AppendixHeader">
    <w:name w:val="Appendix Header"/>
    <w:basedOn w:val="Normal"/>
    <w:rsid w:val="0090537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20" w:after="440" w:line="240" w:lineRule="auto"/>
    </w:pPr>
    <w:rPr>
      <w:rFonts w:ascii="Times New Roman" w:hAnsi="Times New Roman"/>
      <w:b/>
      <w:bCs/>
      <w:sz w:val="26"/>
      <w:szCs w:val="26"/>
      <w:lang w:val="en-GB"/>
    </w:rPr>
  </w:style>
  <w:style w:type="paragraph" w:styleId="NormalWeb">
    <w:name w:val="Normal (Web)"/>
    <w:basedOn w:val="Normal"/>
    <w:uiPriority w:val="99"/>
    <w:unhideWhenUsed/>
    <w:rsid w:val="009053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MacroText">
    <w:name w:val="macro"/>
    <w:semiHidden/>
    <w:rsid w:val="004F2A1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styleId="CommentReference">
    <w:name w:val="annotation reference"/>
    <w:semiHidden/>
    <w:rsid w:val="004F2A1A"/>
    <w:rPr>
      <w:sz w:val="16"/>
      <w:szCs w:val="18"/>
    </w:rPr>
  </w:style>
  <w:style w:type="paragraph" w:styleId="CommentText">
    <w:name w:val="annotation text"/>
    <w:basedOn w:val="Normal"/>
    <w:semiHidden/>
    <w:rsid w:val="004F2A1A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4F2A1A"/>
    <w:rPr>
      <w:b/>
      <w:bCs/>
    </w:rPr>
  </w:style>
  <w:style w:type="paragraph" w:styleId="ListParagraph">
    <w:name w:val="List Paragraph"/>
    <w:basedOn w:val="Normal"/>
    <w:uiPriority w:val="34"/>
    <w:qFormat/>
    <w:rsid w:val="007465F3"/>
    <w:pPr>
      <w:ind w:left="720"/>
      <w:contextualSpacing/>
    </w:pPr>
    <w:rPr>
      <w:szCs w:val="22"/>
    </w:rPr>
  </w:style>
  <w:style w:type="paragraph" w:customStyle="1" w:styleId="Default">
    <w:name w:val="Default"/>
    <w:rsid w:val="004062D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locked/>
    <w:rsid w:val="004F47DC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F37CC8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AC36E2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rsid w:val="00465846"/>
    <w:rPr>
      <w:rFonts w:ascii="Book Antiqua" w:hAnsi="Book Antiqua"/>
      <w:sz w:val="22"/>
      <w:szCs w:val="22"/>
    </w:rPr>
  </w:style>
  <w:style w:type="character" w:customStyle="1" w:styleId="st1">
    <w:name w:val="st1"/>
    <w:basedOn w:val="DefaultParagraphFont"/>
    <w:rsid w:val="00364104"/>
  </w:style>
  <w:style w:type="character" w:styleId="Hyperlink">
    <w:name w:val="Hyperlink"/>
    <w:uiPriority w:val="99"/>
    <w:semiHidden/>
    <w:unhideWhenUsed/>
    <w:rsid w:val="000B4C45"/>
    <w:rPr>
      <w:strike w:val="0"/>
      <w:dstrike w:val="0"/>
      <w:color w:val="303030"/>
      <w:u w:val="none"/>
      <w:effect w:val="none"/>
    </w:rPr>
  </w:style>
  <w:style w:type="paragraph" w:styleId="PlainText">
    <w:name w:val="Plain Text"/>
    <w:basedOn w:val="Normal"/>
    <w:link w:val="PlainTextChar"/>
    <w:uiPriority w:val="99"/>
    <w:rsid w:val="000515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051554"/>
    <w:rPr>
      <w:rFonts w:ascii="Consolas" w:hAnsi="Consolas"/>
      <w:sz w:val="21"/>
      <w:szCs w:val="26"/>
    </w:rPr>
  </w:style>
  <w:style w:type="character" w:customStyle="1" w:styleId="Heading8Char">
    <w:name w:val="Heading 8 Char"/>
    <w:link w:val="Heading8"/>
    <w:rsid w:val="0054256C"/>
    <w:rPr>
      <w:rFonts w:cs="EucrosiaUPC"/>
      <w:b/>
      <w:bCs/>
      <w:sz w:val="32"/>
      <w:szCs w:val="32"/>
    </w:rPr>
  </w:style>
  <w:style w:type="paragraph" w:styleId="NoSpacing">
    <w:name w:val="No Spacing"/>
    <w:uiPriority w:val="1"/>
    <w:qFormat/>
    <w:rsid w:val="005471F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C7124B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D210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9318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CFF54C-E948-4A55-938D-8029ABE84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</TotalTime>
  <Pages>3</Pages>
  <Words>414</Words>
  <Characters>1621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ผลิตไฟฟ้าอิสระ (ประเทศไทย) จำกัด</vt:lpstr>
    </vt:vector>
  </TitlesOfParts>
  <Company>KPMG</Company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ผลิตไฟฟ้าอิสระ (ประเทศไทย) จำกัด</dc:title>
  <dc:subject/>
  <dc:creator>Pairuch, Tangusolertnapa</dc:creator>
  <cp:keywords/>
  <cp:lastModifiedBy>nipa charoensri</cp:lastModifiedBy>
  <cp:revision>3</cp:revision>
  <cp:lastPrinted>2021-08-04T12:42:00Z</cp:lastPrinted>
  <dcterms:created xsi:type="dcterms:W3CDTF">2021-08-26T07:57:00Z</dcterms:created>
  <dcterms:modified xsi:type="dcterms:W3CDTF">2021-08-26T07:59:00Z</dcterms:modified>
</cp:coreProperties>
</file>