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959"/>
        <w:gridCol w:w="283"/>
        <w:gridCol w:w="7231"/>
      </w:tblGrid>
      <w:tr w:rsidR="00914A51" w:rsidRPr="00CC36BA" w14:paraId="464061F6" w14:textId="77777777" w:rsidTr="00B82056">
        <w:tc>
          <w:tcPr>
            <w:tcW w:w="959" w:type="dxa"/>
          </w:tcPr>
          <w:p w14:paraId="0B5FCB57" w14:textId="77777777" w:rsidR="00914A51" w:rsidRPr="00CC36BA" w:rsidRDefault="00914A51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cs/>
                <w:lang w:val="en-GB"/>
              </w:rPr>
            </w:pPr>
            <w:r w:rsidRPr="00CC36BA">
              <w:rPr>
                <w:rFonts w:cs="Angsana New"/>
                <w:cs/>
                <w:lang w:val="en-GB"/>
              </w:rPr>
              <w:t>หมายเหตุ</w:t>
            </w:r>
          </w:p>
        </w:tc>
        <w:tc>
          <w:tcPr>
            <w:tcW w:w="283" w:type="dxa"/>
          </w:tcPr>
          <w:p w14:paraId="750888BE" w14:textId="77777777" w:rsidR="00914A51" w:rsidRPr="00CC36BA" w:rsidRDefault="00914A51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</w:rPr>
            </w:pPr>
          </w:p>
        </w:tc>
        <w:tc>
          <w:tcPr>
            <w:tcW w:w="7231" w:type="dxa"/>
          </w:tcPr>
          <w:p w14:paraId="6372CD71" w14:textId="77777777" w:rsidR="00914A51" w:rsidRPr="00CC36BA" w:rsidRDefault="00914A51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cs/>
                <w:lang w:val="en-GB"/>
              </w:rPr>
            </w:pPr>
            <w:r w:rsidRPr="00CC36BA">
              <w:rPr>
                <w:rFonts w:cs="Angsana New"/>
                <w:cs/>
                <w:lang w:val="en-GB"/>
              </w:rPr>
              <w:t>สารบัญ</w:t>
            </w:r>
          </w:p>
        </w:tc>
      </w:tr>
      <w:tr w:rsidR="00C91C9E" w:rsidRPr="00CC36BA" w14:paraId="78B4E7C4" w14:textId="77777777" w:rsidTr="00B82056">
        <w:tc>
          <w:tcPr>
            <w:tcW w:w="959" w:type="dxa"/>
          </w:tcPr>
          <w:p w14:paraId="2EFAE226" w14:textId="77777777" w:rsidR="00C91C9E" w:rsidRPr="00CC36BA" w:rsidRDefault="00C91C9E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83" w:type="dxa"/>
          </w:tcPr>
          <w:p w14:paraId="69C2A617" w14:textId="77777777" w:rsidR="00C91C9E" w:rsidRPr="00CC36BA" w:rsidRDefault="00C91C9E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7231" w:type="dxa"/>
          </w:tcPr>
          <w:p w14:paraId="6B6ABBD6" w14:textId="77777777" w:rsidR="00C91C9E" w:rsidRPr="00CC36BA" w:rsidRDefault="00C91C9E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sz w:val="16"/>
                <w:szCs w:val="16"/>
                <w:cs/>
                <w:lang w:val="en-GB"/>
              </w:rPr>
            </w:pPr>
          </w:p>
        </w:tc>
      </w:tr>
      <w:tr w:rsidR="00914A51" w:rsidRPr="00CC36BA" w14:paraId="0C470C5E" w14:textId="77777777" w:rsidTr="00B82056">
        <w:tc>
          <w:tcPr>
            <w:tcW w:w="959" w:type="dxa"/>
          </w:tcPr>
          <w:p w14:paraId="23D6A3CB" w14:textId="696688DB" w:rsidR="00914A51" w:rsidRPr="00CC36BA" w:rsidRDefault="00304B64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CC36BA">
              <w:rPr>
                <w:rFonts w:cs="Angsana New"/>
                <w:b w:val="0"/>
                <w:bCs w:val="0"/>
              </w:rPr>
              <w:t>1</w:t>
            </w:r>
          </w:p>
        </w:tc>
        <w:tc>
          <w:tcPr>
            <w:tcW w:w="283" w:type="dxa"/>
          </w:tcPr>
          <w:p w14:paraId="7C567A09" w14:textId="77777777" w:rsidR="00914A51" w:rsidRPr="00CC36BA" w:rsidRDefault="00914A51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1C949C90" w14:textId="77777777" w:rsidR="00914A51" w:rsidRPr="00CC36BA" w:rsidRDefault="00914A51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  <w:r w:rsidRPr="00CC36BA">
              <w:rPr>
                <w:rFonts w:cs="Angsana New"/>
                <w:b w:val="0"/>
                <w:bCs w:val="0"/>
                <w:cs/>
                <w:lang w:val="en-GB"/>
              </w:rPr>
              <w:t>เกณฑ์การจัดทำงบการเงิน</w:t>
            </w:r>
            <w:r w:rsidR="004A2971" w:rsidRPr="00CC36BA">
              <w:rPr>
                <w:rFonts w:cs="Angsana New"/>
                <w:b w:val="0"/>
                <w:bCs w:val="0"/>
                <w:cs/>
                <w:lang w:val="en-GB"/>
              </w:rPr>
              <w:t>ระหว่างกาล</w:t>
            </w:r>
          </w:p>
        </w:tc>
      </w:tr>
      <w:tr w:rsidR="00591CD9" w:rsidRPr="00CC36BA" w14:paraId="7EAB8DA4" w14:textId="77777777" w:rsidTr="00B82056">
        <w:tc>
          <w:tcPr>
            <w:tcW w:w="959" w:type="dxa"/>
          </w:tcPr>
          <w:p w14:paraId="1CB233A3" w14:textId="323F70B7" w:rsidR="00591CD9" w:rsidRPr="00CC36BA" w:rsidRDefault="00304B64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CC36BA">
              <w:rPr>
                <w:rFonts w:cs="Angsana New"/>
                <w:b w:val="0"/>
                <w:bCs w:val="0"/>
              </w:rPr>
              <w:t>2</w:t>
            </w:r>
          </w:p>
        </w:tc>
        <w:tc>
          <w:tcPr>
            <w:tcW w:w="283" w:type="dxa"/>
          </w:tcPr>
          <w:p w14:paraId="7B73C49C" w14:textId="77777777" w:rsidR="00591CD9" w:rsidRPr="00CC36BA" w:rsidRDefault="00591CD9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234A910E" w14:textId="77777777" w:rsidR="00591CD9" w:rsidRPr="00CC36BA" w:rsidRDefault="00591CD9" w:rsidP="00FB097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591CD9" w:rsidRPr="00CC36BA" w14:paraId="4F29C7EF" w14:textId="77777777" w:rsidTr="007D21B3">
        <w:trPr>
          <w:trHeight w:val="218"/>
        </w:trPr>
        <w:tc>
          <w:tcPr>
            <w:tcW w:w="959" w:type="dxa"/>
          </w:tcPr>
          <w:p w14:paraId="1665B854" w14:textId="48730971" w:rsidR="00DC7679" w:rsidRPr="00CC36BA" w:rsidRDefault="00304B64" w:rsidP="00DC76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CC36BA">
              <w:rPr>
                <w:rFonts w:cs="Angsana New"/>
                <w:b w:val="0"/>
                <w:bCs w:val="0"/>
              </w:rPr>
              <w:t>3</w:t>
            </w:r>
          </w:p>
        </w:tc>
        <w:tc>
          <w:tcPr>
            <w:tcW w:w="283" w:type="dxa"/>
          </w:tcPr>
          <w:p w14:paraId="575D29C8" w14:textId="77777777" w:rsidR="00591CD9" w:rsidRPr="00CC36BA" w:rsidRDefault="00591CD9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2C18D17F" w14:textId="77777777" w:rsidR="00591CD9" w:rsidRPr="00CC36BA" w:rsidRDefault="00591CD9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  <w:cs/>
                <w:lang w:val="en-GB"/>
              </w:rPr>
            </w:pPr>
            <w:r w:rsidRPr="00CC36BA">
              <w:rPr>
                <w:rFonts w:cs="Angsana New"/>
                <w:b w:val="0"/>
                <w:bCs w:val="0"/>
                <w:cs/>
                <w:lang w:val="en-GB"/>
              </w:rPr>
              <w:t>ลูกหนี้การค้า</w:t>
            </w:r>
          </w:p>
        </w:tc>
      </w:tr>
      <w:tr w:rsidR="00A719B9" w:rsidRPr="00CC36BA" w14:paraId="70EDCA1C" w14:textId="77777777" w:rsidTr="00B82056">
        <w:tc>
          <w:tcPr>
            <w:tcW w:w="959" w:type="dxa"/>
          </w:tcPr>
          <w:p w14:paraId="10E7EAA7" w14:textId="66BEDFF9" w:rsidR="00A719B9" w:rsidRPr="00CC36BA" w:rsidRDefault="00304B64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CC36BA">
              <w:rPr>
                <w:rFonts w:cs="Angsana New"/>
                <w:b w:val="0"/>
                <w:bCs w:val="0"/>
              </w:rPr>
              <w:t>4</w:t>
            </w:r>
          </w:p>
        </w:tc>
        <w:tc>
          <w:tcPr>
            <w:tcW w:w="283" w:type="dxa"/>
          </w:tcPr>
          <w:p w14:paraId="2C21BF71" w14:textId="77777777" w:rsidR="00A719B9" w:rsidRPr="00CC36BA" w:rsidRDefault="00A719B9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25BA236D" w14:textId="77777777" w:rsidR="00A719B9" w:rsidRPr="00CC36BA" w:rsidRDefault="00A719B9" w:rsidP="00FB097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591CD9" w:rsidRPr="00CC36BA" w14:paraId="46C95E9A" w14:textId="77777777" w:rsidTr="00B82056">
        <w:tc>
          <w:tcPr>
            <w:tcW w:w="959" w:type="dxa"/>
          </w:tcPr>
          <w:p w14:paraId="6D6F993E" w14:textId="6A044F03" w:rsidR="00591CD9" w:rsidRPr="00CC36BA" w:rsidRDefault="00304B64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CC36BA">
              <w:rPr>
                <w:rFonts w:cs="Angsana New"/>
                <w:b w:val="0"/>
                <w:bCs w:val="0"/>
              </w:rPr>
              <w:t>5</w:t>
            </w:r>
          </w:p>
        </w:tc>
        <w:tc>
          <w:tcPr>
            <w:tcW w:w="283" w:type="dxa"/>
          </w:tcPr>
          <w:p w14:paraId="6D56D023" w14:textId="77777777" w:rsidR="00591CD9" w:rsidRPr="00CC36BA" w:rsidRDefault="00591CD9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367BCF38" w14:textId="77777777" w:rsidR="00591CD9" w:rsidRPr="00CC36BA" w:rsidRDefault="00591CD9" w:rsidP="00FB097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591CD9" w:rsidRPr="00CC36BA" w14:paraId="30E2FB8F" w14:textId="77777777" w:rsidTr="00B82056">
        <w:tc>
          <w:tcPr>
            <w:tcW w:w="959" w:type="dxa"/>
          </w:tcPr>
          <w:p w14:paraId="363F09D2" w14:textId="4A6E80AB" w:rsidR="00591CD9" w:rsidRPr="00CC36BA" w:rsidRDefault="00304B64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CC36BA">
              <w:rPr>
                <w:rFonts w:cs="Angsana New"/>
                <w:b w:val="0"/>
                <w:bCs w:val="0"/>
              </w:rPr>
              <w:t>6</w:t>
            </w:r>
          </w:p>
        </w:tc>
        <w:tc>
          <w:tcPr>
            <w:tcW w:w="283" w:type="dxa"/>
          </w:tcPr>
          <w:p w14:paraId="2B6888E5" w14:textId="77777777" w:rsidR="00591CD9" w:rsidRPr="00CC36BA" w:rsidRDefault="00591CD9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6458773B" w14:textId="77777777" w:rsidR="00591CD9" w:rsidRPr="00CC36BA" w:rsidRDefault="00591CD9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  <w:cs/>
                <w:lang w:val="en-GB"/>
              </w:rPr>
            </w:pPr>
            <w:r w:rsidRPr="00CC36BA">
              <w:rPr>
                <w:rFonts w:cs="Angsana New"/>
                <w:b w:val="0"/>
                <w:bCs w:val="0"/>
                <w:cs/>
                <w:lang w:val="en-GB"/>
              </w:rPr>
              <w:t>ที่ดิน อาคารและอุปกรณ์</w:t>
            </w:r>
          </w:p>
        </w:tc>
      </w:tr>
      <w:tr w:rsidR="005627D4" w:rsidRPr="00CC36BA" w14:paraId="5A92FD1F" w14:textId="77777777" w:rsidTr="00B82056">
        <w:tc>
          <w:tcPr>
            <w:tcW w:w="959" w:type="dxa"/>
          </w:tcPr>
          <w:p w14:paraId="0ED970B9" w14:textId="33FC7D30" w:rsidR="005627D4" w:rsidRPr="00CC36BA" w:rsidRDefault="00304B64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CC36BA">
              <w:rPr>
                <w:rFonts w:cs="Angsana New"/>
                <w:b w:val="0"/>
                <w:bCs w:val="0"/>
              </w:rPr>
              <w:t>7</w:t>
            </w:r>
          </w:p>
        </w:tc>
        <w:tc>
          <w:tcPr>
            <w:tcW w:w="283" w:type="dxa"/>
          </w:tcPr>
          <w:p w14:paraId="46C61F88" w14:textId="77777777" w:rsidR="005627D4" w:rsidRPr="00CC36BA" w:rsidRDefault="005627D4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39B47255" w14:textId="77777777" w:rsidR="005627D4" w:rsidRPr="00CC36BA" w:rsidRDefault="005627D4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  <w:cs/>
                <w:lang w:val="en-GB"/>
              </w:rPr>
            </w:pPr>
            <w:r w:rsidRPr="00CC36BA">
              <w:rPr>
                <w:rFonts w:cs="Angsana New"/>
                <w:b w:val="0"/>
                <w:bCs w:val="0"/>
                <w:cs/>
                <w:lang w:val="en-GB"/>
              </w:rPr>
              <w:t>หนี้สินที่มีภาระดอกเบี้ย</w:t>
            </w:r>
          </w:p>
        </w:tc>
      </w:tr>
      <w:tr w:rsidR="005627D4" w:rsidRPr="00CC36BA" w14:paraId="2C798B35" w14:textId="77777777" w:rsidTr="00B82056">
        <w:tc>
          <w:tcPr>
            <w:tcW w:w="959" w:type="dxa"/>
          </w:tcPr>
          <w:p w14:paraId="54056AB9" w14:textId="637AE826" w:rsidR="005627D4" w:rsidRPr="00CC36BA" w:rsidRDefault="00304B64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CC36BA">
              <w:rPr>
                <w:rFonts w:cs="Angsana New"/>
                <w:b w:val="0"/>
                <w:bCs w:val="0"/>
              </w:rPr>
              <w:t>8</w:t>
            </w:r>
          </w:p>
        </w:tc>
        <w:tc>
          <w:tcPr>
            <w:tcW w:w="283" w:type="dxa"/>
          </w:tcPr>
          <w:p w14:paraId="6EDC1A97" w14:textId="77777777" w:rsidR="005627D4" w:rsidRPr="00CC36BA" w:rsidRDefault="005627D4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0CF4F577" w14:textId="7BB541A0" w:rsidR="005627D4" w:rsidRPr="00CC36BA" w:rsidRDefault="005627D4" w:rsidP="00FB097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3C1D08"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DB08FF" w:rsidRPr="00CC36BA" w14:paraId="24DA16B7" w14:textId="77777777" w:rsidTr="00B82056">
        <w:tc>
          <w:tcPr>
            <w:tcW w:w="959" w:type="dxa"/>
          </w:tcPr>
          <w:p w14:paraId="010497B4" w14:textId="189D8359" w:rsidR="00DB08FF" w:rsidRPr="00CC36BA" w:rsidRDefault="00304B64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CC36BA">
              <w:rPr>
                <w:rFonts w:cs="Angsana New"/>
                <w:b w:val="0"/>
                <w:bCs w:val="0"/>
              </w:rPr>
              <w:t>9</w:t>
            </w:r>
          </w:p>
        </w:tc>
        <w:tc>
          <w:tcPr>
            <w:tcW w:w="283" w:type="dxa"/>
          </w:tcPr>
          <w:p w14:paraId="283C8E03" w14:textId="77777777" w:rsidR="00DB08FF" w:rsidRPr="00CC36BA" w:rsidRDefault="00DB08FF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3620D6B8" w14:textId="77777777" w:rsidR="00DB08FF" w:rsidRPr="00CC36BA" w:rsidRDefault="00DB08FF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  <w:cs/>
                <w:lang w:val="en-GB"/>
              </w:rPr>
            </w:pPr>
            <w:r w:rsidRPr="00CC36BA">
              <w:rPr>
                <w:rFonts w:cs="Angsana New"/>
                <w:b w:val="0"/>
                <w:bCs w:val="0"/>
                <w:cs/>
                <w:lang w:val="en-GB"/>
              </w:rPr>
              <w:t>ภาษีเงินได้</w:t>
            </w:r>
          </w:p>
        </w:tc>
      </w:tr>
      <w:tr w:rsidR="003B30CC" w:rsidRPr="00CC36BA" w14:paraId="719BD0DC" w14:textId="77777777" w:rsidTr="00B82056">
        <w:tc>
          <w:tcPr>
            <w:tcW w:w="959" w:type="dxa"/>
          </w:tcPr>
          <w:p w14:paraId="237C736F" w14:textId="351CD7C1" w:rsidR="003B30CC" w:rsidRPr="00CC36BA" w:rsidRDefault="003B30CC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>
              <w:rPr>
                <w:rFonts w:cs="Angsana New"/>
                <w:b w:val="0"/>
                <w:bCs w:val="0"/>
              </w:rPr>
              <w:t>10</w:t>
            </w:r>
          </w:p>
        </w:tc>
        <w:tc>
          <w:tcPr>
            <w:tcW w:w="283" w:type="dxa"/>
          </w:tcPr>
          <w:p w14:paraId="78651F92" w14:textId="77777777" w:rsidR="003B30CC" w:rsidRPr="00CC36BA" w:rsidRDefault="003B30CC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5A79115C" w14:textId="397A154F" w:rsidR="003B30CC" w:rsidRPr="00CC36BA" w:rsidRDefault="003B30CC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  <w:cs/>
                <w:lang w:val="en-GB"/>
              </w:rPr>
            </w:pPr>
            <w:r>
              <w:rPr>
                <w:rFonts w:cs="Angsana New" w:hint="cs"/>
                <w:b w:val="0"/>
                <w:bCs w:val="0"/>
                <w:cs/>
                <w:lang w:val="en-GB"/>
              </w:rPr>
              <w:t>เงินปันผล</w:t>
            </w:r>
          </w:p>
        </w:tc>
      </w:tr>
      <w:tr w:rsidR="00DB08FF" w:rsidRPr="00CC36BA" w14:paraId="1C79B59B" w14:textId="77777777" w:rsidTr="00B82056">
        <w:tc>
          <w:tcPr>
            <w:tcW w:w="959" w:type="dxa"/>
          </w:tcPr>
          <w:p w14:paraId="497BC222" w14:textId="0C1BDB38" w:rsidR="00DB08FF" w:rsidRPr="00CC36BA" w:rsidRDefault="00F37350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CC36BA">
              <w:rPr>
                <w:rFonts w:cs="Angsana New"/>
                <w:b w:val="0"/>
                <w:bCs w:val="0"/>
              </w:rPr>
              <w:t>1</w:t>
            </w:r>
            <w:r w:rsidR="003B30CC">
              <w:rPr>
                <w:rFonts w:cs="Angsana New"/>
                <w:b w:val="0"/>
                <w:bCs w:val="0"/>
              </w:rPr>
              <w:t>1</w:t>
            </w:r>
          </w:p>
        </w:tc>
        <w:tc>
          <w:tcPr>
            <w:tcW w:w="283" w:type="dxa"/>
          </w:tcPr>
          <w:p w14:paraId="2BD37BC7" w14:textId="77777777" w:rsidR="00DB08FF" w:rsidRPr="00CC36BA" w:rsidRDefault="00DB08FF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6B404A92" w14:textId="77777777" w:rsidR="00DB08FF" w:rsidRPr="00CC36BA" w:rsidRDefault="00DB08FF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  <w:cs/>
                <w:lang w:val="en-GB"/>
              </w:rPr>
            </w:pPr>
            <w:r w:rsidRPr="00CC36BA">
              <w:rPr>
                <w:rFonts w:cs="Angsana New"/>
                <w:b w:val="0"/>
                <w:bCs w:val="0"/>
                <w:cs/>
                <w:lang w:val="en-GB"/>
              </w:rPr>
              <w:t>คดีความ</w:t>
            </w:r>
          </w:p>
        </w:tc>
      </w:tr>
      <w:tr w:rsidR="00DB08FF" w:rsidRPr="00CC36BA" w14:paraId="00FDD95D" w14:textId="77777777" w:rsidTr="00B82056">
        <w:tc>
          <w:tcPr>
            <w:tcW w:w="959" w:type="dxa"/>
          </w:tcPr>
          <w:p w14:paraId="0438CAD0" w14:textId="0CFB3EE0" w:rsidR="00DB08FF" w:rsidRPr="00CC36BA" w:rsidRDefault="00F37350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  <w:cs/>
                <w:lang w:val="en-GB"/>
              </w:rPr>
            </w:pPr>
            <w:r w:rsidRPr="00CC36BA">
              <w:rPr>
                <w:rFonts w:cs="Angsana New"/>
                <w:b w:val="0"/>
                <w:bCs w:val="0"/>
              </w:rPr>
              <w:t>1</w:t>
            </w:r>
            <w:r w:rsidR="003B30CC">
              <w:rPr>
                <w:rFonts w:cs="Angsana New"/>
                <w:b w:val="0"/>
                <w:bCs w:val="0"/>
              </w:rPr>
              <w:t>2</w:t>
            </w:r>
          </w:p>
        </w:tc>
        <w:tc>
          <w:tcPr>
            <w:tcW w:w="283" w:type="dxa"/>
          </w:tcPr>
          <w:p w14:paraId="11C93654" w14:textId="77777777" w:rsidR="00DB08FF" w:rsidRPr="00CC36BA" w:rsidRDefault="00DB08FF" w:rsidP="00FB0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6F35E0CC" w14:textId="77777777" w:rsidR="00DB08FF" w:rsidRPr="00CC36BA" w:rsidRDefault="00DB08FF" w:rsidP="00FB097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247268" w:rsidRPr="00CC36BA" w14:paraId="7DDFD371" w14:textId="77777777" w:rsidTr="00B82056">
        <w:tc>
          <w:tcPr>
            <w:tcW w:w="959" w:type="dxa"/>
          </w:tcPr>
          <w:p w14:paraId="580E8360" w14:textId="49F8550A" w:rsidR="00247268" w:rsidRPr="00CC36BA" w:rsidRDefault="00247268" w:rsidP="002472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 w:rsidRPr="00CC36BA">
              <w:rPr>
                <w:rFonts w:cs="Angsana New"/>
                <w:b w:val="0"/>
                <w:bCs w:val="0"/>
              </w:rPr>
              <w:t>1</w:t>
            </w:r>
            <w:r w:rsidR="003B30CC">
              <w:rPr>
                <w:rFonts w:cs="Angsana New"/>
                <w:b w:val="0"/>
                <w:bCs w:val="0"/>
              </w:rPr>
              <w:t>3</w:t>
            </w:r>
          </w:p>
        </w:tc>
        <w:tc>
          <w:tcPr>
            <w:tcW w:w="283" w:type="dxa"/>
          </w:tcPr>
          <w:p w14:paraId="3FD2CEFE" w14:textId="77777777" w:rsidR="00247268" w:rsidRPr="00CC36BA" w:rsidRDefault="00247268" w:rsidP="002472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155BCD4E" w14:textId="22AD7E14" w:rsidR="00247268" w:rsidRPr="00CC36BA" w:rsidRDefault="00247268" w:rsidP="0024726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F2487B" w:rsidRPr="00CC36BA" w14:paraId="43C3C334" w14:textId="77777777" w:rsidTr="00B82056">
        <w:tc>
          <w:tcPr>
            <w:tcW w:w="959" w:type="dxa"/>
          </w:tcPr>
          <w:p w14:paraId="38A55B58" w14:textId="65445144" w:rsidR="00F2487B" w:rsidRPr="00CC36BA" w:rsidRDefault="00F2487B" w:rsidP="002472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cs="Angsana New"/>
                <w:b w:val="0"/>
                <w:bCs w:val="0"/>
              </w:rPr>
            </w:pPr>
            <w:r>
              <w:rPr>
                <w:rFonts w:cs="Angsana New"/>
                <w:b w:val="0"/>
                <w:bCs w:val="0"/>
              </w:rPr>
              <w:t>1</w:t>
            </w:r>
            <w:r w:rsidR="003B30CC">
              <w:rPr>
                <w:rFonts w:cs="Angsana New"/>
                <w:b w:val="0"/>
                <w:bCs w:val="0"/>
              </w:rPr>
              <w:t>4</w:t>
            </w:r>
          </w:p>
        </w:tc>
        <w:tc>
          <w:tcPr>
            <w:tcW w:w="283" w:type="dxa"/>
          </w:tcPr>
          <w:p w14:paraId="3AAE0254" w14:textId="77777777" w:rsidR="00F2487B" w:rsidRPr="00CC36BA" w:rsidRDefault="00F2487B" w:rsidP="002472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231" w:type="dxa"/>
          </w:tcPr>
          <w:p w14:paraId="5E90BB42" w14:textId="77777777" w:rsidR="00F2487B" w:rsidRPr="00F2487B" w:rsidRDefault="00F2487B" w:rsidP="00F2487B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487B">
              <w:rPr>
                <w:rFonts w:ascii="Angsana New" w:hAnsi="Angsana New" w:hint="cs"/>
                <w:sz w:val="30"/>
                <w:szCs w:val="30"/>
                <w:cs/>
              </w:rPr>
              <w:t>เหตุการณ์หลังรอบระยะเวลารายงาน</w:t>
            </w:r>
          </w:p>
          <w:p w14:paraId="409C35AB" w14:textId="77777777" w:rsidR="00F2487B" w:rsidRPr="00CC36BA" w:rsidRDefault="00F2487B" w:rsidP="00247268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</w:tbl>
    <w:p w14:paraId="403EB205" w14:textId="77777777" w:rsidR="00267C21" w:rsidRPr="00CC36BA" w:rsidRDefault="00267C21" w:rsidP="00FB097F">
      <w:pPr>
        <w:rPr>
          <w:cs/>
          <w:lang w:val="en-GB"/>
        </w:rPr>
      </w:pPr>
    </w:p>
    <w:p w14:paraId="40403FE9" w14:textId="77777777" w:rsidR="00267C21" w:rsidRPr="00CC36BA" w:rsidRDefault="00267C21" w:rsidP="00FB097F">
      <w:pPr>
        <w:rPr>
          <w:cs/>
          <w:lang w:val="en-GB"/>
        </w:rPr>
      </w:pPr>
    </w:p>
    <w:p w14:paraId="7BE09C2B" w14:textId="77777777" w:rsidR="00267C21" w:rsidRPr="00CC36BA" w:rsidRDefault="00267C21" w:rsidP="00FB097F"/>
    <w:p w14:paraId="72D4053F" w14:textId="77777777" w:rsidR="00267C21" w:rsidRPr="00CC36BA" w:rsidRDefault="00267C21" w:rsidP="00FB097F">
      <w:pPr>
        <w:rPr>
          <w:cs/>
          <w:lang w:val="en-GB"/>
        </w:rPr>
      </w:pPr>
    </w:p>
    <w:p w14:paraId="4ADA23D1" w14:textId="77777777" w:rsidR="00267C21" w:rsidRPr="00CC36BA" w:rsidRDefault="00267C21" w:rsidP="00FB097F">
      <w:pPr>
        <w:rPr>
          <w:cs/>
          <w:lang w:val="en-GB"/>
        </w:rPr>
      </w:pPr>
    </w:p>
    <w:p w14:paraId="2D9CF25A" w14:textId="77777777" w:rsidR="00267C21" w:rsidRPr="00CC36BA" w:rsidRDefault="00267C21" w:rsidP="00FB097F">
      <w:pPr>
        <w:rPr>
          <w:cs/>
          <w:lang w:val="en-GB"/>
        </w:rPr>
      </w:pPr>
    </w:p>
    <w:p w14:paraId="790A2FF9" w14:textId="77777777" w:rsidR="00267C21" w:rsidRPr="00CC36BA" w:rsidRDefault="00267C21" w:rsidP="00FB097F">
      <w:pPr>
        <w:rPr>
          <w:cs/>
          <w:lang w:val="en-GB"/>
        </w:rPr>
      </w:pPr>
    </w:p>
    <w:p w14:paraId="16DF5606" w14:textId="77777777" w:rsidR="00267C21" w:rsidRPr="00CC36BA" w:rsidRDefault="00267C21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ind w:left="540"/>
        <w:rPr>
          <w:cs/>
          <w:lang w:val="en-GB"/>
        </w:rPr>
      </w:pPr>
    </w:p>
    <w:p w14:paraId="10F3F3AF" w14:textId="77777777" w:rsidR="00267C21" w:rsidRPr="00CC36BA" w:rsidRDefault="00267C21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ind w:left="540"/>
        <w:jc w:val="center"/>
        <w:rPr>
          <w:cs/>
          <w:lang w:val="en-GB"/>
        </w:rPr>
      </w:pPr>
    </w:p>
    <w:p w14:paraId="79D82955" w14:textId="77777777" w:rsidR="006A205B" w:rsidRPr="00CC36BA" w:rsidRDefault="006A205B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ind w:left="540"/>
        <w:rPr>
          <w:cs/>
          <w:lang w:val="en-GB"/>
        </w:rPr>
      </w:pPr>
    </w:p>
    <w:p w14:paraId="74B69AE3" w14:textId="77777777" w:rsidR="006A205B" w:rsidRPr="00CC36BA" w:rsidRDefault="006A205B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ind w:left="540"/>
        <w:rPr>
          <w:cs/>
          <w:lang w:val="en-GB"/>
        </w:rPr>
      </w:pPr>
    </w:p>
    <w:p w14:paraId="1C60DDCB" w14:textId="77777777" w:rsidR="006A205B" w:rsidRPr="00CC36BA" w:rsidRDefault="006A205B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  <w:tab w:val="left" w:pos="5610"/>
        </w:tabs>
        <w:spacing w:line="240" w:lineRule="auto"/>
        <w:ind w:left="540"/>
        <w:rPr>
          <w:cs/>
          <w:lang w:val="en-GB"/>
        </w:rPr>
      </w:pPr>
      <w:r w:rsidRPr="00CC36BA">
        <w:tab/>
      </w:r>
    </w:p>
    <w:p w14:paraId="4B297ACE" w14:textId="7CA4674B" w:rsidR="00711AFB" w:rsidRPr="00CC36BA" w:rsidRDefault="00D06851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340" w:lineRule="exact"/>
        <w:ind w:left="540"/>
      </w:pPr>
      <w:r w:rsidRPr="00CC36BA">
        <w:rPr>
          <w:cs/>
          <w:lang w:val="en-GB"/>
        </w:rPr>
        <w:br w:type="page"/>
      </w:r>
      <w:r w:rsidR="00711AFB" w:rsidRPr="00CC36BA">
        <w:rPr>
          <w:cs/>
          <w:lang w:val="en-GB"/>
        </w:rPr>
        <w:lastRenderedPageBreak/>
        <w:t>หมายเหตุประกอบงบการเงิน</w:t>
      </w:r>
      <w:r w:rsidR="00071E67" w:rsidRPr="00CC36BA">
        <w:rPr>
          <w:cs/>
          <w:lang w:val="en-GB"/>
        </w:rPr>
        <w:t>แบบย่อ</w:t>
      </w:r>
      <w:r w:rsidR="00711AFB" w:rsidRPr="00CC36BA">
        <w:rPr>
          <w:cs/>
          <w:lang w:val="en-GB"/>
        </w:rPr>
        <w:t>เป็นส่วนหนึ่งของงบการเงิน</w:t>
      </w:r>
      <w:r w:rsidR="00BE0654" w:rsidRPr="00CC36BA">
        <w:rPr>
          <w:cs/>
          <w:lang w:val="en-GB"/>
        </w:rPr>
        <w:t>ระหว่างกาล</w:t>
      </w:r>
      <w:r w:rsidR="00711AFB" w:rsidRPr="00CC36BA">
        <w:rPr>
          <w:cs/>
          <w:lang w:val="en-GB"/>
        </w:rPr>
        <w:t>นี้</w:t>
      </w:r>
    </w:p>
    <w:p w14:paraId="1159044F" w14:textId="77777777" w:rsidR="00787AB2" w:rsidRPr="00CC36BA" w:rsidRDefault="00787AB2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340" w:lineRule="exact"/>
        <w:ind w:left="540"/>
      </w:pPr>
    </w:p>
    <w:p w14:paraId="1F070B84" w14:textId="3622253C" w:rsidR="006C510F" w:rsidRPr="00CC36BA" w:rsidRDefault="006C2EF0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both"/>
      </w:pPr>
      <w:r w:rsidRPr="00CC36BA">
        <w:rPr>
          <w:cs/>
          <w:lang w:val="en-GB"/>
        </w:rPr>
        <w:t>งบการเงินระหว่างกาลนี้ได้รับอนุมัติ</w:t>
      </w:r>
      <w:r w:rsidR="003730B0" w:rsidRPr="00CC36BA">
        <w:rPr>
          <w:cs/>
          <w:lang w:val="en-GB"/>
        </w:rPr>
        <w:t>ให้ออกงบการเงิน</w:t>
      </w:r>
      <w:r w:rsidRPr="00CC36BA">
        <w:rPr>
          <w:cs/>
          <w:lang w:val="en-GB"/>
        </w:rPr>
        <w:t>จากคณะกรรมการเ</w:t>
      </w:r>
      <w:r w:rsidR="003730B0" w:rsidRPr="00CC36BA">
        <w:rPr>
          <w:cs/>
          <w:lang w:val="en-GB"/>
        </w:rPr>
        <w:t>มื่อวันที่</w:t>
      </w:r>
      <w:r w:rsidR="00D61378" w:rsidRPr="00CC36BA">
        <w:t xml:space="preserve"> </w:t>
      </w:r>
      <w:r w:rsidR="00304B64" w:rsidRPr="00CC36BA">
        <w:t>1</w:t>
      </w:r>
      <w:r w:rsidR="003B30CC">
        <w:t>1</w:t>
      </w:r>
      <w:r w:rsidR="00071E67" w:rsidRPr="00CC36BA">
        <w:t xml:space="preserve"> </w:t>
      </w:r>
      <w:r w:rsidR="00071E67" w:rsidRPr="00CC36BA">
        <w:rPr>
          <w:cs/>
          <w:lang w:val="en-GB"/>
        </w:rPr>
        <w:t>สิงหาคม</w:t>
      </w:r>
      <w:r w:rsidR="006B25ED" w:rsidRPr="00CC36BA">
        <w:rPr>
          <w:cs/>
          <w:lang w:val="en-GB"/>
        </w:rPr>
        <w:t xml:space="preserve"> </w:t>
      </w:r>
      <w:r w:rsidR="00F37350" w:rsidRPr="00CC36BA">
        <w:t>256</w:t>
      </w:r>
      <w:r w:rsidR="008C68CB" w:rsidRPr="00CC36BA">
        <w:t>4</w:t>
      </w:r>
    </w:p>
    <w:p w14:paraId="6C517EFF" w14:textId="77777777" w:rsidR="00F575B6" w:rsidRPr="00CC36BA" w:rsidRDefault="00F575B6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right="29" w:firstLine="540"/>
        <w:jc w:val="both"/>
        <w:rPr>
          <w:b/>
          <w:bCs/>
        </w:rPr>
      </w:pPr>
    </w:p>
    <w:p w14:paraId="4A7ADB48" w14:textId="6F52BB9A" w:rsidR="003C7489" w:rsidRPr="00CC36BA" w:rsidRDefault="00304B64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right="-43"/>
        <w:jc w:val="thaiDistribute"/>
        <w:rPr>
          <w:b/>
          <w:bCs/>
          <w:cs/>
          <w:lang w:val="en-GB"/>
        </w:rPr>
      </w:pPr>
      <w:r w:rsidRPr="00CC36BA">
        <w:rPr>
          <w:b/>
          <w:bCs/>
        </w:rPr>
        <w:t>1</w:t>
      </w:r>
      <w:r w:rsidR="00DA1A61" w:rsidRPr="00CC36BA">
        <w:rPr>
          <w:b/>
          <w:bCs/>
        </w:rPr>
        <w:tab/>
      </w:r>
      <w:r w:rsidR="003C7489" w:rsidRPr="00CC36BA">
        <w:rPr>
          <w:b/>
          <w:bCs/>
          <w:cs/>
          <w:lang w:val="en-GB"/>
        </w:rPr>
        <w:t>เกณฑ์การจัดทำงบการเงิน</w:t>
      </w:r>
      <w:r w:rsidR="00C82BCE" w:rsidRPr="00CC36BA">
        <w:rPr>
          <w:b/>
          <w:bCs/>
          <w:cs/>
          <w:lang w:val="en-GB"/>
        </w:rPr>
        <w:t>ระหว่างกาล</w:t>
      </w:r>
    </w:p>
    <w:p w14:paraId="663B30BF" w14:textId="77777777" w:rsidR="00787AB2" w:rsidRPr="00CC36BA" w:rsidRDefault="00787AB2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p w14:paraId="6DE6428E" w14:textId="3CFD29E7" w:rsidR="00304B64" w:rsidRPr="00CC36BA" w:rsidRDefault="00304B64" w:rsidP="00304B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lang w:val="en-GB"/>
        </w:rPr>
      </w:pPr>
      <w:bookmarkStart w:id="0" w:name="_Hlk66464858"/>
      <w:r w:rsidRPr="00CC36BA">
        <w:rPr>
          <w:cs/>
          <w:lang w:val="en-GB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CC36BA">
        <w:rPr>
          <w:lang w:val="en-GB"/>
        </w:rPr>
        <w:t xml:space="preserve">34 </w:t>
      </w:r>
      <w:r w:rsidRPr="00CC36BA">
        <w:rPr>
          <w:cs/>
          <w:lang w:val="en-GB"/>
        </w:rPr>
        <w:t xml:space="preserve">เรื่อง </w:t>
      </w:r>
      <w:r w:rsidRPr="00CC36BA">
        <w:rPr>
          <w:i/>
          <w:iCs/>
          <w:cs/>
          <w:lang w:val="en-GB"/>
        </w:rPr>
        <w:t>การรายงานทางการเงินระหว่างกาล</w:t>
      </w:r>
      <w:r w:rsidRPr="00CC36BA">
        <w:rPr>
          <w:cs/>
          <w:lang w:val="en-GB"/>
        </w:rPr>
        <w:t xml:space="preserve"> </w:t>
      </w:r>
      <w:bookmarkEnd w:id="0"/>
      <w:r w:rsidRPr="00CC36BA">
        <w:rPr>
          <w:cs/>
          <w:lang w:val="en-GB"/>
        </w:rPr>
        <w:t xml:space="preserve">รวมถึงแนวปฏิบัติทางการบัญชีที่ประกาศใช้โดยสภาวิชาชีพบัญชีฯ </w:t>
      </w:r>
      <w:r w:rsidRPr="00CC36BA">
        <w:rPr>
          <w:rFonts w:hint="cs"/>
          <w:cs/>
          <w:lang w:val="en-GB"/>
        </w:rPr>
        <w:t>โดย</w:t>
      </w:r>
      <w:r w:rsidRPr="00CC36BA">
        <w:rPr>
          <w:cs/>
          <w:lang w:val="en-GB"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CC36BA">
        <w:rPr>
          <w:rFonts w:hint="cs"/>
          <w:cs/>
          <w:lang w:val="en-GB"/>
        </w:rPr>
        <w:t xml:space="preserve"> </w:t>
      </w:r>
      <w:r w:rsidRPr="00CC36BA">
        <w:rPr>
          <w:cs/>
          <w:lang w:val="en-GB"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CC36BA">
        <w:rPr>
          <w:lang w:val="en-GB"/>
        </w:rPr>
        <w:t xml:space="preserve"> 31 </w:t>
      </w:r>
      <w:r w:rsidRPr="00CC36BA">
        <w:rPr>
          <w:cs/>
          <w:lang w:val="en-GB"/>
        </w:rPr>
        <w:t>ธันวาคม</w:t>
      </w:r>
      <w:r w:rsidRPr="00CC36BA">
        <w:rPr>
          <w:lang w:val="en-GB"/>
        </w:rPr>
        <w:t xml:space="preserve"> 2563</w:t>
      </w:r>
    </w:p>
    <w:p w14:paraId="35942504" w14:textId="77777777" w:rsidR="00304B64" w:rsidRPr="00CC36BA" w:rsidRDefault="00304B64" w:rsidP="0030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cs/>
          <w:lang w:val="en-GB"/>
        </w:rPr>
      </w:pPr>
    </w:p>
    <w:p w14:paraId="7D3C0147" w14:textId="79943B76" w:rsidR="005D0E06" w:rsidRPr="00CC36BA" w:rsidRDefault="00304B64" w:rsidP="00304B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lang w:val="en-GB"/>
        </w:rPr>
      </w:pPr>
      <w:r w:rsidRPr="00CC36BA">
        <w:rPr>
          <w:cs/>
          <w:lang w:val="en-GB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CC36BA">
        <w:rPr>
          <w:lang w:val="en-GB"/>
        </w:rPr>
        <w:t xml:space="preserve"> </w:t>
      </w:r>
      <w:r w:rsidRPr="00CC36BA">
        <w:rPr>
          <w:cs/>
          <w:lang w:val="en-GB"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CC36BA">
        <w:rPr>
          <w:rFonts w:hint="cs"/>
          <w:cs/>
          <w:lang w:val="en-GB"/>
        </w:rPr>
        <w:t>ที่</w:t>
      </w:r>
      <w:r w:rsidRPr="00CC36BA">
        <w:rPr>
          <w:cs/>
          <w:lang w:val="en-GB"/>
        </w:rPr>
        <w:t>อาจมีความไม่แน่นอนนั้นไม่แตกต่างจากที่ได้อธิบาย</w:t>
      </w:r>
      <w:r w:rsidRPr="00CC36BA">
        <w:rPr>
          <w:rFonts w:hint="cs"/>
          <w:cs/>
          <w:lang w:val="en-GB"/>
        </w:rPr>
        <w:t>ไว้</w:t>
      </w:r>
      <w:r w:rsidRPr="00CC36BA">
        <w:rPr>
          <w:cs/>
          <w:lang w:val="en-GB"/>
        </w:rPr>
        <w:t xml:space="preserve">ในงบการเงินสำหรับปีสิ้นสุดวันที่ </w:t>
      </w:r>
      <w:r w:rsidRPr="00CC36BA">
        <w:rPr>
          <w:lang w:val="en-GB"/>
        </w:rPr>
        <w:t xml:space="preserve">31 </w:t>
      </w:r>
      <w:r w:rsidRPr="00CC36BA">
        <w:rPr>
          <w:cs/>
          <w:lang w:val="en-GB"/>
        </w:rPr>
        <w:t xml:space="preserve">ธันวาคม </w:t>
      </w:r>
      <w:r w:rsidRPr="00CC36BA">
        <w:rPr>
          <w:lang w:val="en-GB"/>
        </w:rPr>
        <w:t>2563</w:t>
      </w:r>
    </w:p>
    <w:p w14:paraId="3A2B1D34" w14:textId="230C1814" w:rsidR="005067D9" w:rsidRPr="00CC36BA" w:rsidRDefault="005067D9" w:rsidP="00C80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jc w:val="thaiDistribute"/>
        <w:rPr>
          <w:b/>
          <w:strike/>
        </w:rPr>
      </w:pPr>
    </w:p>
    <w:p w14:paraId="451EADA7" w14:textId="68729244" w:rsidR="005067D9" w:rsidRPr="00CC36BA" w:rsidRDefault="00304B64" w:rsidP="0050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720"/>
        </w:tabs>
        <w:spacing w:line="240" w:lineRule="auto"/>
        <w:ind w:right="-43"/>
        <w:jc w:val="thaiDistribute"/>
        <w:rPr>
          <w:b/>
          <w:bCs/>
        </w:rPr>
      </w:pPr>
      <w:r w:rsidRPr="00CC36BA">
        <w:rPr>
          <w:b/>
          <w:bCs/>
        </w:rPr>
        <w:t>2</w:t>
      </w:r>
      <w:r w:rsidR="005067D9" w:rsidRPr="00CC36BA">
        <w:rPr>
          <w:b/>
          <w:bCs/>
        </w:rPr>
        <w:tab/>
      </w:r>
      <w:r w:rsidR="005067D9" w:rsidRPr="00CC36BA">
        <w:rPr>
          <w:b/>
          <w:bCs/>
          <w:cs/>
          <w:lang w:val="en-GB"/>
        </w:rPr>
        <w:t>บุคคลหรือกิจการที่เกี่ยวข้องกัน</w:t>
      </w:r>
    </w:p>
    <w:p w14:paraId="63EAA467" w14:textId="77777777" w:rsidR="005067D9" w:rsidRPr="00CC36BA" w:rsidRDefault="005067D9" w:rsidP="0050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jc w:val="thaiDistribute"/>
        <w:rPr>
          <w:b/>
          <w:strike/>
        </w:rPr>
      </w:pPr>
    </w:p>
    <w:p w14:paraId="19272A1A" w14:textId="37466813" w:rsidR="008732BE" w:rsidRPr="00CC36BA" w:rsidRDefault="008732BE" w:rsidP="00FB097F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</w:pPr>
      <w:r w:rsidRPr="00CC36BA">
        <w:rPr>
          <w:cs/>
          <w:lang w:val="en-GB"/>
        </w:rPr>
        <w:t>รายการที่สำคัญกับบุคคลหรือกิจการที่เกี่ยวข้องกันสำหรับแต่ละงวด</w:t>
      </w:r>
      <w:r w:rsidR="002351C3" w:rsidRPr="00CC36BA">
        <w:rPr>
          <w:cs/>
          <w:lang w:val="en-GB"/>
        </w:rPr>
        <w:t>หกเดือน</w:t>
      </w:r>
      <w:r w:rsidRPr="00CC36BA">
        <w:rPr>
          <w:cs/>
          <w:lang w:val="en-GB"/>
        </w:rPr>
        <w:t xml:space="preserve">สิ้นสุดวันที่ </w:t>
      </w:r>
      <w:r w:rsidR="00F37350" w:rsidRPr="00CC36BA">
        <w:t>30</w:t>
      </w:r>
      <w:r w:rsidR="00D72356" w:rsidRPr="00CC36BA">
        <w:rPr>
          <w:cs/>
          <w:lang w:val="en-GB"/>
        </w:rPr>
        <w:t xml:space="preserve"> มิถุนายน</w:t>
      </w:r>
      <w:r w:rsidRPr="00CC36BA">
        <w:rPr>
          <w:cs/>
          <w:lang w:val="en-GB"/>
        </w:rPr>
        <w:t xml:space="preserve"> สรุปได้ดังนี้  </w:t>
      </w:r>
    </w:p>
    <w:p w14:paraId="0E86DB13" w14:textId="4DBE0E1D" w:rsidR="00D72356" w:rsidRPr="00CC36BA" w:rsidRDefault="00D72356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p w14:paraId="0F303AE4" w14:textId="484FF3D3" w:rsidR="00FB609A" w:rsidRPr="00CC36BA" w:rsidRDefault="00FB609A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p w14:paraId="3E49CBEE" w14:textId="302140FA" w:rsidR="00FB609A" w:rsidRPr="00CC36BA" w:rsidRDefault="00FB609A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p w14:paraId="06C696A8" w14:textId="0B8E6AB9" w:rsidR="00FB609A" w:rsidRPr="00CC36BA" w:rsidRDefault="00FB609A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p w14:paraId="71A0FDD1" w14:textId="4836271F" w:rsidR="00FB609A" w:rsidRPr="00CC36BA" w:rsidRDefault="00FB609A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p w14:paraId="6087B530" w14:textId="513EE5FA" w:rsidR="00FB609A" w:rsidRPr="00CC36BA" w:rsidRDefault="00FB609A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p w14:paraId="7509851A" w14:textId="09443C1F" w:rsidR="00FB609A" w:rsidRPr="00CC36BA" w:rsidRDefault="00FB609A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p w14:paraId="19C3268A" w14:textId="708261D6" w:rsidR="00FB609A" w:rsidRDefault="00FB609A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p w14:paraId="54F042A8" w14:textId="77777777" w:rsidR="00997AD9" w:rsidRPr="00CC36BA" w:rsidRDefault="00997AD9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p w14:paraId="12C8DBA6" w14:textId="3E9F203C" w:rsidR="00FB609A" w:rsidRPr="00CC36BA" w:rsidRDefault="00FB609A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p w14:paraId="79A468B9" w14:textId="335273A0" w:rsidR="00FB609A" w:rsidRPr="00CC36BA" w:rsidRDefault="00FB609A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p w14:paraId="7D2A82AF" w14:textId="62E4714D" w:rsidR="00FB609A" w:rsidRPr="00CC36BA" w:rsidRDefault="00FB609A" w:rsidP="00FB097F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spacing w:val="-1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360"/>
        <w:gridCol w:w="1080"/>
        <w:gridCol w:w="270"/>
        <w:gridCol w:w="1260"/>
        <w:gridCol w:w="270"/>
        <w:gridCol w:w="1170"/>
      </w:tblGrid>
      <w:tr w:rsidR="002351C3" w:rsidRPr="00CC36BA" w14:paraId="6580CB9E" w14:textId="77777777" w:rsidTr="0068631D">
        <w:trPr>
          <w:cantSplit/>
        </w:trPr>
        <w:tc>
          <w:tcPr>
            <w:tcW w:w="3780" w:type="dxa"/>
          </w:tcPr>
          <w:p w14:paraId="2C074EEF" w14:textId="77777777" w:rsidR="002351C3" w:rsidRPr="00CC36BA" w:rsidRDefault="002351C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</w:rPr>
            </w:pPr>
          </w:p>
        </w:tc>
        <w:tc>
          <w:tcPr>
            <w:tcW w:w="2700" w:type="dxa"/>
            <w:gridSpan w:val="3"/>
          </w:tcPr>
          <w:p w14:paraId="2F6BEDB5" w14:textId="77777777" w:rsidR="002351C3" w:rsidRPr="00CC36BA" w:rsidRDefault="002351C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4"/>
              </w:tabs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  <w:r w:rsidRPr="00CC36BA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A8B0C26" w14:textId="77777777" w:rsidR="002351C3" w:rsidRPr="00CC36BA" w:rsidRDefault="002351C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4"/>
              </w:tabs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700" w:type="dxa"/>
            <w:gridSpan w:val="3"/>
          </w:tcPr>
          <w:p w14:paraId="235DEE04" w14:textId="77777777" w:rsidR="002351C3" w:rsidRPr="00CC36BA" w:rsidRDefault="002351C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4"/>
              </w:tabs>
              <w:spacing w:line="240" w:lineRule="auto"/>
              <w:ind w:left="-108" w:right="-108"/>
              <w:jc w:val="center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2351C3" w:rsidRPr="00CC36BA" w14:paraId="08A61A72" w14:textId="77777777" w:rsidTr="0068631D">
        <w:trPr>
          <w:cantSplit/>
        </w:trPr>
        <w:tc>
          <w:tcPr>
            <w:tcW w:w="3780" w:type="dxa"/>
          </w:tcPr>
          <w:p w14:paraId="19106722" w14:textId="3838565C" w:rsidR="002351C3" w:rsidRPr="00CC36BA" w:rsidRDefault="002351C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  <w:i/>
                <w:iCs/>
                <w:cs/>
                <w:lang w:val="en-GB"/>
              </w:rPr>
              <w:t xml:space="preserve">สำหรับงวดหกเดือนสิ้นสุดวันที่ </w:t>
            </w:r>
            <w:r w:rsidR="00F37350" w:rsidRPr="00CC36BA">
              <w:rPr>
                <w:b/>
                <w:bCs/>
                <w:i/>
                <w:iCs/>
              </w:rPr>
              <w:t>30</w:t>
            </w:r>
            <w:r w:rsidRPr="00CC36BA">
              <w:rPr>
                <w:b/>
                <w:bCs/>
                <w:i/>
                <w:iCs/>
              </w:rPr>
              <w:t xml:space="preserve"> </w:t>
            </w:r>
            <w:r w:rsidRPr="00CC36BA">
              <w:rPr>
                <w:b/>
                <w:bCs/>
                <w:i/>
                <w:iCs/>
                <w:cs/>
                <w:lang w:val="en-GB"/>
              </w:rPr>
              <w:t>มิถุนายน</w:t>
            </w:r>
          </w:p>
        </w:tc>
        <w:tc>
          <w:tcPr>
            <w:tcW w:w="1260" w:type="dxa"/>
          </w:tcPr>
          <w:p w14:paraId="25514B0F" w14:textId="7DBAA0AF" w:rsidR="002351C3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8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EC3DC7" w:rsidRPr="00CC36BA">
              <w:t>3</w:t>
            </w:r>
          </w:p>
        </w:tc>
        <w:tc>
          <w:tcPr>
            <w:tcW w:w="360" w:type="dxa"/>
          </w:tcPr>
          <w:p w14:paraId="3AB951C5" w14:textId="77777777" w:rsidR="002351C3" w:rsidRPr="00CC36BA" w:rsidRDefault="002351C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0" w:type="dxa"/>
          </w:tcPr>
          <w:p w14:paraId="7282CBCE" w14:textId="29D8A101" w:rsidR="002351C3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EC3DC7" w:rsidRPr="00CC36BA">
              <w:t>3</w:t>
            </w:r>
          </w:p>
        </w:tc>
        <w:tc>
          <w:tcPr>
            <w:tcW w:w="270" w:type="dxa"/>
          </w:tcPr>
          <w:p w14:paraId="1ED1847D" w14:textId="77777777" w:rsidR="002351C3" w:rsidRPr="00CC36BA" w:rsidRDefault="002351C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60" w:type="dxa"/>
          </w:tcPr>
          <w:p w14:paraId="66D4838D" w14:textId="45370BC5" w:rsidR="002351C3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EC3DC7" w:rsidRPr="00CC36BA">
              <w:t>4</w:t>
            </w:r>
          </w:p>
        </w:tc>
        <w:tc>
          <w:tcPr>
            <w:tcW w:w="270" w:type="dxa"/>
          </w:tcPr>
          <w:p w14:paraId="01C7B7C1" w14:textId="77777777" w:rsidR="002351C3" w:rsidRPr="00CC36BA" w:rsidRDefault="002351C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65E1206E" w14:textId="74CC039F" w:rsidR="002351C3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EC3DC7" w:rsidRPr="00CC36BA">
              <w:t>3</w:t>
            </w:r>
          </w:p>
        </w:tc>
      </w:tr>
      <w:tr w:rsidR="002351C3" w:rsidRPr="00CC36BA" w14:paraId="68A06030" w14:textId="77777777" w:rsidTr="0068631D">
        <w:trPr>
          <w:cantSplit/>
        </w:trPr>
        <w:tc>
          <w:tcPr>
            <w:tcW w:w="3780" w:type="dxa"/>
          </w:tcPr>
          <w:p w14:paraId="675142E8" w14:textId="77777777" w:rsidR="002351C3" w:rsidRPr="00CC36BA" w:rsidRDefault="002351C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</w:rPr>
            </w:pPr>
          </w:p>
        </w:tc>
        <w:tc>
          <w:tcPr>
            <w:tcW w:w="5670" w:type="dxa"/>
            <w:gridSpan w:val="7"/>
          </w:tcPr>
          <w:p w14:paraId="3380A0AA" w14:textId="77777777" w:rsidR="002351C3" w:rsidRPr="00CC36BA" w:rsidRDefault="002351C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</w:rPr>
            </w:pPr>
            <w:r w:rsidRPr="00CC36BA">
              <w:rPr>
                <w:i/>
                <w:iCs/>
                <w:lang w:val="en-GB"/>
              </w:rPr>
              <w:t>(</w:t>
            </w:r>
            <w:r w:rsidRPr="00CC36BA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C07F78" w:rsidRPr="00CC36BA" w14:paraId="76828FC3" w14:textId="77777777" w:rsidTr="0068631D">
        <w:trPr>
          <w:cantSplit/>
        </w:trPr>
        <w:tc>
          <w:tcPr>
            <w:tcW w:w="3780" w:type="dxa"/>
          </w:tcPr>
          <w:p w14:paraId="6B9707BF" w14:textId="77777777" w:rsidR="00C07F78" w:rsidRPr="00CC36BA" w:rsidRDefault="00C07F78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  <w:cs/>
                <w:lang w:val="en-GB"/>
              </w:rPr>
              <w:t>บริษัทย่อย</w:t>
            </w:r>
          </w:p>
        </w:tc>
        <w:tc>
          <w:tcPr>
            <w:tcW w:w="1260" w:type="dxa"/>
          </w:tcPr>
          <w:p w14:paraId="1C112353" w14:textId="77777777" w:rsidR="00C07F78" w:rsidRPr="00CC36BA" w:rsidRDefault="00C07F78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360" w:type="dxa"/>
          </w:tcPr>
          <w:p w14:paraId="5884E138" w14:textId="77777777" w:rsidR="00C07F78" w:rsidRPr="00CC36BA" w:rsidRDefault="00C07F78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080" w:type="dxa"/>
          </w:tcPr>
          <w:p w14:paraId="7CC118C7" w14:textId="77777777" w:rsidR="00C07F78" w:rsidRPr="00CC36BA" w:rsidRDefault="00C07F78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270" w:type="dxa"/>
          </w:tcPr>
          <w:p w14:paraId="16E078AA" w14:textId="77777777" w:rsidR="00C07F78" w:rsidRPr="00CC36BA" w:rsidRDefault="00C07F78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260" w:type="dxa"/>
          </w:tcPr>
          <w:p w14:paraId="3C81DAAA" w14:textId="77777777" w:rsidR="00C07F78" w:rsidRPr="00CC36BA" w:rsidRDefault="00C07F78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270" w:type="dxa"/>
          </w:tcPr>
          <w:p w14:paraId="5CAE7B7B" w14:textId="77777777" w:rsidR="00C07F78" w:rsidRPr="00CC36BA" w:rsidRDefault="00C07F78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170" w:type="dxa"/>
          </w:tcPr>
          <w:p w14:paraId="2CC401B7" w14:textId="77777777" w:rsidR="00C07F78" w:rsidRPr="00CC36BA" w:rsidRDefault="00C07F78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</w:tr>
      <w:tr w:rsidR="00EC3DC7" w:rsidRPr="00CC36BA" w14:paraId="1CDEF8A2" w14:textId="77777777" w:rsidTr="0068631D">
        <w:trPr>
          <w:cantSplit/>
        </w:trPr>
        <w:tc>
          <w:tcPr>
            <w:tcW w:w="3780" w:type="dxa"/>
            <w:shd w:val="clear" w:color="auto" w:fill="auto"/>
          </w:tcPr>
          <w:p w14:paraId="09D21438" w14:textId="77777777" w:rsidR="00EC3DC7" w:rsidRPr="00CC36BA" w:rsidRDefault="00EC3DC7" w:rsidP="00EC3DC7">
            <w:pPr>
              <w:spacing w:line="240" w:lineRule="auto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รายได้จากการขายมันสด</w:t>
            </w:r>
          </w:p>
        </w:tc>
        <w:tc>
          <w:tcPr>
            <w:tcW w:w="1260" w:type="dxa"/>
            <w:vAlign w:val="center"/>
          </w:tcPr>
          <w:p w14:paraId="5B5E5CDE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CC36BA">
              <w:t>-</w:t>
            </w:r>
          </w:p>
        </w:tc>
        <w:tc>
          <w:tcPr>
            <w:tcW w:w="360" w:type="dxa"/>
          </w:tcPr>
          <w:p w14:paraId="4E1D9726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080" w:type="dxa"/>
            <w:vAlign w:val="center"/>
          </w:tcPr>
          <w:p w14:paraId="603C7939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CC36BA">
              <w:t>-</w:t>
            </w:r>
          </w:p>
        </w:tc>
        <w:tc>
          <w:tcPr>
            <w:tcW w:w="270" w:type="dxa"/>
          </w:tcPr>
          <w:p w14:paraId="0B03798B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260" w:type="dxa"/>
          </w:tcPr>
          <w:p w14:paraId="1F5A8A50" w14:textId="317C75B4" w:rsidR="00EC3DC7" w:rsidRPr="00CC36BA" w:rsidRDefault="00F061DA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CC36BA">
              <w:t>-</w:t>
            </w:r>
          </w:p>
        </w:tc>
        <w:tc>
          <w:tcPr>
            <w:tcW w:w="270" w:type="dxa"/>
          </w:tcPr>
          <w:p w14:paraId="6F78D71B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170" w:type="dxa"/>
          </w:tcPr>
          <w:p w14:paraId="09E121EB" w14:textId="0FC3F96E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CC36BA">
              <w:t>506,026</w:t>
            </w:r>
          </w:p>
        </w:tc>
      </w:tr>
      <w:tr w:rsidR="00EC3DC7" w:rsidRPr="00CC36BA" w14:paraId="319CEC88" w14:textId="77777777" w:rsidTr="0022113C">
        <w:trPr>
          <w:cantSplit/>
        </w:trPr>
        <w:tc>
          <w:tcPr>
            <w:tcW w:w="3780" w:type="dxa"/>
            <w:shd w:val="clear" w:color="auto" w:fill="auto"/>
          </w:tcPr>
          <w:p w14:paraId="30F52489" w14:textId="77777777" w:rsidR="00EC3DC7" w:rsidRPr="00CC36BA" w:rsidRDefault="00EC3DC7" w:rsidP="00EC3DC7">
            <w:pPr>
              <w:spacing w:line="240" w:lineRule="auto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รายได้จากการขายไบโอก๊าซ</w:t>
            </w:r>
          </w:p>
        </w:tc>
        <w:tc>
          <w:tcPr>
            <w:tcW w:w="1260" w:type="dxa"/>
            <w:vAlign w:val="center"/>
          </w:tcPr>
          <w:p w14:paraId="478772C3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CC36BA">
              <w:t>-</w:t>
            </w:r>
          </w:p>
        </w:tc>
        <w:tc>
          <w:tcPr>
            <w:tcW w:w="360" w:type="dxa"/>
          </w:tcPr>
          <w:p w14:paraId="324A7842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080" w:type="dxa"/>
            <w:vAlign w:val="center"/>
          </w:tcPr>
          <w:p w14:paraId="6DF45883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CC36BA">
              <w:t>-</w:t>
            </w:r>
          </w:p>
        </w:tc>
        <w:tc>
          <w:tcPr>
            <w:tcW w:w="270" w:type="dxa"/>
          </w:tcPr>
          <w:p w14:paraId="51F47FF1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260" w:type="dxa"/>
          </w:tcPr>
          <w:p w14:paraId="2BDD1F30" w14:textId="3FC67E36" w:rsidR="00EC3DC7" w:rsidRPr="00CC36BA" w:rsidRDefault="00F061DA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0"/>
              <w:jc w:val="center"/>
            </w:pPr>
            <w:r w:rsidRPr="00CC36BA">
              <w:t>409</w:t>
            </w:r>
          </w:p>
        </w:tc>
        <w:tc>
          <w:tcPr>
            <w:tcW w:w="270" w:type="dxa"/>
          </w:tcPr>
          <w:p w14:paraId="5D0237B9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170" w:type="dxa"/>
          </w:tcPr>
          <w:p w14:paraId="39209265" w14:textId="21F1DC84" w:rsidR="00EC3DC7" w:rsidRPr="00CC36BA" w:rsidRDefault="00EC3DC7" w:rsidP="00F0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CC36BA">
              <w:t>1,236</w:t>
            </w:r>
          </w:p>
        </w:tc>
      </w:tr>
      <w:tr w:rsidR="00EC3DC7" w:rsidRPr="00CC36BA" w14:paraId="74BE9C6C" w14:textId="77777777" w:rsidTr="0068631D">
        <w:trPr>
          <w:cantSplit/>
        </w:trPr>
        <w:tc>
          <w:tcPr>
            <w:tcW w:w="3780" w:type="dxa"/>
            <w:shd w:val="clear" w:color="auto" w:fill="auto"/>
          </w:tcPr>
          <w:p w14:paraId="6C2AEDF4" w14:textId="77777777" w:rsidR="00EC3DC7" w:rsidRPr="00CC36BA" w:rsidRDefault="00EC3DC7" w:rsidP="00EC3DC7">
            <w:pPr>
              <w:spacing w:line="240" w:lineRule="auto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รายได้จากการบริหารและจัดการ</w:t>
            </w:r>
          </w:p>
        </w:tc>
        <w:tc>
          <w:tcPr>
            <w:tcW w:w="1260" w:type="dxa"/>
            <w:vAlign w:val="center"/>
          </w:tcPr>
          <w:p w14:paraId="45F78D98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CC36BA">
              <w:t>-</w:t>
            </w:r>
          </w:p>
        </w:tc>
        <w:tc>
          <w:tcPr>
            <w:tcW w:w="360" w:type="dxa"/>
          </w:tcPr>
          <w:p w14:paraId="44FFE60C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080" w:type="dxa"/>
            <w:vAlign w:val="center"/>
          </w:tcPr>
          <w:p w14:paraId="28292E6E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CC36BA">
              <w:t>-</w:t>
            </w:r>
          </w:p>
        </w:tc>
        <w:tc>
          <w:tcPr>
            <w:tcW w:w="270" w:type="dxa"/>
          </w:tcPr>
          <w:p w14:paraId="4EE70428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260" w:type="dxa"/>
          </w:tcPr>
          <w:p w14:paraId="0F975657" w14:textId="3CE4BD9A" w:rsidR="00EC3DC7" w:rsidRPr="00CC36BA" w:rsidRDefault="00F061DA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CC36BA">
              <w:t>-</w:t>
            </w:r>
          </w:p>
        </w:tc>
        <w:tc>
          <w:tcPr>
            <w:tcW w:w="270" w:type="dxa"/>
          </w:tcPr>
          <w:p w14:paraId="3BD7F8FC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170" w:type="dxa"/>
          </w:tcPr>
          <w:p w14:paraId="6777A9EB" w14:textId="236F2DC5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CC36BA">
              <w:t>21,856</w:t>
            </w:r>
          </w:p>
        </w:tc>
      </w:tr>
      <w:tr w:rsidR="00EC3DC7" w:rsidRPr="00CC36BA" w14:paraId="7EA52ED0" w14:textId="77777777" w:rsidTr="0068631D">
        <w:trPr>
          <w:cantSplit/>
        </w:trPr>
        <w:tc>
          <w:tcPr>
            <w:tcW w:w="3780" w:type="dxa"/>
            <w:shd w:val="clear" w:color="auto" w:fill="auto"/>
          </w:tcPr>
          <w:p w14:paraId="4F83C555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ดอกเบี้ยรับ</w:t>
            </w:r>
          </w:p>
        </w:tc>
        <w:tc>
          <w:tcPr>
            <w:tcW w:w="1260" w:type="dxa"/>
            <w:vAlign w:val="center"/>
          </w:tcPr>
          <w:p w14:paraId="0D362F84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CC36BA">
              <w:t>-</w:t>
            </w:r>
          </w:p>
        </w:tc>
        <w:tc>
          <w:tcPr>
            <w:tcW w:w="360" w:type="dxa"/>
          </w:tcPr>
          <w:p w14:paraId="72C98210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080" w:type="dxa"/>
            <w:vAlign w:val="center"/>
          </w:tcPr>
          <w:p w14:paraId="378F98F9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CC36BA">
              <w:t>-</w:t>
            </w:r>
          </w:p>
        </w:tc>
        <w:tc>
          <w:tcPr>
            <w:tcW w:w="270" w:type="dxa"/>
          </w:tcPr>
          <w:p w14:paraId="1AEC575C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260" w:type="dxa"/>
          </w:tcPr>
          <w:p w14:paraId="77E02229" w14:textId="2E4A8A93" w:rsidR="00EC3DC7" w:rsidRPr="00CC36BA" w:rsidRDefault="00F061DA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CC36BA">
              <w:t>-</w:t>
            </w:r>
          </w:p>
        </w:tc>
        <w:tc>
          <w:tcPr>
            <w:tcW w:w="270" w:type="dxa"/>
          </w:tcPr>
          <w:p w14:paraId="6C8B7282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170" w:type="dxa"/>
          </w:tcPr>
          <w:p w14:paraId="3CB4C98E" w14:textId="3CEA81C8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CC36BA">
              <w:t>19,067</w:t>
            </w:r>
          </w:p>
        </w:tc>
      </w:tr>
      <w:tr w:rsidR="00EC3DC7" w:rsidRPr="00CC36BA" w14:paraId="17505EBC" w14:textId="77777777" w:rsidTr="0068631D">
        <w:trPr>
          <w:cantSplit/>
        </w:trPr>
        <w:tc>
          <w:tcPr>
            <w:tcW w:w="3780" w:type="dxa"/>
            <w:shd w:val="clear" w:color="auto" w:fill="auto"/>
          </w:tcPr>
          <w:p w14:paraId="2201E6CA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 xml:space="preserve">รายได้อื่น </w:t>
            </w:r>
          </w:p>
        </w:tc>
        <w:tc>
          <w:tcPr>
            <w:tcW w:w="1260" w:type="dxa"/>
            <w:vAlign w:val="center"/>
          </w:tcPr>
          <w:p w14:paraId="3DFF855C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CC36BA">
              <w:t>-</w:t>
            </w:r>
          </w:p>
        </w:tc>
        <w:tc>
          <w:tcPr>
            <w:tcW w:w="360" w:type="dxa"/>
          </w:tcPr>
          <w:p w14:paraId="0EABFA2F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080" w:type="dxa"/>
            <w:vAlign w:val="center"/>
          </w:tcPr>
          <w:p w14:paraId="76A995CB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CC36BA">
              <w:t>-</w:t>
            </w:r>
          </w:p>
        </w:tc>
        <w:tc>
          <w:tcPr>
            <w:tcW w:w="270" w:type="dxa"/>
          </w:tcPr>
          <w:p w14:paraId="62E479D7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260" w:type="dxa"/>
          </w:tcPr>
          <w:p w14:paraId="722318ED" w14:textId="51553CF8" w:rsidR="00EC3DC7" w:rsidRPr="00CC36BA" w:rsidRDefault="00F061DA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CC36BA">
              <w:t>29,786</w:t>
            </w:r>
          </w:p>
        </w:tc>
        <w:tc>
          <w:tcPr>
            <w:tcW w:w="270" w:type="dxa"/>
          </w:tcPr>
          <w:p w14:paraId="4780248C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170" w:type="dxa"/>
          </w:tcPr>
          <w:p w14:paraId="1A06F0CB" w14:textId="08C371FC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CC36BA">
              <w:t>4,025</w:t>
            </w:r>
          </w:p>
        </w:tc>
      </w:tr>
      <w:tr w:rsidR="00EC3DC7" w:rsidRPr="00CC36BA" w14:paraId="3D0902F1" w14:textId="77777777" w:rsidTr="0068631D">
        <w:trPr>
          <w:cantSplit/>
        </w:trPr>
        <w:tc>
          <w:tcPr>
            <w:tcW w:w="3780" w:type="dxa"/>
          </w:tcPr>
          <w:p w14:paraId="328D9411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ซื้อเชื้อเพลิง</w:t>
            </w:r>
          </w:p>
        </w:tc>
        <w:tc>
          <w:tcPr>
            <w:tcW w:w="1260" w:type="dxa"/>
            <w:vAlign w:val="center"/>
          </w:tcPr>
          <w:p w14:paraId="7C761542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CC36BA">
              <w:t>-</w:t>
            </w:r>
          </w:p>
        </w:tc>
        <w:tc>
          <w:tcPr>
            <w:tcW w:w="360" w:type="dxa"/>
          </w:tcPr>
          <w:p w14:paraId="591A70F2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080" w:type="dxa"/>
            <w:vAlign w:val="center"/>
          </w:tcPr>
          <w:p w14:paraId="666BEA60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CC36BA">
              <w:t>-</w:t>
            </w:r>
          </w:p>
        </w:tc>
        <w:tc>
          <w:tcPr>
            <w:tcW w:w="270" w:type="dxa"/>
          </w:tcPr>
          <w:p w14:paraId="550B4562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260" w:type="dxa"/>
          </w:tcPr>
          <w:p w14:paraId="2C7198A5" w14:textId="24F6F006" w:rsidR="00EC3DC7" w:rsidRPr="00CC36BA" w:rsidRDefault="00F061DA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CC36BA">
              <w:t>52,608</w:t>
            </w:r>
          </w:p>
        </w:tc>
        <w:tc>
          <w:tcPr>
            <w:tcW w:w="270" w:type="dxa"/>
          </w:tcPr>
          <w:p w14:paraId="1CF9B5D4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170" w:type="dxa"/>
          </w:tcPr>
          <w:p w14:paraId="32C14F39" w14:textId="769158F8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CC36BA">
              <w:t>44,436</w:t>
            </w:r>
          </w:p>
        </w:tc>
      </w:tr>
      <w:tr w:rsidR="00EC3DC7" w:rsidRPr="00CC36BA" w14:paraId="34714D4C" w14:textId="77777777" w:rsidTr="0068631D">
        <w:trPr>
          <w:cantSplit/>
        </w:trPr>
        <w:tc>
          <w:tcPr>
            <w:tcW w:w="3780" w:type="dxa"/>
          </w:tcPr>
          <w:p w14:paraId="1DC2AB19" w14:textId="77777777" w:rsidR="00EC3DC7" w:rsidRPr="00CC36BA" w:rsidRDefault="00EC3DC7" w:rsidP="00EC3DC7">
            <w:pPr>
              <w:spacing w:line="240" w:lineRule="auto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ค่าใช้จ่ายอื่น</w:t>
            </w:r>
          </w:p>
        </w:tc>
        <w:tc>
          <w:tcPr>
            <w:tcW w:w="1260" w:type="dxa"/>
            <w:vAlign w:val="center"/>
          </w:tcPr>
          <w:p w14:paraId="502AA5DD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CC36BA">
              <w:t>-</w:t>
            </w:r>
          </w:p>
        </w:tc>
        <w:tc>
          <w:tcPr>
            <w:tcW w:w="360" w:type="dxa"/>
          </w:tcPr>
          <w:p w14:paraId="0F29E994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080" w:type="dxa"/>
            <w:vAlign w:val="center"/>
          </w:tcPr>
          <w:p w14:paraId="55F28185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  <w:r w:rsidRPr="00CC36BA">
              <w:t>-</w:t>
            </w:r>
          </w:p>
        </w:tc>
        <w:tc>
          <w:tcPr>
            <w:tcW w:w="270" w:type="dxa"/>
          </w:tcPr>
          <w:p w14:paraId="535FB258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260" w:type="dxa"/>
          </w:tcPr>
          <w:p w14:paraId="1949AA72" w14:textId="01ED3D24" w:rsidR="00EC3DC7" w:rsidRPr="00CC36BA" w:rsidRDefault="00F061DA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CC36BA">
              <w:t>3,441</w:t>
            </w:r>
          </w:p>
        </w:tc>
        <w:tc>
          <w:tcPr>
            <w:tcW w:w="270" w:type="dxa"/>
          </w:tcPr>
          <w:p w14:paraId="3A1C8E0A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170" w:type="dxa"/>
          </w:tcPr>
          <w:p w14:paraId="7481D911" w14:textId="78A43D65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CC36BA">
              <w:t>1,097</w:t>
            </w:r>
          </w:p>
        </w:tc>
      </w:tr>
      <w:tr w:rsidR="00EC3DC7" w:rsidRPr="00CC36BA" w14:paraId="75EFAEC4" w14:textId="77777777" w:rsidTr="0068631D">
        <w:trPr>
          <w:cantSplit/>
        </w:trPr>
        <w:tc>
          <w:tcPr>
            <w:tcW w:w="3780" w:type="dxa"/>
          </w:tcPr>
          <w:p w14:paraId="64D72402" w14:textId="4442712A" w:rsidR="00EC3DC7" w:rsidRPr="00CC36BA" w:rsidRDefault="00EC3DC7" w:rsidP="00EC3DC7">
            <w:pPr>
              <w:spacing w:line="240" w:lineRule="auto"/>
              <w:rPr>
                <w:cs/>
                <w:lang w:val="en-GB"/>
              </w:rPr>
            </w:pPr>
            <w:r w:rsidRPr="00CC36BA">
              <w:rPr>
                <w:rFonts w:hint="cs"/>
                <w:cs/>
                <w:lang w:val="en-GB"/>
              </w:rPr>
              <w:t>รายได้เงินปันผล</w:t>
            </w:r>
          </w:p>
        </w:tc>
        <w:tc>
          <w:tcPr>
            <w:tcW w:w="1260" w:type="dxa"/>
            <w:vAlign w:val="center"/>
          </w:tcPr>
          <w:p w14:paraId="2C8D5684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</w:p>
        </w:tc>
        <w:tc>
          <w:tcPr>
            <w:tcW w:w="360" w:type="dxa"/>
          </w:tcPr>
          <w:p w14:paraId="453CCE1C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080" w:type="dxa"/>
            <w:vAlign w:val="center"/>
          </w:tcPr>
          <w:p w14:paraId="48BBDEF0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</w:p>
        </w:tc>
        <w:tc>
          <w:tcPr>
            <w:tcW w:w="270" w:type="dxa"/>
          </w:tcPr>
          <w:p w14:paraId="6A648410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260" w:type="dxa"/>
          </w:tcPr>
          <w:p w14:paraId="2D2B42B7" w14:textId="054F3EA3" w:rsidR="00EC3DC7" w:rsidRPr="00CC36BA" w:rsidRDefault="00F061DA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CC36BA">
              <w:t>-</w:t>
            </w:r>
          </w:p>
        </w:tc>
        <w:tc>
          <w:tcPr>
            <w:tcW w:w="270" w:type="dxa"/>
          </w:tcPr>
          <w:p w14:paraId="6FAB2558" w14:textId="77777777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</w:p>
        </w:tc>
        <w:tc>
          <w:tcPr>
            <w:tcW w:w="1170" w:type="dxa"/>
          </w:tcPr>
          <w:p w14:paraId="13C48A05" w14:textId="2DDAEAEC" w:rsidR="00EC3DC7" w:rsidRPr="00CC36BA" w:rsidRDefault="00EC3DC7" w:rsidP="00EC3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jc w:val="right"/>
            </w:pPr>
            <w:r w:rsidRPr="00CC36BA">
              <w:t>25,999</w:t>
            </w:r>
          </w:p>
        </w:tc>
      </w:tr>
    </w:tbl>
    <w:p w14:paraId="50718D5D" w14:textId="2C58D9C9" w:rsidR="00444C38" w:rsidRPr="00CC36BA" w:rsidRDefault="00444C38">
      <w:pPr>
        <w:rPr>
          <w:cs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360"/>
        <w:gridCol w:w="1080"/>
        <w:gridCol w:w="270"/>
        <w:gridCol w:w="1260"/>
        <w:gridCol w:w="270"/>
        <w:gridCol w:w="1170"/>
      </w:tblGrid>
      <w:tr w:rsidR="00797449" w:rsidRPr="00CC36BA" w14:paraId="43B9FF40" w14:textId="77777777" w:rsidTr="0068631D">
        <w:trPr>
          <w:cantSplit/>
        </w:trPr>
        <w:tc>
          <w:tcPr>
            <w:tcW w:w="3780" w:type="dxa"/>
          </w:tcPr>
          <w:p w14:paraId="3AD7279F" w14:textId="51820FE4" w:rsidR="00797449" w:rsidRPr="00CC36BA" w:rsidRDefault="00797449" w:rsidP="0079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</w:rPr>
            </w:pPr>
            <w:r w:rsidRPr="00CC36BA">
              <w:rPr>
                <w:b/>
                <w:bCs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6B17CF88" w14:textId="77777777" w:rsidR="00797449" w:rsidRPr="00CC36BA" w:rsidRDefault="00797449" w:rsidP="0079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  <w:rPr>
                <w:i/>
                <w:iCs/>
                <w:cs/>
                <w:lang w:val="en-GB"/>
              </w:rPr>
            </w:pPr>
          </w:p>
        </w:tc>
        <w:tc>
          <w:tcPr>
            <w:tcW w:w="360" w:type="dxa"/>
          </w:tcPr>
          <w:p w14:paraId="0B818D45" w14:textId="77777777" w:rsidR="00797449" w:rsidRPr="00CC36BA" w:rsidRDefault="00797449" w:rsidP="0079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080" w:type="dxa"/>
          </w:tcPr>
          <w:p w14:paraId="04154319" w14:textId="77777777" w:rsidR="00797449" w:rsidRPr="00CC36BA" w:rsidRDefault="00797449" w:rsidP="0079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270" w:type="dxa"/>
          </w:tcPr>
          <w:p w14:paraId="3EBBBDF2" w14:textId="77777777" w:rsidR="00797449" w:rsidRPr="00CC36BA" w:rsidRDefault="00797449" w:rsidP="0079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  <w:rPr>
                <w:cs/>
                <w:lang w:val="en-GB"/>
              </w:rPr>
            </w:pPr>
          </w:p>
        </w:tc>
        <w:tc>
          <w:tcPr>
            <w:tcW w:w="1260" w:type="dxa"/>
          </w:tcPr>
          <w:p w14:paraId="4372B8AB" w14:textId="77777777" w:rsidR="00797449" w:rsidRPr="00CC36BA" w:rsidRDefault="00797449" w:rsidP="0079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270" w:type="dxa"/>
          </w:tcPr>
          <w:p w14:paraId="2323441A" w14:textId="77777777" w:rsidR="00797449" w:rsidRPr="00CC36BA" w:rsidRDefault="00797449" w:rsidP="0079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170" w:type="dxa"/>
          </w:tcPr>
          <w:p w14:paraId="1AF853F8" w14:textId="77777777" w:rsidR="00797449" w:rsidRPr="00CC36BA" w:rsidRDefault="00797449" w:rsidP="0079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</w:tr>
      <w:tr w:rsidR="00526016" w:rsidRPr="00CC36BA" w14:paraId="06799F66" w14:textId="77777777" w:rsidTr="0068631D">
        <w:trPr>
          <w:cantSplit/>
        </w:trPr>
        <w:tc>
          <w:tcPr>
            <w:tcW w:w="3780" w:type="dxa"/>
          </w:tcPr>
          <w:p w14:paraId="4C0A21C1" w14:textId="14936FC0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  <w:lang w:val="en-GB"/>
              </w:rPr>
            </w:pPr>
            <w:r w:rsidRPr="00CC36BA">
              <w:rPr>
                <w:cs/>
                <w:lang w:val="en-GB"/>
              </w:rPr>
              <w:t>รายได้จากการขาย</w:t>
            </w:r>
          </w:p>
        </w:tc>
        <w:tc>
          <w:tcPr>
            <w:tcW w:w="1260" w:type="dxa"/>
          </w:tcPr>
          <w:p w14:paraId="3BBDD250" w14:textId="6173C5E9" w:rsidR="00526016" w:rsidRPr="00CC36BA" w:rsidRDefault="00F061DA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1,058,440</w:t>
            </w:r>
          </w:p>
        </w:tc>
        <w:tc>
          <w:tcPr>
            <w:tcW w:w="360" w:type="dxa"/>
          </w:tcPr>
          <w:p w14:paraId="7C3A21CC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080" w:type="dxa"/>
          </w:tcPr>
          <w:p w14:paraId="5D2F8E09" w14:textId="4EBCE322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1,0</w:t>
            </w:r>
            <w:r w:rsidR="00F061DA" w:rsidRPr="00CC36BA">
              <w:t>54</w:t>
            </w:r>
            <w:r w:rsidRPr="00CC36BA">
              <w:t>,9</w:t>
            </w:r>
            <w:r w:rsidR="00F061DA" w:rsidRPr="00CC36BA">
              <w:t>66</w:t>
            </w:r>
          </w:p>
        </w:tc>
        <w:tc>
          <w:tcPr>
            <w:tcW w:w="270" w:type="dxa"/>
          </w:tcPr>
          <w:p w14:paraId="0468E416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  <w:rPr>
                <w:cs/>
                <w:lang w:val="en-GB"/>
              </w:rPr>
            </w:pPr>
          </w:p>
        </w:tc>
        <w:tc>
          <w:tcPr>
            <w:tcW w:w="1260" w:type="dxa"/>
          </w:tcPr>
          <w:p w14:paraId="4702DA49" w14:textId="6ACF4490" w:rsidR="00526016" w:rsidRPr="00CC36BA" w:rsidRDefault="00F061DA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1,057,677</w:t>
            </w:r>
          </w:p>
        </w:tc>
        <w:tc>
          <w:tcPr>
            <w:tcW w:w="270" w:type="dxa"/>
          </w:tcPr>
          <w:p w14:paraId="537D087F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170" w:type="dxa"/>
          </w:tcPr>
          <w:p w14:paraId="7EBBD224" w14:textId="6B5D6C91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1,0</w:t>
            </w:r>
            <w:r w:rsidR="00F061DA" w:rsidRPr="00CC36BA">
              <w:t>54</w:t>
            </w:r>
            <w:r w:rsidRPr="00CC36BA">
              <w:t>,9</w:t>
            </w:r>
            <w:r w:rsidR="00F061DA" w:rsidRPr="00CC36BA">
              <w:t>66</w:t>
            </w:r>
          </w:p>
        </w:tc>
      </w:tr>
      <w:tr w:rsidR="00526016" w:rsidRPr="00CC36BA" w14:paraId="3AB41780" w14:textId="77777777" w:rsidTr="0068631D">
        <w:trPr>
          <w:cantSplit/>
        </w:trPr>
        <w:tc>
          <w:tcPr>
            <w:tcW w:w="3780" w:type="dxa"/>
          </w:tcPr>
          <w:p w14:paraId="65D6F0DA" w14:textId="1C2EDD16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  <w:lang w:val="en-GB"/>
              </w:rPr>
            </w:pPr>
            <w:r w:rsidRPr="00CC36BA">
              <w:rPr>
                <w:cs/>
                <w:lang w:val="en-GB"/>
              </w:rPr>
              <w:t>รายได้อื่น</w:t>
            </w:r>
          </w:p>
        </w:tc>
        <w:tc>
          <w:tcPr>
            <w:tcW w:w="1260" w:type="dxa"/>
          </w:tcPr>
          <w:p w14:paraId="01E2DB54" w14:textId="0FB9AFDB" w:rsidR="00526016" w:rsidRPr="00CC36BA" w:rsidRDefault="00F061DA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6,759</w:t>
            </w:r>
          </w:p>
        </w:tc>
        <w:tc>
          <w:tcPr>
            <w:tcW w:w="360" w:type="dxa"/>
          </w:tcPr>
          <w:p w14:paraId="7704C9DA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080" w:type="dxa"/>
          </w:tcPr>
          <w:p w14:paraId="0DC0B413" w14:textId="12536DA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11,033</w:t>
            </w:r>
          </w:p>
        </w:tc>
        <w:tc>
          <w:tcPr>
            <w:tcW w:w="270" w:type="dxa"/>
          </w:tcPr>
          <w:p w14:paraId="34C8FB78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  <w:rPr>
                <w:cs/>
                <w:lang w:val="th-TH"/>
              </w:rPr>
            </w:pPr>
          </w:p>
        </w:tc>
        <w:tc>
          <w:tcPr>
            <w:tcW w:w="1260" w:type="dxa"/>
          </w:tcPr>
          <w:p w14:paraId="1D63F7C6" w14:textId="15E599BA" w:rsidR="00526016" w:rsidRPr="00CC36BA" w:rsidRDefault="00F061DA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6,753</w:t>
            </w:r>
          </w:p>
        </w:tc>
        <w:tc>
          <w:tcPr>
            <w:tcW w:w="270" w:type="dxa"/>
          </w:tcPr>
          <w:p w14:paraId="1F251DDB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170" w:type="dxa"/>
          </w:tcPr>
          <w:p w14:paraId="6DF71380" w14:textId="10183109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11,007</w:t>
            </w:r>
          </w:p>
        </w:tc>
      </w:tr>
      <w:tr w:rsidR="00526016" w:rsidRPr="00CC36BA" w14:paraId="4DCAD65D" w14:textId="77777777" w:rsidTr="0068631D">
        <w:trPr>
          <w:cantSplit/>
        </w:trPr>
        <w:tc>
          <w:tcPr>
            <w:tcW w:w="3780" w:type="dxa"/>
          </w:tcPr>
          <w:p w14:paraId="5AD1BBC2" w14:textId="5609475F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  <w:lang w:val="en-GB"/>
              </w:rPr>
            </w:pPr>
            <w:r w:rsidRPr="00CC36BA">
              <w:rPr>
                <w:cs/>
                <w:lang w:val="en-GB"/>
              </w:rPr>
              <w:t>ซื้อน้ำมันเชื้อเพลิง</w:t>
            </w:r>
          </w:p>
        </w:tc>
        <w:tc>
          <w:tcPr>
            <w:tcW w:w="1260" w:type="dxa"/>
          </w:tcPr>
          <w:p w14:paraId="3B1CE6B5" w14:textId="1354795A" w:rsidR="00526016" w:rsidRPr="00CC36BA" w:rsidRDefault="00F061DA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3,868</w:t>
            </w:r>
          </w:p>
        </w:tc>
        <w:tc>
          <w:tcPr>
            <w:tcW w:w="360" w:type="dxa"/>
          </w:tcPr>
          <w:p w14:paraId="5ECB7070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080" w:type="dxa"/>
          </w:tcPr>
          <w:p w14:paraId="3DA56BDA" w14:textId="62EE9AFC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4,317</w:t>
            </w:r>
          </w:p>
        </w:tc>
        <w:tc>
          <w:tcPr>
            <w:tcW w:w="270" w:type="dxa"/>
          </w:tcPr>
          <w:p w14:paraId="0E276B02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  <w:rPr>
                <w:cs/>
                <w:lang w:val="en-GB"/>
              </w:rPr>
            </w:pPr>
          </w:p>
        </w:tc>
        <w:tc>
          <w:tcPr>
            <w:tcW w:w="1260" w:type="dxa"/>
          </w:tcPr>
          <w:p w14:paraId="1940D2EB" w14:textId="57A6B9B8" w:rsidR="00526016" w:rsidRPr="00CC36BA" w:rsidRDefault="00F061DA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3,868</w:t>
            </w:r>
          </w:p>
        </w:tc>
        <w:tc>
          <w:tcPr>
            <w:tcW w:w="270" w:type="dxa"/>
          </w:tcPr>
          <w:p w14:paraId="66E834C5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170" w:type="dxa"/>
          </w:tcPr>
          <w:p w14:paraId="753D5AA1" w14:textId="13D55EF3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3,711</w:t>
            </w:r>
          </w:p>
        </w:tc>
      </w:tr>
      <w:tr w:rsidR="00526016" w:rsidRPr="00CC36BA" w14:paraId="227C2CD2" w14:textId="77777777" w:rsidTr="00DF5237">
        <w:trPr>
          <w:cantSplit/>
        </w:trPr>
        <w:tc>
          <w:tcPr>
            <w:tcW w:w="3780" w:type="dxa"/>
          </w:tcPr>
          <w:p w14:paraId="1144DD18" w14:textId="77777777" w:rsidR="00526016" w:rsidRPr="00CC36BA" w:rsidRDefault="00526016" w:rsidP="0052601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outlineLvl w:val="1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ดอกเบี้ยจ่ายเช่าซื้อ</w:t>
            </w:r>
          </w:p>
        </w:tc>
        <w:tc>
          <w:tcPr>
            <w:tcW w:w="1260" w:type="dxa"/>
            <w:shd w:val="clear" w:color="auto" w:fill="auto"/>
          </w:tcPr>
          <w:p w14:paraId="19E29DAA" w14:textId="27172967" w:rsidR="00526016" w:rsidRPr="00CC36BA" w:rsidRDefault="00F061DA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90</w:t>
            </w:r>
          </w:p>
        </w:tc>
        <w:tc>
          <w:tcPr>
            <w:tcW w:w="360" w:type="dxa"/>
          </w:tcPr>
          <w:p w14:paraId="25C74239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684458C6" w14:textId="3F9863CE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267</w:t>
            </w:r>
          </w:p>
        </w:tc>
        <w:tc>
          <w:tcPr>
            <w:tcW w:w="270" w:type="dxa"/>
          </w:tcPr>
          <w:p w14:paraId="210E9C7E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  <w:rPr>
                <w:cs/>
                <w:lang w:val="en-GB"/>
              </w:rPr>
            </w:pPr>
          </w:p>
        </w:tc>
        <w:tc>
          <w:tcPr>
            <w:tcW w:w="1260" w:type="dxa"/>
          </w:tcPr>
          <w:p w14:paraId="48964B37" w14:textId="67521424" w:rsidR="00526016" w:rsidRPr="00CC36BA" w:rsidRDefault="00F061DA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</w:pPr>
            <w:r w:rsidRPr="00CC36BA">
              <w:t>90</w:t>
            </w:r>
          </w:p>
        </w:tc>
        <w:tc>
          <w:tcPr>
            <w:tcW w:w="270" w:type="dxa"/>
          </w:tcPr>
          <w:p w14:paraId="48D054B9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170" w:type="dxa"/>
          </w:tcPr>
          <w:p w14:paraId="7B4F0B94" w14:textId="01B1EF7D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</w:pPr>
            <w:r w:rsidRPr="00CC36BA">
              <w:t>267</w:t>
            </w:r>
          </w:p>
        </w:tc>
      </w:tr>
      <w:tr w:rsidR="00526016" w:rsidRPr="00CC36BA" w14:paraId="70C0D69D" w14:textId="77777777" w:rsidTr="00DF5237">
        <w:trPr>
          <w:cantSplit/>
        </w:trPr>
        <w:tc>
          <w:tcPr>
            <w:tcW w:w="3780" w:type="dxa"/>
          </w:tcPr>
          <w:p w14:paraId="10D0381A" w14:textId="77777777" w:rsidR="00526016" w:rsidRPr="00CC36BA" w:rsidRDefault="00526016" w:rsidP="0052601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outlineLvl w:val="1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260" w:type="dxa"/>
            <w:shd w:val="clear" w:color="auto" w:fill="auto"/>
          </w:tcPr>
          <w:p w14:paraId="1F04FFAF" w14:textId="3E9C10E3" w:rsidR="00526016" w:rsidRPr="00CC36BA" w:rsidRDefault="00F061DA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jc w:val="right"/>
            </w:pPr>
            <w:r w:rsidRPr="00CC36BA">
              <w:t>-</w:t>
            </w:r>
          </w:p>
        </w:tc>
        <w:tc>
          <w:tcPr>
            <w:tcW w:w="360" w:type="dxa"/>
          </w:tcPr>
          <w:p w14:paraId="1DD1A5EE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0ED76EA2" w14:textId="40E4F640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39</w:t>
            </w:r>
          </w:p>
        </w:tc>
        <w:tc>
          <w:tcPr>
            <w:tcW w:w="270" w:type="dxa"/>
          </w:tcPr>
          <w:p w14:paraId="79BC0827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  <w:rPr>
                <w:cs/>
                <w:lang w:val="en-GB"/>
              </w:rPr>
            </w:pPr>
          </w:p>
        </w:tc>
        <w:tc>
          <w:tcPr>
            <w:tcW w:w="1260" w:type="dxa"/>
          </w:tcPr>
          <w:p w14:paraId="3D91AF10" w14:textId="52DBA456" w:rsidR="00526016" w:rsidRPr="00CC36BA" w:rsidRDefault="00F061DA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jc w:val="right"/>
            </w:pPr>
            <w:r w:rsidRPr="00CC36BA">
              <w:t>-</w:t>
            </w:r>
          </w:p>
        </w:tc>
        <w:tc>
          <w:tcPr>
            <w:tcW w:w="270" w:type="dxa"/>
          </w:tcPr>
          <w:p w14:paraId="18F5CC0F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</w:p>
        </w:tc>
        <w:tc>
          <w:tcPr>
            <w:tcW w:w="1170" w:type="dxa"/>
          </w:tcPr>
          <w:p w14:paraId="28A22DB9" w14:textId="20B40E8F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</w:pPr>
            <w:r w:rsidRPr="00CC36BA">
              <w:t>20</w:t>
            </w:r>
          </w:p>
        </w:tc>
      </w:tr>
      <w:tr w:rsidR="00526016" w:rsidRPr="00CC36BA" w14:paraId="233ACC62" w14:textId="77777777" w:rsidTr="00AC7758">
        <w:trPr>
          <w:cantSplit/>
        </w:trPr>
        <w:tc>
          <w:tcPr>
            <w:tcW w:w="3780" w:type="dxa"/>
          </w:tcPr>
          <w:p w14:paraId="30F63F05" w14:textId="77777777" w:rsidR="00526016" w:rsidRPr="00CC36BA" w:rsidRDefault="00526016" w:rsidP="0052601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outlineLvl w:val="1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ค่าใช้จ่ายอื่น</w:t>
            </w:r>
          </w:p>
        </w:tc>
        <w:tc>
          <w:tcPr>
            <w:tcW w:w="1260" w:type="dxa"/>
          </w:tcPr>
          <w:p w14:paraId="71DC7190" w14:textId="572CF025" w:rsidR="00526016" w:rsidRPr="00CC36BA" w:rsidRDefault="00F061DA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34,782</w:t>
            </w:r>
          </w:p>
        </w:tc>
        <w:tc>
          <w:tcPr>
            <w:tcW w:w="360" w:type="dxa"/>
          </w:tcPr>
          <w:p w14:paraId="30FD9DD8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080" w:type="dxa"/>
          </w:tcPr>
          <w:p w14:paraId="0C9D3D1E" w14:textId="4B7AD865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42,958</w:t>
            </w:r>
          </w:p>
        </w:tc>
        <w:tc>
          <w:tcPr>
            <w:tcW w:w="270" w:type="dxa"/>
          </w:tcPr>
          <w:p w14:paraId="073E4C9E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  <w:rPr>
                <w:cs/>
                <w:lang w:val="en-GB"/>
              </w:rPr>
            </w:pPr>
          </w:p>
        </w:tc>
        <w:tc>
          <w:tcPr>
            <w:tcW w:w="1260" w:type="dxa"/>
          </w:tcPr>
          <w:p w14:paraId="7C0DFD05" w14:textId="53DF8615" w:rsidR="00526016" w:rsidRPr="00CC36BA" w:rsidRDefault="00F061DA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32,522</w:t>
            </w:r>
          </w:p>
        </w:tc>
        <w:tc>
          <w:tcPr>
            <w:tcW w:w="270" w:type="dxa"/>
          </w:tcPr>
          <w:p w14:paraId="3FB0AECA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</w:pPr>
          </w:p>
        </w:tc>
        <w:tc>
          <w:tcPr>
            <w:tcW w:w="1170" w:type="dxa"/>
          </w:tcPr>
          <w:p w14:paraId="782E4C87" w14:textId="1731EA59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40,717</w:t>
            </w:r>
          </w:p>
        </w:tc>
      </w:tr>
      <w:tr w:rsidR="00526016" w:rsidRPr="00CC36BA" w14:paraId="68D6D119" w14:textId="77777777" w:rsidTr="00AC7758">
        <w:trPr>
          <w:cantSplit/>
        </w:trPr>
        <w:tc>
          <w:tcPr>
            <w:tcW w:w="3780" w:type="dxa"/>
          </w:tcPr>
          <w:p w14:paraId="21BF9076" w14:textId="77777777" w:rsidR="00526016" w:rsidRPr="00CC36BA" w:rsidRDefault="00526016" w:rsidP="0052601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outlineLvl w:val="1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ค่าขนส่ง</w:t>
            </w:r>
          </w:p>
        </w:tc>
        <w:tc>
          <w:tcPr>
            <w:tcW w:w="1260" w:type="dxa"/>
            <w:shd w:val="clear" w:color="auto" w:fill="auto"/>
          </w:tcPr>
          <w:p w14:paraId="4D15D5EF" w14:textId="641315FD" w:rsidR="00526016" w:rsidRPr="00CC36BA" w:rsidRDefault="00F061DA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31,404</w:t>
            </w:r>
          </w:p>
        </w:tc>
        <w:tc>
          <w:tcPr>
            <w:tcW w:w="360" w:type="dxa"/>
            <w:shd w:val="clear" w:color="auto" w:fill="auto"/>
          </w:tcPr>
          <w:p w14:paraId="59BD0E36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4D70608" w14:textId="36EA6ABD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29,321</w:t>
            </w:r>
          </w:p>
        </w:tc>
        <w:tc>
          <w:tcPr>
            <w:tcW w:w="270" w:type="dxa"/>
            <w:shd w:val="clear" w:color="auto" w:fill="auto"/>
          </w:tcPr>
          <w:p w14:paraId="080F47A3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  <w:rPr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D3BECD0" w14:textId="099A52B6" w:rsidR="00526016" w:rsidRPr="00CC36BA" w:rsidRDefault="00F061DA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21,022</w:t>
            </w:r>
          </w:p>
        </w:tc>
        <w:tc>
          <w:tcPr>
            <w:tcW w:w="270" w:type="dxa"/>
            <w:shd w:val="clear" w:color="auto" w:fill="auto"/>
          </w:tcPr>
          <w:p w14:paraId="0EF8D509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7B117C34" w14:textId="77936E3D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  <w:r w:rsidRPr="00CC36BA">
              <w:t>22,045</w:t>
            </w:r>
          </w:p>
        </w:tc>
      </w:tr>
      <w:tr w:rsidR="00526016" w:rsidRPr="00CC36BA" w14:paraId="447A2FE5" w14:textId="77777777" w:rsidTr="00AC7758">
        <w:trPr>
          <w:cantSplit/>
        </w:trPr>
        <w:tc>
          <w:tcPr>
            <w:tcW w:w="3780" w:type="dxa"/>
          </w:tcPr>
          <w:p w14:paraId="7792F7FC" w14:textId="77777777" w:rsidR="00526016" w:rsidRPr="00CC36BA" w:rsidRDefault="00526016" w:rsidP="0052601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outlineLvl w:val="1"/>
              <w:rPr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C407E73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360" w:type="dxa"/>
            <w:shd w:val="clear" w:color="auto" w:fill="auto"/>
          </w:tcPr>
          <w:p w14:paraId="313FDE04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7A3509EE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5FCADE6E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9"/>
              </w:tabs>
              <w:spacing w:line="240" w:lineRule="auto"/>
              <w:ind w:right="225"/>
              <w:jc w:val="right"/>
              <w:rPr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4C3FC41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270" w:type="dxa"/>
            <w:shd w:val="clear" w:color="auto" w:fill="auto"/>
          </w:tcPr>
          <w:p w14:paraId="6DB0F85E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3935152D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right"/>
            </w:pPr>
          </w:p>
        </w:tc>
      </w:tr>
      <w:tr w:rsidR="00526016" w:rsidRPr="00CC36BA" w14:paraId="6EA0CBB6" w14:textId="77777777" w:rsidTr="00AC7758">
        <w:trPr>
          <w:cantSplit/>
        </w:trPr>
        <w:tc>
          <w:tcPr>
            <w:tcW w:w="3780" w:type="dxa"/>
            <w:vAlign w:val="bottom"/>
          </w:tcPr>
          <w:p w14:paraId="0CFD47AB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6BB32F4E" w14:textId="7D08229A" w:rsidR="00526016" w:rsidRPr="00CC36BA" w:rsidRDefault="00F061DA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</w:pPr>
            <w:r w:rsidRPr="00CC36BA">
              <w:t>25,266</w:t>
            </w:r>
          </w:p>
        </w:tc>
        <w:tc>
          <w:tcPr>
            <w:tcW w:w="360" w:type="dxa"/>
            <w:shd w:val="clear" w:color="auto" w:fill="auto"/>
          </w:tcPr>
          <w:p w14:paraId="542AA86A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038BC5B3" w14:textId="55FE236F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</w:pPr>
            <w:r w:rsidRPr="00CC36BA">
              <w:t>20,107</w:t>
            </w:r>
          </w:p>
        </w:tc>
        <w:tc>
          <w:tcPr>
            <w:tcW w:w="270" w:type="dxa"/>
            <w:shd w:val="clear" w:color="auto" w:fill="auto"/>
          </w:tcPr>
          <w:p w14:paraId="242C19AE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4AE1DDC9" w14:textId="1AA0623E" w:rsidR="00526016" w:rsidRPr="00CC36BA" w:rsidRDefault="00F061DA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</w:pPr>
            <w:r w:rsidRPr="00CC36BA">
              <w:t>15,898</w:t>
            </w:r>
          </w:p>
        </w:tc>
        <w:tc>
          <w:tcPr>
            <w:tcW w:w="270" w:type="dxa"/>
            <w:shd w:val="clear" w:color="auto" w:fill="auto"/>
          </w:tcPr>
          <w:p w14:paraId="56063CFD" w14:textId="77777777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</w:pPr>
          </w:p>
        </w:tc>
        <w:tc>
          <w:tcPr>
            <w:tcW w:w="1170" w:type="dxa"/>
            <w:shd w:val="clear" w:color="auto" w:fill="auto"/>
          </w:tcPr>
          <w:p w14:paraId="485E8F00" w14:textId="06758A8E" w:rsidR="00526016" w:rsidRPr="00CC36BA" w:rsidRDefault="00526016" w:rsidP="005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right"/>
            </w:pPr>
            <w:r w:rsidRPr="00CC36BA">
              <w:t>19,366</w:t>
            </w:r>
          </w:p>
        </w:tc>
      </w:tr>
    </w:tbl>
    <w:p w14:paraId="62F91D65" w14:textId="09E99C9D" w:rsidR="003A329A" w:rsidRPr="00CC36BA" w:rsidRDefault="003A329A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</w:pPr>
    </w:p>
    <w:p w14:paraId="7BA59089" w14:textId="77777777" w:rsidR="00FB609A" w:rsidRPr="00CC36BA" w:rsidRDefault="00FB609A" w:rsidP="0052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  <w:rPr>
          <w:lang w:val="en-GB"/>
        </w:rPr>
      </w:pPr>
    </w:p>
    <w:p w14:paraId="2F200F92" w14:textId="77777777" w:rsidR="00FB609A" w:rsidRPr="00CC36BA" w:rsidRDefault="00FB609A" w:rsidP="0052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</w:pPr>
    </w:p>
    <w:p w14:paraId="7756E88F" w14:textId="77777777" w:rsidR="00FB609A" w:rsidRPr="00CC36BA" w:rsidRDefault="00FB609A" w:rsidP="0052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  <w:rPr>
          <w:lang w:val="en-GB"/>
        </w:rPr>
      </w:pPr>
    </w:p>
    <w:p w14:paraId="05955D21" w14:textId="77777777" w:rsidR="00FB609A" w:rsidRPr="00CC36BA" w:rsidRDefault="00FB609A" w:rsidP="0052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</w:pPr>
    </w:p>
    <w:p w14:paraId="18BB4B00" w14:textId="23136397" w:rsidR="00FB609A" w:rsidRDefault="00FB609A" w:rsidP="0052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  <w:rPr>
          <w:lang w:val="en-GB"/>
        </w:rPr>
      </w:pPr>
    </w:p>
    <w:p w14:paraId="39E064A8" w14:textId="77777777" w:rsidR="00997AD9" w:rsidRPr="00CC36BA" w:rsidRDefault="00997AD9" w:rsidP="0052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  <w:rPr>
          <w:lang w:val="en-GB"/>
        </w:rPr>
      </w:pPr>
    </w:p>
    <w:p w14:paraId="7BBD35D2" w14:textId="77777777" w:rsidR="00FB609A" w:rsidRPr="00CC36BA" w:rsidRDefault="00FB609A" w:rsidP="0052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</w:pPr>
    </w:p>
    <w:p w14:paraId="74B32084" w14:textId="77777777" w:rsidR="00FB609A" w:rsidRPr="00CC36BA" w:rsidRDefault="00FB609A" w:rsidP="0052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  <w:rPr>
          <w:lang w:val="en-GB"/>
        </w:rPr>
      </w:pPr>
    </w:p>
    <w:p w14:paraId="143A297C" w14:textId="77777777" w:rsidR="00FB609A" w:rsidRPr="00CC36BA" w:rsidRDefault="00FB609A" w:rsidP="0052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</w:pPr>
    </w:p>
    <w:p w14:paraId="021F6AA8" w14:textId="16F370C6" w:rsidR="00444C38" w:rsidRPr="00CC36BA" w:rsidRDefault="00444C38" w:rsidP="0052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  <w:rPr>
          <w:cs/>
          <w:lang w:val="en-GB"/>
        </w:rPr>
      </w:pPr>
      <w:r w:rsidRPr="00CC36BA">
        <w:rPr>
          <w:cs/>
          <w:lang w:val="en-GB"/>
        </w:rPr>
        <w:t xml:space="preserve">ยอดคงเหลือกับบุคคลหรือกิจการที่เกี่ยวข้องกัน ณ วันที่ </w:t>
      </w:r>
      <w:r w:rsidR="00F37350" w:rsidRPr="00CC36BA">
        <w:t>30</w:t>
      </w:r>
      <w:r w:rsidRPr="00CC36BA">
        <w:t xml:space="preserve"> </w:t>
      </w:r>
      <w:r w:rsidRPr="00CC36BA">
        <w:rPr>
          <w:cs/>
          <w:lang w:val="en-GB"/>
        </w:rPr>
        <w:t xml:space="preserve">มิถุนายน </w:t>
      </w:r>
      <w:r w:rsidR="00F37350" w:rsidRPr="00CC36BA">
        <w:t>256</w:t>
      </w:r>
      <w:r w:rsidR="00D3084E" w:rsidRPr="00CC36BA">
        <w:t>4</w:t>
      </w:r>
      <w:r w:rsidR="00B406FE" w:rsidRPr="00CC36BA">
        <w:rPr>
          <w:cs/>
          <w:lang w:val="en-GB"/>
        </w:rPr>
        <w:t xml:space="preserve"> </w:t>
      </w:r>
      <w:r w:rsidRPr="00CC36BA">
        <w:rPr>
          <w:cs/>
          <w:lang w:val="en-GB"/>
        </w:rPr>
        <w:t xml:space="preserve">และวันที่ </w:t>
      </w:r>
      <w:r w:rsidR="00F37350" w:rsidRPr="00CC36BA">
        <w:t>31</w:t>
      </w:r>
      <w:r w:rsidRPr="00CC36BA">
        <w:t xml:space="preserve"> </w:t>
      </w:r>
      <w:r w:rsidRPr="00CC36BA">
        <w:rPr>
          <w:cs/>
          <w:lang w:val="en-GB"/>
        </w:rPr>
        <w:t xml:space="preserve">ธันวาคม </w:t>
      </w:r>
      <w:r w:rsidR="00F37350" w:rsidRPr="00CC36BA">
        <w:t>256</w:t>
      </w:r>
      <w:r w:rsidR="00D3084E" w:rsidRPr="00CC36BA">
        <w:t>3</w:t>
      </w:r>
      <w:r w:rsidRPr="00CC36BA">
        <w:rPr>
          <w:cs/>
          <w:lang w:val="en-GB"/>
        </w:rPr>
        <w:t xml:space="preserve"> </w:t>
      </w:r>
      <w:r w:rsidR="00C25B1F" w:rsidRPr="00CC36BA">
        <w:rPr>
          <w:cs/>
          <w:lang w:val="en-GB"/>
        </w:rPr>
        <w:t>มีดังนี้</w:t>
      </w:r>
    </w:p>
    <w:p w14:paraId="0199BE1F" w14:textId="77777777" w:rsidR="00444C38" w:rsidRPr="00CC36BA" w:rsidRDefault="00444C38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sz w:val="24"/>
          <w:szCs w:val="24"/>
        </w:rPr>
      </w:pPr>
    </w:p>
    <w:p w14:paraId="5D3FD6BB" w14:textId="517DA25B" w:rsidR="00096183" w:rsidRPr="00CC36BA" w:rsidRDefault="00096183" w:rsidP="00A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  <w:rPr>
          <w:b/>
          <w:bCs/>
          <w:i/>
          <w:iCs/>
        </w:rPr>
      </w:pPr>
      <w:r w:rsidRPr="00CC36BA">
        <w:rPr>
          <w:b/>
          <w:bCs/>
          <w:i/>
          <w:iCs/>
          <w:cs/>
          <w:lang w:val="en-GB"/>
        </w:rPr>
        <w:t>ลูกหนี้การค้า</w:t>
      </w:r>
      <w:r w:rsidR="001B4FBC" w:rsidRPr="00CC36BA">
        <w:rPr>
          <w:b/>
          <w:bCs/>
          <w:i/>
          <w:iCs/>
          <w:cs/>
          <w:lang w:val="en-GB"/>
        </w:rPr>
        <w:t xml:space="preserve"> </w:t>
      </w:r>
      <w:r w:rsidR="00054AFA" w:rsidRPr="00CC36BA">
        <w:rPr>
          <w:b/>
          <w:bCs/>
          <w:i/>
          <w:iCs/>
        </w:rPr>
        <w:t>-</w:t>
      </w:r>
      <w:r w:rsidR="001B4FBC" w:rsidRPr="00CC36BA">
        <w:rPr>
          <w:b/>
          <w:bCs/>
          <w:i/>
          <w:iCs/>
        </w:rPr>
        <w:t xml:space="preserve"> </w:t>
      </w:r>
      <w:r w:rsidRPr="00CC36BA">
        <w:rPr>
          <w:b/>
          <w:bCs/>
          <w:i/>
          <w:iCs/>
          <w:cs/>
          <w:lang w:val="en-GB"/>
        </w:rPr>
        <w:t>กิจการที่เกี่ยวข้องกัน</w:t>
      </w:r>
    </w:p>
    <w:p w14:paraId="751DA064" w14:textId="77777777" w:rsidR="00096183" w:rsidRPr="00CC36BA" w:rsidRDefault="00096183" w:rsidP="00AC7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43"/>
        <w:jc w:val="thaiDistribute"/>
        <w:rPr>
          <w:sz w:val="24"/>
          <w:szCs w:val="24"/>
        </w:rPr>
      </w:pPr>
    </w:p>
    <w:tbl>
      <w:tblPr>
        <w:tblW w:w="931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215"/>
      </w:tblGrid>
      <w:tr w:rsidR="00207E62" w:rsidRPr="00CC36BA" w14:paraId="757FE33C" w14:textId="77777777" w:rsidTr="00AC7758">
        <w:trPr>
          <w:cantSplit/>
          <w:tblHeader/>
        </w:trPr>
        <w:tc>
          <w:tcPr>
            <w:tcW w:w="3780" w:type="dxa"/>
          </w:tcPr>
          <w:p w14:paraId="0C9F2214" w14:textId="77777777" w:rsidR="00207E62" w:rsidRPr="00CC36BA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4FEB1595" w14:textId="77777777" w:rsidR="00207E62" w:rsidRPr="00CC36BA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b/>
                <w:bCs/>
              </w:rPr>
            </w:pPr>
            <w:r w:rsidRPr="00CC36BA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08A7D770" w14:textId="77777777" w:rsidR="00207E62" w:rsidRPr="00CC36BA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right"/>
              <w:rPr>
                <w:b/>
                <w:bCs/>
              </w:rPr>
            </w:pPr>
          </w:p>
        </w:tc>
        <w:tc>
          <w:tcPr>
            <w:tcW w:w="2655" w:type="dxa"/>
            <w:gridSpan w:val="3"/>
          </w:tcPr>
          <w:p w14:paraId="2A00A327" w14:textId="77777777" w:rsidR="00207E62" w:rsidRPr="00CC36BA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b/>
                <w:bCs/>
              </w:rPr>
            </w:pPr>
            <w:r w:rsidRPr="00CC36BA">
              <w:rPr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207E62" w:rsidRPr="00CC36BA" w14:paraId="3875770B" w14:textId="77777777" w:rsidTr="00AC7758">
        <w:trPr>
          <w:cantSplit/>
          <w:tblHeader/>
        </w:trPr>
        <w:tc>
          <w:tcPr>
            <w:tcW w:w="3780" w:type="dxa"/>
          </w:tcPr>
          <w:p w14:paraId="463D6D5B" w14:textId="77777777" w:rsidR="00207E62" w:rsidRPr="00CC36BA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3D991FF0" w14:textId="1FA31C51" w:rsidR="00207E62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30</w:t>
            </w:r>
            <w:r w:rsidR="00D72356" w:rsidRPr="00CC36BA">
              <w:rPr>
                <w:cs/>
                <w:lang w:val="en-GB"/>
              </w:rPr>
              <w:t xml:space="preserve"> มิถุนายน</w:t>
            </w:r>
          </w:p>
        </w:tc>
        <w:tc>
          <w:tcPr>
            <w:tcW w:w="270" w:type="dxa"/>
          </w:tcPr>
          <w:p w14:paraId="366B18E6" w14:textId="77777777" w:rsidR="00207E62" w:rsidRPr="00CC36BA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45A6F9CF" w14:textId="6954982A" w:rsidR="00207E62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31</w:t>
            </w:r>
            <w:r w:rsidR="00207E62" w:rsidRPr="00CC36BA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270" w:type="dxa"/>
          </w:tcPr>
          <w:p w14:paraId="31CA5444" w14:textId="77777777" w:rsidR="00207E62" w:rsidRPr="00CC36BA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3A0F74EB" w14:textId="4C0C0EB1" w:rsidR="00207E62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30</w:t>
            </w:r>
            <w:r w:rsidR="00D72356" w:rsidRPr="00CC36BA">
              <w:rPr>
                <w:cs/>
                <w:lang w:val="en-GB"/>
              </w:rPr>
              <w:t xml:space="preserve"> มิถุนายน</w:t>
            </w:r>
          </w:p>
        </w:tc>
        <w:tc>
          <w:tcPr>
            <w:tcW w:w="270" w:type="dxa"/>
          </w:tcPr>
          <w:p w14:paraId="7E052865" w14:textId="77777777" w:rsidR="00207E62" w:rsidRPr="00CC36BA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15" w:type="dxa"/>
          </w:tcPr>
          <w:p w14:paraId="26EBA068" w14:textId="2CCF04FB" w:rsidR="00207E62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31</w:t>
            </w:r>
            <w:r w:rsidR="00207E62" w:rsidRPr="00CC36BA">
              <w:rPr>
                <w:cs/>
                <w:lang w:val="en-GB"/>
              </w:rPr>
              <w:t xml:space="preserve"> ธันวาคม</w:t>
            </w:r>
          </w:p>
        </w:tc>
      </w:tr>
      <w:tr w:rsidR="00207E62" w:rsidRPr="00CC36BA" w14:paraId="6542E160" w14:textId="77777777" w:rsidTr="00AC7758">
        <w:trPr>
          <w:cantSplit/>
          <w:tblHeader/>
        </w:trPr>
        <w:tc>
          <w:tcPr>
            <w:tcW w:w="3780" w:type="dxa"/>
          </w:tcPr>
          <w:p w14:paraId="0D64C2DB" w14:textId="77777777" w:rsidR="00207E62" w:rsidRPr="00CC36BA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6D940793" w14:textId="0B8CA954" w:rsidR="00207E62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D3084E" w:rsidRPr="00CC36BA">
              <w:t>4</w:t>
            </w:r>
          </w:p>
        </w:tc>
        <w:tc>
          <w:tcPr>
            <w:tcW w:w="270" w:type="dxa"/>
          </w:tcPr>
          <w:p w14:paraId="62F37F32" w14:textId="77777777" w:rsidR="00207E62" w:rsidRPr="00CC36BA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3263977A" w14:textId="33A50C82" w:rsidR="00207E62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D3084E" w:rsidRPr="00CC36BA">
              <w:t>3</w:t>
            </w:r>
          </w:p>
        </w:tc>
        <w:tc>
          <w:tcPr>
            <w:tcW w:w="270" w:type="dxa"/>
          </w:tcPr>
          <w:p w14:paraId="31B6F5E4" w14:textId="77777777" w:rsidR="00207E62" w:rsidRPr="00CC36BA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53040C1C" w14:textId="1D434653" w:rsidR="00207E62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D3084E" w:rsidRPr="00CC36BA">
              <w:t>4</w:t>
            </w:r>
          </w:p>
        </w:tc>
        <w:tc>
          <w:tcPr>
            <w:tcW w:w="270" w:type="dxa"/>
          </w:tcPr>
          <w:p w14:paraId="5D5177AB" w14:textId="77777777" w:rsidR="00207E62" w:rsidRPr="00CC36BA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15" w:type="dxa"/>
          </w:tcPr>
          <w:p w14:paraId="1968D1BC" w14:textId="0E48F008" w:rsidR="00207E62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D3084E" w:rsidRPr="00CC36BA">
              <w:t>3</w:t>
            </w:r>
          </w:p>
        </w:tc>
      </w:tr>
      <w:tr w:rsidR="00207E62" w:rsidRPr="00CC36BA" w14:paraId="1AA2133B" w14:textId="77777777" w:rsidTr="00AC7758">
        <w:trPr>
          <w:cantSplit/>
          <w:tblHeader/>
        </w:trPr>
        <w:tc>
          <w:tcPr>
            <w:tcW w:w="3780" w:type="dxa"/>
          </w:tcPr>
          <w:p w14:paraId="51CD1609" w14:textId="77777777" w:rsidR="00207E62" w:rsidRPr="00CC36BA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cs/>
              </w:rPr>
            </w:pPr>
          </w:p>
        </w:tc>
        <w:tc>
          <w:tcPr>
            <w:tcW w:w="5535" w:type="dxa"/>
            <w:gridSpan w:val="7"/>
          </w:tcPr>
          <w:p w14:paraId="43D34244" w14:textId="77777777" w:rsidR="00207E62" w:rsidRPr="00CC36BA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b/>
                <w:bCs/>
              </w:rPr>
            </w:pPr>
            <w:r w:rsidRPr="00CC36BA">
              <w:rPr>
                <w:i/>
                <w:iCs/>
                <w:lang w:val="en-GB"/>
              </w:rPr>
              <w:t>(</w:t>
            </w:r>
            <w:r w:rsidRPr="00CC36BA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89359B" w:rsidRPr="00CC36BA" w14:paraId="4101E32E" w14:textId="77777777" w:rsidTr="00AC7758">
        <w:trPr>
          <w:cantSplit/>
        </w:trPr>
        <w:tc>
          <w:tcPr>
            <w:tcW w:w="3780" w:type="dxa"/>
          </w:tcPr>
          <w:p w14:paraId="1EDB2D27" w14:textId="5652D211" w:rsidR="0089359B" w:rsidRPr="00CC36BA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บริษัทย่อย</w:t>
            </w:r>
          </w:p>
        </w:tc>
        <w:tc>
          <w:tcPr>
            <w:tcW w:w="1170" w:type="dxa"/>
          </w:tcPr>
          <w:p w14:paraId="595FF5F3" w14:textId="6500DE59" w:rsidR="0089359B" w:rsidRPr="00CC36BA" w:rsidRDefault="00A20AF7" w:rsidP="00F0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jc w:val="center"/>
            </w:pPr>
            <w:r w:rsidRPr="00CC36BA">
              <w:t>-</w:t>
            </w:r>
          </w:p>
        </w:tc>
        <w:tc>
          <w:tcPr>
            <w:tcW w:w="270" w:type="dxa"/>
          </w:tcPr>
          <w:p w14:paraId="516B61BD" w14:textId="77777777" w:rsidR="0089359B" w:rsidRPr="00CC36BA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</w:pPr>
          </w:p>
        </w:tc>
        <w:tc>
          <w:tcPr>
            <w:tcW w:w="1170" w:type="dxa"/>
          </w:tcPr>
          <w:p w14:paraId="1F91702C" w14:textId="788BC213" w:rsidR="0089359B" w:rsidRPr="00CC36BA" w:rsidRDefault="0089359B" w:rsidP="00F0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jc w:val="center"/>
            </w:pPr>
            <w:r w:rsidRPr="00CC36BA">
              <w:t>-</w:t>
            </w:r>
          </w:p>
        </w:tc>
        <w:tc>
          <w:tcPr>
            <w:tcW w:w="270" w:type="dxa"/>
          </w:tcPr>
          <w:p w14:paraId="2988F9AA" w14:textId="77777777" w:rsidR="0089359B" w:rsidRPr="00CC36BA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</w:pPr>
          </w:p>
        </w:tc>
        <w:tc>
          <w:tcPr>
            <w:tcW w:w="1170" w:type="dxa"/>
          </w:tcPr>
          <w:p w14:paraId="06DEB2A6" w14:textId="6D5EF3C4" w:rsidR="0089359B" w:rsidRPr="00CC36BA" w:rsidRDefault="00A20AF7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8" w:right="-108"/>
              <w:jc w:val="center"/>
            </w:pPr>
            <w:r w:rsidRPr="00CC36BA">
              <w:t>-</w:t>
            </w:r>
          </w:p>
        </w:tc>
        <w:tc>
          <w:tcPr>
            <w:tcW w:w="270" w:type="dxa"/>
          </w:tcPr>
          <w:p w14:paraId="28782D26" w14:textId="77777777" w:rsidR="0089359B" w:rsidRPr="00CC36BA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</w:pPr>
          </w:p>
        </w:tc>
        <w:tc>
          <w:tcPr>
            <w:tcW w:w="1215" w:type="dxa"/>
          </w:tcPr>
          <w:p w14:paraId="2568D00A" w14:textId="437A0F0D" w:rsidR="0089359B" w:rsidRPr="00CC36BA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81"/>
              <w:jc w:val="center"/>
            </w:pPr>
            <w:r w:rsidRPr="00CC36BA">
              <w:t>814</w:t>
            </w:r>
          </w:p>
        </w:tc>
      </w:tr>
      <w:tr w:rsidR="0089359B" w:rsidRPr="00CC36BA" w14:paraId="446C393E" w14:textId="77777777" w:rsidTr="0047692C">
        <w:trPr>
          <w:cantSplit/>
        </w:trPr>
        <w:tc>
          <w:tcPr>
            <w:tcW w:w="3780" w:type="dxa"/>
          </w:tcPr>
          <w:p w14:paraId="72545A73" w14:textId="7B59688E" w:rsidR="0089359B" w:rsidRPr="00CC36BA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291ED568" w14:textId="47B12003" w:rsidR="0089359B" w:rsidRPr="00CC36BA" w:rsidRDefault="00A20AF7" w:rsidP="00F0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8" w:right="-108"/>
              <w:jc w:val="center"/>
            </w:pPr>
            <w:r w:rsidRPr="00CC36BA">
              <w:t>147,149</w:t>
            </w:r>
          </w:p>
        </w:tc>
        <w:tc>
          <w:tcPr>
            <w:tcW w:w="270" w:type="dxa"/>
          </w:tcPr>
          <w:p w14:paraId="1EEDB25A" w14:textId="77777777" w:rsidR="0089359B" w:rsidRPr="00CC36BA" w:rsidRDefault="0089359B" w:rsidP="00F06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09"/>
              </w:tabs>
              <w:spacing w:line="240" w:lineRule="auto"/>
              <w:ind w:left="-18" w:right="61"/>
              <w:jc w:val="center"/>
            </w:pPr>
          </w:p>
        </w:tc>
        <w:tc>
          <w:tcPr>
            <w:tcW w:w="1170" w:type="dxa"/>
          </w:tcPr>
          <w:p w14:paraId="1FDFE9AF" w14:textId="2D474C6F" w:rsidR="0089359B" w:rsidRPr="00CC36BA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8" w:right="-108"/>
              <w:jc w:val="center"/>
            </w:pPr>
            <w:r w:rsidRPr="00CC36BA">
              <w:t>224,836</w:t>
            </w:r>
          </w:p>
        </w:tc>
        <w:tc>
          <w:tcPr>
            <w:tcW w:w="270" w:type="dxa"/>
          </w:tcPr>
          <w:p w14:paraId="6C14A0E2" w14:textId="77777777" w:rsidR="0089359B" w:rsidRPr="00CC36BA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</w:pPr>
          </w:p>
        </w:tc>
        <w:tc>
          <w:tcPr>
            <w:tcW w:w="1170" w:type="dxa"/>
          </w:tcPr>
          <w:p w14:paraId="6E6CF4C9" w14:textId="129E9519" w:rsidR="0089359B" w:rsidRPr="00CC36BA" w:rsidRDefault="00A20AF7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firstLine="174"/>
              <w:jc w:val="center"/>
            </w:pPr>
            <w:r w:rsidRPr="00CC36BA">
              <w:t>147,149</w:t>
            </w:r>
          </w:p>
        </w:tc>
        <w:tc>
          <w:tcPr>
            <w:tcW w:w="270" w:type="dxa"/>
          </w:tcPr>
          <w:p w14:paraId="64F7B86E" w14:textId="77777777" w:rsidR="0089359B" w:rsidRPr="00CC36BA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8" w:right="-108"/>
            </w:pPr>
          </w:p>
        </w:tc>
        <w:tc>
          <w:tcPr>
            <w:tcW w:w="1215" w:type="dxa"/>
          </w:tcPr>
          <w:p w14:paraId="0E6B4614" w14:textId="12AF7F82" w:rsidR="0089359B" w:rsidRPr="00CC36BA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08"/>
              <w:jc w:val="center"/>
            </w:pPr>
            <w:r w:rsidRPr="00CC36BA">
              <w:t>224,836</w:t>
            </w:r>
          </w:p>
        </w:tc>
      </w:tr>
      <w:tr w:rsidR="0089359B" w:rsidRPr="00CC36BA" w14:paraId="5CC750E9" w14:textId="77777777" w:rsidTr="0047692C">
        <w:trPr>
          <w:cantSplit/>
        </w:trPr>
        <w:tc>
          <w:tcPr>
            <w:tcW w:w="3780" w:type="dxa"/>
          </w:tcPr>
          <w:p w14:paraId="06DCE069" w14:textId="77777777" w:rsidR="0089359B" w:rsidRPr="00CC36BA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299CA4C" w14:textId="72B5C611" w:rsidR="0089359B" w:rsidRPr="00CC36BA" w:rsidRDefault="00A20AF7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jc w:val="center"/>
              <w:rPr>
                <w:b/>
                <w:bCs/>
              </w:rPr>
            </w:pPr>
            <w:r w:rsidRPr="00CC36BA">
              <w:rPr>
                <w:b/>
                <w:bCs/>
              </w:rPr>
              <w:t>147,149</w:t>
            </w:r>
          </w:p>
        </w:tc>
        <w:tc>
          <w:tcPr>
            <w:tcW w:w="270" w:type="dxa"/>
            <w:shd w:val="clear" w:color="auto" w:fill="auto"/>
          </w:tcPr>
          <w:p w14:paraId="40F2C19E" w14:textId="77777777" w:rsidR="0089359B" w:rsidRPr="00CC36BA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FA957A" w14:textId="3BD8D113" w:rsidR="0089359B" w:rsidRPr="00CC36BA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jc w:val="center"/>
              <w:rPr>
                <w:b/>
                <w:bCs/>
              </w:rPr>
            </w:pPr>
            <w:r w:rsidRPr="00CC36BA">
              <w:rPr>
                <w:b/>
                <w:bCs/>
              </w:rPr>
              <w:t>224,836</w:t>
            </w:r>
          </w:p>
        </w:tc>
        <w:tc>
          <w:tcPr>
            <w:tcW w:w="270" w:type="dxa"/>
            <w:shd w:val="clear" w:color="auto" w:fill="auto"/>
          </w:tcPr>
          <w:p w14:paraId="17454350" w14:textId="77777777" w:rsidR="0089359B" w:rsidRPr="00CC36BA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7340D4E" w14:textId="7F472222" w:rsidR="0089359B" w:rsidRPr="00CC36BA" w:rsidRDefault="00A20AF7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81"/>
              <w:jc w:val="center"/>
              <w:rPr>
                <w:b/>
                <w:bCs/>
              </w:rPr>
            </w:pPr>
            <w:r w:rsidRPr="00CC36BA">
              <w:rPr>
                <w:b/>
                <w:bCs/>
              </w:rPr>
              <w:t>147,149</w:t>
            </w:r>
          </w:p>
        </w:tc>
        <w:tc>
          <w:tcPr>
            <w:tcW w:w="270" w:type="dxa"/>
            <w:shd w:val="clear" w:color="auto" w:fill="auto"/>
          </w:tcPr>
          <w:p w14:paraId="02EF60DA" w14:textId="77777777" w:rsidR="0089359B" w:rsidRPr="00CC36BA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346333CF" w14:textId="5F4C8DD4" w:rsidR="0089359B" w:rsidRPr="00CC36BA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b/>
                <w:bCs/>
              </w:rPr>
            </w:pPr>
            <w:r w:rsidRPr="00CC36BA">
              <w:rPr>
                <w:b/>
                <w:bCs/>
              </w:rPr>
              <w:t>225,650</w:t>
            </w:r>
          </w:p>
        </w:tc>
      </w:tr>
      <w:tr w:rsidR="0047692C" w:rsidRPr="00CC36BA" w14:paraId="1BD96642" w14:textId="77777777" w:rsidTr="0047692C">
        <w:trPr>
          <w:cantSplit/>
        </w:trPr>
        <w:tc>
          <w:tcPr>
            <w:tcW w:w="3780" w:type="dxa"/>
          </w:tcPr>
          <w:p w14:paraId="1CD5579B" w14:textId="77777777" w:rsidR="0047692C" w:rsidRPr="00CC36BA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lang w:val="en-GB"/>
              </w:rPr>
            </w:pPr>
            <w:r w:rsidRPr="00CC36BA">
              <w:rPr>
                <w:rFonts w:hint="cs"/>
                <w:i/>
                <w:iCs/>
                <w:cs/>
                <w:lang w:val="en-GB"/>
              </w:rPr>
              <w:t>หัก</w:t>
            </w:r>
            <w:r w:rsidRPr="00CC36BA">
              <w:rPr>
                <w:rFonts w:hint="cs"/>
                <w:cs/>
                <w:lang w:val="en-GB"/>
              </w:rPr>
              <w:t xml:space="preserve"> ค่าเผื่อผลขาดทุนด้านเครดิตที่คาดว่าจะ</w:t>
            </w:r>
          </w:p>
          <w:p w14:paraId="13257B97" w14:textId="53F5B2F8" w:rsidR="0047692C" w:rsidRPr="00CC36BA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cs/>
                <w:lang w:val="en-GB"/>
              </w:rPr>
            </w:pPr>
            <w:r w:rsidRPr="00CC36BA">
              <w:rPr>
                <w:rFonts w:hint="cs"/>
                <w:cs/>
                <w:lang w:val="en-GB"/>
              </w:rPr>
              <w:t xml:space="preserve">      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48472A" w14:textId="77777777" w:rsidR="0047692C" w:rsidRPr="00CC36BA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jc w:val="center"/>
            </w:pPr>
          </w:p>
          <w:p w14:paraId="200315D7" w14:textId="60236796" w:rsidR="0047692C" w:rsidRPr="00CC36BA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jc w:val="center"/>
            </w:pPr>
            <w:r w:rsidRPr="00CC36BA">
              <w:t>-</w:t>
            </w:r>
          </w:p>
        </w:tc>
        <w:tc>
          <w:tcPr>
            <w:tcW w:w="270" w:type="dxa"/>
            <w:shd w:val="clear" w:color="auto" w:fill="auto"/>
          </w:tcPr>
          <w:p w14:paraId="3169A59C" w14:textId="77777777" w:rsidR="0047692C" w:rsidRPr="00CC36BA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7FEE56" w14:textId="77777777" w:rsidR="0047692C" w:rsidRPr="00CC36BA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jc w:val="center"/>
            </w:pPr>
          </w:p>
          <w:p w14:paraId="3D03169B" w14:textId="4949D43C" w:rsidR="0047692C" w:rsidRPr="00CC36BA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jc w:val="center"/>
            </w:pPr>
            <w:r w:rsidRPr="00CC36BA">
              <w:t>-</w:t>
            </w:r>
          </w:p>
        </w:tc>
        <w:tc>
          <w:tcPr>
            <w:tcW w:w="270" w:type="dxa"/>
            <w:shd w:val="clear" w:color="auto" w:fill="auto"/>
          </w:tcPr>
          <w:p w14:paraId="3A871658" w14:textId="77777777" w:rsidR="0047692C" w:rsidRPr="00CC36BA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698ECD" w14:textId="77777777" w:rsidR="0047692C" w:rsidRPr="00CC36BA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81"/>
              <w:jc w:val="center"/>
            </w:pPr>
          </w:p>
          <w:p w14:paraId="6B71063B" w14:textId="305FED78" w:rsidR="0047692C" w:rsidRPr="00CC36BA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81"/>
              <w:jc w:val="center"/>
            </w:pPr>
            <w:r w:rsidRPr="00CC36BA">
              <w:t>-</w:t>
            </w:r>
          </w:p>
        </w:tc>
        <w:tc>
          <w:tcPr>
            <w:tcW w:w="270" w:type="dxa"/>
            <w:shd w:val="clear" w:color="auto" w:fill="auto"/>
          </w:tcPr>
          <w:p w14:paraId="6A090496" w14:textId="77777777" w:rsidR="0047692C" w:rsidRPr="00CC36BA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641F26F9" w14:textId="77777777" w:rsidR="0047692C" w:rsidRPr="00CC36BA" w:rsidRDefault="0047692C" w:rsidP="0047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08"/>
              <w:jc w:val="center"/>
            </w:pPr>
          </w:p>
          <w:p w14:paraId="7701D1C5" w14:textId="6B25EF1B" w:rsidR="0047692C" w:rsidRPr="00CC36BA" w:rsidRDefault="0047692C" w:rsidP="0047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08"/>
              <w:jc w:val="center"/>
            </w:pPr>
            <w:r w:rsidRPr="00CC36BA">
              <w:t>-</w:t>
            </w:r>
          </w:p>
        </w:tc>
      </w:tr>
      <w:tr w:rsidR="0047692C" w:rsidRPr="00CC36BA" w14:paraId="7CC6E40E" w14:textId="77777777" w:rsidTr="0047692C">
        <w:trPr>
          <w:cantSplit/>
        </w:trPr>
        <w:tc>
          <w:tcPr>
            <w:tcW w:w="3780" w:type="dxa"/>
          </w:tcPr>
          <w:p w14:paraId="3E3CF64D" w14:textId="3F40805E" w:rsidR="0047692C" w:rsidRPr="00CC36BA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cs/>
                <w:lang w:val="en-GB"/>
              </w:rPr>
            </w:pPr>
            <w:r w:rsidRPr="00CC36BA">
              <w:rPr>
                <w:rFonts w:hint="cs"/>
                <w:b/>
                <w:bCs/>
                <w:cs/>
                <w:lang w:val="en-GB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C1CCAD" w14:textId="1D0CD3BB" w:rsidR="0047692C" w:rsidRPr="00CC36BA" w:rsidRDefault="00A20AF7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jc w:val="center"/>
              <w:rPr>
                <w:b/>
                <w:bCs/>
              </w:rPr>
            </w:pPr>
            <w:r w:rsidRPr="00CC36BA">
              <w:rPr>
                <w:b/>
                <w:bCs/>
              </w:rPr>
              <w:t>147,149</w:t>
            </w:r>
          </w:p>
        </w:tc>
        <w:tc>
          <w:tcPr>
            <w:tcW w:w="270" w:type="dxa"/>
            <w:shd w:val="clear" w:color="auto" w:fill="auto"/>
          </w:tcPr>
          <w:p w14:paraId="7CD5E77B" w14:textId="77777777" w:rsidR="0047692C" w:rsidRPr="00CC36BA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E4355" w14:textId="48CF18EF" w:rsidR="0047692C" w:rsidRPr="00CC36BA" w:rsidRDefault="00A20AF7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jc w:val="center"/>
              <w:rPr>
                <w:b/>
                <w:bCs/>
              </w:rPr>
            </w:pPr>
            <w:r w:rsidRPr="00CC36BA">
              <w:rPr>
                <w:b/>
                <w:bCs/>
              </w:rPr>
              <w:t>224,836</w:t>
            </w:r>
          </w:p>
        </w:tc>
        <w:tc>
          <w:tcPr>
            <w:tcW w:w="270" w:type="dxa"/>
            <w:shd w:val="clear" w:color="auto" w:fill="auto"/>
          </w:tcPr>
          <w:p w14:paraId="6509F236" w14:textId="77777777" w:rsidR="0047692C" w:rsidRPr="00CC36BA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DF5C1" w14:textId="0E2D8414" w:rsidR="0047692C" w:rsidRPr="00CC36BA" w:rsidRDefault="00A20AF7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81"/>
              <w:jc w:val="center"/>
              <w:rPr>
                <w:b/>
                <w:bCs/>
              </w:rPr>
            </w:pPr>
            <w:r w:rsidRPr="00CC36BA">
              <w:rPr>
                <w:b/>
                <w:bCs/>
              </w:rPr>
              <w:t>147,149</w:t>
            </w:r>
          </w:p>
        </w:tc>
        <w:tc>
          <w:tcPr>
            <w:tcW w:w="270" w:type="dxa"/>
            <w:shd w:val="clear" w:color="auto" w:fill="auto"/>
          </w:tcPr>
          <w:p w14:paraId="4BE9DBC8" w14:textId="77777777" w:rsidR="0047692C" w:rsidRPr="00CC36BA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16C5C" w14:textId="4540E0E7" w:rsidR="0047692C" w:rsidRPr="00CC36BA" w:rsidRDefault="00A20AF7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b/>
                <w:bCs/>
              </w:rPr>
            </w:pPr>
            <w:r w:rsidRPr="00CC36BA">
              <w:rPr>
                <w:b/>
                <w:bCs/>
              </w:rPr>
              <w:t>225,650</w:t>
            </w:r>
          </w:p>
        </w:tc>
      </w:tr>
    </w:tbl>
    <w:p w14:paraId="152925F5" w14:textId="77777777" w:rsidR="003A329A" w:rsidRPr="00CC36BA" w:rsidRDefault="003A329A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b/>
          <w:bCs/>
          <w:i/>
          <w:iCs/>
          <w:sz w:val="24"/>
          <w:szCs w:val="24"/>
        </w:rPr>
      </w:pPr>
    </w:p>
    <w:p w14:paraId="4210DFDB" w14:textId="34BEC21A" w:rsidR="00826A0C" w:rsidRPr="00CC36BA" w:rsidRDefault="00096183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b/>
          <w:bCs/>
          <w:i/>
          <w:iCs/>
        </w:rPr>
      </w:pPr>
      <w:r w:rsidRPr="00CC36BA">
        <w:rPr>
          <w:b/>
          <w:bCs/>
          <w:i/>
          <w:iCs/>
          <w:cs/>
          <w:lang w:val="en-GB"/>
        </w:rPr>
        <w:t xml:space="preserve">ลูกหนี้อื่น </w:t>
      </w:r>
      <w:r w:rsidR="009A1020" w:rsidRPr="00CC36BA">
        <w:rPr>
          <w:b/>
          <w:bCs/>
          <w:i/>
          <w:iCs/>
        </w:rPr>
        <w:t xml:space="preserve">- </w:t>
      </w:r>
      <w:r w:rsidR="009A1020" w:rsidRPr="00CC36BA">
        <w:rPr>
          <w:b/>
          <w:bCs/>
          <w:i/>
          <w:iCs/>
          <w:cs/>
          <w:lang w:val="en-GB"/>
        </w:rPr>
        <w:t>กิจการที่เกี่ยวข้องกัน</w:t>
      </w:r>
    </w:p>
    <w:p w14:paraId="1C68AD0D" w14:textId="77777777" w:rsidR="001A1285" w:rsidRPr="00CC36BA" w:rsidRDefault="001A1285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sz w:val="20"/>
          <w:szCs w:val="20"/>
        </w:rPr>
      </w:pPr>
    </w:p>
    <w:tbl>
      <w:tblPr>
        <w:tblW w:w="9189" w:type="dxa"/>
        <w:tblInd w:w="450" w:type="dxa"/>
        <w:tblBorders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420"/>
        <w:gridCol w:w="1179"/>
        <w:gridCol w:w="270"/>
        <w:gridCol w:w="1170"/>
        <w:gridCol w:w="270"/>
        <w:gridCol w:w="1260"/>
        <w:gridCol w:w="270"/>
        <w:gridCol w:w="1350"/>
      </w:tblGrid>
      <w:tr w:rsidR="00207E62" w:rsidRPr="00CC36BA" w14:paraId="50C20729" w14:textId="77777777" w:rsidTr="0059178B">
        <w:trPr>
          <w:tblHeader/>
        </w:trPr>
        <w:tc>
          <w:tcPr>
            <w:tcW w:w="3420" w:type="dxa"/>
            <w:shd w:val="clear" w:color="auto" w:fill="auto"/>
          </w:tcPr>
          <w:p w14:paraId="76C3930D" w14:textId="77777777" w:rsidR="00207E62" w:rsidRPr="00CC36BA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2619" w:type="dxa"/>
            <w:gridSpan w:val="3"/>
            <w:shd w:val="clear" w:color="auto" w:fill="auto"/>
            <w:noWrap/>
          </w:tcPr>
          <w:p w14:paraId="47ED56ED" w14:textId="77777777" w:rsidR="00207E62" w:rsidRPr="00CC36BA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noWrap/>
          </w:tcPr>
          <w:p w14:paraId="772CB004" w14:textId="77777777" w:rsidR="00207E62" w:rsidRPr="00CC36BA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</w:pPr>
          </w:p>
        </w:tc>
        <w:tc>
          <w:tcPr>
            <w:tcW w:w="2880" w:type="dxa"/>
            <w:gridSpan w:val="3"/>
            <w:shd w:val="clear" w:color="auto" w:fill="auto"/>
            <w:noWrap/>
          </w:tcPr>
          <w:p w14:paraId="08697534" w14:textId="77777777" w:rsidR="00207E62" w:rsidRPr="00CC36BA" w:rsidRDefault="00207E6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D713E5" w:rsidRPr="00CC36BA" w14:paraId="399350E9" w14:textId="77777777" w:rsidTr="0059178B">
        <w:trPr>
          <w:tblHeader/>
        </w:trPr>
        <w:tc>
          <w:tcPr>
            <w:tcW w:w="3420" w:type="dxa"/>
            <w:shd w:val="clear" w:color="auto" w:fill="auto"/>
          </w:tcPr>
          <w:p w14:paraId="3E997D5F" w14:textId="77777777" w:rsidR="00D713E5" w:rsidRPr="00CC36BA" w:rsidRDefault="00D713E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1179" w:type="dxa"/>
            <w:shd w:val="clear" w:color="auto" w:fill="auto"/>
            <w:noWrap/>
          </w:tcPr>
          <w:p w14:paraId="216B784F" w14:textId="64C3E40F" w:rsidR="00D713E5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30</w:t>
            </w:r>
            <w:r w:rsidR="00D713E5" w:rsidRPr="00CC36BA">
              <w:rPr>
                <w:cs/>
                <w:lang w:val="en-GB"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  <w:noWrap/>
          </w:tcPr>
          <w:p w14:paraId="32F33D86" w14:textId="77777777" w:rsidR="00D713E5" w:rsidRPr="00CC36BA" w:rsidRDefault="00D713E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 w14:paraId="388C1AD1" w14:textId="4CD2BB84" w:rsidR="00D713E5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31</w:t>
            </w:r>
            <w:r w:rsidR="00D713E5" w:rsidRPr="00CC36BA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  <w:noWrap/>
          </w:tcPr>
          <w:p w14:paraId="71ED954C" w14:textId="77777777" w:rsidR="00D713E5" w:rsidRPr="00CC36BA" w:rsidRDefault="00D713E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60" w:type="dxa"/>
            <w:shd w:val="clear" w:color="auto" w:fill="auto"/>
            <w:noWrap/>
          </w:tcPr>
          <w:p w14:paraId="4285687D" w14:textId="0BB024E8" w:rsidR="00D713E5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30</w:t>
            </w:r>
            <w:r w:rsidR="00D713E5" w:rsidRPr="00CC36BA">
              <w:rPr>
                <w:cs/>
                <w:lang w:val="en-GB"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  <w:noWrap/>
          </w:tcPr>
          <w:p w14:paraId="13066233" w14:textId="77777777" w:rsidR="00D713E5" w:rsidRPr="00CC36BA" w:rsidRDefault="00D713E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50" w:type="dxa"/>
            <w:shd w:val="clear" w:color="auto" w:fill="auto"/>
            <w:noWrap/>
          </w:tcPr>
          <w:p w14:paraId="76F1E962" w14:textId="401719CC" w:rsidR="00D713E5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31</w:t>
            </w:r>
            <w:r w:rsidR="00D713E5" w:rsidRPr="00CC36BA">
              <w:rPr>
                <w:cs/>
                <w:lang w:val="en-GB"/>
              </w:rPr>
              <w:t xml:space="preserve"> ธันวาคม</w:t>
            </w:r>
          </w:p>
        </w:tc>
      </w:tr>
      <w:tr w:rsidR="004F6EA0" w:rsidRPr="00CC36BA" w14:paraId="327D4A36" w14:textId="77777777" w:rsidTr="0059178B">
        <w:trPr>
          <w:tblHeader/>
        </w:trPr>
        <w:tc>
          <w:tcPr>
            <w:tcW w:w="3420" w:type="dxa"/>
            <w:shd w:val="clear" w:color="auto" w:fill="auto"/>
          </w:tcPr>
          <w:p w14:paraId="6393BB4E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1179" w:type="dxa"/>
            <w:shd w:val="clear" w:color="auto" w:fill="auto"/>
            <w:noWrap/>
          </w:tcPr>
          <w:p w14:paraId="3585962C" w14:textId="080F850C" w:rsidR="004F6EA0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89359B" w:rsidRPr="00CC36BA">
              <w:t>4</w:t>
            </w:r>
          </w:p>
        </w:tc>
        <w:tc>
          <w:tcPr>
            <w:tcW w:w="270" w:type="dxa"/>
            <w:shd w:val="clear" w:color="auto" w:fill="auto"/>
            <w:noWrap/>
          </w:tcPr>
          <w:p w14:paraId="60DEF2F8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 w14:paraId="641BFDE4" w14:textId="1C661F80" w:rsidR="004F6EA0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89359B" w:rsidRPr="00CC36BA">
              <w:t>3</w:t>
            </w:r>
          </w:p>
        </w:tc>
        <w:tc>
          <w:tcPr>
            <w:tcW w:w="270" w:type="dxa"/>
            <w:shd w:val="clear" w:color="auto" w:fill="auto"/>
            <w:noWrap/>
          </w:tcPr>
          <w:p w14:paraId="20E7FFF4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60" w:type="dxa"/>
            <w:shd w:val="clear" w:color="auto" w:fill="auto"/>
            <w:noWrap/>
          </w:tcPr>
          <w:p w14:paraId="7F52EB3C" w14:textId="05CDBF02" w:rsidR="004F6EA0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89359B" w:rsidRPr="00CC36BA">
              <w:t>4</w:t>
            </w:r>
          </w:p>
        </w:tc>
        <w:tc>
          <w:tcPr>
            <w:tcW w:w="270" w:type="dxa"/>
            <w:shd w:val="clear" w:color="auto" w:fill="auto"/>
            <w:noWrap/>
          </w:tcPr>
          <w:p w14:paraId="2B175475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50" w:type="dxa"/>
            <w:shd w:val="clear" w:color="auto" w:fill="auto"/>
            <w:noWrap/>
          </w:tcPr>
          <w:p w14:paraId="390FE97E" w14:textId="5535B2B6" w:rsidR="004F6EA0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89359B" w:rsidRPr="00CC36BA">
              <w:t>3</w:t>
            </w:r>
          </w:p>
        </w:tc>
      </w:tr>
      <w:tr w:rsidR="004F6EA0" w:rsidRPr="00CC36BA" w14:paraId="69601A0A" w14:textId="77777777" w:rsidTr="0059178B">
        <w:trPr>
          <w:tblHeader/>
        </w:trPr>
        <w:tc>
          <w:tcPr>
            <w:tcW w:w="3420" w:type="dxa"/>
            <w:shd w:val="clear" w:color="auto" w:fill="auto"/>
          </w:tcPr>
          <w:p w14:paraId="0B94BF61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5769" w:type="dxa"/>
            <w:gridSpan w:val="7"/>
            <w:shd w:val="clear" w:color="auto" w:fill="auto"/>
            <w:noWrap/>
          </w:tcPr>
          <w:p w14:paraId="647EA3D5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i/>
                <w:iCs/>
              </w:rPr>
            </w:pPr>
            <w:r w:rsidRPr="00CC36BA">
              <w:rPr>
                <w:i/>
                <w:iCs/>
                <w:lang w:val="en-GB"/>
              </w:rPr>
              <w:t>(</w:t>
            </w:r>
            <w:r w:rsidRPr="00CC36BA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89359B" w:rsidRPr="00CC36BA" w14:paraId="3667BD24" w14:textId="77777777" w:rsidTr="00DF5237">
        <w:tc>
          <w:tcPr>
            <w:tcW w:w="3420" w:type="dxa"/>
            <w:tcBorders>
              <w:bottom w:val="nil"/>
            </w:tcBorders>
            <w:shd w:val="clear" w:color="auto" w:fill="auto"/>
          </w:tcPr>
          <w:p w14:paraId="64945A2A" w14:textId="7A2B6AE0" w:rsidR="0089359B" w:rsidRPr="00CC36BA" w:rsidRDefault="0047692C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บริษัทย่อย</w:t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A53E855" w14:textId="07E05728" w:rsidR="0089359B" w:rsidRPr="00CC36BA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0"/>
              <w:jc w:val="right"/>
            </w:pPr>
            <w:r w:rsidRPr="00CC36BA"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004CE02" w14:textId="77777777" w:rsidR="0089359B" w:rsidRPr="00CC36BA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right"/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360075C" w14:textId="553A0168" w:rsidR="0089359B" w:rsidRPr="00CC36BA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0"/>
              <w:jc w:val="right"/>
            </w:pPr>
            <w:r w:rsidRPr="00CC36BA"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60705CD" w14:textId="77777777" w:rsidR="0089359B" w:rsidRPr="00CC36BA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right"/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67657D9" w14:textId="4766324A" w:rsidR="0089359B" w:rsidRPr="00CC36BA" w:rsidRDefault="00A20AF7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</w:pPr>
            <w:r w:rsidRPr="00CC36BA">
              <w:t>956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514F986" w14:textId="77777777" w:rsidR="0089359B" w:rsidRPr="00CC36BA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8" w:right="-108"/>
              <w:rPr>
                <w:cs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14:paraId="30B54D6B" w14:textId="7E033490" w:rsidR="0089359B" w:rsidRPr="00CC36BA" w:rsidRDefault="0089359B" w:rsidP="0089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</w:pPr>
            <w:r w:rsidRPr="00CC36BA">
              <w:t>11,1</w:t>
            </w:r>
            <w:r w:rsidR="0047692C" w:rsidRPr="00CC36BA">
              <w:t>4</w:t>
            </w:r>
            <w:r w:rsidRPr="00CC36BA">
              <w:t>2</w:t>
            </w:r>
          </w:p>
        </w:tc>
      </w:tr>
      <w:tr w:rsidR="00B777BE" w:rsidRPr="00CC36BA" w14:paraId="564A8033" w14:textId="77777777" w:rsidTr="0059178B">
        <w:tc>
          <w:tcPr>
            <w:tcW w:w="3420" w:type="dxa"/>
            <w:tcBorders>
              <w:bottom w:val="nil"/>
            </w:tcBorders>
            <w:shd w:val="clear" w:color="auto" w:fill="auto"/>
          </w:tcPr>
          <w:p w14:paraId="2DF55B33" w14:textId="3500A321" w:rsidR="00B777BE" w:rsidRPr="00CC36BA" w:rsidRDefault="0047692C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noWrap/>
          </w:tcPr>
          <w:p w14:paraId="38B8789D" w14:textId="28B481E1" w:rsidR="00B777BE" w:rsidRPr="00CC36BA" w:rsidRDefault="00A20AF7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108"/>
              <w:jc w:val="center"/>
            </w:pPr>
            <w:r w:rsidRPr="00CC36BA">
              <w:t>8,048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noWrap/>
          </w:tcPr>
          <w:p w14:paraId="17F7E4A5" w14:textId="77777777" w:rsidR="00B777BE" w:rsidRPr="00CC36BA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  <w:jc w:val="center"/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</w:tcPr>
          <w:p w14:paraId="1C0B5DF8" w14:textId="053F7354" w:rsidR="00B777BE" w:rsidRPr="00CC36BA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108"/>
              <w:jc w:val="center"/>
            </w:pPr>
            <w:r w:rsidRPr="00CC36BA">
              <w:t>5,077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noWrap/>
          </w:tcPr>
          <w:p w14:paraId="7B20A644" w14:textId="77777777" w:rsidR="00B777BE" w:rsidRPr="00CC36BA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</w:tcPr>
          <w:p w14:paraId="2E97813B" w14:textId="0903BEDA" w:rsidR="00B777BE" w:rsidRPr="00CC36BA" w:rsidRDefault="00A20AF7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8" w:right="-108"/>
            </w:pPr>
            <w:r w:rsidRPr="00CC36BA">
              <w:t>8,048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noWrap/>
          </w:tcPr>
          <w:p w14:paraId="05457819" w14:textId="77777777" w:rsidR="00B777BE" w:rsidRPr="00CC36BA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61"/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14:paraId="551D0B62" w14:textId="48F2614C" w:rsidR="00B777BE" w:rsidRPr="00CC36BA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8" w:right="-108"/>
            </w:pPr>
            <w:r w:rsidRPr="00CC36BA">
              <w:t>5,07</w:t>
            </w:r>
            <w:r w:rsidR="0047692C" w:rsidRPr="00CC36BA">
              <w:t>6</w:t>
            </w:r>
          </w:p>
        </w:tc>
      </w:tr>
      <w:tr w:rsidR="00B777BE" w:rsidRPr="00CC36BA" w14:paraId="6BD04DCA" w14:textId="77777777" w:rsidTr="0059178B">
        <w:tc>
          <w:tcPr>
            <w:tcW w:w="3420" w:type="dxa"/>
            <w:tcBorders>
              <w:bottom w:val="nil"/>
            </w:tcBorders>
            <w:shd w:val="clear" w:color="auto" w:fill="auto"/>
          </w:tcPr>
          <w:p w14:paraId="27097949" w14:textId="1D61CA3B" w:rsidR="00B777BE" w:rsidRPr="00CC36BA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17EA62F" w14:textId="3B9BCF08" w:rsidR="00B777BE" w:rsidRPr="00CC36BA" w:rsidRDefault="00A20AF7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81"/>
              <w:jc w:val="center"/>
              <w:rPr>
                <w:b/>
                <w:bCs/>
              </w:rPr>
            </w:pPr>
            <w:r w:rsidRPr="00CC36BA">
              <w:rPr>
                <w:b/>
                <w:bCs/>
              </w:rPr>
              <w:t>8,048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2BA298C" w14:textId="77777777" w:rsidR="00B777BE" w:rsidRPr="00CC36BA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AD8BCD9" w14:textId="7801F12B" w:rsidR="00B777BE" w:rsidRPr="00CC36BA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81"/>
              <w:jc w:val="center"/>
              <w:rPr>
                <w:b/>
                <w:bCs/>
              </w:rPr>
            </w:pPr>
            <w:r w:rsidRPr="00CC36BA">
              <w:rPr>
                <w:b/>
                <w:bCs/>
              </w:rPr>
              <w:t>5,077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7D19445" w14:textId="77777777" w:rsidR="00B777BE" w:rsidRPr="00CC36BA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E31E0D4" w14:textId="11256E91" w:rsidR="00B777BE" w:rsidRPr="00CC36BA" w:rsidRDefault="00A20AF7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81"/>
              <w:rPr>
                <w:b/>
                <w:bCs/>
              </w:rPr>
            </w:pPr>
            <w:r w:rsidRPr="00CC36BA">
              <w:rPr>
                <w:b/>
                <w:bCs/>
              </w:rPr>
              <w:t>9,004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A8ADC9D" w14:textId="77777777" w:rsidR="00B777BE" w:rsidRPr="00CC36BA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C3E4455" w14:textId="5326E23B" w:rsidR="00B777BE" w:rsidRPr="00CC36BA" w:rsidRDefault="00B777BE" w:rsidP="00B7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b/>
                <w:bCs/>
              </w:rPr>
            </w:pPr>
            <w:r w:rsidRPr="00CC36BA">
              <w:rPr>
                <w:b/>
                <w:bCs/>
              </w:rPr>
              <w:t>16,218</w:t>
            </w:r>
          </w:p>
        </w:tc>
      </w:tr>
    </w:tbl>
    <w:p w14:paraId="482521A2" w14:textId="16562D73" w:rsidR="00BC6770" w:rsidRPr="00CC36BA" w:rsidRDefault="00BC6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lang w:val="en-GB"/>
        </w:rPr>
      </w:pPr>
    </w:p>
    <w:p w14:paraId="031A5F7C" w14:textId="25CDCF32" w:rsidR="00FB609A" w:rsidRPr="00CC36BA" w:rsidRDefault="00FB6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lang w:val="en-GB"/>
        </w:rPr>
      </w:pPr>
    </w:p>
    <w:p w14:paraId="63927F04" w14:textId="061FA2BC" w:rsidR="00FB609A" w:rsidRPr="00CC36BA" w:rsidRDefault="00FB6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lang w:val="en-GB"/>
        </w:rPr>
      </w:pPr>
    </w:p>
    <w:p w14:paraId="06B2B774" w14:textId="1134969D" w:rsidR="00FB609A" w:rsidRPr="00CC36BA" w:rsidRDefault="00FB6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lang w:val="en-GB"/>
        </w:rPr>
      </w:pPr>
    </w:p>
    <w:p w14:paraId="2982C4BA" w14:textId="18C1D62F" w:rsidR="00FB609A" w:rsidRPr="00CC36BA" w:rsidRDefault="00FB6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lang w:val="en-GB"/>
        </w:rPr>
      </w:pPr>
    </w:p>
    <w:p w14:paraId="5F428EE8" w14:textId="17713F36" w:rsidR="00FB609A" w:rsidRPr="00CC36BA" w:rsidRDefault="00FB6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lang w:val="en-GB"/>
        </w:rPr>
      </w:pPr>
    </w:p>
    <w:p w14:paraId="6E92C7CA" w14:textId="77777777" w:rsidR="00FB609A" w:rsidRPr="00CC36BA" w:rsidRDefault="00FB6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  <w:lang w:val="en-GB"/>
        </w:rPr>
      </w:pPr>
    </w:p>
    <w:p w14:paraId="7B236176" w14:textId="53881094" w:rsidR="004F6EA0" w:rsidRPr="00CC36BA" w:rsidRDefault="00096183" w:rsidP="00FB097F">
      <w:pPr>
        <w:pStyle w:val="NoSpacing"/>
        <w:tabs>
          <w:tab w:val="clear" w:pos="680"/>
          <w:tab w:val="left" w:pos="540"/>
        </w:tabs>
        <w:ind w:left="540"/>
        <w:rPr>
          <w:i/>
          <w:iCs/>
        </w:rPr>
      </w:pPr>
      <w:r w:rsidRPr="00CC36BA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เจ้าหนี้การค้า</w:t>
      </w:r>
      <w:r w:rsidR="007D6E3A" w:rsidRPr="00CC36BA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 xml:space="preserve"> </w:t>
      </w:r>
      <w:r w:rsidR="00054AFA" w:rsidRPr="00CC36BA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Pr="00CC36BA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CC36BA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กิจการที่เกี่ยวข้องกัน</w:t>
      </w:r>
      <w:r w:rsidR="00567696" w:rsidRPr="00CC36BA">
        <w:rPr>
          <w:i/>
          <w:iCs/>
          <w:cs/>
          <w:lang w:val="en-GB"/>
        </w:rPr>
        <w:tab/>
      </w:r>
    </w:p>
    <w:p w14:paraId="25F0D79B" w14:textId="77777777" w:rsidR="00BC6770" w:rsidRPr="00CC36BA" w:rsidRDefault="00BC6770" w:rsidP="00FB097F">
      <w:pPr>
        <w:pStyle w:val="NoSpacing"/>
        <w:tabs>
          <w:tab w:val="clear" w:pos="680"/>
          <w:tab w:val="left" w:pos="540"/>
        </w:tabs>
        <w:ind w:left="540"/>
        <w:rPr>
          <w:rFonts w:ascii="Angsana New" w:hAnsi="Angsana New"/>
          <w:i/>
          <w:iCs/>
          <w:spacing w:val="-6"/>
          <w:sz w:val="30"/>
          <w:szCs w:val="30"/>
        </w:rPr>
      </w:pPr>
    </w:p>
    <w:tbl>
      <w:tblPr>
        <w:tblW w:w="9200" w:type="dxa"/>
        <w:tblInd w:w="450" w:type="dxa"/>
        <w:tblLook w:val="0000" w:firstRow="0" w:lastRow="0" w:firstColumn="0" w:lastColumn="0" w:noHBand="0" w:noVBand="0"/>
      </w:tblPr>
      <w:tblGrid>
        <w:gridCol w:w="3780"/>
        <w:gridCol w:w="1139"/>
        <w:gridCol w:w="236"/>
        <w:gridCol w:w="1163"/>
        <w:gridCol w:w="252"/>
        <w:gridCol w:w="1189"/>
        <w:gridCol w:w="252"/>
        <w:gridCol w:w="1189"/>
      </w:tblGrid>
      <w:tr w:rsidR="004F6EA0" w:rsidRPr="00CC36BA" w14:paraId="69E17275" w14:textId="77777777" w:rsidTr="0056769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EE148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b/>
                <w:bCs/>
                <w:cs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552E9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7A809F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</w:pPr>
          </w:p>
        </w:tc>
        <w:tc>
          <w:tcPr>
            <w:tcW w:w="2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534A4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4F6EA0" w:rsidRPr="00CC36BA" w14:paraId="51F6DB94" w14:textId="77777777" w:rsidTr="0056769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0EE84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AE2AC" w14:textId="1C5F887E" w:rsidR="004F6EA0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30</w:t>
            </w:r>
            <w:r w:rsidR="009A66DB" w:rsidRPr="00CC36BA">
              <w:rPr>
                <w:cs/>
                <w:lang w:val="en-GB"/>
              </w:rPr>
              <w:t xml:space="preserve"> 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D6941C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FCD5C9" w14:textId="48556BFA" w:rsidR="004F6EA0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31</w:t>
            </w:r>
            <w:r w:rsidR="004F6EA0" w:rsidRPr="00CC36BA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22ACE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50EFD0" w14:textId="7083DEF7" w:rsidR="004F6EA0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30</w:t>
            </w:r>
            <w:r w:rsidR="009A66DB" w:rsidRPr="00CC36BA">
              <w:rPr>
                <w:cs/>
                <w:lang w:val="en-GB"/>
              </w:rPr>
              <w:t xml:space="preserve"> มิถุนายน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CC346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AC1D8F" w14:textId="06D5365E" w:rsidR="004F6EA0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31</w:t>
            </w:r>
            <w:r w:rsidR="004F6EA0" w:rsidRPr="00CC36BA">
              <w:rPr>
                <w:cs/>
                <w:lang w:val="en-GB"/>
              </w:rPr>
              <w:t xml:space="preserve"> ธันวาคม</w:t>
            </w:r>
          </w:p>
        </w:tc>
      </w:tr>
      <w:tr w:rsidR="004F6EA0" w:rsidRPr="00CC36BA" w14:paraId="3A0D58D2" w14:textId="77777777" w:rsidTr="0056769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29470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52DBC" w14:textId="26B2CDF8" w:rsidR="004F6EA0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256</w:t>
            </w:r>
            <w:r w:rsidR="00AA07AF" w:rsidRPr="00CC36BA"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883CBF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F2EC0" w14:textId="131B04C4" w:rsidR="004F6EA0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256</w:t>
            </w:r>
            <w:r w:rsidR="00AA07AF" w:rsidRPr="00CC36BA"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13A8A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2FA237" w14:textId="598C06F8" w:rsidR="004F6EA0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256</w:t>
            </w:r>
            <w:r w:rsidR="00AA07AF" w:rsidRPr="00CC36BA"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EF485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7524D" w14:textId="7E1A6854" w:rsidR="004F6EA0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256</w:t>
            </w:r>
            <w:r w:rsidR="00AA07AF" w:rsidRPr="00CC36BA">
              <w:t>3</w:t>
            </w:r>
          </w:p>
        </w:tc>
      </w:tr>
      <w:tr w:rsidR="004F6EA0" w:rsidRPr="00CC36BA" w14:paraId="1A0BDEF2" w14:textId="77777777" w:rsidTr="00625210">
        <w:trPr>
          <w:trHeight w:val="57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54C14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b/>
                <w:bCs/>
                <w:cs/>
              </w:rPr>
            </w:pPr>
          </w:p>
        </w:tc>
        <w:tc>
          <w:tcPr>
            <w:tcW w:w="54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14624D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i/>
                <w:iCs/>
              </w:rPr>
            </w:pPr>
            <w:r w:rsidRPr="00CC36BA">
              <w:rPr>
                <w:i/>
                <w:iCs/>
                <w:lang w:val="en-GB"/>
              </w:rPr>
              <w:t>(</w:t>
            </w:r>
            <w:r w:rsidRPr="00CC36BA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4C0788" w:rsidRPr="00CC36BA" w14:paraId="11A1E393" w14:textId="77777777" w:rsidTr="0056769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7969F" w14:textId="67F2AD56" w:rsidR="004C0788" w:rsidRPr="00CC36BA" w:rsidRDefault="0047692C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บริษัทย่อย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3A13B3" w14:textId="77777777" w:rsidR="004C0788" w:rsidRPr="00CC36BA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</w:pPr>
            <w:r w:rsidRPr="00CC36BA"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128DDF" w14:textId="77777777" w:rsidR="004C0788" w:rsidRPr="00CC36BA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D987AB" w14:textId="7940DFB1" w:rsidR="004C0788" w:rsidRPr="00CC36BA" w:rsidRDefault="004C0788" w:rsidP="00895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01"/>
            </w:pPr>
            <w:r w:rsidRPr="00CC36BA"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3674ED" w14:textId="77777777" w:rsidR="004C0788" w:rsidRPr="00CC36BA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307EB8" w14:textId="2CD70405" w:rsidR="004C0788" w:rsidRPr="00CC36BA" w:rsidRDefault="00A20AF7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</w:pPr>
            <w:r w:rsidRPr="00CC36BA">
              <w:t>1,024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7A0B6C" w14:textId="77777777" w:rsidR="004C0788" w:rsidRPr="00CC36BA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14F903" w14:textId="39AAF0A3" w:rsidR="004C0788" w:rsidRPr="00CC36BA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 w:right="-99"/>
            </w:pPr>
            <w:r w:rsidRPr="00CC36BA">
              <w:t>5,231</w:t>
            </w:r>
          </w:p>
        </w:tc>
      </w:tr>
      <w:tr w:rsidR="004C0788" w:rsidRPr="00CC36BA" w14:paraId="317B8A84" w14:textId="77777777" w:rsidTr="0056769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E3A6C" w14:textId="68C0F017" w:rsidR="004C0788" w:rsidRPr="00CC36BA" w:rsidRDefault="0047692C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1A43EBE" w14:textId="640F7DB3" w:rsidR="004C0788" w:rsidRPr="00CC36BA" w:rsidRDefault="00A20AF7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</w:pPr>
            <w:r w:rsidRPr="00CC36BA"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07BC18" w14:textId="77777777" w:rsidR="004C0788" w:rsidRPr="00CC36BA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</w:pPr>
          </w:p>
        </w:tc>
        <w:tc>
          <w:tcPr>
            <w:tcW w:w="11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C7999F" w14:textId="72EE755D" w:rsidR="004C0788" w:rsidRPr="00CC36BA" w:rsidRDefault="004C0788" w:rsidP="00895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01"/>
            </w:pPr>
            <w:r w:rsidRPr="00CC36BA">
              <w:t>1,315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5D2561" w14:textId="77777777" w:rsidR="004C0788" w:rsidRPr="00CC36BA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86FD20E" w14:textId="15847D82" w:rsidR="004C0788" w:rsidRPr="00CC36BA" w:rsidRDefault="00A20AF7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</w:pPr>
            <w:r w:rsidRPr="00CC36BA"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DA386E" w14:textId="77777777" w:rsidR="004C0788" w:rsidRPr="00CC36BA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B3A988" w14:textId="0C4A9196" w:rsidR="004C0788" w:rsidRPr="00CC36BA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 w:right="-99"/>
            </w:pPr>
            <w:r w:rsidRPr="00CC36BA">
              <w:t>1,315</w:t>
            </w:r>
          </w:p>
        </w:tc>
      </w:tr>
      <w:tr w:rsidR="004C0788" w:rsidRPr="00CC36BA" w14:paraId="33AFF998" w14:textId="77777777" w:rsidTr="0056769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DC810" w14:textId="77777777" w:rsidR="004C0788" w:rsidRPr="00CC36BA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370ED0C" w14:textId="415631BD" w:rsidR="004C0788" w:rsidRPr="00CC36BA" w:rsidRDefault="00A20AF7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  <w:rPr>
                <w:b/>
                <w:bCs/>
              </w:rPr>
            </w:pPr>
            <w:r w:rsidRPr="00CC36BA">
              <w:rPr>
                <w:b/>
                <w:b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42BA1B" w14:textId="77777777" w:rsidR="004C0788" w:rsidRPr="00CC36BA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801"/>
                <w:tab w:val="left" w:pos="1080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0EA61FE" w14:textId="05308CC5" w:rsidR="004C0788" w:rsidRPr="00CC36BA" w:rsidRDefault="004C0788" w:rsidP="00895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0" w:right="-101"/>
              <w:rPr>
                <w:b/>
                <w:bCs/>
              </w:rPr>
            </w:pPr>
            <w:r w:rsidRPr="00CC36BA">
              <w:rPr>
                <w:b/>
                <w:bCs/>
              </w:rPr>
              <w:t>1,315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BE325A" w14:textId="77777777" w:rsidR="004C0788" w:rsidRPr="00CC36BA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b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D9E81CE" w14:textId="2BDC38E5" w:rsidR="004C0788" w:rsidRPr="00CC36BA" w:rsidRDefault="00A20AF7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99"/>
              <w:rPr>
                <w:b/>
                <w:bCs/>
              </w:rPr>
            </w:pPr>
            <w:r w:rsidRPr="00CC36BA">
              <w:rPr>
                <w:b/>
                <w:bCs/>
              </w:rPr>
              <w:t>1,024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E6B73E" w14:textId="77777777" w:rsidR="004C0788" w:rsidRPr="00CC36BA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b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210A5A8" w14:textId="13991E40" w:rsidR="004C0788" w:rsidRPr="00CC36BA" w:rsidRDefault="004C0788" w:rsidP="004C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 w:right="-99"/>
              <w:rPr>
                <w:b/>
                <w:bCs/>
              </w:rPr>
            </w:pPr>
            <w:r w:rsidRPr="00CC36BA">
              <w:rPr>
                <w:b/>
                <w:bCs/>
              </w:rPr>
              <w:t>6,546</w:t>
            </w:r>
          </w:p>
        </w:tc>
      </w:tr>
    </w:tbl>
    <w:p w14:paraId="010714B7" w14:textId="77777777" w:rsidR="007D2E87" w:rsidRPr="00CC36BA" w:rsidRDefault="007D2E87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rPr>
          <w:b/>
          <w:bCs/>
          <w:i/>
          <w:iCs/>
        </w:rPr>
      </w:pPr>
    </w:p>
    <w:p w14:paraId="07B25174" w14:textId="77777777" w:rsidR="00442D3A" w:rsidRPr="00CC36BA" w:rsidRDefault="00442D3A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ind w:left="540"/>
        <w:rPr>
          <w:b/>
          <w:bCs/>
          <w:i/>
          <w:iCs/>
          <w:sz w:val="28"/>
          <w:szCs w:val="28"/>
        </w:rPr>
      </w:pPr>
      <w:r w:rsidRPr="00CC36BA">
        <w:rPr>
          <w:b/>
          <w:bCs/>
          <w:i/>
          <w:iCs/>
          <w:cs/>
          <w:lang w:val="en-GB"/>
        </w:rPr>
        <w:t xml:space="preserve">เจ้าหนี้อื่น </w:t>
      </w:r>
      <w:r w:rsidRPr="00CC36BA">
        <w:rPr>
          <w:b/>
          <w:bCs/>
          <w:i/>
          <w:iCs/>
        </w:rPr>
        <w:t xml:space="preserve">- </w:t>
      </w:r>
      <w:r w:rsidRPr="00CC36BA">
        <w:rPr>
          <w:b/>
          <w:bCs/>
          <w:i/>
          <w:iCs/>
          <w:cs/>
          <w:lang w:val="en-GB"/>
        </w:rPr>
        <w:t>กิจการที่เกี่ยวข้องกัน</w:t>
      </w:r>
    </w:p>
    <w:p w14:paraId="5EEB7F9E" w14:textId="77777777" w:rsidR="003B12DF" w:rsidRPr="00CC36BA" w:rsidRDefault="003B12DF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rPr>
          <w:i/>
          <w:iCs/>
          <w:sz w:val="26"/>
          <w:szCs w:val="26"/>
        </w:rPr>
      </w:pPr>
    </w:p>
    <w:tbl>
      <w:tblPr>
        <w:tblW w:w="9200" w:type="dxa"/>
        <w:tblInd w:w="450" w:type="dxa"/>
        <w:tblLook w:val="0000" w:firstRow="0" w:lastRow="0" w:firstColumn="0" w:lastColumn="0" w:noHBand="0" w:noVBand="0"/>
      </w:tblPr>
      <w:tblGrid>
        <w:gridCol w:w="3755"/>
        <w:gridCol w:w="1098"/>
        <w:gridCol w:w="41"/>
        <w:gridCol w:w="229"/>
        <w:gridCol w:w="7"/>
        <w:gridCol w:w="1145"/>
        <w:gridCol w:w="18"/>
        <w:gridCol w:w="225"/>
        <w:gridCol w:w="27"/>
        <w:gridCol w:w="1189"/>
        <w:gridCol w:w="243"/>
        <w:gridCol w:w="9"/>
        <w:gridCol w:w="1214"/>
      </w:tblGrid>
      <w:tr w:rsidR="004F6EA0" w:rsidRPr="00CC36BA" w14:paraId="7E84700E" w14:textId="77777777" w:rsidTr="009C2D04">
        <w:trPr>
          <w:tblHeader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BC9C0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25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C7716B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56BEDB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</w:pPr>
          </w:p>
        </w:tc>
        <w:tc>
          <w:tcPr>
            <w:tcW w:w="26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4BF1C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9901D3" w:rsidRPr="00CC36BA" w14:paraId="2D61C98F" w14:textId="77777777" w:rsidTr="009C2D04">
        <w:trPr>
          <w:tblHeader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BD5F4" w14:textId="77777777" w:rsidR="009901D3" w:rsidRPr="00CC36BA" w:rsidRDefault="009901D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BB7B2" w14:textId="3B4E9DD1" w:rsidR="009901D3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30</w:t>
            </w:r>
            <w:r w:rsidR="009901D3" w:rsidRPr="00CC36BA">
              <w:rPr>
                <w:cs/>
                <w:lang w:val="en-GB"/>
              </w:rPr>
              <w:t xml:space="preserve"> มิถุนายน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232180" w14:textId="77777777" w:rsidR="009901D3" w:rsidRPr="00CC36BA" w:rsidRDefault="009901D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C8EC50" w14:textId="6CC06164" w:rsidR="009901D3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31</w:t>
            </w:r>
            <w:r w:rsidR="009901D3" w:rsidRPr="00CC36BA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1E9778" w14:textId="77777777" w:rsidR="009901D3" w:rsidRPr="00CC36BA" w:rsidRDefault="009901D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5D1B3" w14:textId="4431CC48" w:rsidR="009901D3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30</w:t>
            </w:r>
            <w:r w:rsidR="009901D3" w:rsidRPr="00CC36BA">
              <w:rPr>
                <w:cs/>
                <w:lang w:val="en-GB"/>
              </w:rPr>
              <w:t xml:space="preserve"> 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AAAA7" w14:textId="77777777" w:rsidR="009901D3" w:rsidRPr="00CC36BA" w:rsidRDefault="009901D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218E6E" w14:textId="4A1EAA62" w:rsidR="009901D3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31</w:t>
            </w:r>
            <w:r w:rsidR="009901D3" w:rsidRPr="00CC36BA">
              <w:rPr>
                <w:cs/>
                <w:lang w:val="en-GB"/>
              </w:rPr>
              <w:t xml:space="preserve"> ธันวาคม</w:t>
            </w:r>
          </w:p>
        </w:tc>
      </w:tr>
      <w:tr w:rsidR="009A66DB" w:rsidRPr="00CC36BA" w14:paraId="181F2A83" w14:textId="77777777" w:rsidTr="009C2D04">
        <w:trPr>
          <w:tblHeader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E4440" w14:textId="77777777" w:rsidR="009A66DB" w:rsidRPr="00CC36BA" w:rsidRDefault="009A66D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0D01CC" w14:textId="26C45659" w:rsidR="009A66DB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256</w:t>
            </w:r>
            <w:r w:rsidR="0032394E" w:rsidRPr="00CC36BA"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0AD1F0" w14:textId="77777777" w:rsidR="009A66DB" w:rsidRPr="00CC36BA" w:rsidRDefault="009A66D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4D46E" w14:textId="5ED61F48" w:rsidR="009A66DB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256</w:t>
            </w:r>
            <w:r w:rsidR="0032394E" w:rsidRPr="00CC36BA">
              <w:t>3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65D8B" w14:textId="77777777" w:rsidR="009A66DB" w:rsidRPr="00CC36BA" w:rsidRDefault="009A66D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F98AD" w14:textId="25D09EB3" w:rsidR="009A66DB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256</w:t>
            </w:r>
            <w:r w:rsidR="0032394E" w:rsidRPr="00CC36BA"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41165E" w14:textId="77777777" w:rsidR="009A66DB" w:rsidRPr="00CC36BA" w:rsidRDefault="009A66D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3CEBE" w14:textId="7266ADC4" w:rsidR="009A66DB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256</w:t>
            </w:r>
            <w:r w:rsidR="0032394E" w:rsidRPr="00CC36BA">
              <w:t>3</w:t>
            </w:r>
          </w:p>
        </w:tc>
      </w:tr>
      <w:tr w:rsidR="009A66DB" w:rsidRPr="00CC36BA" w14:paraId="796B9473" w14:textId="77777777" w:rsidTr="009C2D04">
        <w:trPr>
          <w:trHeight w:val="291"/>
          <w:tblHeader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EB51C" w14:textId="77777777" w:rsidR="009A66DB" w:rsidRPr="00CC36BA" w:rsidRDefault="009A66D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544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66E4FE" w14:textId="77777777" w:rsidR="009A66DB" w:rsidRPr="00CC36BA" w:rsidRDefault="009A66D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i/>
                <w:iCs/>
              </w:rPr>
            </w:pPr>
            <w:r w:rsidRPr="00CC36BA">
              <w:rPr>
                <w:i/>
                <w:iCs/>
                <w:lang w:val="en-GB"/>
              </w:rPr>
              <w:t>(</w:t>
            </w:r>
            <w:r w:rsidRPr="00CC36BA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32394E" w:rsidRPr="00CC36BA" w14:paraId="3507D524" w14:textId="77777777" w:rsidTr="009C2D04"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44641" w14:textId="52268796" w:rsidR="0032394E" w:rsidRPr="00CC36BA" w:rsidRDefault="0047692C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บริษัทย่อย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07E41D" w14:textId="60F20BD1" w:rsidR="0032394E" w:rsidRPr="00CC36BA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-126" w:right="221"/>
              <w:jc w:val="right"/>
            </w:pPr>
            <w:r w:rsidRPr="00CC36BA"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C6DE5C" w14:textId="77777777" w:rsidR="0032394E" w:rsidRPr="00CC36BA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990"/>
              </w:tabs>
              <w:spacing w:line="240" w:lineRule="auto"/>
              <w:ind w:left="-108" w:right="131"/>
              <w:jc w:val="right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4D679C" w14:textId="13CCE9B4" w:rsidR="0032394E" w:rsidRPr="00CC36BA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26" w:right="256"/>
              <w:jc w:val="right"/>
            </w:pPr>
            <w:r w:rsidRPr="00CC36BA">
              <w:t>-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8C8CA2" w14:textId="77777777" w:rsidR="0032394E" w:rsidRPr="00CC36BA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FC0F34" w14:textId="313A566A" w:rsidR="0032394E" w:rsidRPr="00CC36BA" w:rsidRDefault="000B4DAD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</w:pPr>
            <w:r w:rsidRPr="00CC36BA">
              <w:t>7,984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DFE408" w14:textId="77777777" w:rsidR="0032394E" w:rsidRPr="00CC36BA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</w:pP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3BCBD6" w14:textId="7DE3E144" w:rsidR="0032394E" w:rsidRPr="00CC36BA" w:rsidRDefault="0047692C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94"/>
              <w:jc w:val="right"/>
            </w:pPr>
            <w:r w:rsidRPr="00CC36BA">
              <w:t>5,461</w:t>
            </w:r>
          </w:p>
        </w:tc>
      </w:tr>
      <w:tr w:rsidR="0032394E" w:rsidRPr="00CC36BA" w14:paraId="5270C4DE" w14:textId="77777777" w:rsidTr="009C2D04"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99F5D" w14:textId="4B089FD9" w:rsidR="0032394E" w:rsidRPr="00CC36BA" w:rsidRDefault="0047692C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138427" w14:textId="6582AB1F" w:rsidR="0032394E" w:rsidRPr="00CC36BA" w:rsidRDefault="00A20AF7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</w:pPr>
            <w:r w:rsidRPr="00CC36BA">
              <w:t>7,020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C1D66A" w14:textId="77777777" w:rsidR="0032394E" w:rsidRPr="00CC36BA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4B58ED" w14:textId="26BCF86F" w:rsidR="0032394E" w:rsidRPr="00CC36BA" w:rsidRDefault="0047692C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</w:pPr>
            <w:r w:rsidRPr="00CC36BA">
              <w:t>10,790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9F73AE" w14:textId="77777777" w:rsidR="0032394E" w:rsidRPr="00CC36BA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25D684" w14:textId="30B07138" w:rsidR="0032394E" w:rsidRPr="00CC36BA" w:rsidRDefault="000B4DAD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</w:pPr>
            <w:r w:rsidRPr="00CC36BA">
              <w:t>6,624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A36CE8" w14:textId="77777777" w:rsidR="0032394E" w:rsidRPr="00CC36BA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95C9F0" w14:textId="76F3A865" w:rsidR="0032394E" w:rsidRPr="00CC36BA" w:rsidRDefault="0047692C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94"/>
              <w:jc w:val="center"/>
            </w:pPr>
            <w:r w:rsidRPr="00CC36BA">
              <w:t>9,883</w:t>
            </w:r>
          </w:p>
        </w:tc>
      </w:tr>
      <w:tr w:rsidR="0032394E" w:rsidRPr="00CC36BA" w14:paraId="05716618" w14:textId="77777777" w:rsidTr="009C2D04"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2DA1E" w14:textId="77777777" w:rsidR="0032394E" w:rsidRPr="00CC36BA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43" w:hanging="207"/>
              <w:jc w:val="both"/>
              <w:rPr>
                <w:b/>
                <w:bCs/>
                <w:cs/>
              </w:rPr>
            </w:pPr>
            <w:r w:rsidRPr="00CC36BA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1868D5D" w14:textId="10B6D86C" w:rsidR="0032394E" w:rsidRPr="00CC36BA" w:rsidRDefault="00A20AF7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  <w:lang w:val="en-GB"/>
              </w:rPr>
              <w:t>7,020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E9E1CE" w14:textId="77777777" w:rsidR="0032394E" w:rsidRPr="00CC36BA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4887E71" w14:textId="6C825710" w:rsidR="0032394E" w:rsidRPr="00CC36BA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</w:rPr>
              <w:t>10,790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679063" w14:textId="77777777" w:rsidR="0032394E" w:rsidRPr="00CC36BA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71B0FE9" w14:textId="2B435B69" w:rsidR="0032394E" w:rsidRPr="00CC36BA" w:rsidRDefault="000B4DAD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8"/>
              <w:jc w:val="center"/>
              <w:rPr>
                <w:b/>
                <w:bCs/>
              </w:rPr>
            </w:pPr>
            <w:r w:rsidRPr="00CC36BA">
              <w:rPr>
                <w:b/>
                <w:bCs/>
              </w:rPr>
              <w:t>14,608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3E57B3" w14:textId="77777777" w:rsidR="0032394E" w:rsidRPr="00CC36BA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6B76A2F" w14:textId="72AFD37E" w:rsidR="0032394E" w:rsidRPr="00CC36BA" w:rsidRDefault="0032394E" w:rsidP="0032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94"/>
              <w:jc w:val="center"/>
              <w:rPr>
                <w:b/>
                <w:bCs/>
              </w:rPr>
            </w:pPr>
            <w:r w:rsidRPr="00CC36BA">
              <w:rPr>
                <w:b/>
                <w:bCs/>
              </w:rPr>
              <w:t>15,344</w:t>
            </w:r>
          </w:p>
        </w:tc>
      </w:tr>
    </w:tbl>
    <w:p w14:paraId="2BA838C1" w14:textId="1DB2367E" w:rsidR="005E17F2" w:rsidRPr="00CC36BA" w:rsidRDefault="004F6EA0" w:rsidP="00FB097F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i/>
          <w:iCs/>
          <w:sz w:val="26"/>
          <w:szCs w:val="26"/>
        </w:rPr>
      </w:pPr>
      <w:r w:rsidRPr="00CC36BA">
        <w:rPr>
          <w:b/>
          <w:bCs/>
          <w:i/>
          <w:iCs/>
          <w:lang w:val="en-GB"/>
        </w:rPr>
        <w:tab/>
      </w:r>
    </w:p>
    <w:p w14:paraId="6B785D49" w14:textId="509BB3AF" w:rsidR="00936253" w:rsidRPr="00CC36BA" w:rsidRDefault="00936253" w:rsidP="00FB097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CC36BA">
        <w:rPr>
          <w:b/>
          <w:bCs/>
          <w:i/>
          <w:iCs/>
          <w:cs/>
          <w:lang w:val="en-GB"/>
        </w:rPr>
        <w:t xml:space="preserve">หนี้สินตามสัญญาเช่า </w:t>
      </w:r>
      <w:r w:rsidRPr="00CC36BA">
        <w:rPr>
          <w:b/>
          <w:bCs/>
          <w:i/>
          <w:iCs/>
        </w:rPr>
        <w:t xml:space="preserve">- </w:t>
      </w:r>
      <w:r w:rsidRPr="00CC36BA">
        <w:rPr>
          <w:b/>
          <w:bCs/>
          <w:i/>
          <w:iCs/>
          <w:cs/>
          <w:lang w:val="en-GB"/>
        </w:rPr>
        <w:t>กิจการที่เกี่ยวข้องกัน</w:t>
      </w:r>
    </w:p>
    <w:p w14:paraId="039FB6BB" w14:textId="77777777" w:rsidR="004F6EA0" w:rsidRPr="00CC36BA" w:rsidRDefault="004F6EA0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rPr>
          <w:sz w:val="26"/>
          <w:szCs w:val="26"/>
        </w:rPr>
      </w:pPr>
    </w:p>
    <w:tbl>
      <w:tblPr>
        <w:tblW w:w="9288" w:type="dxa"/>
        <w:tblInd w:w="360" w:type="dxa"/>
        <w:tblLook w:val="0000" w:firstRow="0" w:lastRow="0" w:firstColumn="0" w:lastColumn="0" w:noHBand="0" w:noVBand="0"/>
      </w:tblPr>
      <w:tblGrid>
        <w:gridCol w:w="3870"/>
        <w:gridCol w:w="1098"/>
        <w:gridCol w:w="270"/>
        <w:gridCol w:w="1152"/>
        <w:gridCol w:w="243"/>
        <w:gridCol w:w="1215"/>
        <w:gridCol w:w="243"/>
        <w:gridCol w:w="1197"/>
      </w:tblGrid>
      <w:tr w:rsidR="004F6EA0" w:rsidRPr="00CC36BA" w14:paraId="70032462" w14:textId="77777777" w:rsidTr="00567696">
        <w:tc>
          <w:tcPr>
            <w:tcW w:w="3870" w:type="dxa"/>
            <w:shd w:val="clear" w:color="auto" w:fill="auto"/>
          </w:tcPr>
          <w:p w14:paraId="2131C521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noWrap/>
          </w:tcPr>
          <w:p w14:paraId="0D644860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  <w:noWrap/>
          </w:tcPr>
          <w:p w14:paraId="5B3945FE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</w:pPr>
          </w:p>
        </w:tc>
        <w:tc>
          <w:tcPr>
            <w:tcW w:w="2655" w:type="dxa"/>
            <w:gridSpan w:val="3"/>
            <w:shd w:val="clear" w:color="auto" w:fill="auto"/>
            <w:noWrap/>
          </w:tcPr>
          <w:p w14:paraId="3F3F072D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9901D3" w:rsidRPr="00CC36BA" w14:paraId="2E1ADBE2" w14:textId="77777777" w:rsidTr="00567696">
        <w:tc>
          <w:tcPr>
            <w:tcW w:w="3870" w:type="dxa"/>
            <w:shd w:val="clear" w:color="auto" w:fill="auto"/>
          </w:tcPr>
          <w:p w14:paraId="4397B80A" w14:textId="77777777" w:rsidR="009901D3" w:rsidRPr="00CC36BA" w:rsidRDefault="009901D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  <w:noWrap/>
          </w:tcPr>
          <w:p w14:paraId="2E7C3BF7" w14:textId="7A2BAEB9" w:rsidR="009901D3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30</w:t>
            </w:r>
            <w:r w:rsidR="009901D3" w:rsidRPr="00CC36BA">
              <w:rPr>
                <w:cs/>
                <w:lang w:val="en-GB"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  <w:noWrap/>
          </w:tcPr>
          <w:p w14:paraId="6F152E85" w14:textId="77777777" w:rsidR="009901D3" w:rsidRPr="00CC36BA" w:rsidRDefault="009901D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152" w:type="dxa"/>
            <w:shd w:val="clear" w:color="auto" w:fill="auto"/>
            <w:noWrap/>
          </w:tcPr>
          <w:p w14:paraId="1AA6A293" w14:textId="758DEA65" w:rsidR="009901D3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31</w:t>
            </w:r>
            <w:r w:rsidR="009901D3" w:rsidRPr="00CC36BA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243" w:type="dxa"/>
            <w:shd w:val="clear" w:color="auto" w:fill="auto"/>
            <w:noWrap/>
          </w:tcPr>
          <w:p w14:paraId="05B7976E" w14:textId="77777777" w:rsidR="009901D3" w:rsidRPr="00CC36BA" w:rsidRDefault="009901D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15" w:type="dxa"/>
            <w:shd w:val="clear" w:color="auto" w:fill="auto"/>
            <w:noWrap/>
          </w:tcPr>
          <w:p w14:paraId="6F390903" w14:textId="038C708C" w:rsidR="009901D3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30</w:t>
            </w:r>
            <w:r w:rsidR="009901D3" w:rsidRPr="00CC36BA">
              <w:rPr>
                <w:cs/>
                <w:lang w:val="en-GB"/>
              </w:rPr>
              <w:t xml:space="preserve"> มิถุนายน</w:t>
            </w:r>
          </w:p>
        </w:tc>
        <w:tc>
          <w:tcPr>
            <w:tcW w:w="243" w:type="dxa"/>
            <w:shd w:val="clear" w:color="auto" w:fill="auto"/>
            <w:noWrap/>
          </w:tcPr>
          <w:p w14:paraId="7A1B9ED0" w14:textId="77777777" w:rsidR="009901D3" w:rsidRPr="00CC36BA" w:rsidRDefault="009901D3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197" w:type="dxa"/>
            <w:shd w:val="clear" w:color="auto" w:fill="auto"/>
            <w:noWrap/>
          </w:tcPr>
          <w:p w14:paraId="10A892F8" w14:textId="280CD7BC" w:rsidR="009901D3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31</w:t>
            </w:r>
            <w:r w:rsidR="009901D3" w:rsidRPr="00CC36BA">
              <w:rPr>
                <w:cs/>
                <w:lang w:val="en-GB"/>
              </w:rPr>
              <w:t xml:space="preserve"> ธันวาคม</w:t>
            </w:r>
          </w:p>
        </w:tc>
      </w:tr>
      <w:tr w:rsidR="004F6EA0" w:rsidRPr="00CC36BA" w14:paraId="7D82A45F" w14:textId="77777777" w:rsidTr="00567696">
        <w:tc>
          <w:tcPr>
            <w:tcW w:w="3870" w:type="dxa"/>
            <w:shd w:val="clear" w:color="auto" w:fill="auto"/>
          </w:tcPr>
          <w:p w14:paraId="577231E2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  <w:noWrap/>
          </w:tcPr>
          <w:p w14:paraId="52F0A190" w14:textId="62F27ECA" w:rsidR="004F6EA0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256</w:t>
            </w:r>
            <w:r w:rsidR="00C670EA" w:rsidRPr="00CC36BA">
              <w:t>4</w:t>
            </w:r>
          </w:p>
        </w:tc>
        <w:tc>
          <w:tcPr>
            <w:tcW w:w="270" w:type="dxa"/>
            <w:shd w:val="clear" w:color="auto" w:fill="auto"/>
            <w:noWrap/>
          </w:tcPr>
          <w:p w14:paraId="7472F1D1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152" w:type="dxa"/>
            <w:shd w:val="clear" w:color="auto" w:fill="auto"/>
            <w:noWrap/>
          </w:tcPr>
          <w:p w14:paraId="78B3DD54" w14:textId="1F08B0BA" w:rsidR="004F6EA0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256</w:t>
            </w:r>
            <w:r w:rsidR="00C670EA" w:rsidRPr="00CC36BA">
              <w:t>3</w:t>
            </w:r>
          </w:p>
        </w:tc>
        <w:tc>
          <w:tcPr>
            <w:tcW w:w="243" w:type="dxa"/>
            <w:shd w:val="clear" w:color="auto" w:fill="auto"/>
            <w:noWrap/>
          </w:tcPr>
          <w:p w14:paraId="273EC9D7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15" w:type="dxa"/>
            <w:shd w:val="clear" w:color="auto" w:fill="auto"/>
            <w:noWrap/>
          </w:tcPr>
          <w:p w14:paraId="2ED20D5B" w14:textId="19DE2CD0" w:rsidR="004F6EA0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256</w:t>
            </w:r>
            <w:r w:rsidR="00C670EA" w:rsidRPr="00CC36BA">
              <w:t>4</w:t>
            </w:r>
          </w:p>
        </w:tc>
        <w:tc>
          <w:tcPr>
            <w:tcW w:w="243" w:type="dxa"/>
            <w:shd w:val="clear" w:color="auto" w:fill="auto"/>
            <w:noWrap/>
          </w:tcPr>
          <w:p w14:paraId="4B572424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</w:p>
        </w:tc>
        <w:tc>
          <w:tcPr>
            <w:tcW w:w="1197" w:type="dxa"/>
            <w:shd w:val="clear" w:color="auto" w:fill="auto"/>
            <w:noWrap/>
          </w:tcPr>
          <w:p w14:paraId="691248E0" w14:textId="2A5A99E6" w:rsidR="004F6EA0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60" w:lineRule="exact"/>
              <w:ind w:left="-108" w:right="-108"/>
              <w:jc w:val="center"/>
            </w:pPr>
            <w:r w:rsidRPr="00CC36BA">
              <w:t>256</w:t>
            </w:r>
            <w:r w:rsidR="00C670EA" w:rsidRPr="00CC36BA">
              <w:t>3</w:t>
            </w:r>
          </w:p>
        </w:tc>
      </w:tr>
      <w:tr w:rsidR="004F6EA0" w:rsidRPr="00CC36BA" w14:paraId="2A58B1FB" w14:textId="77777777" w:rsidTr="00567696">
        <w:trPr>
          <w:trHeight w:val="291"/>
        </w:trPr>
        <w:tc>
          <w:tcPr>
            <w:tcW w:w="3870" w:type="dxa"/>
            <w:shd w:val="clear" w:color="auto" w:fill="auto"/>
          </w:tcPr>
          <w:p w14:paraId="17E8B90A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5418" w:type="dxa"/>
            <w:gridSpan w:val="7"/>
            <w:shd w:val="clear" w:color="auto" w:fill="auto"/>
            <w:noWrap/>
          </w:tcPr>
          <w:p w14:paraId="560F7718" w14:textId="77777777" w:rsidR="004F6EA0" w:rsidRPr="00CC36BA" w:rsidRDefault="004F6EA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i/>
                <w:iCs/>
              </w:rPr>
            </w:pPr>
            <w:r w:rsidRPr="00CC36BA">
              <w:rPr>
                <w:i/>
                <w:iCs/>
                <w:lang w:val="en-GB"/>
              </w:rPr>
              <w:t>(</w:t>
            </w:r>
            <w:r w:rsidRPr="00CC36BA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C670EA" w:rsidRPr="00CC36BA" w14:paraId="6F4038A5" w14:textId="77777777" w:rsidTr="00567696">
        <w:tc>
          <w:tcPr>
            <w:tcW w:w="3870" w:type="dxa"/>
            <w:shd w:val="clear" w:color="auto" w:fill="auto"/>
          </w:tcPr>
          <w:p w14:paraId="474B40AA" w14:textId="0B2D5769" w:rsidR="00C670EA" w:rsidRPr="00CC36BA" w:rsidRDefault="0047692C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108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CFC940C" w14:textId="61FB0DF2" w:rsidR="00C670EA" w:rsidRPr="00CC36BA" w:rsidRDefault="000B4DAD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</w:pPr>
            <w:r w:rsidRPr="00CC36BA">
              <w:t>8,336</w:t>
            </w:r>
          </w:p>
        </w:tc>
        <w:tc>
          <w:tcPr>
            <w:tcW w:w="270" w:type="dxa"/>
            <w:shd w:val="clear" w:color="auto" w:fill="auto"/>
            <w:noWrap/>
          </w:tcPr>
          <w:p w14:paraId="70C8657A" w14:textId="77777777" w:rsidR="00C670EA" w:rsidRPr="00CC36BA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2E9E059" w14:textId="59E348FD" w:rsidR="00C670EA" w:rsidRPr="00CC36BA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</w:pPr>
            <w:r w:rsidRPr="00CC36BA">
              <w:t>28,344</w:t>
            </w:r>
          </w:p>
        </w:tc>
        <w:tc>
          <w:tcPr>
            <w:tcW w:w="243" w:type="dxa"/>
            <w:shd w:val="clear" w:color="auto" w:fill="auto"/>
            <w:noWrap/>
          </w:tcPr>
          <w:p w14:paraId="715086E1" w14:textId="77777777" w:rsidR="00C670EA" w:rsidRPr="00CC36BA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95349B2" w14:textId="0C71E76E" w:rsidR="00C670EA" w:rsidRPr="00CC36BA" w:rsidRDefault="000B4DAD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</w:pPr>
            <w:r w:rsidRPr="00CC36BA">
              <w:t>8,336</w:t>
            </w:r>
          </w:p>
        </w:tc>
        <w:tc>
          <w:tcPr>
            <w:tcW w:w="243" w:type="dxa"/>
            <w:shd w:val="clear" w:color="auto" w:fill="auto"/>
            <w:noWrap/>
          </w:tcPr>
          <w:p w14:paraId="4B3EF121" w14:textId="77777777" w:rsidR="00C670EA" w:rsidRPr="00CC36BA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8B5530F" w14:textId="18D3AAC0" w:rsidR="00C670EA" w:rsidRPr="00CC36BA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</w:pPr>
            <w:r w:rsidRPr="00CC36BA">
              <w:t>28,344</w:t>
            </w:r>
          </w:p>
        </w:tc>
      </w:tr>
      <w:tr w:rsidR="00C670EA" w:rsidRPr="00CC36BA" w14:paraId="51C43051" w14:textId="77777777" w:rsidTr="00567696">
        <w:tc>
          <w:tcPr>
            <w:tcW w:w="3870" w:type="dxa"/>
            <w:shd w:val="clear" w:color="auto" w:fill="auto"/>
          </w:tcPr>
          <w:p w14:paraId="0DC9F5C0" w14:textId="77777777" w:rsidR="00C670EA" w:rsidRPr="00CC36BA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108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7E57821" w14:textId="64D019D7" w:rsidR="00C670EA" w:rsidRPr="00CC36BA" w:rsidRDefault="000B4DAD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CC36BA">
              <w:rPr>
                <w:b/>
                <w:bCs/>
              </w:rPr>
              <w:t>8,336</w:t>
            </w:r>
          </w:p>
        </w:tc>
        <w:tc>
          <w:tcPr>
            <w:tcW w:w="270" w:type="dxa"/>
            <w:shd w:val="clear" w:color="auto" w:fill="auto"/>
            <w:noWrap/>
          </w:tcPr>
          <w:p w14:paraId="593E585D" w14:textId="77777777" w:rsidR="00C670EA" w:rsidRPr="00CC36BA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7D0C179" w14:textId="2091CF1C" w:rsidR="00C670EA" w:rsidRPr="00CC36BA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CC36BA">
              <w:rPr>
                <w:b/>
                <w:bCs/>
              </w:rPr>
              <w:t>28,344</w:t>
            </w:r>
          </w:p>
        </w:tc>
        <w:tc>
          <w:tcPr>
            <w:tcW w:w="243" w:type="dxa"/>
            <w:shd w:val="clear" w:color="auto" w:fill="auto"/>
            <w:noWrap/>
          </w:tcPr>
          <w:p w14:paraId="2E9B290F" w14:textId="77777777" w:rsidR="00C670EA" w:rsidRPr="00CC36BA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182DFB8" w14:textId="3B94DB45" w:rsidR="00C670EA" w:rsidRPr="00CC36BA" w:rsidRDefault="000B4DAD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CC36BA">
              <w:rPr>
                <w:b/>
                <w:bCs/>
              </w:rPr>
              <w:t>8,336</w:t>
            </w:r>
          </w:p>
        </w:tc>
        <w:tc>
          <w:tcPr>
            <w:tcW w:w="243" w:type="dxa"/>
            <w:shd w:val="clear" w:color="auto" w:fill="auto"/>
            <w:noWrap/>
          </w:tcPr>
          <w:p w14:paraId="64CD6351" w14:textId="77777777" w:rsidR="00C670EA" w:rsidRPr="00CC36BA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6681396" w14:textId="398714FA" w:rsidR="00C670EA" w:rsidRPr="00CC36BA" w:rsidRDefault="00C670EA" w:rsidP="00C6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CC36BA">
              <w:rPr>
                <w:b/>
                <w:bCs/>
              </w:rPr>
              <w:t>28,344</w:t>
            </w:r>
          </w:p>
        </w:tc>
      </w:tr>
    </w:tbl>
    <w:p w14:paraId="6E7E708F" w14:textId="77777777" w:rsidR="004F6EA0" w:rsidRPr="00CC36BA" w:rsidRDefault="004F6EA0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rPr>
          <w:sz w:val="24"/>
          <w:szCs w:val="24"/>
        </w:rPr>
      </w:pPr>
    </w:p>
    <w:p w14:paraId="0DC6D64B" w14:textId="203A00DF" w:rsidR="00FB609A" w:rsidRDefault="00FB609A" w:rsidP="00FB097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b/>
          <w:bCs/>
          <w:i/>
          <w:iCs/>
          <w:lang w:val="en-GB"/>
        </w:rPr>
      </w:pPr>
    </w:p>
    <w:p w14:paraId="6C403CAE" w14:textId="77777777" w:rsidR="00997AD9" w:rsidRPr="00CC36BA" w:rsidRDefault="00997AD9" w:rsidP="00FB097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b/>
          <w:bCs/>
          <w:i/>
          <w:iCs/>
          <w:lang w:val="en-GB"/>
        </w:rPr>
      </w:pPr>
    </w:p>
    <w:p w14:paraId="48E711BF" w14:textId="77777777" w:rsidR="00FB609A" w:rsidRPr="00CC36BA" w:rsidRDefault="00FB609A" w:rsidP="00FB097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b/>
          <w:bCs/>
          <w:i/>
          <w:iCs/>
        </w:rPr>
      </w:pPr>
    </w:p>
    <w:p w14:paraId="03B115B0" w14:textId="2017B77E" w:rsidR="001F3F71" w:rsidRPr="00CC36BA" w:rsidRDefault="005B1F30" w:rsidP="00FB097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CC36BA">
        <w:rPr>
          <w:b/>
          <w:bCs/>
          <w:i/>
          <w:iCs/>
          <w:cs/>
          <w:lang w:val="en-GB"/>
        </w:rPr>
        <w:lastRenderedPageBreak/>
        <w:t>สั</w:t>
      </w:r>
      <w:r w:rsidR="001F3F71" w:rsidRPr="00CC36BA">
        <w:rPr>
          <w:b/>
          <w:bCs/>
          <w:i/>
          <w:iCs/>
          <w:cs/>
          <w:lang w:val="en-GB"/>
        </w:rPr>
        <w:t>ญญาสำคัญที่ทำกับกิจการที่เกี่ยวข้องกัน</w:t>
      </w:r>
    </w:p>
    <w:p w14:paraId="3B99BE9B" w14:textId="77777777" w:rsidR="001F3F71" w:rsidRPr="00CC36BA" w:rsidRDefault="001F3F71" w:rsidP="00FB097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426DBE94" w14:textId="063DFBB5" w:rsidR="0047692C" w:rsidRPr="00CC36BA" w:rsidRDefault="0047692C" w:rsidP="0047692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</w:pPr>
      <w:r w:rsidRPr="00CC36BA">
        <w:rPr>
          <w:cs/>
        </w:rPr>
        <w:t xml:space="preserve">ณ วันที่ </w:t>
      </w:r>
      <w:r w:rsidRPr="00CC36BA">
        <w:t xml:space="preserve">30 </w:t>
      </w:r>
      <w:r w:rsidRPr="00CC36BA">
        <w:rPr>
          <w:rFonts w:hint="cs"/>
          <w:cs/>
        </w:rPr>
        <w:t>มิถุนายน</w:t>
      </w:r>
      <w:r w:rsidRPr="00CC36BA">
        <w:rPr>
          <w:cs/>
        </w:rPr>
        <w:t xml:space="preserve"> </w:t>
      </w:r>
      <w:r w:rsidRPr="00CC36BA">
        <w:t xml:space="preserve">2564 </w:t>
      </w:r>
      <w:r w:rsidRPr="00CC36BA">
        <w:rPr>
          <w:cs/>
        </w:rPr>
        <w:t>กลุ่มบริษัทมีสัญญาสำคัญที่ทำกับกิจการที่เกี่ยวข้องกันที่ออกใหม่หรือมีการแก้ไขในระหว่างงวดมีดังนี้</w:t>
      </w:r>
    </w:p>
    <w:p w14:paraId="07350045" w14:textId="77777777" w:rsidR="0047692C" w:rsidRPr="00CC36BA" w:rsidRDefault="0047692C" w:rsidP="0047692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b/>
          <w:bCs/>
          <w:i/>
          <w:iCs/>
          <w:sz w:val="24"/>
          <w:szCs w:val="24"/>
        </w:rPr>
      </w:pPr>
    </w:p>
    <w:p w14:paraId="17581C01" w14:textId="77777777" w:rsidR="0047692C" w:rsidRPr="00CC36BA" w:rsidRDefault="0047692C" w:rsidP="0047692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CC36BA">
        <w:rPr>
          <w:b/>
          <w:bCs/>
          <w:i/>
          <w:iCs/>
          <w:cs/>
        </w:rPr>
        <w:t>สัญญาเช่า</w:t>
      </w:r>
      <w:r w:rsidRPr="00CC36BA">
        <w:rPr>
          <w:rFonts w:hint="cs"/>
          <w:b/>
          <w:bCs/>
          <w:i/>
          <w:iCs/>
          <w:cs/>
        </w:rPr>
        <w:t>บ่อบำบัดเติมอากาศ</w:t>
      </w:r>
      <w:r w:rsidRPr="00CC36BA">
        <w:rPr>
          <w:b/>
          <w:bCs/>
          <w:i/>
          <w:iCs/>
          <w:cs/>
        </w:rPr>
        <w:t xml:space="preserve"> </w:t>
      </w:r>
    </w:p>
    <w:p w14:paraId="2A370A09" w14:textId="77777777" w:rsidR="0047692C" w:rsidRPr="00CC36BA" w:rsidRDefault="0047692C" w:rsidP="00476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color w:val="000000"/>
          <w:sz w:val="24"/>
          <w:szCs w:val="24"/>
        </w:rPr>
      </w:pPr>
    </w:p>
    <w:p w14:paraId="1C88D38A" w14:textId="77777777" w:rsidR="0047692C" w:rsidRPr="00CC36BA" w:rsidRDefault="0047692C" w:rsidP="00476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color w:val="000000"/>
        </w:rPr>
      </w:pPr>
      <w:r w:rsidRPr="00CC36BA">
        <w:rPr>
          <w:color w:val="000000"/>
          <w:cs/>
        </w:rPr>
        <w:t xml:space="preserve">บริษัทมีสัญญาให้เช่าบ่อบำบัดเติมอากาศกับบริษัทย่อยแห่งหนึ่ง โดยค่าเช่าจะเป็นไปตามที่กำหนดไว้ในสัญญา สัญญามีระยะเวลา </w:t>
      </w:r>
      <w:r w:rsidRPr="00CC36BA">
        <w:rPr>
          <w:color w:val="000000"/>
        </w:rPr>
        <w:t xml:space="preserve">3 </w:t>
      </w:r>
      <w:r w:rsidRPr="00CC36BA">
        <w:rPr>
          <w:color w:val="000000"/>
          <w:cs/>
        </w:rPr>
        <w:t xml:space="preserve">ปี ซึ่งจะสิ้นสุดในเดือนธันวาคม </w:t>
      </w:r>
      <w:r w:rsidRPr="00CC36BA">
        <w:rPr>
          <w:color w:val="000000"/>
        </w:rPr>
        <w:t>2566</w:t>
      </w:r>
    </w:p>
    <w:p w14:paraId="4828078F" w14:textId="77777777" w:rsidR="0047692C" w:rsidRPr="00CC36BA" w:rsidRDefault="0047692C" w:rsidP="0047692C">
      <w:pPr>
        <w:spacing w:line="240" w:lineRule="auto"/>
        <w:ind w:left="547" w:right="-43"/>
        <w:jc w:val="thaiDistribute"/>
        <w:rPr>
          <w:i/>
          <w:iCs/>
          <w:sz w:val="22"/>
          <w:szCs w:val="22"/>
        </w:rPr>
      </w:pPr>
    </w:p>
    <w:p w14:paraId="42B6DC28" w14:textId="77777777" w:rsidR="0047692C" w:rsidRPr="00CC36BA" w:rsidRDefault="0047692C" w:rsidP="0047692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</w:rPr>
      </w:pPr>
      <w:r w:rsidRPr="00CC36BA">
        <w:rPr>
          <w:b/>
          <w:bCs/>
          <w:i/>
          <w:iCs/>
          <w:cs/>
        </w:rPr>
        <w:t>การค้ำประกัน</w:t>
      </w:r>
    </w:p>
    <w:p w14:paraId="7C28B0E3" w14:textId="77777777" w:rsidR="0047692C" w:rsidRPr="00CC36BA" w:rsidRDefault="0047692C" w:rsidP="00476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color w:val="000000"/>
          <w:sz w:val="20"/>
          <w:szCs w:val="20"/>
        </w:rPr>
      </w:pPr>
    </w:p>
    <w:p w14:paraId="4016E3CF" w14:textId="7A7E7B97" w:rsidR="0047692C" w:rsidRPr="00CC36BA" w:rsidRDefault="0047692C" w:rsidP="00476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color w:val="000000"/>
        </w:rPr>
      </w:pPr>
      <w:r w:rsidRPr="00CC36BA">
        <w:rPr>
          <w:color w:val="000000"/>
          <w:cs/>
        </w:rPr>
        <w:t>บริษัทมีภาระค้ำประกันวงเงินสินเชื่อให้แก่บริษัทย่อยแห่ง</w:t>
      </w:r>
      <w:r w:rsidRPr="00CC36BA">
        <w:rPr>
          <w:rFonts w:hint="cs"/>
          <w:color w:val="000000"/>
          <w:cs/>
        </w:rPr>
        <w:t>หนึ่ง</w:t>
      </w:r>
      <w:r w:rsidRPr="00CC36BA">
        <w:rPr>
          <w:color w:val="000000"/>
          <w:cs/>
        </w:rPr>
        <w:t xml:space="preserve"> กับสถาบันการเงินในประเทศ เป็นจำนวน </w:t>
      </w:r>
      <w:r w:rsidRPr="00CC36BA">
        <w:rPr>
          <w:color w:val="000000"/>
        </w:rPr>
        <w:t>2,</w:t>
      </w:r>
      <w:r w:rsidR="00FC30C0" w:rsidRPr="00CC36BA">
        <w:rPr>
          <w:color w:val="000000"/>
        </w:rPr>
        <w:t>5</w:t>
      </w:r>
      <w:r w:rsidRPr="00CC36BA">
        <w:rPr>
          <w:color w:val="000000"/>
        </w:rPr>
        <w:t xml:space="preserve">77 </w:t>
      </w:r>
      <w:r w:rsidRPr="00CC36BA">
        <w:rPr>
          <w:color w:val="000000"/>
          <w:cs/>
        </w:rPr>
        <w:t xml:space="preserve">ล้านบาท </w:t>
      </w:r>
      <w:r w:rsidRPr="00CC36BA">
        <w:rPr>
          <w:i/>
          <w:iCs/>
          <w:color w:val="000000"/>
          <w:cs/>
        </w:rPr>
        <w:t>(</w:t>
      </w:r>
      <w:r w:rsidRPr="00CC36BA">
        <w:rPr>
          <w:i/>
          <w:iCs/>
          <w:color w:val="000000"/>
        </w:rPr>
        <w:t xml:space="preserve">31 </w:t>
      </w:r>
      <w:r w:rsidRPr="00CC36BA">
        <w:rPr>
          <w:rFonts w:hint="cs"/>
          <w:i/>
          <w:iCs/>
          <w:color w:val="000000"/>
          <w:cs/>
        </w:rPr>
        <w:t xml:space="preserve">ธันวาคม </w:t>
      </w:r>
      <w:r w:rsidRPr="00CC36BA">
        <w:rPr>
          <w:i/>
          <w:iCs/>
          <w:color w:val="000000"/>
        </w:rPr>
        <w:t xml:space="preserve">2563: 1,781 </w:t>
      </w:r>
      <w:r w:rsidRPr="00CC36BA">
        <w:rPr>
          <w:i/>
          <w:iCs/>
          <w:color w:val="000000"/>
          <w:cs/>
        </w:rPr>
        <w:t>ล้านบาท</w:t>
      </w:r>
      <w:r w:rsidRPr="00CC36BA">
        <w:rPr>
          <w:i/>
          <w:iCs/>
          <w:color w:val="000000"/>
        </w:rPr>
        <w:t xml:space="preserve"> </w:t>
      </w:r>
      <w:r w:rsidRPr="00CC36BA">
        <w:rPr>
          <w:rFonts w:hint="cs"/>
          <w:i/>
          <w:iCs/>
          <w:color w:val="000000"/>
          <w:cs/>
        </w:rPr>
        <w:t>สำหรับบริษัทย่อยทุกแห่ง</w:t>
      </w:r>
      <w:r w:rsidRPr="00CC36BA">
        <w:rPr>
          <w:i/>
          <w:iCs/>
          <w:color w:val="000000"/>
          <w:cs/>
        </w:rPr>
        <w:t>)</w:t>
      </w:r>
      <w:r w:rsidRPr="00CC36BA">
        <w:rPr>
          <w:color w:val="000000"/>
          <w:cs/>
        </w:rPr>
        <w:t xml:space="preserve"> การค้ำประกันข้างต้นไม่มีการคิดค่าธรรมเนียมระหว่างกัน</w:t>
      </w:r>
    </w:p>
    <w:p w14:paraId="4465B7E3" w14:textId="77777777" w:rsidR="00C25B1F" w:rsidRPr="00CC36BA" w:rsidRDefault="00C25B1F" w:rsidP="00C2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870"/>
        </w:tabs>
        <w:spacing w:line="240" w:lineRule="auto"/>
        <w:ind w:left="547"/>
        <w:jc w:val="thaiDistribute"/>
        <w:rPr>
          <w:color w:val="000000"/>
        </w:rPr>
      </w:pPr>
    </w:p>
    <w:p w14:paraId="0C6C48A2" w14:textId="54CBA3BE" w:rsidR="00C25B1F" w:rsidRPr="00CC36BA" w:rsidRDefault="00EC3DC7" w:rsidP="00C2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720"/>
        </w:tabs>
        <w:spacing w:line="240" w:lineRule="auto"/>
        <w:ind w:right="-43"/>
        <w:jc w:val="thaiDistribute"/>
        <w:rPr>
          <w:b/>
          <w:bCs/>
        </w:rPr>
      </w:pPr>
      <w:r w:rsidRPr="00CC36BA">
        <w:rPr>
          <w:b/>
          <w:bCs/>
        </w:rPr>
        <w:t>3</w:t>
      </w:r>
      <w:r w:rsidR="00C25B1F" w:rsidRPr="00CC36BA">
        <w:rPr>
          <w:b/>
          <w:bCs/>
        </w:rPr>
        <w:tab/>
      </w:r>
      <w:r w:rsidR="00C25B1F" w:rsidRPr="00CC36BA">
        <w:rPr>
          <w:bCs/>
          <w:cs/>
          <w:lang w:val="en-GB"/>
        </w:rPr>
        <w:t>ลูกหนี้การค้า</w:t>
      </w:r>
    </w:p>
    <w:p w14:paraId="16A184A1" w14:textId="284FEF6D" w:rsidR="00C7124B" w:rsidRPr="00CC36BA" w:rsidRDefault="00C7124B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8"/>
        <w:gridCol w:w="180"/>
        <w:gridCol w:w="722"/>
        <w:gridCol w:w="1080"/>
        <w:gridCol w:w="270"/>
        <w:gridCol w:w="1082"/>
        <w:gridCol w:w="236"/>
        <w:gridCol w:w="34"/>
        <w:gridCol w:w="990"/>
        <w:gridCol w:w="270"/>
        <w:gridCol w:w="1080"/>
      </w:tblGrid>
      <w:tr w:rsidR="00C7124B" w:rsidRPr="00CC36BA" w14:paraId="4707C54C" w14:textId="77777777" w:rsidTr="00EC5F81">
        <w:tc>
          <w:tcPr>
            <w:tcW w:w="3238" w:type="dxa"/>
          </w:tcPr>
          <w:p w14:paraId="4D69D11B" w14:textId="77777777" w:rsidR="00C7124B" w:rsidRPr="00CC36BA" w:rsidRDefault="00C7124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02" w:type="dxa"/>
            <w:gridSpan w:val="2"/>
          </w:tcPr>
          <w:p w14:paraId="6F87D09F" w14:textId="77777777" w:rsidR="00C7124B" w:rsidRPr="00CC36BA" w:rsidRDefault="00C7124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432" w:type="dxa"/>
            <w:gridSpan w:val="3"/>
          </w:tcPr>
          <w:p w14:paraId="485B5F78" w14:textId="77777777" w:rsidR="00C7124B" w:rsidRPr="00CC36BA" w:rsidRDefault="00C7124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46A543C" w14:textId="77777777" w:rsidR="00C7124B" w:rsidRPr="00CC36BA" w:rsidRDefault="00C7124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2340" w:type="dxa"/>
            <w:gridSpan w:val="3"/>
          </w:tcPr>
          <w:p w14:paraId="2E2E733D" w14:textId="77777777" w:rsidR="00C7124B" w:rsidRPr="00CC36BA" w:rsidRDefault="00C7124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b/>
                <w:bCs/>
              </w:rPr>
            </w:pPr>
            <w:r w:rsidRPr="00CC36BA">
              <w:rPr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243CB1" w:rsidRPr="00CC36BA" w14:paraId="00E12A9A" w14:textId="77777777" w:rsidTr="00EC5F81">
        <w:tc>
          <w:tcPr>
            <w:tcW w:w="3238" w:type="dxa"/>
          </w:tcPr>
          <w:p w14:paraId="1028E228" w14:textId="77777777" w:rsidR="00243CB1" w:rsidRPr="00CC36BA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02" w:type="dxa"/>
            <w:gridSpan w:val="2"/>
          </w:tcPr>
          <w:p w14:paraId="0B78E171" w14:textId="77777777" w:rsidR="00243CB1" w:rsidRPr="00CC36BA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i/>
                <w:iCs/>
                <w:cs/>
                <w:lang w:val="en-GB"/>
              </w:rPr>
            </w:pPr>
          </w:p>
        </w:tc>
        <w:tc>
          <w:tcPr>
            <w:tcW w:w="1080" w:type="dxa"/>
          </w:tcPr>
          <w:p w14:paraId="376D5569" w14:textId="34E35336" w:rsidR="00243CB1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30</w:t>
            </w:r>
            <w:r w:rsidR="00243CB1" w:rsidRPr="00CC36BA">
              <w:rPr>
                <w:cs/>
                <w:lang w:val="en-GB"/>
              </w:rPr>
              <w:t xml:space="preserve"> มิถุนายน</w:t>
            </w:r>
          </w:p>
        </w:tc>
        <w:tc>
          <w:tcPr>
            <w:tcW w:w="270" w:type="dxa"/>
          </w:tcPr>
          <w:p w14:paraId="7872812C" w14:textId="77777777" w:rsidR="00243CB1" w:rsidRPr="00CC36BA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2" w:type="dxa"/>
          </w:tcPr>
          <w:p w14:paraId="5BD261A1" w14:textId="0C9DCDAF" w:rsidR="00243CB1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31</w:t>
            </w:r>
            <w:r w:rsidR="00243CB1" w:rsidRPr="00CC36BA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270" w:type="dxa"/>
            <w:gridSpan w:val="2"/>
          </w:tcPr>
          <w:p w14:paraId="30F84604" w14:textId="77777777" w:rsidR="00243CB1" w:rsidRPr="00CC36BA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990" w:type="dxa"/>
          </w:tcPr>
          <w:p w14:paraId="3FA2C9D7" w14:textId="5431FE76" w:rsidR="00243CB1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30</w:t>
            </w:r>
            <w:r w:rsidR="00243CB1" w:rsidRPr="00CC36BA">
              <w:rPr>
                <w:cs/>
                <w:lang w:val="en-GB"/>
              </w:rPr>
              <w:t xml:space="preserve"> มิถุนายน</w:t>
            </w:r>
          </w:p>
        </w:tc>
        <w:tc>
          <w:tcPr>
            <w:tcW w:w="270" w:type="dxa"/>
          </w:tcPr>
          <w:p w14:paraId="63261465" w14:textId="77777777" w:rsidR="00243CB1" w:rsidRPr="00CC36BA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0" w:type="dxa"/>
          </w:tcPr>
          <w:p w14:paraId="46E957FC" w14:textId="4E17A37F" w:rsidR="00243CB1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31</w:t>
            </w:r>
            <w:r w:rsidR="00243CB1" w:rsidRPr="00CC36BA">
              <w:rPr>
                <w:cs/>
                <w:lang w:val="en-GB"/>
              </w:rPr>
              <w:t xml:space="preserve"> ธันวาคม</w:t>
            </w:r>
          </w:p>
        </w:tc>
      </w:tr>
      <w:tr w:rsidR="00243CB1" w:rsidRPr="00CC36BA" w14:paraId="5F110E4E" w14:textId="77777777" w:rsidTr="00EC5F81">
        <w:tc>
          <w:tcPr>
            <w:tcW w:w="3238" w:type="dxa"/>
          </w:tcPr>
          <w:p w14:paraId="592C176E" w14:textId="77777777" w:rsidR="00243CB1" w:rsidRPr="00CC36BA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02" w:type="dxa"/>
            <w:gridSpan w:val="2"/>
          </w:tcPr>
          <w:p w14:paraId="0B8BCDBA" w14:textId="77777777" w:rsidR="00243CB1" w:rsidRPr="00CC36BA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i/>
                <w:iCs/>
                <w:cs/>
                <w:lang w:val="en-GB"/>
              </w:rPr>
            </w:pPr>
          </w:p>
        </w:tc>
        <w:tc>
          <w:tcPr>
            <w:tcW w:w="1080" w:type="dxa"/>
          </w:tcPr>
          <w:p w14:paraId="0D6013B1" w14:textId="509ECD0E" w:rsidR="00243CB1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9A0EEC" w:rsidRPr="00CC36BA">
              <w:t>4</w:t>
            </w:r>
          </w:p>
        </w:tc>
        <w:tc>
          <w:tcPr>
            <w:tcW w:w="270" w:type="dxa"/>
          </w:tcPr>
          <w:p w14:paraId="39E02CD7" w14:textId="77777777" w:rsidR="00243CB1" w:rsidRPr="00CC36BA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2" w:type="dxa"/>
          </w:tcPr>
          <w:p w14:paraId="68250F24" w14:textId="268C3503" w:rsidR="00243CB1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9A0EEC" w:rsidRPr="00CC36BA">
              <w:t>3</w:t>
            </w:r>
          </w:p>
        </w:tc>
        <w:tc>
          <w:tcPr>
            <w:tcW w:w="270" w:type="dxa"/>
            <w:gridSpan w:val="2"/>
          </w:tcPr>
          <w:p w14:paraId="70C2CC84" w14:textId="77777777" w:rsidR="00243CB1" w:rsidRPr="00CC36BA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990" w:type="dxa"/>
          </w:tcPr>
          <w:p w14:paraId="7C2CC821" w14:textId="39A37F39" w:rsidR="00243CB1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9A0EEC" w:rsidRPr="00CC36BA">
              <w:t>4</w:t>
            </w:r>
          </w:p>
        </w:tc>
        <w:tc>
          <w:tcPr>
            <w:tcW w:w="270" w:type="dxa"/>
          </w:tcPr>
          <w:p w14:paraId="5D0694A5" w14:textId="77777777" w:rsidR="00243CB1" w:rsidRPr="00CC36BA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0" w:type="dxa"/>
          </w:tcPr>
          <w:p w14:paraId="6081651E" w14:textId="523D816F" w:rsidR="00243CB1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9A0EEC" w:rsidRPr="00CC36BA">
              <w:t>3</w:t>
            </w:r>
          </w:p>
        </w:tc>
      </w:tr>
      <w:tr w:rsidR="00243CB1" w:rsidRPr="00CC36BA" w14:paraId="7A9B9E81" w14:textId="77777777" w:rsidTr="00EC5F81">
        <w:tc>
          <w:tcPr>
            <w:tcW w:w="3238" w:type="dxa"/>
          </w:tcPr>
          <w:p w14:paraId="2C5EC172" w14:textId="77777777" w:rsidR="00243CB1" w:rsidRPr="00CC36BA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902" w:type="dxa"/>
            <w:gridSpan w:val="2"/>
          </w:tcPr>
          <w:p w14:paraId="4A2FF699" w14:textId="77777777" w:rsidR="00243CB1" w:rsidRPr="00CC36BA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5042" w:type="dxa"/>
            <w:gridSpan w:val="8"/>
          </w:tcPr>
          <w:p w14:paraId="2D1430A9" w14:textId="77777777" w:rsidR="00243CB1" w:rsidRPr="00CC36BA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  <w:lang w:val="en-GB"/>
              </w:rPr>
            </w:pPr>
            <w:r w:rsidRPr="00CC36BA">
              <w:rPr>
                <w:i/>
                <w:iCs/>
                <w:lang w:val="en-GB"/>
              </w:rPr>
              <w:t>(</w:t>
            </w:r>
            <w:r w:rsidRPr="00CC36BA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9A0EEC" w:rsidRPr="00CC36BA" w14:paraId="3ABB17BA" w14:textId="77777777" w:rsidTr="00EC5F81">
        <w:tc>
          <w:tcPr>
            <w:tcW w:w="3418" w:type="dxa"/>
            <w:gridSpan w:val="2"/>
          </w:tcPr>
          <w:p w14:paraId="102F740D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cs/>
              </w:rPr>
            </w:pPr>
            <w:r w:rsidRPr="00CC36BA">
              <w:rPr>
                <w:cs/>
                <w:lang w:val="en-GB"/>
              </w:rPr>
              <w:t>ยังไม่ครบกำหนดชำระ</w:t>
            </w:r>
          </w:p>
        </w:tc>
        <w:tc>
          <w:tcPr>
            <w:tcW w:w="722" w:type="dxa"/>
          </w:tcPr>
          <w:p w14:paraId="0783C170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4A08754" w14:textId="5EBCC38D" w:rsidR="009A0EEC" w:rsidRPr="00CC36BA" w:rsidRDefault="00043F48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</w:pPr>
            <w:r w:rsidRPr="00CC36BA">
              <w:t>535,088</w:t>
            </w:r>
          </w:p>
        </w:tc>
        <w:tc>
          <w:tcPr>
            <w:tcW w:w="270" w:type="dxa"/>
          </w:tcPr>
          <w:p w14:paraId="7D7490B5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2" w:type="dxa"/>
          </w:tcPr>
          <w:p w14:paraId="7BE05EDF" w14:textId="6CDF6643" w:rsidR="009A0EEC" w:rsidRPr="00CC36BA" w:rsidRDefault="009A0EEC" w:rsidP="009A0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</w:pPr>
            <w:r w:rsidRPr="00CC36BA">
              <w:t>353,509</w:t>
            </w:r>
          </w:p>
        </w:tc>
        <w:tc>
          <w:tcPr>
            <w:tcW w:w="236" w:type="dxa"/>
          </w:tcPr>
          <w:p w14:paraId="69A4793C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65CBE61C" w14:textId="3B7AA56F" w:rsidR="009A0EEC" w:rsidRPr="00CC36BA" w:rsidRDefault="00043F48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</w:pPr>
            <w:r w:rsidRPr="00CC36BA">
              <w:t>198,007</w:t>
            </w:r>
          </w:p>
        </w:tc>
        <w:tc>
          <w:tcPr>
            <w:tcW w:w="270" w:type="dxa"/>
          </w:tcPr>
          <w:p w14:paraId="5A47AEEA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0" w:type="dxa"/>
          </w:tcPr>
          <w:p w14:paraId="0B0E32AF" w14:textId="59D2B395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</w:pPr>
            <w:r w:rsidRPr="00CC36BA">
              <w:t>243,42</w:t>
            </w:r>
            <w:r w:rsidR="00F04186" w:rsidRPr="00CC36BA">
              <w:t>5</w:t>
            </w:r>
          </w:p>
        </w:tc>
      </w:tr>
      <w:tr w:rsidR="009A0EEC" w:rsidRPr="00CC36BA" w14:paraId="65C73739" w14:textId="77777777" w:rsidTr="00EC5F81">
        <w:tc>
          <w:tcPr>
            <w:tcW w:w="3418" w:type="dxa"/>
            <w:gridSpan w:val="2"/>
          </w:tcPr>
          <w:p w14:paraId="3689FE3B" w14:textId="45A8419C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cs/>
              </w:rPr>
            </w:pPr>
            <w:r w:rsidRPr="00CC36BA">
              <w:rPr>
                <w:cs/>
                <w:lang w:val="en-GB"/>
              </w:rPr>
              <w:t>เกินกำหนดชำระ</w:t>
            </w:r>
          </w:p>
        </w:tc>
        <w:tc>
          <w:tcPr>
            <w:tcW w:w="722" w:type="dxa"/>
          </w:tcPr>
          <w:p w14:paraId="66EAF818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F3CA8AD" w14:textId="0F2FC7BC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</w:pPr>
          </w:p>
        </w:tc>
        <w:tc>
          <w:tcPr>
            <w:tcW w:w="270" w:type="dxa"/>
          </w:tcPr>
          <w:p w14:paraId="351FEDA2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2" w:type="dxa"/>
          </w:tcPr>
          <w:p w14:paraId="24EC3233" w14:textId="77777777" w:rsidR="009A0EEC" w:rsidRPr="00CC36BA" w:rsidRDefault="009A0EEC" w:rsidP="009A0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</w:pPr>
          </w:p>
        </w:tc>
        <w:tc>
          <w:tcPr>
            <w:tcW w:w="236" w:type="dxa"/>
          </w:tcPr>
          <w:p w14:paraId="144E99E8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267328C8" w14:textId="370E2049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</w:pPr>
          </w:p>
        </w:tc>
        <w:tc>
          <w:tcPr>
            <w:tcW w:w="270" w:type="dxa"/>
          </w:tcPr>
          <w:p w14:paraId="2AF04FC8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0" w:type="dxa"/>
          </w:tcPr>
          <w:p w14:paraId="60317E4D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</w:pPr>
          </w:p>
        </w:tc>
      </w:tr>
      <w:tr w:rsidR="009A0EEC" w:rsidRPr="00CC36BA" w14:paraId="137E0CF4" w14:textId="77777777" w:rsidTr="00EC5F81">
        <w:tc>
          <w:tcPr>
            <w:tcW w:w="3418" w:type="dxa"/>
            <w:gridSpan w:val="2"/>
          </w:tcPr>
          <w:p w14:paraId="269E6B16" w14:textId="39C12873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cs/>
              </w:rPr>
            </w:pPr>
            <w:r w:rsidRPr="00CC36BA">
              <w:t xml:space="preserve">   </w:t>
            </w:r>
            <w:r w:rsidRPr="00CC36BA">
              <w:rPr>
                <w:cs/>
                <w:lang w:val="en-GB"/>
              </w:rPr>
              <w:t xml:space="preserve">น้อยกว่า </w:t>
            </w:r>
            <w:r w:rsidRPr="00CC36BA">
              <w:t>3</w:t>
            </w:r>
            <w:r w:rsidRPr="00CC36BA">
              <w:rPr>
                <w:cs/>
                <w:lang w:val="en-GB"/>
              </w:rPr>
              <w:t xml:space="preserve"> เดือน</w:t>
            </w:r>
          </w:p>
        </w:tc>
        <w:tc>
          <w:tcPr>
            <w:tcW w:w="722" w:type="dxa"/>
          </w:tcPr>
          <w:p w14:paraId="267EFB9E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087A0F5" w14:textId="6208214A" w:rsidR="009A0EEC" w:rsidRPr="00CC36BA" w:rsidRDefault="00043F48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</w:pPr>
            <w:r w:rsidRPr="00CC36BA">
              <w:t>33,450</w:t>
            </w:r>
          </w:p>
        </w:tc>
        <w:tc>
          <w:tcPr>
            <w:tcW w:w="270" w:type="dxa"/>
          </w:tcPr>
          <w:p w14:paraId="1E36B890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2" w:type="dxa"/>
          </w:tcPr>
          <w:p w14:paraId="345332F9" w14:textId="5DFFA8DD" w:rsidR="009A0EEC" w:rsidRPr="00CC36BA" w:rsidRDefault="009A0EEC" w:rsidP="009A0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</w:pPr>
            <w:r w:rsidRPr="00CC36BA">
              <w:t>2,733</w:t>
            </w:r>
          </w:p>
        </w:tc>
        <w:tc>
          <w:tcPr>
            <w:tcW w:w="236" w:type="dxa"/>
          </w:tcPr>
          <w:p w14:paraId="76D738F2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39B0887C" w14:textId="39786F6D" w:rsidR="009A0EEC" w:rsidRPr="00CC36BA" w:rsidRDefault="00043F48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</w:pPr>
            <w:r w:rsidRPr="00CC36BA">
              <w:t>27,77</w:t>
            </w:r>
            <w:r w:rsidR="00A646B2" w:rsidRPr="00CC36BA">
              <w:t>6</w:t>
            </w:r>
          </w:p>
        </w:tc>
        <w:tc>
          <w:tcPr>
            <w:tcW w:w="270" w:type="dxa"/>
          </w:tcPr>
          <w:p w14:paraId="4470DE87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0" w:type="dxa"/>
          </w:tcPr>
          <w:p w14:paraId="3915C6F2" w14:textId="55504A25" w:rsidR="009A0EEC" w:rsidRPr="00CC36BA" w:rsidRDefault="009A0EEC" w:rsidP="009A0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 w:line="240" w:lineRule="auto"/>
              <w:ind w:right="-115"/>
              <w:jc w:val="center"/>
            </w:pPr>
            <w:r w:rsidRPr="00CC36BA">
              <w:t>-</w:t>
            </w:r>
          </w:p>
        </w:tc>
      </w:tr>
      <w:tr w:rsidR="009A0EEC" w:rsidRPr="00CC36BA" w14:paraId="5E7691E6" w14:textId="77777777" w:rsidTr="00EC5F81">
        <w:tc>
          <w:tcPr>
            <w:tcW w:w="3418" w:type="dxa"/>
            <w:gridSpan w:val="2"/>
          </w:tcPr>
          <w:p w14:paraId="26BFB585" w14:textId="4239A46F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</w:pPr>
            <w:r w:rsidRPr="00CC36BA">
              <w:t xml:space="preserve">   3</w:t>
            </w:r>
            <w:r w:rsidRPr="00CC36BA">
              <w:rPr>
                <w:lang w:val="en-GB"/>
              </w:rPr>
              <w:t xml:space="preserve"> </w:t>
            </w:r>
            <w:r w:rsidRPr="00CC36BA">
              <w:t>-</w:t>
            </w:r>
            <w:r w:rsidRPr="00CC36BA">
              <w:rPr>
                <w:lang w:val="en-GB"/>
              </w:rPr>
              <w:t xml:space="preserve"> </w:t>
            </w:r>
            <w:r w:rsidRPr="00CC36BA">
              <w:t>6</w:t>
            </w:r>
            <w:r w:rsidRPr="00CC36BA">
              <w:rPr>
                <w:cs/>
                <w:lang w:val="en-GB"/>
              </w:rPr>
              <w:t xml:space="preserve"> เดือน</w:t>
            </w:r>
          </w:p>
        </w:tc>
        <w:tc>
          <w:tcPr>
            <w:tcW w:w="722" w:type="dxa"/>
          </w:tcPr>
          <w:p w14:paraId="23A37D78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2112961" w14:textId="6CF20459" w:rsidR="009A0EEC" w:rsidRPr="00CC36BA" w:rsidRDefault="00043F48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</w:pPr>
            <w:r w:rsidRPr="00CC36BA">
              <w:t>8</w:t>
            </w:r>
          </w:p>
        </w:tc>
        <w:tc>
          <w:tcPr>
            <w:tcW w:w="270" w:type="dxa"/>
          </w:tcPr>
          <w:p w14:paraId="776D3E55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2" w:type="dxa"/>
          </w:tcPr>
          <w:p w14:paraId="34FD49C0" w14:textId="33FE1ABA" w:rsidR="009A0EEC" w:rsidRPr="00CC36BA" w:rsidRDefault="009A0EEC" w:rsidP="009A0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</w:pPr>
            <w:r w:rsidRPr="00CC36BA">
              <w:t>-</w:t>
            </w:r>
          </w:p>
        </w:tc>
        <w:tc>
          <w:tcPr>
            <w:tcW w:w="236" w:type="dxa"/>
          </w:tcPr>
          <w:p w14:paraId="740322CA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375A89A2" w14:textId="2BC71E8A" w:rsidR="009A0EEC" w:rsidRPr="00CC36BA" w:rsidRDefault="00043F48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</w:pPr>
            <w:r w:rsidRPr="00CC36BA">
              <w:t>-</w:t>
            </w:r>
          </w:p>
        </w:tc>
        <w:tc>
          <w:tcPr>
            <w:tcW w:w="270" w:type="dxa"/>
          </w:tcPr>
          <w:p w14:paraId="275ED535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0" w:type="dxa"/>
          </w:tcPr>
          <w:p w14:paraId="7C26256C" w14:textId="04394B7B" w:rsidR="009A0EEC" w:rsidRPr="00CC36BA" w:rsidRDefault="009A0EEC" w:rsidP="009A0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 w:line="240" w:lineRule="auto"/>
              <w:ind w:right="-115"/>
              <w:jc w:val="center"/>
            </w:pPr>
            <w:r w:rsidRPr="00CC36BA">
              <w:t>-</w:t>
            </w:r>
          </w:p>
        </w:tc>
      </w:tr>
      <w:tr w:rsidR="009A0EEC" w:rsidRPr="00CC36BA" w14:paraId="3966AAC7" w14:textId="77777777" w:rsidTr="00EC5F81">
        <w:tc>
          <w:tcPr>
            <w:tcW w:w="3418" w:type="dxa"/>
            <w:gridSpan w:val="2"/>
          </w:tcPr>
          <w:p w14:paraId="183523CB" w14:textId="38661C4D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</w:pPr>
            <w:r w:rsidRPr="00CC36BA">
              <w:t xml:space="preserve">   6</w:t>
            </w:r>
            <w:r w:rsidRPr="00CC36BA">
              <w:rPr>
                <w:lang w:val="en-GB"/>
              </w:rPr>
              <w:t xml:space="preserve"> </w:t>
            </w:r>
            <w:r w:rsidRPr="00CC36BA">
              <w:t>-</w:t>
            </w:r>
            <w:r w:rsidRPr="00CC36BA">
              <w:rPr>
                <w:lang w:val="en-GB"/>
              </w:rPr>
              <w:t xml:space="preserve"> </w:t>
            </w:r>
            <w:r w:rsidRPr="00CC36BA">
              <w:t>12</w:t>
            </w:r>
            <w:r w:rsidRPr="00CC36BA">
              <w:rPr>
                <w:cs/>
                <w:lang w:val="en-GB"/>
              </w:rPr>
              <w:t xml:space="preserve"> เดือน</w:t>
            </w:r>
          </w:p>
        </w:tc>
        <w:tc>
          <w:tcPr>
            <w:tcW w:w="722" w:type="dxa"/>
          </w:tcPr>
          <w:p w14:paraId="49AAE069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B7008CB" w14:textId="1B9DBCD3" w:rsidR="009A0EEC" w:rsidRPr="00CC36BA" w:rsidRDefault="00043F48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</w:pPr>
            <w:r w:rsidRPr="00CC36BA">
              <w:t>-</w:t>
            </w:r>
          </w:p>
        </w:tc>
        <w:tc>
          <w:tcPr>
            <w:tcW w:w="270" w:type="dxa"/>
          </w:tcPr>
          <w:p w14:paraId="540E15C2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2" w:type="dxa"/>
          </w:tcPr>
          <w:p w14:paraId="3B658E4A" w14:textId="36540F63" w:rsidR="009A0EEC" w:rsidRPr="00CC36BA" w:rsidRDefault="009A0EEC" w:rsidP="009A0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</w:pPr>
            <w:r w:rsidRPr="00CC36BA">
              <w:t>14</w:t>
            </w:r>
          </w:p>
        </w:tc>
        <w:tc>
          <w:tcPr>
            <w:tcW w:w="236" w:type="dxa"/>
          </w:tcPr>
          <w:p w14:paraId="42108C6B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FE7AF0E" w14:textId="08DEDBE9" w:rsidR="009A0EEC" w:rsidRPr="00CC36BA" w:rsidRDefault="00043F48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</w:pPr>
            <w:r w:rsidRPr="00CC36BA">
              <w:t>-</w:t>
            </w:r>
          </w:p>
        </w:tc>
        <w:tc>
          <w:tcPr>
            <w:tcW w:w="270" w:type="dxa"/>
          </w:tcPr>
          <w:p w14:paraId="463358D1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0" w:type="dxa"/>
          </w:tcPr>
          <w:p w14:paraId="3AE334A0" w14:textId="6738F85D" w:rsidR="009A0EEC" w:rsidRPr="00CC36BA" w:rsidRDefault="00CA7C24" w:rsidP="00CA7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center"/>
            </w:pPr>
            <w:r w:rsidRPr="00CC36BA">
              <w:t xml:space="preserve">      </w:t>
            </w:r>
            <w:r w:rsidR="009A0EEC" w:rsidRPr="00CC36BA">
              <w:t>14</w:t>
            </w:r>
          </w:p>
        </w:tc>
      </w:tr>
      <w:tr w:rsidR="009A0EEC" w:rsidRPr="00CC36BA" w14:paraId="3EFAC419" w14:textId="77777777" w:rsidTr="00EC5F81">
        <w:tc>
          <w:tcPr>
            <w:tcW w:w="3418" w:type="dxa"/>
            <w:gridSpan w:val="2"/>
          </w:tcPr>
          <w:p w14:paraId="3181B5B1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b/>
                <w:bCs/>
                <w:cs/>
              </w:rPr>
            </w:pPr>
          </w:p>
        </w:tc>
        <w:tc>
          <w:tcPr>
            <w:tcW w:w="722" w:type="dxa"/>
          </w:tcPr>
          <w:p w14:paraId="582423B0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79EF59" w14:textId="5FF9C4EB" w:rsidR="009A0EEC" w:rsidRPr="00CC36BA" w:rsidRDefault="00043F48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  <w:rPr>
                <w:b/>
                <w:bCs/>
              </w:rPr>
            </w:pPr>
            <w:r w:rsidRPr="00CC36BA">
              <w:rPr>
                <w:b/>
                <w:bCs/>
              </w:rPr>
              <w:t>568,546</w:t>
            </w:r>
          </w:p>
        </w:tc>
        <w:tc>
          <w:tcPr>
            <w:tcW w:w="270" w:type="dxa"/>
          </w:tcPr>
          <w:p w14:paraId="49E0366C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left="-108" w:right="-115"/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994A846" w14:textId="776F7434" w:rsidR="009A0EEC" w:rsidRPr="00CC36BA" w:rsidRDefault="009A0EEC" w:rsidP="009A0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</w:pPr>
            <w:r w:rsidRPr="00CC36BA">
              <w:rPr>
                <w:b/>
                <w:bCs/>
              </w:rPr>
              <w:t>356,256</w:t>
            </w:r>
          </w:p>
        </w:tc>
        <w:tc>
          <w:tcPr>
            <w:tcW w:w="236" w:type="dxa"/>
          </w:tcPr>
          <w:p w14:paraId="17085382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578600B" w14:textId="23C0D989" w:rsidR="009A0EEC" w:rsidRPr="00CC36BA" w:rsidRDefault="00043F48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  <w:rPr>
                <w:b/>
                <w:bCs/>
              </w:rPr>
            </w:pPr>
            <w:r w:rsidRPr="00CC36BA">
              <w:rPr>
                <w:b/>
                <w:bCs/>
              </w:rPr>
              <w:t>225,78</w:t>
            </w:r>
            <w:r w:rsidR="00A646B2" w:rsidRPr="00CC36BA">
              <w:rPr>
                <w:b/>
                <w:bCs/>
              </w:rPr>
              <w:t>3</w:t>
            </w:r>
          </w:p>
        </w:tc>
        <w:tc>
          <w:tcPr>
            <w:tcW w:w="270" w:type="dxa"/>
          </w:tcPr>
          <w:p w14:paraId="66095A37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D6D01E" w14:textId="53FFFFF3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</w:pPr>
            <w:r w:rsidRPr="00CC36BA">
              <w:rPr>
                <w:b/>
                <w:bCs/>
              </w:rPr>
              <w:t>243,43</w:t>
            </w:r>
            <w:r w:rsidR="00F04186" w:rsidRPr="00CC36BA">
              <w:rPr>
                <w:b/>
                <w:bCs/>
              </w:rPr>
              <w:t>9</w:t>
            </w:r>
          </w:p>
        </w:tc>
      </w:tr>
      <w:tr w:rsidR="009A0EEC" w:rsidRPr="00CC36BA" w14:paraId="5767A92A" w14:textId="77777777" w:rsidTr="00FF446C">
        <w:tc>
          <w:tcPr>
            <w:tcW w:w="3418" w:type="dxa"/>
            <w:gridSpan w:val="2"/>
          </w:tcPr>
          <w:p w14:paraId="5E6B4450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lang w:val="th-TH"/>
              </w:rPr>
            </w:pPr>
            <w:r w:rsidRPr="00CC36BA">
              <w:rPr>
                <w:i/>
                <w:iCs/>
                <w:cs/>
                <w:lang w:val="en-GB"/>
              </w:rPr>
              <w:t xml:space="preserve">หัก </w:t>
            </w:r>
            <w:r w:rsidRPr="00CC36BA">
              <w:rPr>
                <w:cs/>
                <w:lang w:val="en-GB"/>
              </w:rPr>
              <w:t>ค่าเผื่อผลขาดทุนด้านเครดิต</w:t>
            </w:r>
          </w:p>
          <w:p w14:paraId="3541CB93" w14:textId="5428A174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cs/>
              </w:rPr>
            </w:pPr>
            <w:r w:rsidRPr="00CC36BA">
              <w:rPr>
                <w:cs/>
                <w:lang w:val="en-GB"/>
              </w:rPr>
              <w:t xml:space="preserve">      ที่คาดว่าจะเกิดขึ้น</w:t>
            </w:r>
          </w:p>
        </w:tc>
        <w:tc>
          <w:tcPr>
            <w:tcW w:w="722" w:type="dxa"/>
          </w:tcPr>
          <w:p w14:paraId="382B8DBC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b/>
                <w:bCs/>
                <w:strike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DBCB05" w14:textId="77777777" w:rsidR="00043F48" w:rsidRPr="00CC36BA" w:rsidRDefault="00043F48" w:rsidP="009A0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 w:line="240" w:lineRule="auto"/>
              <w:ind w:right="-115"/>
              <w:jc w:val="center"/>
            </w:pPr>
          </w:p>
          <w:p w14:paraId="79E93C23" w14:textId="55C1C628" w:rsidR="009A0EEC" w:rsidRPr="00CC36BA" w:rsidRDefault="00043F48" w:rsidP="009A0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 w:line="240" w:lineRule="auto"/>
              <w:ind w:right="-115"/>
              <w:jc w:val="center"/>
              <w:rPr>
                <w:b/>
                <w:bCs/>
              </w:rPr>
            </w:pPr>
            <w:r w:rsidRPr="00CC36BA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03B4F890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4D16758" w14:textId="77777777" w:rsidR="009A0EEC" w:rsidRPr="00CC36BA" w:rsidRDefault="009A0EEC" w:rsidP="009A0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 w:line="240" w:lineRule="auto"/>
              <w:ind w:right="-115"/>
              <w:jc w:val="center"/>
              <w:rPr>
                <w:strike/>
              </w:rPr>
            </w:pPr>
          </w:p>
          <w:p w14:paraId="50B06AE0" w14:textId="70765E40" w:rsidR="009A0EEC" w:rsidRPr="00CC36BA" w:rsidRDefault="009A0EEC" w:rsidP="009A0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 w:line="240" w:lineRule="auto"/>
              <w:ind w:right="-115"/>
              <w:jc w:val="center"/>
            </w:pPr>
            <w:r w:rsidRPr="00CC36BA">
              <w:rPr>
                <w:strike/>
              </w:rPr>
              <w:t>-</w:t>
            </w:r>
          </w:p>
        </w:tc>
        <w:tc>
          <w:tcPr>
            <w:tcW w:w="236" w:type="dxa"/>
          </w:tcPr>
          <w:p w14:paraId="1B0106EB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0CE040" w14:textId="77777777" w:rsidR="00043F48" w:rsidRPr="00CC36BA" w:rsidRDefault="00043F48" w:rsidP="009A0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 w:line="240" w:lineRule="auto"/>
              <w:ind w:right="-115"/>
              <w:jc w:val="center"/>
            </w:pPr>
          </w:p>
          <w:p w14:paraId="11731C4C" w14:textId="4C19E902" w:rsidR="009A0EEC" w:rsidRPr="00CC36BA" w:rsidRDefault="00043F48" w:rsidP="009A0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 w:line="240" w:lineRule="auto"/>
              <w:ind w:right="-115"/>
              <w:jc w:val="center"/>
              <w:rPr>
                <w:b/>
                <w:bCs/>
              </w:rPr>
            </w:pPr>
            <w:r w:rsidRPr="00CC36BA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0811488F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4ACFB2" w14:textId="77777777" w:rsidR="009A0EEC" w:rsidRPr="00CC36BA" w:rsidRDefault="009A0EEC" w:rsidP="009A0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 w:line="240" w:lineRule="auto"/>
              <w:ind w:right="-115"/>
              <w:jc w:val="center"/>
              <w:rPr>
                <w:strike/>
              </w:rPr>
            </w:pPr>
          </w:p>
          <w:p w14:paraId="1A194B3A" w14:textId="650E9B15" w:rsidR="009A0EEC" w:rsidRPr="00CC36BA" w:rsidRDefault="009A0EEC" w:rsidP="009A0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 w:line="240" w:lineRule="auto"/>
              <w:ind w:right="-115"/>
              <w:jc w:val="center"/>
            </w:pPr>
            <w:r w:rsidRPr="00CC36BA">
              <w:rPr>
                <w:strike/>
              </w:rPr>
              <w:t>-</w:t>
            </w:r>
          </w:p>
        </w:tc>
      </w:tr>
      <w:tr w:rsidR="009A0EEC" w:rsidRPr="00CC36BA" w14:paraId="4B278103" w14:textId="77777777" w:rsidTr="00FF446C">
        <w:tc>
          <w:tcPr>
            <w:tcW w:w="3418" w:type="dxa"/>
            <w:gridSpan w:val="2"/>
          </w:tcPr>
          <w:p w14:paraId="743EFE91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b/>
                <w:bCs/>
                <w:cs/>
              </w:rPr>
            </w:pPr>
            <w:r w:rsidRPr="00CC36BA">
              <w:rPr>
                <w:b/>
                <w:bCs/>
                <w:cs/>
                <w:lang w:val="en-GB"/>
              </w:rPr>
              <w:t>สุทธิ</w:t>
            </w:r>
          </w:p>
        </w:tc>
        <w:tc>
          <w:tcPr>
            <w:tcW w:w="722" w:type="dxa"/>
          </w:tcPr>
          <w:p w14:paraId="2FB8EAED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94F73" w14:textId="1DA15C42" w:rsidR="009A0EEC" w:rsidRPr="00CC36BA" w:rsidRDefault="00043F48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  <w:lang w:val="en-GB"/>
              </w:rPr>
              <w:t>568,546</w:t>
            </w:r>
          </w:p>
        </w:tc>
        <w:tc>
          <w:tcPr>
            <w:tcW w:w="270" w:type="dxa"/>
          </w:tcPr>
          <w:p w14:paraId="3A09E850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left="-108" w:right="-115"/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922105E" w14:textId="1FB99564" w:rsidR="009A0EEC" w:rsidRPr="00CC36BA" w:rsidRDefault="009A0EEC" w:rsidP="009A0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b/>
                <w:bCs/>
              </w:rPr>
            </w:pPr>
            <w:r w:rsidRPr="00CC36BA">
              <w:rPr>
                <w:b/>
                <w:bCs/>
              </w:rPr>
              <w:t>356,256</w:t>
            </w:r>
          </w:p>
        </w:tc>
        <w:tc>
          <w:tcPr>
            <w:tcW w:w="236" w:type="dxa"/>
          </w:tcPr>
          <w:p w14:paraId="1ADAAEAE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  <w:rPr>
                <w:b/>
                <w:bCs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C1C75" w14:textId="402DBFAD" w:rsidR="009A0EEC" w:rsidRPr="00CC36BA" w:rsidRDefault="00043F48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115"/>
              <w:rPr>
                <w:b/>
                <w:bCs/>
              </w:rPr>
            </w:pPr>
            <w:r w:rsidRPr="00CC36BA">
              <w:rPr>
                <w:b/>
                <w:bCs/>
              </w:rPr>
              <w:t>225,78</w:t>
            </w:r>
            <w:r w:rsidR="00A646B2" w:rsidRPr="00CC36BA">
              <w:rPr>
                <w:b/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88C86C7" w14:textId="77777777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80" w:lineRule="exact"/>
              <w:ind w:right="-115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B44B3" w14:textId="038D2D55" w:rsidR="009A0EEC" w:rsidRPr="00CC36BA" w:rsidRDefault="009A0EEC" w:rsidP="009A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b/>
                <w:bCs/>
              </w:rPr>
            </w:pPr>
            <w:r w:rsidRPr="00CC36BA">
              <w:rPr>
                <w:b/>
                <w:bCs/>
              </w:rPr>
              <w:t>243,43</w:t>
            </w:r>
            <w:r w:rsidR="00F04186" w:rsidRPr="00CC36BA">
              <w:rPr>
                <w:b/>
                <w:bCs/>
              </w:rPr>
              <w:t>9</w:t>
            </w:r>
          </w:p>
        </w:tc>
      </w:tr>
    </w:tbl>
    <w:p w14:paraId="2D5A2C3E" w14:textId="3A624884" w:rsidR="00E53510" w:rsidRPr="00CC36BA" w:rsidRDefault="00E53510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24"/>
          <w:szCs w:val="24"/>
        </w:rPr>
      </w:pPr>
    </w:p>
    <w:p w14:paraId="51E4F446" w14:textId="4DF1DCA4" w:rsidR="004C3341" w:rsidRPr="00CC36BA" w:rsidRDefault="00E53510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  <w:r w:rsidRPr="00CC36BA">
        <w:tab/>
      </w:r>
      <w:r w:rsidR="00A02842" w:rsidRPr="00CC36BA">
        <w:rPr>
          <w:cs/>
          <w:lang w:val="en-GB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F37350" w:rsidRPr="00CC36BA">
        <w:t>0</w:t>
      </w:r>
      <w:r w:rsidR="00805959" w:rsidRPr="00CC36BA">
        <w:t xml:space="preserve"> </w:t>
      </w:r>
      <w:r w:rsidR="00FE495C" w:rsidRPr="00CC36BA">
        <w:rPr>
          <w:cs/>
          <w:lang w:val="en-GB"/>
        </w:rPr>
        <w:t>วัน ถึง</w:t>
      </w:r>
      <w:r w:rsidR="00805959" w:rsidRPr="00CC36BA">
        <w:t xml:space="preserve"> </w:t>
      </w:r>
      <w:r w:rsidR="00F37350" w:rsidRPr="00CC36BA">
        <w:t>90</w:t>
      </w:r>
      <w:r w:rsidR="00D859BD" w:rsidRPr="00CC36BA">
        <w:t xml:space="preserve"> </w:t>
      </w:r>
      <w:r w:rsidR="00A02842" w:rsidRPr="00CC36BA">
        <w:rPr>
          <w:cs/>
          <w:lang w:val="en-GB"/>
        </w:rPr>
        <w:t>วัน</w:t>
      </w:r>
    </w:p>
    <w:p w14:paraId="49BC9F3D" w14:textId="26DB2F53" w:rsidR="002A6F8E" w:rsidRPr="00CC36BA" w:rsidRDefault="00EC3DC7" w:rsidP="00511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b/>
          <w:bCs/>
        </w:rPr>
      </w:pPr>
      <w:r w:rsidRPr="00CC36BA">
        <w:rPr>
          <w:b/>
          <w:bCs/>
        </w:rPr>
        <w:lastRenderedPageBreak/>
        <w:t>4</w:t>
      </w:r>
      <w:r w:rsidR="002A6F8E" w:rsidRPr="00CC36BA">
        <w:rPr>
          <w:b/>
          <w:bCs/>
        </w:rPr>
        <w:tab/>
      </w:r>
      <w:r w:rsidR="002A6F8E" w:rsidRPr="00CC36BA">
        <w:rPr>
          <w:b/>
          <w:bCs/>
          <w:cs/>
          <w:lang w:val="en-GB"/>
        </w:rPr>
        <w:t>สินค้าคงเหลือ</w:t>
      </w:r>
      <w:r w:rsidR="002A6F8E" w:rsidRPr="00CC36BA">
        <w:rPr>
          <w:b/>
          <w:bCs/>
        </w:rPr>
        <w:t xml:space="preserve"> </w:t>
      </w:r>
    </w:p>
    <w:p w14:paraId="6435C964" w14:textId="77777777" w:rsidR="005C00BF" w:rsidRPr="00CC36BA" w:rsidRDefault="000A4E4A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1" w:right="-34"/>
        <w:rPr>
          <w:sz w:val="14"/>
          <w:szCs w:val="14"/>
        </w:rPr>
      </w:pPr>
      <w:r w:rsidRPr="00CC36BA">
        <w:tab/>
      </w:r>
      <w:r w:rsidR="00B4136F" w:rsidRPr="00CC36BA">
        <w:tab/>
      </w:r>
      <w:r w:rsidR="00B4136F" w:rsidRPr="00CC36BA">
        <w:rPr>
          <w:sz w:val="14"/>
          <w:szCs w:val="14"/>
        </w:rPr>
        <w:tab/>
      </w:r>
      <w:r w:rsidR="003A1F9D" w:rsidRPr="00CC36BA">
        <w:rPr>
          <w:sz w:val="14"/>
          <w:szCs w:val="14"/>
        </w:rPr>
        <w:tab/>
      </w:r>
      <w:r w:rsidR="003A1F9D" w:rsidRPr="00CC36BA">
        <w:rPr>
          <w:sz w:val="14"/>
          <w:szCs w:val="14"/>
        </w:rPr>
        <w:tab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080"/>
        <w:gridCol w:w="180"/>
        <w:gridCol w:w="1170"/>
      </w:tblGrid>
      <w:tr w:rsidR="005C00BF" w:rsidRPr="00CC36BA" w14:paraId="65E23149" w14:textId="77777777" w:rsidTr="00720275">
        <w:trPr>
          <w:cantSplit/>
          <w:tblHeader/>
        </w:trPr>
        <w:tc>
          <w:tcPr>
            <w:tcW w:w="3870" w:type="dxa"/>
          </w:tcPr>
          <w:p w14:paraId="7E7BE02F" w14:textId="77777777" w:rsidR="005C00BF" w:rsidRPr="00CC36BA" w:rsidRDefault="005C00B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610" w:type="dxa"/>
            <w:gridSpan w:val="3"/>
          </w:tcPr>
          <w:p w14:paraId="715469A0" w14:textId="77777777" w:rsidR="005C00BF" w:rsidRPr="00CC36BA" w:rsidRDefault="005C00BF" w:rsidP="00FB097F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C36B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E651762" w14:textId="77777777" w:rsidR="005C00BF" w:rsidRPr="00CC36BA" w:rsidRDefault="005C00BF" w:rsidP="00FB097F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73EF8F9" w14:textId="77777777" w:rsidR="005C00BF" w:rsidRPr="00CC36BA" w:rsidRDefault="005C00BF" w:rsidP="00FB097F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C36B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43CB1" w:rsidRPr="00CC36BA" w14:paraId="790B5014" w14:textId="77777777" w:rsidTr="00720275">
        <w:trPr>
          <w:cantSplit/>
          <w:tblHeader/>
        </w:trPr>
        <w:tc>
          <w:tcPr>
            <w:tcW w:w="3870" w:type="dxa"/>
          </w:tcPr>
          <w:p w14:paraId="3189ACA4" w14:textId="77777777" w:rsidR="00243CB1" w:rsidRPr="00CC36BA" w:rsidRDefault="00243CB1" w:rsidP="00FB097F">
            <w:pPr>
              <w:pStyle w:val="acctfourfigures"/>
              <w:tabs>
                <w:tab w:val="clear" w:pos="765"/>
              </w:tabs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9B0D15E" w14:textId="6C54CE1E" w:rsidR="00243CB1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30</w:t>
            </w:r>
            <w:r w:rsidR="00243CB1" w:rsidRPr="00CC36BA">
              <w:rPr>
                <w:cs/>
                <w:lang w:val="en-GB"/>
              </w:rPr>
              <w:t xml:space="preserve"> มิถุนายน</w:t>
            </w:r>
          </w:p>
        </w:tc>
        <w:tc>
          <w:tcPr>
            <w:tcW w:w="270" w:type="dxa"/>
          </w:tcPr>
          <w:p w14:paraId="5F5CC90E" w14:textId="77777777" w:rsidR="00243CB1" w:rsidRPr="00CC36BA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059A09FD" w14:textId="1390F2D3" w:rsidR="00243CB1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31</w:t>
            </w:r>
            <w:r w:rsidR="00243CB1" w:rsidRPr="00CC36BA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270" w:type="dxa"/>
          </w:tcPr>
          <w:p w14:paraId="017DD19B" w14:textId="77777777" w:rsidR="00243CB1" w:rsidRPr="00CC36BA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0" w:type="dxa"/>
          </w:tcPr>
          <w:p w14:paraId="52DEDE9B" w14:textId="64D504EB" w:rsidR="00243CB1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30</w:t>
            </w:r>
            <w:r w:rsidR="00243CB1" w:rsidRPr="00CC36BA">
              <w:rPr>
                <w:cs/>
                <w:lang w:val="en-GB"/>
              </w:rPr>
              <w:t xml:space="preserve"> มิถุนายน</w:t>
            </w:r>
          </w:p>
        </w:tc>
        <w:tc>
          <w:tcPr>
            <w:tcW w:w="180" w:type="dxa"/>
          </w:tcPr>
          <w:p w14:paraId="4B0EBC19" w14:textId="77777777" w:rsidR="00243CB1" w:rsidRPr="00CC36BA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0F52DD95" w14:textId="11562D14" w:rsidR="00243CB1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31</w:t>
            </w:r>
            <w:r w:rsidR="00243CB1" w:rsidRPr="00CC36BA">
              <w:rPr>
                <w:cs/>
                <w:lang w:val="en-GB"/>
              </w:rPr>
              <w:t xml:space="preserve"> ธันวาคม</w:t>
            </w:r>
          </w:p>
        </w:tc>
      </w:tr>
      <w:tr w:rsidR="00243CB1" w:rsidRPr="00CC36BA" w14:paraId="3E76CDF4" w14:textId="77777777" w:rsidTr="00720275">
        <w:trPr>
          <w:cantSplit/>
          <w:tblHeader/>
        </w:trPr>
        <w:tc>
          <w:tcPr>
            <w:tcW w:w="3870" w:type="dxa"/>
          </w:tcPr>
          <w:p w14:paraId="420BFCE3" w14:textId="77777777" w:rsidR="00243CB1" w:rsidRPr="00CC36BA" w:rsidRDefault="00243CB1" w:rsidP="00FB097F">
            <w:pPr>
              <w:pStyle w:val="acctfourfigures"/>
              <w:tabs>
                <w:tab w:val="clear" w:pos="765"/>
              </w:tabs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0F16069" w14:textId="2E5088E8" w:rsidR="00243CB1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6E40A3" w:rsidRPr="00CC36BA">
              <w:t>4</w:t>
            </w:r>
          </w:p>
        </w:tc>
        <w:tc>
          <w:tcPr>
            <w:tcW w:w="270" w:type="dxa"/>
          </w:tcPr>
          <w:p w14:paraId="270C9515" w14:textId="77777777" w:rsidR="00243CB1" w:rsidRPr="00CC36BA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28C0008D" w14:textId="41C07D28" w:rsidR="00243CB1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6E40A3" w:rsidRPr="00CC36BA">
              <w:t>3</w:t>
            </w:r>
          </w:p>
        </w:tc>
        <w:tc>
          <w:tcPr>
            <w:tcW w:w="270" w:type="dxa"/>
          </w:tcPr>
          <w:p w14:paraId="68E1E45B" w14:textId="77777777" w:rsidR="00243CB1" w:rsidRPr="00CC36BA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0" w:type="dxa"/>
          </w:tcPr>
          <w:p w14:paraId="3D026DAC" w14:textId="3A9180A7" w:rsidR="00243CB1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6E40A3" w:rsidRPr="00CC36BA">
              <w:t>4</w:t>
            </w:r>
          </w:p>
        </w:tc>
        <w:tc>
          <w:tcPr>
            <w:tcW w:w="180" w:type="dxa"/>
          </w:tcPr>
          <w:p w14:paraId="21362791" w14:textId="77777777" w:rsidR="00243CB1" w:rsidRPr="00CC36BA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3598B57A" w14:textId="7DD7B8CB" w:rsidR="00243CB1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6E40A3" w:rsidRPr="00CC36BA">
              <w:t>3</w:t>
            </w:r>
          </w:p>
        </w:tc>
      </w:tr>
      <w:tr w:rsidR="00243CB1" w:rsidRPr="00CC36BA" w14:paraId="71660A2A" w14:textId="77777777" w:rsidTr="00720275">
        <w:trPr>
          <w:cantSplit/>
          <w:tblHeader/>
        </w:trPr>
        <w:tc>
          <w:tcPr>
            <w:tcW w:w="3870" w:type="dxa"/>
          </w:tcPr>
          <w:p w14:paraId="6EC7F22A" w14:textId="77777777" w:rsidR="00243CB1" w:rsidRPr="00CC36BA" w:rsidRDefault="00243CB1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b/>
                <w:bCs/>
                <w:i/>
                <w:iCs/>
              </w:rPr>
            </w:pPr>
          </w:p>
        </w:tc>
        <w:tc>
          <w:tcPr>
            <w:tcW w:w="5310" w:type="dxa"/>
            <w:gridSpan w:val="7"/>
          </w:tcPr>
          <w:p w14:paraId="07A21E03" w14:textId="77777777" w:rsidR="00243CB1" w:rsidRPr="00CC36BA" w:rsidRDefault="00243CB1" w:rsidP="00FB097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36B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C36B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C36B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E40A3" w:rsidRPr="009D7D50" w14:paraId="7A1E1A43" w14:textId="77777777" w:rsidTr="003A78C4">
        <w:trPr>
          <w:cantSplit/>
        </w:trPr>
        <w:tc>
          <w:tcPr>
            <w:tcW w:w="3870" w:type="dxa"/>
          </w:tcPr>
          <w:p w14:paraId="72A0EC7C" w14:textId="77777777" w:rsidR="006E40A3" w:rsidRPr="009D7D50" w:rsidRDefault="006E40A3" w:rsidP="006E40A3">
            <w:pPr>
              <w:spacing w:line="240" w:lineRule="auto"/>
            </w:pPr>
            <w:r w:rsidRPr="009D7D50">
              <w:rPr>
                <w:cs/>
                <w:lang w:val="en-GB"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229D3B5F" w14:textId="407E38B9" w:rsidR="006E40A3" w:rsidRPr="009D7D50" w:rsidRDefault="004B5AC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7D50">
              <w:rPr>
                <w:rFonts w:ascii="Angsana New" w:hAnsi="Angsana New"/>
                <w:sz w:val="30"/>
                <w:szCs w:val="30"/>
                <w:lang w:val="en-US" w:bidi="th-TH"/>
              </w:rPr>
              <w:t>1,097,795</w:t>
            </w:r>
          </w:p>
        </w:tc>
        <w:tc>
          <w:tcPr>
            <w:tcW w:w="270" w:type="dxa"/>
          </w:tcPr>
          <w:p w14:paraId="04FB7BC4" w14:textId="77777777" w:rsidR="006E40A3" w:rsidRPr="009D7D50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C7AFEC" w14:textId="2C850436" w:rsidR="006E40A3" w:rsidRPr="009D7D50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7D50">
              <w:rPr>
                <w:rFonts w:ascii="Angsana New" w:hAnsi="Angsana New"/>
                <w:sz w:val="30"/>
                <w:szCs w:val="30"/>
                <w:lang w:val="en-US" w:bidi="th-TH"/>
              </w:rPr>
              <w:t>770,498</w:t>
            </w:r>
          </w:p>
        </w:tc>
        <w:tc>
          <w:tcPr>
            <w:tcW w:w="270" w:type="dxa"/>
          </w:tcPr>
          <w:p w14:paraId="0DB4C089" w14:textId="77777777" w:rsidR="006E40A3" w:rsidRPr="009D7D50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A4B0C67" w14:textId="087BD5B5" w:rsidR="006E40A3" w:rsidRPr="009D7D50" w:rsidRDefault="004B5AC3" w:rsidP="006E40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7D50">
              <w:rPr>
                <w:rFonts w:ascii="Angsana New" w:hAnsi="Angsana New"/>
                <w:sz w:val="30"/>
                <w:szCs w:val="30"/>
                <w:lang w:val="en-US" w:bidi="th-TH"/>
              </w:rPr>
              <w:t>328,564</w:t>
            </w:r>
          </w:p>
        </w:tc>
        <w:tc>
          <w:tcPr>
            <w:tcW w:w="180" w:type="dxa"/>
          </w:tcPr>
          <w:p w14:paraId="5C27B3F1" w14:textId="77777777" w:rsidR="006E40A3" w:rsidRPr="009D7D50" w:rsidRDefault="006E40A3" w:rsidP="006E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</w:pPr>
          </w:p>
        </w:tc>
        <w:tc>
          <w:tcPr>
            <w:tcW w:w="1170" w:type="dxa"/>
          </w:tcPr>
          <w:p w14:paraId="7A2F0D4C" w14:textId="786D6D40" w:rsidR="006E40A3" w:rsidRPr="009D7D50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7D50">
              <w:rPr>
                <w:rFonts w:ascii="Angsana New" w:hAnsi="Angsana New"/>
                <w:sz w:val="30"/>
                <w:szCs w:val="30"/>
                <w:lang w:val="en-US"/>
              </w:rPr>
              <w:t>141,139</w:t>
            </w:r>
          </w:p>
        </w:tc>
      </w:tr>
      <w:tr w:rsidR="006E40A3" w:rsidRPr="009D7D50" w14:paraId="329F0D62" w14:textId="77777777" w:rsidTr="003A78C4">
        <w:trPr>
          <w:cantSplit/>
        </w:trPr>
        <w:tc>
          <w:tcPr>
            <w:tcW w:w="3870" w:type="dxa"/>
          </w:tcPr>
          <w:p w14:paraId="6FE26DB4" w14:textId="77777777" w:rsidR="006E40A3" w:rsidRPr="009D7D50" w:rsidRDefault="006E40A3" w:rsidP="006E40A3">
            <w:pPr>
              <w:spacing w:line="240" w:lineRule="auto"/>
              <w:rPr>
                <w:cs/>
                <w:lang w:val="en-GB"/>
              </w:rPr>
            </w:pPr>
            <w:r w:rsidRPr="009D7D50">
              <w:rPr>
                <w:cs/>
                <w:lang w:val="en-GB"/>
              </w:rPr>
              <w:t>สินค้าระหว่างผลิต</w:t>
            </w:r>
          </w:p>
        </w:tc>
        <w:tc>
          <w:tcPr>
            <w:tcW w:w="1170" w:type="dxa"/>
            <w:shd w:val="clear" w:color="auto" w:fill="auto"/>
          </w:tcPr>
          <w:p w14:paraId="5C978BD9" w14:textId="31C963F1" w:rsidR="006E40A3" w:rsidRPr="009D7D50" w:rsidRDefault="004B5AC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7D50">
              <w:rPr>
                <w:rFonts w:ascii="Angsana New" w:hAnsi="Angsana New"/>
                <w:sz w:val="30"/>
                <w:szCs w:val="30"/>
                <w:lang w:val="en-US" w:bidi="th-TH"/>
              </w:rPr>
              <w:t>32,927</w:t>
            </w:r>
          </w:p>
        </w:tc>
        <w:tc>
          <w:tcPr>
            <w:tcW w:w="270" w:type="dxa"/>
          </w:tcPr>
          <w:p w14:paraId="3CDCEE9B" w14:textId="77777777" w:rsidR="006E40A3" w:rsidRPr="009D7D50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BA83EF" w14:textId="2F578889" w:rsidR="006E40A3" w:rsidRPr="009D7D50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7D50">
              <w:rPr>
                <w:rFonts w:ascii="Angsana New" w:hAnsi="Angsana New"/>
                <w:sz w:val="30"/>
                <w:szCs w:val="30"/>
                <w:lang w:val="en-US"/>
              </w:rPr>
              <w:t>36,905</w:t>
            </w:r>
          </w:p>
        </w:tc>
        <w:tc>
          <w:tcPr>
            <w:tcW w:w="270" w:type="dxa"/>
          </w:tcPr>
          <w:p w14:paraId="48641036" w14:textId="77777777" w:rsidR="006E40A3" w:rsidRPr="009D7D50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1CEBDCA" w14:textId="67E2578A" w:rsidR="006E40A3" w:rsidRPr="009D7D50" w:rsidRDefault="004B5AC3" w:rsidP="006E40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7D50">
              <w:rPr>
                <w:rFonts w:ascii="Angsana New" w:hAnsi="Angsana New"/>
                <w:sz w:val="30"/>
                <w:szCs w:val="30"/>
                <w:lang w:val="en-US" w:bidi="th-TH"/>
              </w:rPr>
              <w:t>32,927</w:t>
            </w:r>
          </w:p>
        </w:tc>
        <w:tc>
          <w:tcPr>
            <w:tcW w:w="180" w:type="dxa"/>
          </w:tcPr>
          <w:p w14:paraId="3353B484" w14:textId="77777777" w:rsidR="006E40A3" w:rsidRPr="009D7D50" w:rsidRDefault="006E40A3" w:rsidP="006E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</w:pPr>
          </w:p>
        </w:tc>
        <w:tc>
          <w:tcPr>
            <w:tcW w:w="1170" w:type="dxa"/>
          </w:tcPr>
          <w:p w14:paraId="2D410665" w14:textId="785CD5A9" w:rsidR="006E40A3" w:rsidRPr="009D7D50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7D50">
              <w:rPr>
                <w:rFonts w:ascii="Angsana New" w:hAnsi="Angsana New"/>
                <w:sz w:val="30"/>
                <w:szCs w:val="30"/>
                <w:lang w:val="en-US"/>
              </w:rPr>
              <w:t>36,905</w:t>
            </w:r>
          </w:p>
        </w:tc>
      </w:tr>
      <w:tr w:rsidR="006E40A3" w:rsidRPr="009D7D50" w14:paraId="5C3374AA" w14:textId="77777777" w:rsidTr="003A78C4">
        <w:trPr>
          <w:cantSplit/>
        </w:trPr>
        <w:tc>
          <w:tcPr>
            <w:tcW w:w="3870" w:type="dxa"/>
          </w:tcPr>
          <w:p w14:paraId="1D04953B" w14:textId="77777777" w:rsidR="006E40A3" w:rsidRPr="009D7D50" w:rsidRDefault="006E40A3" w:rsidP="006E40A3">
            <w:pPr>
              <w:spacing w:line="240" w:lineRule="auto"/>
              <w:rPr>
                <w:cs/>
                <w:lang w:val="en-GB"/>
              </w:rPr>
            </w:pPr>
            <w:r w:rsidRPr="009D7D50">
              <w:rPr>
                <w:cs/>
                <w:lang w:val="en-GB"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53DDC097" w14:textId="42ADDDFE" w:rsidR="006E40A3" w:rsidRPr="009D7D50" w:rsidRDefault="004B5AC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7D50">
              <w:rPr>
                <w:rFonts w:ascii="Angsana New" w:hAnsi="Angsana New"/>
                <w:sz w:val="30"/>
                <w:szCs w:val="30"/>
                <w:lang w:bidi="th-TH"/>
              </w:rPr>
              <w:t>1,070,</w:t>
            </w:r>
            <w:r w:rsidR="000A0F7D" w:rsidRPr="009D7D50">
              <w:rPr>
                <w:rFonts w:ascii="Angsana New" w:hAnsi="Angsana New"/>
                <w:sz w:val="30"/>
                <w:szCs w:val="30"/>
                <w:lang w:bidi="th-TH"/>
              </w:rPr>
              <w:t>377</w:t>
            </w:r>
          </w:p>
        </w:tc>
        <w:tc>
          <w:tcPr>
            <w:tcW w:w="270" w:type="dxa"/>
          </w:tcPr>
          <w:p w14:paraId="7D32379E" w14:textId="77777777" w:rsidR="006E40A3" w:rsidRPr="009D7D50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8CB5A4" w14:textId="2A3180DC" w:rsidR="006E40A3" w:rsidRPr="009D7D50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7D50">
              <w:rPr>
                <w:rFonts w:ascii="Angsana New" w:hAnsi="Angsana New"/>
                <w:sz w:val="30"/>
                <w:szCs w:val="30"/>
                <w:lang w:bidi="th-TH"/>
              </w:rPr>
              <w:t>288,893</w:t>
            </w:r>
          </w:p>
        </w:tc>
        <w:tc>
          <w:tcPr>
            <w:tcW w:w="270" w:type="dxa"/>
          </w:tcPr>
          <w:p w14:paraId="53211730" w14:textId="77777777" w:rsidR="006E40A3" w:rsidRPr="009D7D50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78378A3" w14:textId="386E2C83" w:rsidR="006E40A3" w:rsidRPr="009D7D50" w:rsidRDefault="004B5AC3" w:rsidP="006E40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D7D50">
              <w:rPr>
                <w:rFonts w:ascii="Angsana New" w:hAnsi="Angsana New"/>
                <w:sz w:val="30"/>
                <w:szCs w:val="30"/>
                <w:lang w:val="en-US"/>
              </w:rPr>
              <w:t>1,0</w:t>
            </w:r>
            <w:r w:rsidR="000A0F7D" w:rsidRPr="009D7D50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Pr="009D7D5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A0F7D" w:rsidRPr="009D7D50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  <w:tc>
          <w:tcPr>
            <w:tcW w:w="180" w:type="dxa"/>
          </w:tcPr>
          <w:p w14:paraId="49B7C3C8" w14:textId="77777777" w:rsidR="006E40A3" w:rsidRPr="009D7D50" w:rsidRDefault="006E40A3" w:rsidP="006E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</w:pPr>
          </w:p>
        </w:tc>
        <w:tc>
          <w:tcPr>
            <w:tcW w:w="1170" w:type="dxa"/>
          </w:tcPr>
          <w:p w14:paraId="29DE9CD6" w14:textId="19CEAE10" w:rsidR="006E40A3" w:rsidRPr="009D7D50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D7D50">
              <w:rPr>
                <w:rFonts w:ascii="Angsana New" w:hAnsi="Angsana New"/>
                <w:sz w:val="30"/>
                <w:szCs w:val="30"/>
                <w:lang w:val="en-US"/>
              </w:rPr>
              <w:t>288,454</w:t>
            </w:r>
          </w:p>
        </w:tc>
      </w:tr>
      <w:tr w:rsidR="006E40A3" w:rsidRPr="009D7D50" w14:paraId="6F5C9AE3" w14:textId="77777777" w:rsidTr="003A78C4">
        <w:trPr>
          <w:cantSplit/>
        </w:trPr>
        <w:tc>
          <w:tcPr>
            <w:tcW w:w="3870" w:type="dxa"/>
          </w:tcPr>
          <w:p w14:paraId="3D0F7D11" w14:textId="77777777" w:rsidR="006E40A3" w:rsidRPr="009D7D50" w:rsidRDefault="006E40A3" w:rsidP="006E40A3">
            <w:pPr>
              <w:spacing w:line="240" w:lineRule="auto"/>
              <w:rPr>
                <w:cs/>
                <w:lang w:val="en-GB"/>
              </w:rPr>
            </w:pPr>
            <w:r w:rsidRPr="009D7D50">
              <w:rPr>
                <w:cs/>
                <w:lang w:val="en-GB"/>
              </w:rPr>
              <w:t>วัสดุสิ้นเปลือง</w:t>
            </w:r>
          </w:p>
        </w:tc>
        <w:tc>
          <w:tcPr>
            <w:tcW w:w="1170" w:type="dxa"/>
            <w:shd w:val="clear" w:color="auto" w:fill="auto"/>
          </w:tcPr>
          <w:p w14:paraId="163DD0D1" w14:textId="36A688B0" w:rsidR="006E40A3" w:rsidRPr="009D7D50" w:rsidRDefault="004B5AC3" w:rsidP="006E40A3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7D50">
              <w:rPr>
                <w:rFonts w:ascii="Angsana New" w:hAnsi="Angsana New"/>
                <w:sz w:val="30"/>
                <w:szCs w:val="30"/>
                <w:lang w:val="en-US"/>
              </w:rPr>
              <w:t>46,115</w:t>
            </w:r>
          </w:p>
        </w:tc>
        <w:tc>
          <w:tcPr>
            <w:tcW w:w="270" w:type="dxa"/>
          </w:tcPr>
          <w:p w14:paraId="5C809B05" w14:textId="77777777" w:rsidR="006E40A3" w:rsidRPr="009D7D50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</w:tcPr>
          <w:p w14:paraId="4CC7F864" w14:textId="37353A42" w:rsidR="006E40A3" w:rsidRPr="009D7D50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7D50">
              <w:rPr>
                <w:rFonts w:ascii="Angsana New" w:hAnsi="Angsana New"/>
                <w:sz w:val="30"/>
                <w:szCs w:val="30"/>
                <w:lang w:val="en-US"/>
              </w:rPr>
              <w:t>47,82</w:t>
            </w:r>
            <w:r w:rsidR="00D401C2" w:rsidRPr="009D7D5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E90EB8C" w14:textId="77777777" w:rsidR="006E40A3" w:rsidRPr="009D7D50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8A91DD3" w14:textId="3ECD1A47" w:rsidR="006E40A3" w:rsidRPr="009D7D50" w:rsidRDefault="004B5AC3" w:rsidP="006E40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D7D50">
              <w:rPr>
                <w:rFonts w:ascii="Angsana New" w:hAnsi="Angsana New"/>
                <w:sz w:val="30"/>
                <w:szCs w:val="30"/>
                <w:lang w:val="en-US"/>
              </w:rPr>
              <w:t>22,720</w:t>
            </w:r>
          </w:p>
        </w:tc>
        <w:tc>
          <w:tcPr>
            <w:tcW w:w="180" w:type="dxa"/>
          </w:tcPr>
          <w:p w14:paraId="5AE9D176" w14:textId="77777777" w:rsidR="006E40A3" w:rsidRPr="009D7D50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7158358" w14:textId="5B6C0255" w:rsidR="006E40A3" w:rsidRPr="009D7D50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7D50">
              <w:rPr>
                <w:rFonts w:ascii="Angsana New" w:hAnsi="Angsana New"/>
                <w:sz w:val="30"/>
                <w:szCs w:val="30"/>
                <w:lang w:val="en-US"/>
              </w:rPr>
              <w:t>23,70</w:t>
            </w:r>
            <w:r w:rsidR="00EC3DC7" w:rsidRPr="009D7D5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6E40A3" w:rsidRPr="009D7D50" w14:paraId="6334551D" w14:textId="77777777" w:rsidTr="003A78C4">
        <w:trPr>
          <w:cantSplit/>
        </w:trPr>
        <w:tc>
          <w:tcPr>
            <w:tcW w:w="3870" w:type="dxa"/>
          </w:tcPr>
          <w:p w14:paraId="4EAEE116" w14:textId="77777777" w:rsidR="006E40A3" w:rsidRPr="009D7D50" w:rsidRDefault="006E40A3" w:rsidP="006E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34"/>
              <w:rPr>
                <w:cs/>
                <w:lang w:val="en-GB"/>
              </w:rPr>
            </w:pPr>
            <w:r w:rsidRPr="009D7D50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5FDF51E" w14:textId="2677A57C" w:rsidR="006E40A3" w:rsidRPr="009D7D50" w:rsidRDefault="004B5AC3" w:rsidP="006E40A3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7D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2,24</w:t>
            </w:r>
            <w:r w:rsidR="000A0F7D" w:rsidRPr="009D7D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9D7D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A0F7D" w:rsidRPr="009D7D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214</w:t>
            </w:r>
          </w:p>
        </w:tc>
        <w:tc>
          <w:tcPr>
            <w:tcW w:w="270" w:type="dxa"/>
          </w:tcPr>
          <w:p w14:paraId="1AB1377F" w14:textId="77777777" w:rsidR="006E40A3" w:rsidRPr="009D7D50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AAD470" w14:textId="10CC459D" w:rsidR="006E40A3" w:rsidRPr="009D7D50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7D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1,144,120</w:t>
            </w:r>
          </w:p>
        </w:tc>
        <w:tc>
          <w:tcPr>
            <w:tcW w:w="270" w:type="dxa"/>
          </w:tcPr>
          <w:p w14:paraId="03A4833D" w14:textId="77777777" w:rsidR="006E40A3" w:rsidRPr="009D7D50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4B77A0" w14:textId="596F25FB" w:rsidR="006E40A3" w:rsidRPr="009D7D50" w:rsidRDefault="004B5AC3" w:rsidP="006E40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7D5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1,454,</w:t>
            </w:r>
            <w:r w:rsidR="000A0F7D" w:rsidRPr="009D7D5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180" w:type="dxa"/>
          </w:tcPr>
          <w:p w14:paraId="3F39255E" w14:textId="77777777" w:rsidR="006E40A3" w:rsidRPr="009D7D50" w:rsidRDefault="006E40A3" w:rsidP="006E40A3">
            <w:pPr>
              <w:pStyle w:val="a2"/>
              <w:tabs>
                <w:tab w:val="decimal" w:pos="956"/>
              </w:tabs>
              <w:ind w:left="-18" w:right="-37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5B64BD" w14:textId="43CE6B34" w:rsidR="006E40A3" w:rsidRPr="009D7D50" w:rsidRDefault="006E40A3" w:rsidP="006E40A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7D5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490,20</w:t>
            </w:r>
            <w:r w:rsidR="00EC3DC7" w:rsidRPr="009D7D5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C0718D" w:rsidRPr="009D7D50" w14:paraId="5ED3DED1" w14:textId="77777777" w:rsidTr="003A78C4">
        <w:trPr>
          <w:cantSplit/>
        </w:trPr>
        <w:tc>
          <w:tcPr>
            <w:tcW w:w="3870" w:type="dxa"/>
          </w:tcPr>
          <w:p w14:paraId="69B22B0D" w14:textId="77777777" w:rsidR="00C0718D" w:rsidRPr="009D7D50" w:rsidRDefault="00C0718D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-34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32A72AD" w14:textId="77777777" w:rsidR="00C0718D" w:rsidRPr="009D7D50" w:rsidRDefault="00C0718D" w:rsidP="00FB097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3E7E58B3" w14:textId="77777777" w:rsidR="00C0718D" w:rsidRPr="009D7D50" w:rsidRDefault="00C0718D" w:rsidP="00FB097F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12"/>
                <w:szCs w:val="12"/>
                <w:u w:val="single"/>
                <w:lang w:val="en-US"/>
              </w:rPr>
            </w:pPr>
          </w:p>
        </w:tc>
        <w:tc>
          <w:tcPr>
            <w:tcW w:w="1170" w:type="dxa"/>
          </w:tcPr>
          <w:p w14:paraId="101D9CA1" w14:textId="77777777" w:rsidR="00C0718D" w:rsidRPr="009D7D50" w:rsidRDefault="00C0718D" w:rsidP="00FB097F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</w:tcPr>
          <w:p w14:paraId="5B0E788B" w14:textId="77777777" w:rsidR="00C0718D" w:rsidRPr="009D7D50" w:rsidRDefault="00C0718D" w:rsidP="00FB097F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</w:tcPr>
          <w:p w14:paraId="55336534" w14:textId="77777777" w:rsidR="00C0718D" w:rsidRPr="009D7D50" w:rsidRDefault="00C0718D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2FBE6DA2" w14:textId="77777777" w:rsidR="00C0718D" w:rsidRPr="009D7D50" w:rsidRDefault="00C0718D" w:rsidP="00FB097F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</w:tcPr>
          <w:p w14:paraId="3780AF5A" w14:textId="77777777" w:rsidR="00C0718D" w:rsidRPr="009D7D50" w:rsidRDefault="00C0718D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b/>
                <w:bCs/>
                <w:sz w:val="12"/>
                <w:szCs w:val="12"/>
              </w:rPr>
            </w:pPr>
          </w:p>
        </w:tc>
      </w:tr>
      <w:tr w:rsidR="006E40A3" w:rsidRPr="009D7D50" w14:paraId="0A31AFCB" w14:textId="77777777" w:rsidTr="003A78C4">
        <w:trPr>
          <w:cantSplit/>
        </w:trPr>
        <w:tc>
          <w:tcPr>
            <w:tcW w:w="3870" w:type="dxa"/>
          </w:tcPr>
          <w:p w14:paraId="0117F0F0" w14:textId="77777777" w:rsidR="006E40A3" w:rsidRPr="009D7D50" w:rsidRDefault="006E40A3" w:rsidP="006E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5"/>
              </w:tabs>
              <w:spacing w:line="240" w:lineRule="auto"/>
              <w:ind w:left="464" w:right="368" w:hanging="464"/>
              <w:rPr>
                <w:cs/>
                <w:lang w:val="en-GB"/>
              </w:rPr>
            </w:pPr>
            <w:r w:rsidRPr="009D7D50">
              <w:rPr>
                <w:i/>
                <w:iCs/>
                <w:cs/>
                <w:lang w:val="en-GB"/>
              </w:rPr>
              <w:t>หัก</w:t>
            </w:r>
            <w:r w:rsidRPr="009D7D50">
              <w:rPr>
                <w:cs/>
                <w:lang w:val="en-GB"/>
              </w:rPr>
              <w:t xml:space="preserve"> ค่าเผื่อมูลค่าสินค้าลดลงให้เท่ากับมูลค่าสุทธิที่จะได้รับ</w:t>
            </w:r>
          </w:p>
        </w:tc>
        <w:tc>
          <w:tcPr>
            <w:tcW w:w="1170" w:type="dxa"/>
            <w:shd w:val="clear" w:color="auto" w:fill="auto"/>
          </w:tcPr>
          <w:p w14:paraId="158AE0AE" w14:textId="77777777" w:rsidR="004B5AC3" w:rsidRPr="009D7D50" w:rsidRDefault="004B5AC3" w:rsidP="006E40A3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F0E0648" w14:textId="6078CE30" w:rsidR="006E40A3" w:rsidRPr="009D7D50" w:rsidRDefault="004B5AC3" w:rsidP="006E40A3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7D50">
              <w:rPr>
                <w:rFonts w:ascii="Angsana New" w:hAnsi="Angsana New"/>
                <w:sz w:val="30"/>
                <w:szCs w:val="30"/>
                <w:lang w:val="en-US" w:bidi="th-TH"/>
              </w:rPr>
              <w:t>(1,699)</w:t>
            </w:r>
          </w:p>
        </w:tc>
        <w:tc>
          <w:tcPr>
            <w:tcW w:w="270" w:type="dxa"/>
          </w:tcPr>
          <w:p w14:paraId="6813D447" w14:textId="77777777" w:rsidR="006E40A3" w:rsidRPr="009D7D50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</w:tcPr>
          <w:p w14:paraId="3C6DFC71" w14:textId="77777777" w:rsidR="006E40A3" w:rsidRPr="009D7D50" w:rsidRDefault="006E40A3" w:rsidP="006E40A3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B10DED1" w14:textId="627A45AD" w:rsidR="006E40A3" w:rsidRPr="009D7D50" w:rsidRDefault="006E40A3" w:rsidP="006E40A3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7D50">
              <w:rPr>
                <w:rFonts w:ascii="Angsana New" w:hAnsi="Angsana New"/>
                <w:sz w:val="30"/>
                <w:szCs w:val="30"/>
                <w:lang w:val="en-US"/>
              </w:rPr>
              <w:t>(1,699)</w:t>
            </w:r>
          </w:p>
        </w:tc>
        <w:tc>
          <w:tcPr>
            <w:tcW w:w="270" w:type="dxa"/>
          </w:tcPr>
          <w:p w14:paraId="5140E6D2" w14:textId="77777777" w:rsidR="006E40A3" w:rsidRPr="009D7D50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9D1E87" w14:textId="77777777" w:rsidR="006E40A3" w:rsidRPr="009D7D50" w:rsidRDefault="006E40A3" w:rsidP="006E4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after="0" w:line="240" w:lineRule="auto"/>
              <w:ind w:right="-115"/>
              <w:jc w:val="center"/>
            </w:pPr>
          </w:p>
          <w:p w14:paraId="5D1D2F0A" w14:textId="0DA8D1AD" w:rsidR="004B5AC3" w:rsidRPr="009D7D50" w:rsidRDefault="004B5AC3" w:rsidP="006E4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after="0" w:line="240" w:lineRule="auto"/>
              <w:ind w:right="-115"/>
              <w:jc w:val="center"/>
            </w:pPr>
            <w:r w:rsidRPr="009D7D50">
              <w:t>-</w:t>
            </w:r>
          </w:p>
        </w:tc>
        <w:tc>
          <w:tcPr>
            <w:tcW w:w="180" w:type="dxa"/>
          </w:tcPr>
          <w:p w14:paraId="43A27D68" w14:textId="77777777" w:rsidR="006E40A3" w:rsidRPr="009D7D50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09FDD45E" w14:textId="77777777" w:rsidR="006E40A3" w:rsidRPr="009D7D50" w:rsidRDefault="006E40A3" w:rsidP="006E4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after="0" w:line="240" w:lineRule="auto"/>
              <w:ind w:right="-115"/>
              <w:jc w:val="center"/>
            </w:pPr>
          </w:p>
          <w:p w14:paraId="7FE1882A" w14:textId="69C8C801" w:rsidR="006E40A3" w:rsidRPr="009D7D50" w:rsidRDefault="006E40A3" w:rsidP="006E4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after="0" w:line="240" w:lineRule="auto"/>
              <w:ind w:right="-115"/>
              <w:jc w:val="center"/>
            </w:pPr>
            <w:r w:rsidRPr="009D7D50">
              <w:t>-</w:t>
            </w:r>
          </w:p>
        </w:tc>
      </w:tr>
      <w:tr w:rsidR="004B5AC3" w:rsidRPr="009D7D50" w14:paraId="04BD67B1" w14:textId="77777777" w:rsidTr="003A78C4">
        <w:trPr>
          <w:cantSplit/>
        </w:trPr>
        <w:tc>
          <w:tcPr>
            <w:tcW w:w="3870" w:type="dxa"/>
          </w:tcPr>
          <w:p w14:paraId="2F31AE07" w14:textId="77777777" w:rsidR="004B5AC3" w:rsidRPr="009D7D50" w:rsidRDefault="004B5AC3" w:rsidP="004B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b/>
                <w:bCs/>
                <w:cs/>
                <w:lang w:val="en-GB"/>
              </w:rPr>
            </w:pPr>
            <w:r w:rsidRPr="009D7D50">
              <w:rPr>
                <w:b/>
                <w:bCs/>
                <w:cs/>
                <w:lang w:val="en-GB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E0DA0" w14:textId="01039D21" w:rsidR="004B5AC3" w:rsidRPr="009D7D50" w:rsidRDefault="004B5AC3" w:rsidP="004B5AC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7D5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2,245,</w:t>
            </w:r>
            <w:r w:rsidR="000A0F7D" w:rsidRPr="009D7D5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270" w:type="dxa"/>
          </w:tcPr>
          <w:p w14:paraId="0A8D66C1" w14:textId="77777777" w:rsidR="004B5AC3" w:rsidRPr="009D7D50" w:rsidRDefault="004B5AC3" w:rsidP="004B5AC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ABB35B" w14:textId="50D39016" w:rsidR="004B5AC3" w:rsidRPr="009D7D50" w:rsidRDefault="004B5AC3" w:rsidP="004B5AC3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7D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1,142,421</w:t>
            </w:r>
          </w:p>
        </w:tc>
        <w:tc>
          <w:tcPr>
            <w:tcW w:w="270" w:type="dxa"/>
          </w:tcPr>
          <w:p w14:paraId="6F0CA191" w14:textId="77777777" w:rsidR="004B5AC3" w:rsidRPr="009D7D50" w:rsidRDefault="004B5AC3" w:rsidP="004B5AC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F2D16" w14:textId="65E00A87" w:rsidR="004B5AC3" w:rsidRPr="009D7D50" w:rsidRDefault="004B5AC3" w:rsidP="004B5A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7D5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1,454,</w:t>
            </w:r>
            <w:r w:rsidR="000A0F7D" w:rsidRPr="009D7D5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180" w:type="dxa"/>
          </w:tcPr>
          <w:p w14:paraId="3F91971C" w14:textId="77777777" w:rsidR="004B5AC3" w:rsidRPr="009D7D50" w:rsidRDefault="004B5AC3" w:rsidP="004B5AC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5ED926" w14:textId="7A871DCA" w:rsidR="004B5AC3" w:rsidRPr="009D7D50" w:rsidRDefault="004B5AC3" w:rsidP="004B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b/>
                <w:bCs/>
              </w:rPr>
            </w:pPr>
            <w:r w:rsidRPr="009D7D50">
              <w:rPr>
                <w:b/>
                <w:bCs/>
              </w:rPr>
              <w:t>490,201</w:t>
            </w:r>
          </w:p>
        </w:tc>
      </w:tr>
    </w:tbl>
    <w:p w14:paraId="713F9F74" w14:textId="77777777" w:rsidR="00013A1C" w:rsidRPr="009D7D50" w:rsidRDefault="00013A1C" w:rsidP="00FB097F">
      <w:pPr>
        <w:rPr>
          <w:sz w:val="26"/>
          <w:szCs w:val="26"/>
        </w:rPr>
      </w:pPr>
    </w:p>
    <w:p w14:paraId="30D52126" w14:textId="77777777" w:rsidR="00720275" w:rsidRPr="009D7D50" w:rsidRDefault="00720275" w:rsidP="00FB097F">
      <w:pPr>
        <w:rPr>
          <w:sz w:val="26"/>
          <w:szCs w:val="26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49"/>
        <w:gridCol w:w="270"/>
        <w:gridCol w:w="1170"/>
        <w:gridCol w:w="270"/>
        <w:gridCol w:w="1080"/>
        <w:gridCol w:w="180"/>
        <w:gridCol w:w="1170"/>
      </w:tblGrid>
      <w:tr w:rsidR="00720275" w:rsidRPr="009D7D50" w14:paraId="60BE0FCF" w14:textId="77777777" w:rsidTr="00352CB0">
        <w:trPr>
          <w:cantSplit/>
          <w:trHeight w:val="434"/>
        </w:trPr>
        <w:tc>
          <w:tcPr>
            <w:tcW w:w="3870" w:type="dxa"/>
          </w:tcPr>
          <w:p w14:paraId="7B6579F4" w14:textId="77777777" w:rsidR="00720275" w:rsidRPr="009D7D50" w:rsidRDefault="00720275" w:rsidP="00FB097F">
            <w:pPr>
              <w:spacing w:line="240" w:lineRule="auto"/>
              <w:ind w:left="281" w:hanging="281"/>
              <w:rPr>
                <w:b/>
                <w:cs/>
              </w:rPr>
            </w:pPr>
          </w:p>
        </w:tc>
        <w:tc>
          <w:tcPr>
            <w:tcW w:w="2689" w:type="dxa"/>
            <w:gridSpan w:val="3"/>
            <w:shd w:val="clear" w:color="auto" w:fill="auto"/>
          </w:tcPr>
          <w:p w14:paraId="7F048CF5" w14:textId="77777777" w:rsidR="00720275" w:rsidRPr="009D7D50" w:rsidRDefault="00720275" w:rsidP="00FB097F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D7D50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CA09501" w14:textId="77777777" w:rsidR="00720275" w:rsidRPr="009D7D50" w:rsidRDefault="00720275" w:rsidP="00FB097F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78126E5" w14:textId="77777777" w:rsidR="00720275" w:rsidRPr="009D7D50" w:rsidRDefault="00720275" w:rsidP="00FB097F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D7D50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20275" w:rsidRPr="009D7D50" w14:paraId="5093812B" w14:textId="77777777" w:rsidTr="00352CB0">
        <w:trPr>
          <w:cantSplit/>
          <w:trHeight w:val="434"/>
        </w:trPr>
        <w:tc>
          <w:tcPr>
            <w:tcW w:w="3870" w:type="dxa"/>
          </w:tcPr>
          <w:p w14:paraId="76715243" w14:textId="77777777" w:rsidR="00720275" w:rsidRPr="009D7D50" w:rsidRDefault="00720275" w:rsidP="00FB097F">
            <w:pPr>
              <w:spacing w:line="240" w:lineRule="auto"/>
              <w:ind w:left="281" w:hanging="281"/>
              <w:rPr>
                <w:b/>
                <w:cs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746DBAEA" w14:textId="7AA9C9AE" w:rsidR="00720275" w:rsidRPr="009D7D50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9D7D50">
              <w:t>256</w:t>
            </w:r>
            <w:r w:rsidR="006E40A3" w:rsidRPr="009D7D50">
              <w:t>4</w:t>
            </w:r>
          </w:p>
        </w:tc>
        <w:tc>
          <w:tcPr>
            <w:tcW w:w="270" w:type="dxa"/>
            <w:shd w:val="clear" w:color="auto" w:fill="auto"/>
          </w:tcPr>
          <w:p w14:paraId="30A89679" w14:textId="77777777" w:rsidR="00720275" w:rsidRPr="009D7D50" w:rsidRDefault="0072027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  <w:shd w:val="clear" w:color="auto" w:fill="auto"/>
          </w:tcPr>
          <w:p w14:paraId="4EA17659" w14:textId="6663FA5A" w:rsidR="00720275" w:rsidRPr="009D7D50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9D7D50">
              <w:t>256</w:t>
            </w:r>
            <w:r w:rsidR="006E40A3" w:rsidRPr="009D7D50">
              <w:t>3</w:t>
            </w:r>
          </w:p>
        </w:tc>
        <w:tc>
          <w:tcPr>
            <w:tcW w:w="270" w:type="dxa"/>
            <w:shd w:val="clear" w:color="auto" w:fill="auto"/>
          </w:tcPr>
          <w:p w14:paraId="23461EBB" w14:textId="77777777" w:rsidR="00720275" w:rsidRPr="009D7D50" w:rsidRDefault="0072027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0" w:type="dxa"/>
            <w:shd w:val="clear" w:color="auto" w:fill="auto"/>
          </w:tcPr>
          <w:p w14:paraId="5415C313" w14:textId="18F1E5A4" w:rsidR="00720275" w:rsidRPr="009D7D50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9D7D50">
              <w:t>256</w:t>
            </w:r>
            <w:r w:rsidR="006E40A3" w:rsidRPr="009D7D50">
              <w:t>4</w:t>
            </w:r>
          </w:p>
        </w:tc>
        <w:tc>
          <w:tcPr>
            <w:tcW w:w="180" w:type="dxa"/>
          </w:tcPr>
          <w:p w14:paraId="61E99341" w14:textId="77777777" w:rsidR="00720275" w:rsidRPr="009D7D50" w:rsidRDefault="0072027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0" w:type="dxa"/>
          </w:tcPr>
          <w:p w14:paraId="58C31F45" w14:textId="068369E0" w:rsidR="00720275" w:rsidRPr="009D7D50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9D7D50">
              <w:t>256</w:t>
            </w:r>
            <w:r w:rsidR="006E40A3" w:rsidRPr="009D7D50">
              <w:t>3</w:t>
            </w:r>
          </w:p>
        </w:tc>
      </w:tr>
      <w:tr w:rsidR="00720275" w:rsidRPr="009D7D50" w14:paraId="4B973305" w14:textId="77777777" w:rsidTr="00352CB0">
        <w:trPr>
          <w:cantSplit/>
          <w:trHeight w:val="60"/>
        </w:trPr>
        <w:tc>
          <w:tcPr>
            <w:tcW w:w="3870" w:type="dxa"/>
          </w:tcPr>
          <w:p w14:paraId="45CF2610" w14:textId="77777777" w:rsidR="00720275" w:rsidRPr="009D7D50" w:rsidRDefault="00720275" w:rsidP="00FB097F">
            <w:pPr>
              <w:spacing w:line="240" w:lineRule="auto"/>
              <w:ind w:left="281" w:hanging="281"/>
              <w:rPr>
                <w:b/>
                <w:cs/>
              </w:rPr>
            </w:pPr>
          </w:p>
        </w:tc>
        <w:tc>
          <w:tcPr>
            <w:tcW w:w="5389" w:type="dxa"/>
            <w:gridSpan w:val="7"/>
            <w:shd w:val="clear" w:color="auto" w:fill="auto"/>
          </w:tcPr>
          <w:p w14:paraId="36F40CAE" w14:textId="77777777" w:rsidR="00720275" w:rsidRPr="009D7D50" w:rsidRDefault="00720275" w:rsidP="00FB097F">
            <w:pPr>
              <w:pStyle w:val="a2"/>
              <w:tabs>
                <w:tab w:val="decimal" w:pos="956"/>
              </w:tabs>
              <w:ind w:left="-18"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7D50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9D7D50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720275" w:rsidRPr="009D7D50" w14:paraId="29476370" w14:textId="77777777" w:rsidTr="00352CB0">
        <w:trPr>
          <w:cantSplit/>
          <w:trHeight w:val="434"/>
        </w:trPr>
        <w:tc>
          <w:tcPr>
            <w:tcW w:w="3870" w:type="dxa"/>
          </w:tcPr>
          <w:p w14:paraId="028D2F6C" w14:textId="77777777" w:rsidR="00720275" w:rsidRPr="009D7D50" w:rsidRDefault="00720275" w:rsidP="00FB097F">
            <w:pPr>
              <w:spacing w:line="240" w:lineRule="auto"/>
              <w:ind w:left="281" w:hanging="281"/>
              <w:rPr>
                <w:b/>
                <w:cs/>
                <w:lang w:val="en-GB"/>
              </w:rPr>
            </w:pPr>
            <w:r w:rsidRPr="009D7D50">
              <w:rPr>
                <w:b/>
                <w:cs/>
                <w:lang w:val="en-GB"/>
              </w:rPr>
              <w:t>ต้นทุนของสินค้าคงเหลือที่บันทึกเป็น</w:t>
            </w:r>
          </w:p>
        </w:tc>
        <w:tc>
          <w:tcPr>
            <w:tcW w:w="1249" w:type="dxa"/>
            <w:shd w:val="clear" w:color="auto" w:fill="auto"/>
          </w:tcPr>
          <w:p w14:paraId="7D60E539" w14:textId="77777777" w:rsidR="00720275" w:rsidRPr="009D7D50" w:rsidRDefault="00720275" w:rsidP="00FB097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46B53F" w14:textId="77777777" w:rsidR="00720275" w:rsidRPr="009D7D50" w:rsidRDefault="00720275" w:rsidP="00FB097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A3EDE7" w14:textId="77777777" w:rsidR="00720275" w:rsidRPr="009D7D50" w:rsidRDefault="00720275" w:rsidP="00FB097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EAA3B7" w14:textId="77777777" w:rsidR="00720275" w:rsidRPr="009D7D50" w:rsidRDefault="00720275" w:rsidP="00FB097F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B97736E" w14:textId="77777777" w:rsidR="00720275" w:rsidRPr="009D7D50" w:rsidRDefault="00720275" w:rsidP="00FB097F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C341589" w14:textId="77777777" w:rsidR="00720275" w:rsidRPr="009D7D50" w:rsidRDefault="0072027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</w:pPr>
          </w:p>
        </w:tc>
        <w:tc>
          <w:tcPr>
            <w:tcW w:w="1170" w:type="dxa"/>
          </w:tcPr>
          <w:p w14:paraId="152AE2B1" w14:textId="77777777" w:rsidR="00720275" w:rsidRPr="009D7D50" w:rsidRDefault="00720275" w:rsidP="00FB097F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0275" w:rsidRPr="009D7D50" w14:paraId="373BA468" w14:textId="77777777" w:rsidTr="00352CB0">
        <w:trPr>
          <w:cantSplit/>
          <w:trHeight w:val="378"/>
        </w:trPr>
        <w:tc>
          <w:tcPr>
            <w:tcW w:w="3870" w:type="dxa"/>
          </w:tcPr>
          <w:p w14:paraId="32BE8FF0" w14:textId="77777777" w:rsidR="00720275" w:rsidRPr="009D7D50" w:rsidRDefault="00720275" w:rsidP="00FB097F">
            <w:pPr>
              <w:spacing w:line="240" w:lineRule="auto"/>
            </w:pPr>
            <w:r w:rsidRPr="009D7D50">
              <w:rPr>
                <w:b/>
              </w:rPr>
              <w:t xml:space="preserve">   </w:t>
            </w:r>
            <w:r w:rsidRPr="009D7D50">
              <w:rPr>
                <w:b/>
                <w:cs/>
                <w:lang w:val="en-GB"/>
              </w:rPr>
              <w:t>ค่าใช้จ่ายและได้รวมในบัญชีต้นทุนขาย</w:t>
            </w:r>
          </w:p>
        </w:tc>
        <w:tc>
          <w:tcPr>
            <w:tcW w:w="1249" w:type="dxa"/>
            <w:shd w:val="clear" w:color="auto" w:fill="auto"/>
          </w:tcPr>
          <w:p w14:paraId="53A4B245" w14:textId="77777777" w:rsidR="00720275" w:rsidRPr="009D7D50" w:rsidRDefault="00720275" w:rsidP="00FB097F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57D0DD" w14:textId="77777777" w:rsidR="00720275" w:rsidRPr="009D7D50" w:rsidRDefault="00720275" w:rsidP="00FB097F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3F49948" w14:textId="77777777" w:rsidR="00720275" w:rsidRPr="009D7D50" w:rsidRDefault="00720275" w:rsidP="00FB097F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A947AF" w14:textId="77777777" w:rsidR="00720275" w:rsidRPr="009D7D50" w:rsidRDefault="00720275" w:rsidP="00FB097F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2FC709" w14:textId="77777777" w:rsidR="00720275" w:rsidRPr="009D7D50" w:rsidRDefault="0072027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/>
              <w:rPr>
                <w:b/>
                <w:bCs/>
              </w:rPr>
            </w:pPr>
          </w:p>
        </w:tc>
        <w:tc>
          <w:tcPr>
            <w:tcW w:w="180" w:type="dxa"/>
          </w:tcPr>
          <w:p w14:paraId="49F38287" w14:textId="77777777" w:rsidR="00720275" w:rsidRPr="009D7D50" w:rsidRDefault="00720275" w:rsidP="00FB097F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DE36237" w14:textId="77777777" w:rsidR="00720275" w:rsidRPr="009D7D50" w:rsidRDefault="0072027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/>
              <w:rPr>
                <w:b/>
                <w:bCs/>
              </w:rPr>
            </w:pPr>
          </w:p>
        </w:tc>
      </w:tr>
      <w:tr w:rsidR="00720275" w:rsidRPr="009D7D50" w14:paraId="11152207" w14:textId="77777777" w:rsidTr="00352CB0">
        <w:trPr>
          <w:cantSplit/>
          <w:trHeight w:val="378"/>
        </w:trPr>
        <w:tc>
          <w:tcPr>
            <w:tcW w:w="3870" w:type="dxa"/>
          </w:tcPr>
          <w:p w14:paraId="061F0E1D" w14:textId="5222A09E" w:rsidR="00720275" w:rsidRPr="009D7D50" w:rsidRDefault="00720275" w:rsidP="00FB097F">
            <w:pPr>
              <w:spacing w:line="240" w:lineRule="auto"/>
              <w:rPr>
                <w:b/>
                <w:cs/>
                <w:lang w:val="en-GB"/>
              </w:rPr>
            </w:pPr>
            <w:r w:rsidRPr="009D7D50">
              <w:rPr>
                <w:b/>
              </w:rPr>
              <w:t xml:space="preserve">   </w:t>
            </w:r>
            <w:r w:rsidRPr="009D7D50">
              <w:rPr>
                <w:b/>
                <w:cs/>
                <w:lang w:val="en-GB"/>
              </w:rPr>
              <w:t>สำหรับงวด</w:t>
            </w:r>
            <w:r w:rsidR="00E8398D" w:rsidRPr="009D7D50">
              <w:rPr>
                <w:b/>
                <w:cs/>
                <w:lang w:val="en-GB"/>
              </w:rPr>
              <w:t>หก</w:t>
            </w:r>
            <w:r w:rsidRPr="009D7D50">
              <w:rPr>
                <w:b/>
                <w:cs/>
                <w:lang w:val="en-GB"/>
              </w:rPr>
              <w:t xml:space="preserve">เดือนสิ้นสุดวันที่ </w:t>
            </w:r>
            <w:r w:rsidR="00F37350" w:rsidRPr="009D7D50">
              <w:t>30</w:t>
            </w:r>
            <w:r w:rsidRPr="009D7D50">
              <w:t xml:space="preserve"> </w:t>
            </w:r>
            <w:r w:rsidRPr="009D7D50">
              <w:rPr>
                <w:cs/>
                <w:lang w:val="en-GB"/>
              </w:rPr>
              <w:t>ม</w:t>
            </w:r>
            <w:r w:rsidR="00E8398D" w:rsidRPr="009D7D50">
              <w:rPr>
                <w:cs/>
                <w:lang w:val="en-GB"/>
              </w:rPr>
              <w:t>ิถุนายน</w:t>
            </w:r>
          </w:p>
        </w:tc>
        <w:tc>
          <w:tcPr>
            <w:tcW w:w="1249" w:type="dxa"/>
            <w:shd w:val="clear" w:color="auto" w:fill="auto"/>
          </w:tcPr>
          <w:p w14:paraId="706D2A53" w14:textId="77777777" w:rsidR="00720275" w:rsidRPr="006E4A0E" w:rsidRDefault="00720275" w:rsidP="00FB097F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FDB069" w14:textId="77777777" w:rsidR="00720275" w:rsidRPr="003B6E0E" w:rsidRDefault="00720275" w:rsidP="00FB097F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D65622A" w14:textId="77777777" w:rsidR="00720275" w:rsidRPr="003B6E0E" w:rsidRDefault="00720275" w:rsidP="00FB097F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73E409" w14:textId="77777777" w:rsidR="00720275" w:rsidRPr="009D7D50" w:rsidRDefault="00720275" w:rsidP="00FB097F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0013FF" w14:textId="77777777" w:rsidR="002E200D" w:rsidRPr="009D7D50" w:rsidRDefault="002E200D" w:rsidP="002E2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80" w:type="dxa"/>
          </w:tcPr>
          <w:p w14:paraId="600BF899" w14:textId="77777777" w:rsidR="00720275" w:rsidRPr="009D7D50" w:rsidRDefault="00720275" w:rsidP="00FB097F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64CF30D" w14:textId="77777777" w:rsidR="00720275" w:rsidRPr="009D7D50" w:rsidRDefault="00720275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/>
              <w:rPr>
                <w:b/>
                <w:bCs/>
              </w:rPr>
            </w:pPr>
          </w:p>
        </w:tc>
      </w:tr>
      <w:tr w:rsidR="006E40A3" w:rsidRPr="009D7D50" w14:paraId="04E38C93" w14:textId="77777777" w:rsidTr="00DF5237">
        <w:trPr>
          <w:cantSplit/>
        </w:trPr>
        <w:tc>
          <w:tcPr>
            <w:tcW w:w="3870" w:type="dxa"/>
          </w:tcPr>
          <w:p w14:paraId="72C71406" w14:textId="77777777" w:rsidR="006E40A3" w:rsidRPr="009D7D50" w:rsidRDefault="006E40A3" w:rsidP="006E40A3">
            <w:pPr>
              <w:numPr>
                <w:ilvl w:val="0"/>
                <w:numId w:val="4"/>
              </w:numPr>
              <w:spacing w:line="240" w:lineRule="auto"/>
              <w:rPr>
                <w:b/>
                <w:cs/>
                <w:lang w:val="en-GB"/>
              </w:rPr>
            </w:pPr>
            <w:r w:rsidRPr="009D7D50">
              <w:rPr>
                <w:b/>
                <w:cs/>
                <w:lang w:val="en-GB"/>
              </w:rPr>
              <w:t>ต้นทุนขาย</w:t>
            </w:r>
          </w:p>
        </w:tc>
        <w:tc>
          <w:tcPr>
            <w:tcW w:w="1249" w:type="dxa"/>
            <w:shd w:val="clear" w:color="auto" w:fill="auto"/>
          </w:tcPr>
          <w:p w14:paraId="5A580DD5" w14:textId="7BB4FDDA" w:rsidR="006E40A3" w:rsidRPr="006E4A0E" w:rsidRDefault="004B5AC3" w:rsidP="006E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8"/>
            </w:pPr>
            <w:r w:rsidRPr="006E4A0E">
              <w:t>2,4</w:t>
            </w:r>
            <w:r w:rsidR="008D649D" w:rsidRPr="006E4A0E">
              <w:t>7</w:t>
            </w:r>
            <w:r w:rsidR="00770036" w:rsidRPr="006E4A0E">
              <w:t>6</w:t>
            </w:r>
            <w:r w:rsidRPr="006E4A0E">
              <w:t>,</w:t>
            </w:r>
            <w:r w:rsidR="00770036" w:rsidRPr="006E4A0E">
              <w:t>130</w:t>
            </w:r>
          </w:p>
        </w:tc>
        <w:tc>
          <w:tcPr>
            <w:tcW w:w="270" w:type="dxa"/>
            <w:shd w:val="clear" w:color="auto" w:fill="auto"/>
          </w:tcPr>
          <w:p w14:paraId="7F1794B1" w14:textId="77777777" w:rsidR="006E40A3" w:rsidRPr="009A0AF9" w:rsidRDefault="006E40A3" w:rsidP="006E40A3">
            <w:pPr>
              <w:pStyle w:val="a2"/>
              <w:tabs>
                <w:tab w:val="decimal" w:pos="956"/>
              </w:tabs>
              <w:ind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6B05538" w14:textId="131125B9" w:rsidR="006E40A3" w:rsidRPr="009A0AF9" w:rsidRDefault="006E40A3" w:rsidP="00CC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4"/>
            </w:pPr>
            <w:r w:rsidRPr="009A0AF9">
              <w:rPr>
                <w:lang w:val="en-GB"/>
              </w:rPr>
              <w:t>1</w:t>
            </w:r>
            <w:r w:rsidRPr="009A0AF9">
              <w:t>,</w:t>
            </w:r>
            <w:r w:rsidR="00425949" w:rsidRPr="009A0AF9">
              <w:rPr>
                <w:lang w:val="en-GB"/>
              </w:rPr>
              <w:t>7</w:t>
            </w:r>
            <w:r w:rsidR="008F3D4E" w:rsidRPr="009A0AF9">
              <w:rPr>
                <w:lang w:val="en-GB"/>
              </w:rPr>
              <w:t>30</w:t>
            </w:r>
            <w:r w:rsidRPr="009A0AF9">
              <w:t>,</w:t>
            </w:r>
            <w:r w:rsidR="008D649D" w:rsidRPr="009A0AF9">
              <w:t>334</w:t>
            </w:r>
          </w:p>
        </w:tc>
        <w:tc>
          <w:tcPr>
            <w:tcW w:w="270" w:type="dxa"/>
            <w:shd w:val="clear" w:color="auto" w:fill="auto"/>
          </w:tcPr>
          <w:p w14:paraId="75C21630" w14:textId="77777777" w:rsidR="006E40A3" w:rsidRPr="009D7D50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DA2F44" w14:textId="1A069179" w:rsidR="006E40A3" w:rsidRPr="009D7D50" w:rsidRDefault="004B5AC3" w:rsidP="006E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8"/>
            </w:pPr>
            <w:r w:rsidRPr="009D7D50">
              <w:t>1,22</w:t>
            </w:r>
            <w:r w:rsidR="00C75FCB" w:rsidRPr="009D7D50">
              <w:t>1</w:t>
            </w:r>
            <w:r w:rsidRPr="009D7D50">
              <w:t>,</w:t>
            </w:r>
            <w:r w:rsidR="00C75FCB" w:rsidRPr="009D7D50">
              <w:t>680</w:t>
            </w:r>
          </w:p>
        </w:tc>
        <w:tc>
          <w:tcPr>
            <w:tcW w:w="180" w:type="dxa"/>
          </w:tcPr>
          <w:p w14:paraId="1A54190D" w14:textId="77777777" w:rsidR="006E40A3" w:rsidRPr="009D7D50" w:rsidRDefault="006E40A3" w:rsidP="006E40A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751B6EE" w14:textId="0C76EA11" w:rsidR="006E40A3" w:rsidRPr="009D7D50" w:rsidRDefault="006E40A3" w:rsidP="006E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</w:pPr>
            <w:r w:rsidRPr="009D7D50">
              <w:rPr>
                <w:lang w:val="en-GB"/>
              </w:rPr>
              <w:t>1</w:t>
            </w:r>
            <w:r w:rsidRPr="009D7D50">
              <w:t>,</w:t>
            </w:r>
            <w:r w:rsidR="00425949" w:rsidRPr="009D7D50">
              <w:rPr>
                <w:lang w:val="en-GB"/>
              </w:rPr>
              <w:t>611</w:t>
            </w:r>
            <w:r w:rsidRPr="009D7D50">
              <w:t>,</w:t>
            </w:r>
            <w:r w:rsidR="00425949" w:rsidRPr="009D7D50">
              <w:rPr>
                <w:lang w:val="en-GB"/>
              </w:rPr>
              <w:t>587</w:t>
            </w:r>
          </w:p>
        </w:tc>
      </w:tr>
      <w:tr w:rsidR="004B5AC3" w:rsidRPr="009D7D50" w14:paraId="0BE38EC0" w14:textId="77777777" w:rsidTr="00DF5237">
        <w:trPr>
          <w:cantSplit/>
        </w:trPr>
        <w:tc>
          <w:tcPr>
            <w:tcW w:w="3870" w:type="dxa"/>
          </w:tcPr>
          <w:p w14:paraId="6810E009" w14:textId="01813AF2" w:rsidR="004B5AC3" w:rsidRPr="009D7D50" w:rsidRDefault="004B5AC3" w:rsidP="004B5AC3">
            <w:pPr>
              <w:spacing w:line="240" w:lineRule="auto"/>
              <w:ind w:left="300"/>
              <w:rPr>
                <w:cs/>
                <w:lang w:val="en-GB"/>
              </w:rPr>
            </w:pPr>
            <w:r w:rsidRPr="009D7D50">
              <w:rPr>
                <w:lang w:val="en-GB"/>
              </w:rPr>
              <w:t>-</w:t>
            </w:r>
            <w:r w:rsidRPr="009D7D50">
              <w:rPr>
                <w:lang w:val="en-GB"/>
              </w:rPr>
              <w:tab/>
            </w:r>
            <w:r w:rsidRPr="009D7D50">
              <w:rPr>
                <w:cs/>
                <w:lang w:val="en-GB"/>
              </w:rPr>
              <w:t>กลับรายการปรับลดมูลค่า</w:t>
            </w:r>
          </w:p>
        </w:tc>
        <w:tc>
          <w:tcPr>
            <w:tcW w:w="1249" w:type="dxa"/>
            <w:shd w:val="clear" w:color="auto" w:fill="auto"/>
          </w:tcPr>
          <w:p w14:paraId="5A64D18D" w14:textId="5B44EAAC" w:rsidR="004B5AC3" w:rsidRPr="006E4A0E" w:rsidRDefault="004B5AC3" w:rsidP="004B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</w:pPr>
            <w:r w:rsidRPr="006E4A0E">
              <w:t>-</w:t>
            </w:r>
          </w:p>
        </w:tc>
        <w:tc>
          <w:tcPr>
            <w:tcW w:w="270" w:type="dxa"/>
            <w:shd w:val="clear" w:color="auto" w:fill="auto"/>
          </w:tcPr>
          <w:p w14:paraId="68C7F76B" w14:textId="77777777" w:rsidR="004B5AC3" w:rsidRPr="009A0AF9" w:rsidRDefault="004B5AC3" w:rsidP="004B5AC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3705D05" w14:textId="54E1F813" w:rsidR="004B5AC3" w:rsidRPr="009A0AF9" w:rsidRDefault="004B5AC3" w:rsidP="00CC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4"/>
            </w:pPr>
            <w:r w:rsidRPr="009A0AF9">
              <w:t>(11,292)</w:t>
            </w:r>
          </w:p>
        </w:tc>
        <w:tc>
          <w:tcPr>
            <w:tcW w:w="270" w:type="dxa"/>
            <w:shd w:val="clear" w:color="auto" w:fill="auto"/>
          </w:tcPr>
          <w:p w14:paraId="38AD7D7B" w14:textId="77777777" w:rsidR="004B5AC3" w:rsidRPr="009D7D50" w:rsidRDefault="004B5AC3" w:rsidP="004B5AC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9FFF81" w14:textId="1E46897A" w:rsidR="004B5AC3" w:rsidRPr="009D7D50" w:rsidRDefault="004B5AC3" w:rsidP="004B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</w:pPr>
            <w:r w:rsidRPr="009D7D50">
              <w:t>-</w:t>
            </w:r>
          </w:p>
        </w:tc>
        <w:tc>
          <w:tcPr>
            <w:tcW w:w="180" w:type="dxa"/>
          </w:tcPr>
          <w:p w14:paraId="2219FB5D" w14:textId="77777777" w:rsidR="004B5AC3" w:rsidRPr="009D7D50" w:rsidRDefault="004B5AC3" w:rsidP="004B5AC3">
            <w:pPr>
              <w:pStyle w:val="a2"/>
              <w:tabs>
                <w:tab w:val="decimal" w:pos="743"/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628F249" w14:textId="4A675EB0" w:rsidR="004B5AC3" w:rsidRPr="009D7D50" w:rsidRDefault="004B5AC3" w:rsidP="004B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8"/>
            </w:pPr>
            <w:r w:rsidRPr="009D7D50">
              <w:t>-</w:t>
            </w:r>
          </w:p>
        </w:tc>
      </w:tr>
      <w:tr w:rsidR="004B5AC3" w:rsidRPr="009D7D50" w14:paraId="65F5F1C6" w14:textId="77777777" w:rsidTr="00DF5237">
        <w:trPr>
          <w:cantSplit/>
        </w:trPr>
        <w:tc>
          <w:tcPr>
            <w:tcW w:w="3870" w:type="dxa"/>
          </w:tcPr>
          <w:p w14:paraId="33E80004" w14:textId="77777777" w:rsidR="004B5AC3" w:rsidRPr="009D7D50" w:rsidRDefault="004B5AC3" w:rsidP="004B5AC3">
            <w:pPr>
              <w:spacing w:line="240" w:lineRule="auto"/>
              <w:rPr>
                <w:b/>
                <w:bCs/>
                <w:cs/>
                <w:lang w:val="en-GB"/>
              </w:rPr>
            </w:pPr>
            <w:r w:rsidRPr="009D7D50">
              <w:rPr>
                <w:b/>
                <w:bCs/>
                <w:cs/>
                <w:lang w:val="en-GB"/>
              </w:rPr>
              <w:t>สุทธิ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556FFE" w14:textId="23E37D76" w:rsidR="004B5AC3" w:rsidRPr="006E4A0E" w:rsidRDefault="004B5AC3" w:rsidP="004B5AC3">
            <w:pPr>
              <w:pStyle w:val="a2"/>
              <w:tabs>
                <w:tab w:val="decimal" w:pos="1001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4A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</w:t>
            </w:r>
            <w:r w:rsidR="008D649D" w:rsidRPr="006E4A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770036" w:rsidRPr="006E4A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6E4A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70036" w:rsidRPr="006E4A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14:paraId="76B65B9B" w14:textId="77777777" w:rsidR="004B5AC3" w:rsidRPr="009A0AF9" w:rsidRDefault="004B5AC3" w:rsidP="004B5AC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E53E92" w14:textId="09F3A4D9" w:rsidR="004B5AC3" w:rsidRPr="009A0AF9" w:rsidRDefault="004B5AC3" w:rsidP="00CC36BA">
            <w:pPr>
              <w:pStyle w:val="a2"/>
              <w:tabs>
                <w:tab w:val="decimal" w:pos="920"/>
              </w:tabs>
              <w:ind w:left="-14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0AF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  <w:r w:rsidRPr="009A0A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25949" w:rsidRPr="009A0AF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71</w:t>
            </w:r>
            <w:r w:rsidR="008F3D4E" w:rsidRPr="009A0AF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</w:t>
            </w:r>
            <w:r w:rsidRPr="009A0A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D649D" w:rsidRPr="009A0A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042</w:t>
            </w:r>
          </w:p>
        </w:tc>
        <w:tc>
          <w:tcPr>
            <w:tcW w:w="270" w:type="dxa"/>
            <w:shd w:val="clear" w:color="auto" w:fill="auto"/>
          </w:tcPr>
          <w:p w14:paraId="119E4B39" w14:textId="77777777" w:rsidR="004B5AC3" w:rsidRPr="009D7D50" w:rsidRDefault="004B5AC3" w:rsidP="004B5AC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B87791" w14:textId="4DF9AB80" w:rsidR="004B5AC3" w:rsidRPr="009D7D50" w:rsidRDefault="004B5AC3" w:rsidP="004B5AC3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D7D5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1,22</w:t>
            </w:r>
            <w:r w:rsidR="00C75FCB" w:rsidRPr="009D7D5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  <w:r w:rsidRPr="009D7D5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C75FCB" w:rsidRPr="009D7D5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680</w:t>
            </w:r>
          </w:p>
        </w:tc>
        <w:tc>
          <w:tcPr>
            <w:tcW w:w="180" w:type="dxa"/>
          </w:tcPr>
          <w:p w14:paraId="3FCFAF72" w14:textId="77777777" w:rsidR="004B5AC3" w:rsidRPr="009D7D50" w:rsidRDefault="004B5AC3" w:rsidP="004B5AC3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8A83FB" w14:textId="796EFA68" w:rsidR="004B5AC3" w:rsidRPr="009D7D50" w:rsidRDefault="004B5AC3" w:rsidP="004B5AC3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7D5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  <w:r w:rsidRPr="009D7D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25949" w:rsidRPr="009D7D5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611</w:t>
            </w:r>
            <w:r w:rsidRPr="009D7D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25949" w:rsidRPr="009D7D5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587</w:t>
            </w:r>
          </w:p>
        </w:tc>
      </w:tr>
    </w:tbl>
    <w:p w14:paraId="27491E9C" w14:textId="77777777" w:rsidR="00C7124B" w:rsidRPr="009D7D50" w:rsidRDefault="00C7124B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706"/>
        <w:rPr>
          <w:i/>
          <w:iCs/>
          <w:sz w:val="20"/>
          <w:szCs w:val="20"/>
        </w:rPr>
      </w:pPr>
    </w:p>
    <w:p w14:paraId="63EED0D4" w14:textId="1DCE5902" w:rsidR="00C31BBD" w:rsidRPr="00CC36BA" w:rsidRDefault="006E4670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9D7D50">
        <w:rPr>
          <w:rFonts w:hint="cs"/>
          <w:cs/>
        </w:rPr>
        <w:t>ณ</w:t>
      </w:r>
      <w:r w:rsidRPr="009D7D50">
        <w:t xml:space="preserve"> </w:t>
      </w:r>
      <w:r w:rsidRPr="009D7D50">
        <w:rPr>
          <w:rFonts w:hint="cs"/>
          <w:cs/>
        </w:rPr>
        <w:t xml:space="preserve">วันที่ </w:t>
      </w:r>
      <w:r w:rsidRPr="009D7D50">
        <w:t xml:space="preserve">30 </w:t>
      </w:r>
      <w:r w:rsidRPr="009D7D50">
        <w:rPr>
          <w:rFonts w:hint="cs"/>
          <w:cs/>
        </w:rPr>
        <w:t xml:space="preserve">มิถุนายน </w:t>
      </w:r>
      <w:r w:rsidRPr="009D7D50">
        <w:t xml:space="preserve">2564 </w:t>
      </w:r>
      <w:r w:rsidRPr="009D7D50">
        <w:rPr>
          <w:rFonts w:hint="cs"/>
          <w:cs/>
        </w:rPr>
        <w:t xml:space="preserve">สินค้าคงเหลือของบริษัทได้รวมปริมาณน้ำมันสำรองตามกฎหมายที่บริษัทเป็นตัวแทนสำรองให้แก่กิจการอื่นจำนวน </w:t>
      </w:r>
      <w:r w:rsidR="004B5AC3" w:rsidRPr="009D7D50">
        <w:t>0.5</w:t>
      </w:r>
      <w:r w:rsidRPr="009D7D50">
        <w:t xml:space="preserve"> </w:t>
      </w:r>
      <w:r w:rsidRPr="009D7D50">
        <w:rPr>
          <w:rFonts w:hint="cs"/>
          <w:cs/>
        </w:rPr>
        <w:t xml:space="preserve">ล้านลิตร คิดเป็นมูลค่า </w:t>
      </w:r>
      <w:r w:rsidR="004B5AC3" w:rsidRPr="009D7D50">
        <w:t>10.44</w:t>
      </w:r>
      <w:r w:rsidRPr="009D7D50">
        <w:t xml:space="preserve"> </w:t>
      </w:r>
      <w:r w:rsidR="004B5AC3" w:rsidRPr="009D7D50">
        <w:rPr>
          <w:rFonts w:hint="cs"/>
          <w:cs/>
        </w:rPr>
        <w:t>ล้าน</w:t>
      </w:r>
      <w:r w:rsidRPr="009D7D50">
        <w:rPr>
          <w:rFonts w:hint="cs"/>
          <w:cs/>
        </w:rPr>
        <w:t>บาท</w:t>
      </w:r>
      <w:r w:rsidRPr="009D7D50">
        <w:rPr>
          <w:rFonts w:hint="cs"/>
          <w:i/>
          <w:iCs/>
          <w:cs/>
        </w:rPr>
        <w:t xml:space="preserve"> </w:t>
      </w:r>
      <w:r w:rsidRPr="009D7D50">
        <w:rPr>
          <w:i/>
          <w:iCs/>
        </w:rPr>
        <w:t xml:space="preserve">(31 </w:t>
      </w:r>
      <w:r w:rsidRPr="009D7D50">
        <w:rPr>
          <w:rFonts w:hint="cs"/>
          <w:i/>
          <w:iCs/>
          <w:cs/>
        </w:rPr>
        <w:t xml:space="preserve">ธันวาคม </w:t>
      </w:r>
      <w:r w:rsidRPr="009D7D50">
        <w:rPr>
          <w:i/>
          <w:iCs/>
        </w:rPr>
        <w:t>256</w:t>
      </w:r>
      <w:r w:rsidRPr="00CC36BA">
        <w:rPr>
          <w:i/>
          <w:iCs/>
        </w:rPr>
        <w:t xml:space="preserve">3: </w:t>
      </w:r>
      <w:r w:rsidRPr="00CC36BA">
        <w:rPr>
          <w:rFonts w:hint="cs"/>
          <w:i/>
          <w:iCs/>
          <w:cs/>
        </w:rPr>
        <w:t xml:space="preserve">จำนวน </w:t>
      </w:r>
      <w:r w:rsidR="004B5AC3" w:rsidRPr="00CC36BA">
        <w:rPr>
          <w:i/>
          <w:iCs/>
        </w:rPr>
        <w:t>0.5</w:t>
      </w:r>
      <w:r w:rsidRPr="00CC36BA">
        <w:rPr>
          <w:i/>
          <w:iCs/>
        </w:rPr>
        <w:t xml:space="preserve"> </w:t>
      </w:r>
      <w:r w:rsidRPr="00CC36BA">
        <w:rPr>
          <w:rFonts w:hint="cs"/>
          <w:i/>
          <w:iCs/>
          <w:cs/>
        </w:rPr>
        <w:t xml:space="preserve">ล้านลิตร คิดเป็นมูลค่า </w:t>
      </w:r>
      <w:r w:rsidR="004B5AC3" w:rsidRPr="00CC36BA">
        <w:rPr>
          <w:i/>
          <w:iCs/>
        </w:rPr>
        <w:t>10.41</w:t>
      </w:r>
      <w:r w:rsidRPr="00CC36BA">
        <w:rPr>
          <w:i/>
          <w:iCs/>
        </w:rPr>
        <w:t xml:space="preserve"> </w:t>
      </w:r>
      <w:r w:rsidRPr="00CC36BA">
        <w:rPr>
          <w:rFonts w:hint="cs"/>
          <w:i/>
          <w:iCs/>
          <w:cs/>
        </w:rPr>
        <w:t>ล้านบาท</w:t>
      </w:r>
      <w:r w:rsidRPr="00CC36BA">
        <w:rPr>
          <w:i/>
          <w:iCs/>
        </w:rPr>
        <w:t>)</w:t>
      </w:r>
    </w:p>
    <w:p w14:paraId="1CB92284" w14:textId="056DD821" w:rsidR="00352CB0" w:rsidRPr="00CC36BA" w:rsidRDefault="00352CB0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9F90EC4" w14:textId="77777777" w:rsidR="00243CB1" w:rsidRPr="00CC36BA" w:rsidRDefault="00243CB1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lang w:val="en-GB"/>
        </w:rPr>
        <w:sectPr w:rsidR="00243CB1" w:rsidRPr="00CC36BA" w:rsidSect="00D07909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529B9C80" w14:textId="1773BFED" w:rsidR="00352CB0" w:rsidRPr="00CC36BA" w:rsidRDefault="00EC3DC7" w:rsidP="00C25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</w:rPr>
      </w:pPr>
      <w:r w:rsidRPr="00CC36BA">
        <w:rPr>
          <w:b/>
          <w:bCs/>
        </w:rPr>
        <w:lastRenderedPageBreak/>
        <w:t>5</w:t>
      </w:r>
      <w:r w:rsidR="00C25B1F" w:rsidRPr="00CC36BA">
        <w:rPr>
          <w:b/>
          <w:bCs/>
        </w:rPr>
        <w:tab/>
      </w:r>
      <w:r w:rsidR="00352CB0" w:rsidRPr="00CC36BA">
        <w:rPr>
          <w:b/>
          <w:bCs/>
          <w:cs/>
          <w:lang w:val="en-GB"/>
        </w:rPr>
        <w:t>เงินลงทุนในบริษัทย่อย</w:t>
      </w:r>
    </w:p>
    <w:p w14:paraId="39BF6B75" w14:textId="77777777" w:rsidR="00352CB0" w:rsidRPr="00CC36BA" w:rsidRDefault="00352CB0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cs/>
          <w:lang w:val="en-GB"/>
        </w:rPr>
      </w:pPr>
    </w:p>
    <w:p w14:paraId="52B83411" w14:textId="3D207B4C" w:rsidR="00B462D9" w:rsidRPr="00CC36BA" w:rsidRDefault="00BA6555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</w:pPr>
      <w:r w:rsidRPr="00CC36BA">
        <w:rPr>
          <w:cs/>
          <w:lang w:val="en-GB"/>
        </w:rPr>
        <w:t xml:space="preserve">เงินลงทุนในบริษัทย่อย ณ วันที่ </w:t>
      </w:r>
      <w:r w:rsidR="00F37350" w:rsidRPr="00CC36BA">
        <w:t>30</w:t>
      </w:r>
      <w:r w:rsidR="00A15B0E" w:rsidRPr="00CC36BA">
        <w:rPr>
          <w:cs/>
          <w:lang w:val="en-GB"/>
        </w:rPr>
        <w:t xml:space="preserve"> มิถุนายน</w:t>
      </w:r>
      <w:r w:rsidRPr="00CC36BA">
        <w:rPr>
          <w:cs/>
          <w:lang w:val="en-GB"/>
        </w:rPr>
        <w:t xml:space="preserve"> </w:t>
      </w:r>
      <w:r w:rsidR="00F37350" w:rsidRPr="00CC36BA">
        <w:t>256</w:t>
      </w:r>
      <w:r w:rsidR="0040642C" w:rsidRPr="00CC36BA">
        <w:t>4</w:t>
      </w:r>
      <w:r w:rsidRPr="00CC36BA">
        <w:t xml:space="preserve"> </w:t>
      </w:r>
      <w:r w:rsidRPr="00CC36BA">
        <w:rPr>
          <w:cs/>
          <w:lang w:val="en-GB"/>
        </w:rPr>
        <w:t xml:space="preserve">และ </w:t>
      </w:r>
      <w:r w:rsidR="00F37350" w:rsidRPr="00CC36BA">
        <w:t>31</w:t>
      </w:r>
      <w:r w:rsidRPr="00CC36BA">
        <w:rPr>
          <w:cs/>
          <w:lang w:val="en-GB"/>
        </w:rPr>
        <w:t xml:space="preserve"> ธันวาคม </w:t>
      </w:r>
      <w:r w:rsidR="00F37350" w:rsidRPr="00CC36BA">
        <w:t>256</w:t>
      </w:r>
      <w:r w:rsidR="0040642C" w:rsidRPr="00CC36BA">
        <w:t>3</w:t>
      </w:r>
      <w:r w:rsidRPr="00CC36BA">
        <w:t xml:space="preserve"> </w:t>
      </w:r>
      <w:r w:rsidRPr="00CC36BA">
        <w:rPr>
          <w:cs/>
          <w:lang w:val="en-GB"/>
        </w:rPr>
        <w:t>และเงินปันผลรับสำหรับแต่ละงวด</w:t>
      </w:r>
      <w:r w:rsidR="00A641D1" w:rsidRPr="00CC36BA">
        <w:rPr>
          <w:cs/>
          <w:lang w:val="en-GB"/>
        </w:rPr>
        <w:t>หก</w:t>
      </w:r>
      <w:r w:rsidRPr="00CC36BA">
        <w:rPr>
          <w:cs/>
          <w:lang w:val="en-GB"/>
        </w:rPr>
        <w:t xml:space="preserve">เดือนสิ้นสุดวันที่ </w:t>
      </w:r>
      <w:r w:rsidR="00F37350" w:rsidRPr="00CC36BA">
        <w:t>30</w:t>
      </w:r>
      <w:r w:rsidRPr="00CC36BA">
        <w:rPr>
          <w:cs/>
          <w:lang w:val="en-GB"/>
        </w:rPr>
        <w:t xml:space="preserve"> ม</w:t>
      </w:r>
      <w:r w:rsidR="00A641D1" w:rsidRPr="00CC36BA">
        <w:rPr>
          <w:cs/>
          <w:lang w:val="en-GB"/>
        </w:rPr>
        <w:t>ิถุนายน</w:t>
      </w:r>
      <w:r w:rsidRPr="00CC36BA">
        <w:rPr>
          <w:cs/>
          <w:lang w:val="en-GB"/>
        </w:rPr>
        <w:t xml:space="preserve"> มีดังนี้</w:t>
      </w:r>
    </w:p>
    <w:p w14:paraId="7FB25939" w14:textId="77777777" w:rsidR="00B462D9" w:rsidRPr="00CC36BA" w:rsidRDefault="00B462D9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tbl>
      <w:tblPr>
        <w:tblW w:w="1440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11"/>
        <w:gridCol w:w="963"/>
        <w:gridCol w:w="236"/>
        <w:gridCol w:w="1024"/>
        <w:gridCol w:w="270"/>
        <w:gridCol w:w="1019"/>
        <w:gridCol w:w="241"/>
        <w:gridCol w:w="1026"/>
        <w:gridCol w:w="243"/>
        <w:gridCol w:w="1080"/>
        <w:gridCol w:w="236"/>
        <w:gridCol w:w="1060"/>
        <w:gridCol w:w="241"/>
        <w:gridCol w:w="1082"/>
        <w:gridCol w:w="270"/>
        <w:gridCol w:w="1107"/>
      </w:tblGrid>
      <w:tr w:rsidR="00A02842" w:rsidRPr="00CC36BA" w14:paraId="6D4E46C8" w14:textId="77777777" w:rsidTr="00805959">
        <w:tc>
          <w:tcPr>
            <w:tcW w:w="4311" w:type="dxa"/>
          </w:tcPr>
          <w:p w14:paraId="7815D2DE" w14:textId="77777777" w:rsidR="00A02842" w:rsidRPr="00CC36BA" w:rsidRDefault="00A02842" w:rsidP="00C2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</w:pPr>
          </w:p>
        </w:tc>
        <w:tc>
          <w:tcPr>
            <w:tcW w:w="10098" w:type="dxa"/>
            <w:gridSpan w:val="15"/>
          </w:tcPr>
          <w:p w14:paraId="784795E4" w14:textId="77777777" w:rsidR="00A02842" w:rsidRPr="00CC36BA" w:rsidRDefault="00A0284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</w:pPr>
            <w:r w:rsidRPr="00CC36BA">
              <w:rPr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A02842" w:rsidRPr="00CC36BA" w14:paraId="09CA7D77" w14:textId="77777777" w:rsidTr="00805959">
        <w:tc>
          <w:tcPr>
            <w:tcW w:w="4311" w:type="dxa"/>
          </w:tcPr>
          <w:p w14:paraId="6EFE69B4" w14:textId="77777777" w:rsidR="00A02842" w:rsidRPr="00CC36BA" w:rsidRDefault="00A02842" w:rsidP="00C2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</w:pPr>
          </w:p>
        </w:tc>
        <w:tc>
          <w:tcPr>
            <w:tcW w:w="2223" w:type="dxa"/>
            <w:gridSpan w:val="3"/>
          </w:tcPr>
          <w:p w14:paraId="312A12C1" w14:textId="77777777" w:rsidR="00A02842" w:rsidRPr="00CC36BA" w:rsidRDefault="00A0284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cs/>
                <w:lang w:val="en-GB"/>
              </w:rPr>
            </w:pPr>
          </w:p>
        </w:tc>
        <w:tc>
          <w:tcPr>
            <w:tcW w:w="270" w:type="dxa"/>
          </w:tcPr>
          <w:p w14:paraId="361E5366" w14:textId="77777777" w:rsidR="00A02842" w:rsidRPr="00CC36BA" w:rsidRDefault="00A0284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</w:pPr>
          </w:p>
        </w:tc>
        <w:tc>
          <w:tcPr>
            <w:tcW w:w="2286" w:type="dxa"/>
            <w:gridSpan w:val="3"/>
          </w:tcPr>
          <w:p w14:paraId="44724F5D" w14:textId="77777777" w:rsidR="00A02842" w:rsidRPr="00CC36BA" w:rsidRDefault="00A0284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cs/>
                <w:lang w:val="en-GB"/>
              </w:rPr>
            </w:pPr>
          </w:p>
        </w:tc>
        <w:tc>
          <w:tcPr>
            <w:tcW w:w="243" w:type="dxa"/>
          </w:tcPr>
          <w:p w14:paraId="705B7E6B" w14:textId="77777777" w:rsidR="00A02842" w:rsidRPr="00CC36BA" w:rsidRDefault="00A0284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</w:pPr>
          </w:p>
        </w:tc>
        <w:tc>
          <w:tcPr>
            <w:tcW w:w="2376" w:type="dxa"/>
            <w:gridSpan w:val="3"/>
          </w:tcPr>
          <w:p w14:paraId="010DD4B2" w14:textId="77777777" w:rsidR="00A02842" w:rsidRPr="00CC36BA" w:rsidRDefault="00A0284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cs/>
                <w:lang w:val="en-GB"/>
              </w:rPr>
            </w:pPr>
          </w:p>
        </w:tc>
        <w:tc>
          <w:tcPr>
            <w:tcW w:w="241" w:type="dxa"/>
          </w:tcPr>
          <w:p w14:paraId="0AA57407" w14:textId="77777777" w:rsidR="00A02842" w:rsidRPr="00CC36BA" w:rsidRDefault="00A0284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</w:pPr>
          </w:p>
        </w:tc>
        <w:tc>
          <w:tcPr>
            <w:tcW w:w="2459" w:type="dxa"/>
            <w:gridSpan w:val="3"/>
          </w:tcPr>
          <w:p w14:paraId="0860EF56" w14:textId="77777777" w:rsidR="00A02842" w:rsidRPr="00CC36BA" w:rsidRDefault="00A02842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เงินปันผลรับ</w:t>
            </w:r>
            <w:r w:rsidR="00FA0FD0" w:rsidRPr="00CC36BA">
              <w:rPr>
                <w:cs/>
                <w:lang w:val="en-GB"/>
              </w:rPr>
              <w:t>สำหรับ</w:t>
            </w:r>
          </w:p>
        </w:tc>
      </w:tr>
      <w:tr w:rsidR="00FA0FD0" w:rsidRPr="00CC36BA" w14:paraId="68B510C1" w14:textId="77777777" w:rsidTr="00FA0FD0">
        <w:tc>
          <w:tcPr>
            <w:tcW w:w="4311" w:type="dxa"/>
          </w:tcPr>
          <w:p w14:paraId="383BF770" w14:textId="77777777" w:rsidR="00FA0FD0" w:rsidRPr="00CC36BA" w:rsidRDefault="00FA0FD0" w:rsidP="00C2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10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2223" w:type="dxa"/>
            <w:gridSpan w:val="3"/>
          </w:tcPr>
          <w:p w14:paraId="6F906488" w14:textId="77777777" w:rsidR="00FA0FD0" w:rsidRPr="00CC36BA" w:rsidRDefault="00FA0FD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116D99AA" w14:textId="77777777" w:rsidR="00FA0FD0" w:rsidRPr="00CC36BA" w:rsidRDefault="00FA0FD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</w:pPr>
          </w:p>
        </w:tc>
        <w:tc>
          <w:tcPr>
            <w:tcW w:w="2286" w:type="dxa"/>
            <w:gridSpan w:val="3"/>
          </w:tcPr>
          <w:p w14:paraId="34ACC3BC" w14:textId="77777777" w:rsidR="00FA0FD0" w:rsidRPr="00CC36BA" w:rsidRDefault="00FA0FD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62DDC6E1" w14:textId="77777777" w:rsidR="00FA0FD0" w:rsidRPr="00CC36BA" w:rsidRDefault="00FA0FD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</w:pPr>
          </w:p>
        </w:tc>
        <w:tc>
          <w:tcPr>
            <w:tcW w:w="2376" w:type="dxa"/>
            <w:gridSpan w:val="3"/>
          </w:tcPr>
          <w:p w14:paraId="71239FCB" w14:textId="77777777" w:rsidR="00FA0FD0" w:rsidRPr="00CC36BA" w:rsidRDefault="00FA0FD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วิธีราคาทุน</w:t>
            </w:r>
          </w:p>
        </w:tc>
        <w:tc>
          <w:tcPr>
            <w:tcW w:w="241" w:type="dxa"/>
          </w:tcPr>
          <w:p w14:paraId="7EB62AD3" w14:textId="77777777" w:rsidR="00FA0FD0" w:rsidRPr="00CC36BA" w:rsidRDefault="00FA0FD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</w:pPr>
          </w:p>
        </w:tc>
        <w:tc>
          <w:tcPr>
            <w:tcW w:w="2459" w:type="dxa"/>
            <w:gridSpan w:val="3"/>
          </w:tcPr>
          <w:p w14:paraId="2D95D910" w14:textId="77777777" w:rsidR="00FA0FD0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</w:pPr>
            <w:r w:rsidRPr="00CC36BA">
              <w:rPr>
                <w:cs/>
                <w:lang w:val="en-GB"/>
              </w:rPr>
              <w:t>งวดหกเ</w:t>
            </w:r>
            <w:r w:rsidR="004F18B0" w:rsidRPr="00CC36BA">
              <w:rPr>
                <w:cs/>
                <w:lang w:val="en-GB"/>
              </w:rPr>
              <w:t>ดือน</w:t>
            </w:r>
            <w:r w:rsidR="00FA0FD0" w:rsidRPr="00CC36BA">
              <w:rPr>
                <w:cs/>
                <w:lang w:val="en-GB"/>
              </w:rPr>
              <w:t>สิ้นสุดวันที่</w:t>
            </w:r>
          </w:p>
        </w:tc>
      </w:tr>
      <w:tr w:rsidR="00545A3F" w:rsidRPr="00CC36BA" w14:paraId="7F820585" w14:textId="77777777" w:rsidTr="00805959">
        <w:tc>
          <w:tcPr>
            <w:tcW w:w="4311" w:type="dxa"/>
          </w:tcPr>
          <w:p w14:paraId="0550A312" w14:textId="77777777" w:rsidR="00545A3F" w:rsidRPr="00CC36BA" w:rsidRDefault="00545A3F" w:rsidP="00C2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10"/>
              <w:rPr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63" w:type="dxa"/>
          </w:tcPr>
          <w:p w14:paraId="018C8CAF" w14:textId="476ACE69" w:rsidR="00545A3F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30</w:t>
            </w:r>
            <w:r w:rsidR="00545A3F" w:rsidRPr="00CC36BA">
              <w:rPr>
                <w:cs/>
                <w:lang w:val="en-GB"/>
              </w:rPr>
              <w:t xml:space="preserve"> มิถุนายน</w:t>
            </w:r>
          </w:p>
        </w:tc>
        <w:tc>
          <w:tcPr>
            <w:tcW w:w="236" w:type="dxa"/>
          </w:tcPr>
          <w:p w14:paraId="07FDD052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2F2D9CDA" w14:textId="72A359B6" w:rsidR="00545A3F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31</w:t>
            </w:r>
            <w:r w:rsidR="00545A3F" w:rsidRPr="00CC36BA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270" w:type="dxa"/>
          </w:tcPr>
          <w:p w14:paraId="03E72BFB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</w:pPr>
          </w:p>
        </w:tc>
        <w:tc>
          <w:tcPr>
            <w:tcW w:w="1019" w:type="dxa"/>
          </w:tcPr>
          <w:p w14:paraId="568EF0AB" w14:textId="5405D8CD" w:rsidR="00545A3F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30</w:t>
            </w:r>
            <w:r w:rsidR="00545A3F" w:rsidRPr="00CC36BA">
              <w:rPr>
                <w:cs/>
                <w:lang w:val="en-GB"/>
              </w:rPr>
              <w:t xml:space="preserve"> มิถุนายน</w:t>
            </w:r>
          </w:p>
        </w:tc>
        <w:tc>
          <w:tcPr>
            <w:tcW w:w="241" w:type="dxa"/>
          </w:tcPr>
          <w:p w14:paraId="44B3C652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6" w:type="dxa"/>
          </w:tcPr>
          <w:p w14:paraId="3FCC130D" w14:textId="2C70E895" w:rsidR="00545A3F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31</w:t>
            </w:r>
            <w:r w:rsidR="00545A3F" w:rsidRPr="00CC36BA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243" w:type="dxa"/>
          </w:tcPr>
          <w:p w14:paraId="1303BCB5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</w:pPr>
          </w:p>
        </w:tc>
        <w:tc>
          <w:tcPr>
            <w:tcW w:w="1080" w:type="dxa"/>
          </w:tcPr>
          <w:p w14:paraId="116B1D36" w14:textId="63E3A282" w:rsidR="00545A3F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30</w:t>
            </w:r>
            <w:r w:rsidR="00545A3F" w:rsidRPr="00CC36BA">
              <w:rPr>
                <w:cs/>
                <w:lang w:val="en-GB"/>
              </w:rPr>
              <w:t xml:space="preserve"> มิถุนายน</w:t>
            </w:r>
          </w:p>
        </w:tc>
        <w:tc>
          <w:tcPr>
            <w:tcW w:w="236" w:type="dxa"/>
          </w:tcPr>
          <w:p w14:paraId="554C4F99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60" w:type="dxa"/>
          </w:tcPr>
          <w:p w14:paraId="6B967626" w14:textId="330F4A8F" w:rsidR="00545A3F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31</w:t>
            </w:r>
            <w:r w:rsidR="00545A3F" w:rsidRPr="00CC36BA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241" w:type="dxa"/>
          </w:tcPr>
          <w:p w14:paraId="063F7A48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</w:pPr>
          </w:p>
        </w:tc>
        <w:tc>
          <w:tcPr>
            <w:tcW w:w="1082" w:type="dxa"/>
          </w:tcPr>
          <w:p w14:paraId="4C42D3FA" w14:textId="1DBD6578" w:rsidR="00545A3F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30</w:t>
            </w:r>
            <w:r w:rsidR="00545A3F" w:rsidRPr="00CC36BA">
              <w:rPr>
                <w:cs/>
                <w:lang w:val="en-GB"/>
              </w:rPr>
              <w:t xml:space="preserve"> มิถุนายน</w:t>
            </w:r>
          </w:p>
        </w:tc>
        <w:tc>
          <w:tcPr>
            <w:tcW w:w="270" w:type="dxa"/>
          </w:tcPr>
          <w:p w14:paraId="3ACB0406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07" w:type="dxa"/>
          </w:tcPr>
          <w:p w14:paraId="19662ABB" w14:textId="0E8800C7" w:rsidR="00545A3F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30</w:t>
            </w:r>
            <w:r w:rsidR="00545A3F" w:rsidRPr="00CC36BA">
              <w:rPr>
                <w:cs/>
                <w:lang w:val="en-GB"/>
              </w:rPr>
              <w:t xml:space="preserve"> มิถุนายน</w:t>
            </w:r>
          </w:p>
        </w:tc>
      </w:tr>
      <w:tr w:rsidR="00545A3F" w:rsidRPr="00CC36BA" w14:paraId="23BA7E56" w14:textId="77777777" w:rsidTr="00805959">
        <w:tc>
          <w:tcPr>
            <w:tcW w:w="4311" w:type="dxa"/>
          </w:tcPr>
          <w:p w14:paraId="3A1ACB5C" w14:textId="77777777" w:rsidR="00545A3F" w:rsidRPr="00CC36BA" w:rsidRDefault="00545A3F" w:rsidP="00C2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10"/>
              <w:rPr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63" w:type="dxa"/>
          </w:tcPr>
          <w:p w14:paraId="30F84EA2" w14:textId="73CA7807" w:rsidR="00545A3F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997AD9">
              <w:t>4</w:t>
            </w:r>
          </w:p>
        </w:tc>
        <w:tc>
          <w:tcPr>
            <w:tcW w:w="236" w:type="dxa"/>
          </w:tcPr>
          <w:p w14:paraId="40ED57E5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6C51CB20" w14:textId="708DD14A" w:rsidR="00545A3F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997AD9">
              <w:t>3</w:t>
            </w:r>
          </w:p>
        </w:tc>
        <w:tc>
          <w:tcPr>
            <w:tcW w:w="270" w:type="dxa"/>
          </w:tcPr>
          <w:p w14:paraId="18EA69C9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73E911DE" w14:textId="03AAA22A" w:rsidR="00545A3F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997AD9">
              <w:t>4</w:t>
            </w:r>
          </w:p>
        </w:tc>
        <w:tc>
          <w:tcPr>
            <w:tcW w:w="241" w:type="dxa"/>
          </w:tcPr>
          <w:p w14:paraId="4F5F6749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6" w:type="dxa"/>
          </w:tcPr>
          <w:p w14:paraId="1A0A3C41" w14:textId="7CE603FD" w:rsidR="00545A3F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997AD9">
              <w:t>3</w:t>
            </w:r>
          </w:p>
        </w:tc>
        <w:tc>
          <w:tcPr>
            <w:tcW w:w="243" w:type="dxa"/>
          </w:tcPr>
          <w:p w14:paraId="15B65033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</w:pPr>
          </w:p>
        </w:tc>
        <w:tc>
          <w:tcPr>
            <w:tcW w:w="1080" w:type="dxa"/>
          </w:tcPr>
          <w:p w14:paraId="0E2F6C0D" w14:textId="296EE375" w:rsidR="00545A3F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997AD9">
              <w:t>4</w:t>
            </w:r>
          </w:p>
        </w:tc>
        <w:tc>
          <w:tcPr>
            <w:tcW w:w="236" w:type="dxa"/>
          </w:tcPr>
          <w:p w14:paraId="4C50F90D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60" w:type="dxa"/>
          </w:tcPr>
          <w:p w14:paraId="596F48C1" w14:textId="399BFF0C" w:rsidR="00545A3F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997AD9">
              <w:t>3</w:t>
            </w:r>
          </w:p>
        </w:tc>
        <w:tc>
          <w:tcPr>
            <w:tcW w:w="241" w:type="dxa"/>
          </w:tcPr>
          <w:p w14:paraId="1D46F692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2" w:type="dxa"/>
          </w:tcPr>
          <w:p w14:paraId="466E0C71" w14:textId="439DDD24" w:rsidR="00545A3F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997AD9">
              <w:t>4</w:t>
            </w:r>
          </w:p>
        </w:tc>
        <w:tc>
          <w:tcPr>
            <w:tcW w:w="270" w:type="dxa"/>
          </w:tcPr>
          <w:p w14:paraId="06E016E2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07" w:type="dxa"/>
          </w:tcPr>
          <w:p w14:paraId="5DDA88AF" w14:textId="29D2CE8E" w:rsidR="00545A3F" w:rsidRPr="00CC36BA" w:rsidRDefault="00F37350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t>256</w:t>
            </w:r>
            <w:r w:rsidR="00997AD9">
              <w:t>3</w:t>
            </w:r>
          </w:p>
        </w:tc>
      </w:tr>
      <w:tr w:rsidR="00545A3F" w:rsidRPr="00CC36BA" w14:paraId="3742567E" w14:textId="77777777" w:rsidTr="00805959">
        <w:tc>
          <w:tcPr>
            <w:tcW w:w="4311" w:type="dxa"/>
          </w:tcPr>
          <w:p w14:paraId="448D7E23" w14:textId="77777777" w:rsidR="00545A3F" w:rsidRPr="00CC36BA" w:rsidRDefault="00545A3F" w:rsidP="00C2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10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2223" w:type="dxa"/>
            <w:gridSpan w:val="3"/>
          </w:tcPr>
          <w:p w14:paraId="032CD6D7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</w:pPr>
            <w:r w:rsidRPr="00CC36BA">
              <w:rPr>
                <w:i/>
                <w:iCs/>
                <w:lang w:val="en-GB"/>
              </w:rPr>
              <w:t>(</w:t>
            </w:r>
            <w:r w:rsidRPr="00CC36BA">
              <w:rPr>
                <w:i/>
                <w:iCs/>
                <w:cs/>
                <w:lang w:val="en-GB"/>
              </w:rPr>
              <w:t>ร้อยละ)</w:t>
            </w:r>
          </w:p>
        </w:tc>
        <w:tc>
          <w:tcPr>
            <w:tcW w:w="270" w:type="dxa"/>
          </w:tcPr>
          <w:p w14:paraId="6A3AAC93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</w:pPr>
          </w:p>
        </w:tc>
        <w:tc>
          <w:tcPr>
            <w:tcW w:w="7605" w:type="dxa"/>
            <w:gridSpan w:val="11"/>
          </w:tcPr>
          <w:p w14:paraId="67FB85A1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</w:pPr>
            <w:r w:rsidRPr="00CC36BA">
              <w:rPr>
                <w:i/>
                <w:iCs/>
                <w:lang w:val="en-GB"/>
              </w:rPr>
              <w:t>(</w:t>
            </w:r>
            <w:r w:rsidRPr="00CC36BA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545A3F" w:rsidRPr="00CC36BA" w14:paraId="4E86F18F" w14:textId="77777777" w:rsidTr="00805959">
        <w:tc>
          <w:tcPr>
            <w:tcW w:w="4311" w:type="dxa"/>
          </w:tcPr>
          <w:p w14:paraId="06FCF3EC" w14:textId="77777777" w:rsidR="00545A3F" w:rsidRPr="00CC36BA" w:rsidRDefault="00545A3F" w:rsidP="00C25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10"/>
              <w:rPr>
                <w:b/>
                <w:bCs/>
                <w:i/>
                <w:iCs/>
                <w:cs/>
                <w:lang w:val="en-GB"/>
              </w:rPr>
            </w:pPr>
            <w:r w:rsidRPr="00CC36BA">
              <w:rPr>
                <w:b/>
                <w:bCs/>
                <w:i/>
                <w:iCs/>
                <w:cs/>
                <w:lang w:val="en-GB"/>
              </w:rPr>
              <w:t>บริษัทย่อย</w:t>
            </w:r>
          </w:p>
        </w:tc>
        <w:tc>
          <w:tcPr>
            <w:tcW w:w="963" w:type="dxa"/>
          </w:tcPr>
          <w:p w14:paraId="31265789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</w:pPr>
          </w:p>
        </w:tc>
        <w:tc>
          <w:tcPr>
            <w:tcW w:w="236" w:type="dxa"/>
          </w:tcPr>
          <w:p w14:paraId="26F90274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</w:pPr>
          </w:p>
        </w:tc>
        <w:tc>
          <w:tcPr>
            <w:tcW w:w="1024" w:type="dxa"/>
          </w:tcPr>
          <w:p w14:paraId="39DFF442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</w:pPr>
          </w:p>
        </w:tc>
        <w:tc>
          <w:tcPr>
            <w:tcW w:w="270" w:type="dxa"/>
          </w:tcPr>
          <w:p w14:paraId="5FAA52D4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</w:pPr>
          </w:p>
        </w:tc>
        <w:tc>
          <w:tcPr>
            <w:tcW w:w="1019" w:type="dxa"/>
          </w:tcPr>
          <w:p w14:paraId="24387A77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241" w:type="dxa"/>
          </w:tcPr>
          <w:p w14:paraId="25BEECD7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1026" w:type="dxa"/>
          </w:tcPr>
          <w:p w14:paraId="2890C421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243" w:type="dxa"/>
          </w:tcPr>
          <w:p w14:paraId="54C0FF87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1080" w:type="dxa"/>
          </w:tcPr>
          <w:p w14:paraId="0B17BA35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236" w:type="dxa"/>
          </w:tcPr>
          <w:p w14:paraId="284F46C4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1060" w:type="dxa"/>
          </w:tcPr>
          <w:p w14:paraId="045A99EF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241" w:type="dxa"/>
          </w:tcPr>
          <w:p w14:paraId="22D0194D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1082" w:type="dxa"/>
          </w:tcPr>
          <w:p w14:paraId="246770A6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270" w:type="dxa"/>
          </w:tcPr>
          <w:p w14:paraId="2F594355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1107" w:type="dxa"/>
          </w:tcPr>
          <w:p w14:paraId="0E78E21B" w14:textId="77777777" w:rsidR="00545A3F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</w:tr>
      <w:tr w:rsidR="0040642C" w:rsidRPr="00CC36BA" w14:paraId="5CACB26C" w14:textId="77777777" w:rsidTr="003C59BD">
        <w:tc>
          <w:tcPr>
            <w:tcW w:w="4311" w:type="dxa"/>
          </w:tcPr>
          <w:p w14:paraId="29EDED4B" w14:textId="7872EFBA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10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บริษัท อุบลไบโอเกษตร จำกัด</w:t>
            </w:r>
          </w:p>
        </w:tc>
        <w:tc>
          <w:tcPr>
            <w:tcW w:w="963" w:type="dxa"/>
          </w:tcPr>
          <w:p w14:paraId="27B510C4" w14:textId="464FD8F4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GB"/>
              </w:rPr>
            </w:pPr>
            <w:r w:rsidRPr="00CC36BA">
              <w:t>99.99</w:t>
            </w:r>
          </w:p>
        </w:tc>
        <w:tc>
          <w:tcPr>
            <w:tcW w:w="236" w:type="dxa"/>
          </w:tcPr>
          <w:p w14:paraId="685103B8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</w:pPr>
          </w:p>
        </w:tc>
        <w:tc>
          <w:tcPr>
            <w:tcW w:w="1024" w:type="dxa"/>
          </w:tcPr>
          <w:p w14:paraId="0708A5DB" w14:textId="1EE6722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GB"/>
              </w:rPr>
            </w:pPr>
            <w:r w:rsidRPr="00CC36BA">
              <w:t>99.99</w:t>
            </w:r>
          </w:p>
        </w:tc>
        <w:tc>
          <w:tcPr>
            <w:tcW w:w="270" w:type="dxa"/>
          </w:tcPr>
          <w:p w14:paraId="71CF6745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</w:pPr>
          </w:p>
        </w:tc>
        <w:tc>
          <w:tcPr>
            <w:tcW w:w="1019" w:type="dxa"/>
            <w:shd w:val="clear" w:color="auto" w:fill="auto"/>
          </w:tcPr>
          <w:p w14:paraId="3CB9C26B" w14:textId="28F32915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</w:pPr>
            <w:r w:rsidRPr="00CC36BA">
              <w:t>1,210,000</w:t>
            </w:r>
          </w:p>
        </w:tc>
        <w:tc>
          <w:tcPr>
            <w:tcW w:w="241" w:type="dxa"/>
          </w:tcPr>
          <w:p w14:paraId="3D64628E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</w:pPr>
          </w:p>
        </w:tc>
        <w:tc>
          <w:tcPr>
            <w:tcW w:w="1026" w:type="dxa"/>
          </w:tcPr>
          <w:p w14:paraId="4F25B9B3" w14:textId="0F83491A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</w:pPr>
            <w:r w:rsidRPr="00CC36BA">
              <w:t>1,210,000</w:t>
            </w:r>
          </w:p>
        </w:tc>
        <w:tc>
          <w:tcPr>
            <w:tcW w:w="243" w:type="dxa"/>
          </w:tcPr>
          <w:p w14:paraId="7551F93E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</w:pPr>
          </w:p>
        </w:tc>
        <w:tc>
          <w:tcPr>
            <w:tcW w:w="1080" w:type="dxa"/>
          </w:tcPr>
          <w:p w14:paraId="64D3AAF8" w14:textId="792DF37D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eastAsia="Cordia New"/>
                <w:snapToGrid w:val="0"/>
                <w:cs/>
                <w:lang w:val="en-GB" w:eastAsia="th-TH"/>
              </w:rPr>
            </w:pPr>
            <w:r w:rsidRPr="00CC36BA">
              <w:rPr>
                <w:rFonts w:eastAsia="Cordia New"/>
                <w:snapToGrid w:val="0"/>
                <w:lang w:eastAsia="th-TH"/>
              </w:rPr>
              <w:t>1,209,998</w:t>
            </w:r>
          </w:p>
        </w:tc>
        <w:tc>
          <w:tcPr>
            <w:tcW w:w="236" w:type="dxa"/>
          </w:tcPr>
          <w:p w14:paraId="2752D838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</w:pPr>
          </w:p>
        </w:tc>
        <w:tc>
          <w:tcPr>
            <w:tcW w:w="1060" w:type="dxa"/>
          </w:tcPr>
          <w:p w14:paraId="303D93F1" w14:textId="095E18FE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eastAsia="Cordia New"/>
                <w:snapToGrid w:val="0"/>
                <w:cs/>
                <w:lang w:val="en-GB" w:eastAsia="th-TH"/>
              </w:rPr>
            </w:pPr>
            <w:r w:rsidRPr="00CC36BA">
              <w:rPr>
                <w:rFonts w:eastAsia="Cordia New"/>
                <w:snapToGrid w:val="0"/>
                <w:lang w:eastAsia="th-TH"/>
              </w:rPr>
              <w:t>1,209,998</w:t>
            </w:r>
          </w:p>
        </w:tc>
        <w:tc>
          <w:tcPr>
            <w:tcW w:w="241" w:type="dxa"/>
          </w:tcPr>
          <w:p w14:paraId="456155D9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1082" w:type="dxa"/>
          </w:tcPr>
          <w:p w14:paraId="422742BE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1" w:right="-16"/>
              <w:rPr>
                <w:rFonts w:eastAsia="Cordia New"/>
                <w:snapToGrid w:val="0"/>
                <w:lang w:eastAsia="th-TH"/>
              </w:rPr>
            </w:pPr>
            <w:r w:rsidRPr="00CC36BA">
              <w:rPr>
                <w:rFonts w:eastAsia="Cordia New"/>
                <w:snapToGrid w:val="0"/>
                <w:lang w:eastAsia="th-TH"/>
              </w:rPr>
              <w:t>-</w:t>
            </w:r>
          </w:p>
        </w:tc>
        <w:tc>
          <w:tcPr>
            <w:tcW w:w="270" w:type="dxa"/>
          </w:tcPr>
          <w:p w14:paraId="773855DA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08"/>
            </w:pPr>
          </w:p>
        </w:tc>
        <w:tc>
          <w:tcPr>
            <w:tcW w:w="1107" w:type="dxa"/>
          </w:tcPr>
          <w:p w14:paraId="47427C70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1" w:right="-16"/>
              <w:rPr>
                <w:rFonts w:eastAsia="Cordia New"/>
                <w:snapToGrid w:val="0"/>
                <w:lang w:eastAsia="th-TH"/>
              </w:rPr>
            </w:pPr>
            <w:r w:rsidRPr="00CC36BA">
              <w:rPr>
                <w:rFonts w:eastAsia="Cordia New"/>
                <w:snapToGrid w:val="0"/>
                <w:lang w:eastAsia="th-TH"/>
              </w:rPr>
              <w:t>-</w:t>
            </w:r>
          </w:p>
        </w:tc>
      </w:tr>
      <w:tr w:rsidR="0040642C" w:rsidRPr="00CC36BA" w14:paraId="01FD4F6E" w14:textId="77777777" w:rsidTr="00DF5237">
        <w:tc>
          <w:tcPr>
            <w:tcW w:w="4311" w:type="dxa"/>
          </w:tcPr>
          <w:p w14:paraId="6845BBFD" w14:textId="420830B2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10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บริษัท อุบล ซันฟลาวเวอร์ จำกัด</w:t>
            </w:r>
          </w:p>
        </w:tc>
        <w:tc>
          <w:tcPr>
            <w:tcW w:w="963" w:type="dxa"/>
          </w:tcPr>
          <w:p w14:paraId="5649C22F" w14:textId="09ED0829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GB"/>
              </w:rPr>
            </w:pPr>
            <w:r w:rsidRPr="00CC36BA">
              <w:t>99.99</w:t>
            </w:r>
          </w:p>
        </w:tc>
        <w:tc>
          <w:tcPr>
            <w:tcW w:w="236" w:type="dxa"/>
          </w:tcPr>
          <w:p w14:paraId="66AB66C7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</w:pPr>
          </w:p>
        </w:tc>
        <w:tc>
          <w:tcPr>
            <w:tcW w:w="1024" w:type="dxa"/>
          </w:tcPr>
          <w:p w14:paraId="5892DB19" w14:textId="7F010E70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GB"/>
              </w:rPr>
            </w:pPr>
            <w:r w:rsidRPr="00CC36BA">
              <w:t>99</w:t>
            </w:r>
            <w:r w:rsidRPr="00CC36BA">
              <w:rPr>
                <w:lang w:val="en-GB"/>
              </w:rPr>
              <w:t>.</w:t>
            </w:r>
            <w:r w:rsidRPr="00CC36BA">
              <w:t>99</w:t>
            </w:r>
          </w:p>
        </w:tc>
        <w:tc>
          <w:tcPr>
            <w:tcW w:w="270" w:type="dxa"/>
          </w:tcPr>
          <w:p w14:paraId="14EC431F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46D7CB76" w14:textId="53059520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</w:pPr>
            <w:r w:rsidRPr="00CC36BA">
              <w:t>1,440,000</w:t>
            </w:r>
          </w:p>
        </w:tc>
        <w:tc>
          <w:tcPr>
            <w:tcW w:w="241" w:type="dxa"/>
          </w:tcPr>
          <w:p w14:paraId="5FA5477B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2B41CD0" w14:textId="0865B509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</w:pPr>
            <w:r w:rsidRPr="00CC36BA">
              <w:t>1,440,000</w:t>
            </w:r>
          </w:p>
        </w:tc>
        <w:tc>
          <w:tcPr>
            <w:tcW w:w="243" w:type="dxa"/>
          </w:tcPr>
          <w:p w14:paraId="32C23D51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B71986" w14:textId="3F14C3B9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eastAsia="Cordia New"/>
                <w:snapToGrid w:val="0"/>
                <w:lang w:eastAsia="th-TH"/>
              </w:rPr>
            </w:pPr>
            <w:r w:rsidRPr="00CC36BA">
              <w:rPr>
                <w:rFonts w:eastAsia="Cordia New"/>
                <w:snapToGrid w:val="0"/>
                <w:lang w:eastAsia="th-TH"/>
              </w:rPr>
              <w:t>1,439,998</w:t>
            </w:r>
          </w:p>
        </w:tc>
        <w:tc>
          <w:tcPr>
            <w:tcW w:w="236" w:type="dxa"/>
          </w:tcPr>
          <w:p w14:paraId="6B5B265C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22DB7ADB" w14:textId="554CD244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eastAsia="Cordia New"/>
                <w:snapToGrid w:val="0"/>
                <w:lang w:eastAsia="th-TH"/>
              </w:rPr>
            </w:pPr>
            <w:r w:rsidRPr="00CC36BA">
              <w:rPr>
                <w:rFonts w:eastAsia="Cordia New"/>
                <w:snapToGrid w:val="0"/>
                <w:lang w:eastAsia="th-TH"/>
              </w:rPr>
              <w:t>1,439,998</w:t>
            </w:r>
          </w:p>
        </w:tc>
        <w:tc>
          <w:tcPr>
            <w:tcW w:w="241" w:type="dxa"/>
          </w:tcPr>
          <w:p w14:paraId="5904D888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1082" w:type="dxa"/>
          </w:tcPr>
          <w:p w14:paraId="29F3C35B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1" w:right="-16"/>
              <w:rPr>
                <w:rFonts w:eastAsia="Cordia New"/>
                <w:snapToGrid w:val="0"/>
                <w:lang w:eastAsia="th-TH"/>
              </w:rPr>
            </w:pPr>
            <w:r w:rsidRPr="00CC36BA">
              <w:rPr>
                <w:rFonts w:eastAsia="Cordia New"/>
                <w:snapToGrid w:val="0"/>
                <w:lang w:eastAsia="th-TH"/>
              </w:rPr>
              <w:t>-</w:t>
            </w:r>
          </w:p>
        </w:tc>
        <w:tc>
          <w:tcPr>
            <w:tcW w:w="270" w:type="dxa"/>
          </w:tcPr>
          <w:p w14:paraId="079A4DC2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08"/>
            </w:pPr>
          </w:p>
        </w:tc>
        <w:tc>
          <w:tcPr>
            <w:tcW w:w="1107" w:type="dxa"/>
          </w:tcPr>
          <w:p w14:paraId="45A5BAD5" w14:textId="1B202333" w:rsidR="0040642C" w:rsidRPr="00CC36BA" w:rsidRDefault="000431F5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1" w:right="-16"/>
              <w:rPr>
                <w:rFonts w:eastAsia="Cordia New"/>
                <w:snapToGrid w:val="0"/>
                <w:lang w:eastAsia="th-TH"/>
              </w:rPr>
            </w:pPr>
            <w:r w:rsidRPr="00CC36BA">
              <w:rPr>
                <w:rFonts w:eastAsia="Cordia New"/>
                <w:snapToGrid w:val="0"/>
                <w:lang w:eastAsia="th-TH"/>
              </w:rPr>
              <w:t>25,999</w:t>
            </w:r>
          </w:p>
        </w:tc>
      </w:tr>
      <w:tr w:rsidR="0040642C" w:rsidRPr="00CC36BA" w14:paraId="5A8091F4" w14:textId="77777777" w:rsidTr="003C59BD">
        <w:tc>
          <w:tcPr>
            <w:tcW w:w="4311" w:type="dxa"/>
          </w:tcPr>
          <w:p w14:paraId="14C2FAFA" w14:textId="3D1D813F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10"/>
              <w:rPr>
                <w:b/>
                <w:bCs/>
                <w:cs/>
              </w:rPr>
            </w:pPr>
            <w:r w:rsidRPr="00CC36BA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63" w:type="dxa"/>
          </w:tcPr>
          <w:p w14:paraId="1723109B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cs/>
                <w:lang w:val="en-GB"/>
              </w:rPr>
            </w:pPr>
          </w:p>
        </w:tc>
        <w:tc>
          <w:tcPr>
            <w:tcW w:w="236" w:type="dxa"/>
          </w:tcPr>
          <w:p w14:paraId="3740BE3C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</w:pPr>
          </w:p>
        </w:tc>
        <w:tc>
          <w:tcPr>
            <w:tcW w:w="1024" w:type="dxa"/>
          </w:tcPr>
          <w:p w14:paraId="49CED8EA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cs/>
                <w:lang w:val="en-GB"/>
              </w:rPr>
            </w:pPr>
          </w:p>
        </w:tc>
        <w:tc>
          <w:tcPr>
            <w:tcW w:w="270" w:type="dxa"/>
          </w:tcPr>
          <w:p w14:paraId="1F647009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AD9BD" w14:textId="4237F82D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b/>
                <w:bCs/>
              </w:rPr>
            </w:pPr>
            <w:r w:rsidRPr="00CC36BA">
              <w:rPr>
                <w:b/>
                <w:bCs/>
              </w:rPr>
              <w:t>2,650,000</w:t>
            </w:r>
          </w:p>
        </w:tc>
        <w:tc>
          <w:tcPr>
            <w:tcW w:w="241" w:type="dxa"/>
          </w:tcPr>
          <w:p w14:paraId="65F02B02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9AED59A" w14:textId="32E5A670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b/>
                <w:bCs/>
              </w:rPr>
            </w:pPr>
            <w:r w:rsidRPr="00CC36BA">
              <w:rPr>
                <w:b/>
                <w:bCs/>
              </w:rPr>
              <w:t>2,650,000</w:t>
            </w:r>
          </w:p>
        </w:tc>
        <w:tc>
          <w:tcPr>
            <w:tcW w:w="243" w:type="dxa"/>
          </w:tcPr>
          <w:p w14:paraId="534541AC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F53D53" w14:textId="33B4E069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eastAsia="Cordia New"/>
                <w:b/>
                <w:bCs/>
                <w:snapToGrid w:val="0"/>
                <w:lang w:eastAsia="th-TH"/>
              </w:rPr>
            </w:pPr>
            <w:r w:rsidRPr="00CC36BA">
              <w:rPr>
                <w:rFonts w:eastAsia="Cordia New"/>
                <w:b/>
                <w:bCs/>
                <w:snapToGrid w:val="0"/>
                <w:lang w:eastAsia="th-TH"/>
              </w:rPr>
              <w:t>2,649,996</w:t>
            </w:r>
          </w:p>
        </w:tc>
        <w:tc>
          <w:tcPr>
            <w:tcW w:w="236" w:type="dxa"/>
          </w:tcPr>
          <w:p w14:paraId="353E6AD3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3694FA0B" w14:textId="72FFEE45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eastAsia="Cordia New"/>
                <w:b/>
                <w:bCs/>
                <w:snapToGrid w:val="0"/>
                <w:cs/>
                <w:lang w:val="en-GB" w:eastAsia="th-TH"/>
              </w:rPr>
            </w:pPr>
            <w:r w:rsidRPr="00CC36BA">
              <w:rPr>
                <w:rFonts w:eastAsia="Cordia New"/>
                <w:b/>
                <w:bCs/>
                <w:snapToGrid w:val="0"/>
                <w:lang w:eastAsia="th-TH"/>
              </w:rPr>
              <w:t>2,649,996</w:t>
            </w:r>
          </w:p>
        </w:tc>
        <w:tc>
          <w:tcPr>
            <w:tcW w:w="241" w:type="dxa"/>
          </w:tcPr>
          <w:p w14:paraId="0C49463A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217C475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1" w:right="-16"/>
              <w:rPr>
                <w:rFonts w:eastAsia="Cordia New"/>
                <w:b/>
                <w:bCs/>
                <w:snapToGrid w:val="0"/>
                <w:lang w:eastAsia="th-TH"/>
              </w:rPr>
            </w:pPr>
            <w:r w:rsidRPr="00CC36BA">
              <w:rPr>
                <w:rFonts w:eastAsia="Cordia New"/>
                <w:b/>
                <w:bCs/>
                <w:snapToGrid w:val="0"/>
                <w:lang w:eastAsia="th-TH"/>
              </w:rPr>
              <w:t>-</w:t>
            </w:r>
          </w:p>
        </w:tc>
        <w:tc>
          <w:tcPr>
            <w:tcW w:w="270" w:type="dxa"/>
          </w:tcPr>
          <w:p w14:paraId="14D8AED9" w14:textId="77777777" w:rsidR="0040642C" w:rsidRPr="00CC36BA" w:rsidRDefault="0040642C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08"/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7B87580" w14:textId="55529CC8" w:rsidR="0040642C" w:rsidRPr="00CC36BA" w:rsidRDefault="000431F5" w:rsidP="00406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1" w:right="-16"/>
              <w:rPr>
                <w:rFonts w:eastAsia="Cordia New"/>
                <w:b/>
                <w:bCs/>
                <w:snapToGrid w:val="0"/>
                <w:lang w:eastAsia="th-TH"/>
              </w:rPr>
            </w:pPr>
            <w:r w:rsidRPr="00CC36BA">
              <w:rPr>
                <w:rFonts w:eastAsia="Cordia New"/>
                <w:b/>
                <w:bCs/>
                <w:snapToGrid w:val="0"/>
                <w:lang w:eastAsia="th-TH"/>
              </w:rPr>
              <w:t>25,999</w:t>
            </w:r>
          </w:p>
        </w:tc>
      </w:tr>
    </w:tbl>
    <w:p w14:paraId="116C3168" w14:textId="77777777" w:rsidR="00805959" w:rsidRPr="00CC36BA" w:rsidRDefault="00805959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</w:pPr>
    </w:p>
    <w:p w14:paraId="47F8E99E" w14:textId="40452485" w:rsidR="0064263D" w:rsidRPr="00CC36BA" w:rsidRDefault="0064263D" w:rsidP="00F60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0" w:right="-43"/>
        <w:jc w:val="thaiDistribute"/>
        <w:rPr>
          <w:cs/>
          <w:lang w:val="en-GB"/>
        </w:rPr>
        <w:sectPr w:rsidR="0064263D" w:rsidRPr="00CC36BA" w:rsidSect="00DF52AF">
          <w:headerReference w:type="default" r:id="rId10"/>
          <w:footerReference w:type="default" r:id="rId11"/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CC36BA">
        <w:rPr>
          <w:cs/>
          <w:lang w:val="en-GB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  <w:r w:rsidR="00F607E7" w:rsidRPr="00CC36BA">
        <w:t xml:space="preserve"> </w:t>
      </w:r>
      <w:r w:rsidR="00F607E7" w:rsidRPr="00CC36BA">
        <w:rPr>
          <w:cs/>
          <w:lang w:val="en-GB"/>
        </w:rPr>
        <w:t>และบริษัทย่อยทั้งหมดดำเนินธุรกิจในประเทศไทย</w:t>
      </w:r>
    </w:p>
    <w:p w14:paraId="33272F3C" w14:textId="337B2477" w:rsidR="005E7B1E" w:rsidRPr="00CC36BA" w:rsidRDefault="000431F5" w:rsidP="00B12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270"/>
        <w:rPr>
          <w:b/>
          <w:bCs/>
        </w:rPr>
      </w:pPr>
      <w:r w:rsidRPr="00CC36BA">
        <w:rPr>
          <w:b/>
          <w:bCs/>
        </w:rPr>
        <w:lastRenderedPageBreak/>
        <w:t>6</w:t>
      </w:r>
      <w:r w:rsidR="002A6F8E" w:rsidRPr="00CC36BA">
        <w:rPr>
          <w:b/>
          <w:bCs/>
          <w:lang w:val="en-GB"/>
        </w:rPr>
        <w:tab/>
      </w:r>
      <w:r w:rsidR="005E7B1E" w:rsidRPr="00CC36BA">
        <w:rPr>
          <w:b/>
          <w:bCs/>
          <w:cs/>
          <w:lang w:val="en-GB"/>
        </w:rPr>
        <w:t>ที่ดิน อาคารและอุปกรณ์</w:t>
      </w:r>
    </w:p>
    <w:p w14:paraId="014BECAA" w14:textId="77777777" w:rsidR="005E7B1E" w:rsidRPr="00CC36BA" w:rsidRDefault="005E7B1E" w:rsidP="00FB097F">
      <w:pPr>
        <w:ind w:firstLine="706"/>
        <w:rPr>
          <w:sz w:val="24"/>
          <w:szCs w:val="24"/>
        </w:rPr>
      </w:pPr>
    </w:p>
    <w:p w14:paraId="58C2DD65" w14:textId="2F3E719B" w:rsidR="008C2AAD" w:rsidRPr="00CC36BA" w:rsidRDefault="008C2AAD" w:rsidP="00511AB7">
      <w:pPr>
        <w:ind w:left="540"/>
        <w:jc w:val="thaiDistribute"/>
      </w:pPr>
      <w:r w:rsidRPr="00CC36BA">
        <w:rPr>
          <w:b/>
          <w:cs/>
          <w:lang w:val="en-GB"/>
        </w:rPr>
        <w:t>ก</w:t>
      </w:r>
      <w:r w:rsidRPr="00CC36BA">
        <w:rPr>
          <w:cs/>
          <w:lang w:val="en-GB"/>
        </w:rPr>
        <w:t>ารซื้อ จำหน่าย และโอนที่ดิน อาคารและอุปกรณ์</w:t>
      </w:r>
      <w:r w:rsidR="002E4DEF" w:rsidRPr="00CC36BA">
        <w:rPr>
          <w:cs/>
          <w:lang w:val="en-GB"/>
        </w:rPr>
        <w:t>ไม่รวมสินทรัพย์สิทธิการใช้</w:t>
      </w:r>
      <w:r w:rsidRPr="00CC36BA">
        <w:rPr>
          <w:cs/>
          <w:lang w:val="en-GB"/>
        </w:rPr>
        <w:t>ระหว่างงวด</w:t>
      </w:r>
      <w:r w:rsidR="00545A3F" w:rsidRPr="00CC36BA">
        <w:rPr>
          <w:cs/>
          <w:lang w:val="en-GB"/>
        </w:rPr>
        <w:t>หก</w:t>
      </w:r>
      <w:r w:rsidRPr="00CC36BA">
        <w:rPr>
          <w:cs/>
          <w:lang w:val="en-GB"/>
        </w:rPr>
        <w:t xml:space="preserve">เดือนสิ้นสุดวันที่ </w:t>
      </w:r>
      <w:r w:rsidR="002E4DEF" w:rsidRPr="00CC36BA">
        <w:rPr>
          <w:cs/>
          <w:lang w:val="en-GB"/>
        </w:rPr>
        <w:br/>
      </w:r>
      <w:r w:rsidR="00F37350" w:rsidRPr="00CC36BA">
        <w:t>30</w:t>
      </w:r>
      <w:r w:rsidR="00A15B0E" w:rsidRPr="00CC36BA">
        <w:rPr>
          <w:cs/>
          <w:lang w:val="en-GB"/>
        </w:rPr>
        <w:t xml:space="preserve"> มิถุนายน</w:t>
      </w:r>
      <w:r w:rsidR="009161A2" w:rsidRPr="00CC36BA">
        <w:t xml:space="preserve"> </w:t>
      </w:r>
      <w:r w:rsidR="00F37350" w:rsidRPr="00CC36BA">
        <w:t>256</w:t>
      </w:r>
      <w:r w:rsidR="0070384A" w:rsidRPr="00CC36BA">
        <w:t>4</w:t>
      </w:r>
      <w:r w:rsidR="00545A3F" w:rsidRPr="00CC36BA">
        <w:t xml:space="preserve"> </w:t>
      </w:r>
      <w:r w:rsidRPr="00CC36BA">
        <w:rPr>
          <w:cs/>
          <w:lang w:val="en-GB"/>
        </w:rPr>
        <w:t>มีดังนี้</w:t>
      </w:r>
    </w:p>
    <w:p w14:paraId="46B448E7" w14:textId="77777777" w:rsidR="00F81B78" w:rsidRPr="00CC36BA" w:rsidRDefault="00F81B78" w:rsidP="00FB097F">
      <w:pPr>
        <w:ind w:left="540"/>
        <w:rPr>
          <w:sz w:val="10"/>
          <w:szCs w:val="10"/>
        </w:rPr>
      </w:pP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6"/>
        <w:gridCol w:w="1169"/>
        <w:gridCol w:w="271"/>
        <w:gridCol w:w="1171"/>
        <w:gridCol w:w="271"/>
        <w:gridCol w:w="1080"/>
        <w:gridCol w:w="271"/>
        <w:gridCol w:w="1227"/>
      </w:tblGrid>
      <w:tr w:rsidR="00A15B0E" w:rsidRPr="00CC36BA" w14:paraId="2FDAAE29" w14:textId="77777777" w:rsidTr="007F0329">
        <w:trPr>
          <w:tblHeader/>
        </w:trPr>
        <w:tc>
          <w:tcPr>
            <w:tcW w:w="2103" w:type="pct"/>
          </w:tcPr>
          <w:p w14:paraId="0D5DA9BA" w14:textId="77777777" w:rsidR="00A15B0E" w:rsidRPr="00CC36BA" w:rsidRDefault="00A15B0E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385" w:type="pct"/>
            <w:gridSpan w:val="3"/>
          </w:tcPr>
          <w:p w14:paraId="5D44F5F2" w14:textId="77777777" w:rsidR="00A15B0E" w:rsidRPr="00CC36BA" w:rsidRDefault="00545A3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CC36BA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44" w:type="pct"/>
          </w:tcPr>
          <w:p w14:paraId="399C39A7" w14:textId="77777777" w:rsidR="00A15B0E" w:rsidRPr="00CC36BA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</w:p>
        </w:tc>
        <w:tc>
          <w:tcPr>
            <w:tcW w:w="1369" w:type="pct"/>
            <w:gridSpan w:val="3"/>
          </w:tcPr>
          <w:p w14:paraId="395C955C" w14:textId="77777777" w:rsidR="00A15B0E" w:rsidRPr="00CC36BA" w:rsidRDefault="00545A3F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b/>
                <w:bCs/>
              </w:rPr>
            </w:pPr>
            <w:r w:rsidRPr="00CC36BA">
              <w:rPr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A15B0E" w:rsidRPr="00CC36BA" w14:paraId="66CD7A48" w14:textId="77777777" w:rsidTr="007F0329">
        <w:trPr>
          <w:tblHeader/>
        </w:trPr>
        <w:tc>
          <w:tcPr>
            <w:tcW w:w="2103" w:type="pct"/>
          </w:tcPr>
          <w:p w14:paraId="73581629" w14:textId="77777777" w:rsidR="00A15B0E" w:rsidRPr="00CC36BA" w:rsidRDefault="00A15B0E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  <w:p w14:paraId="155716BD" w14:textId="77777777" w:rsidR="00A15B0E" w:rsidRPr="00CC36BA" w:rsidRDefault="00A15B0E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  <w:p w14:paraId="490FFD3E" w14:textId="77777777" w:rsidR="00A15B0E" w:rsidRPr="00CC36BA" w:rsidRDefault="00A15B0E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620" w:type="pct"/>
          </w:tcPr>
          <w:p w14:paraId="0573104A" w14:textId="77777777" w:rsidR="00A15B0E" w:rsidRPr="00CC36BA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</w:p>
          <w:p w14:paraId="2A44956A" w14:textId="77777777" w:rsidR="00A15B0E" w:rsidRPr="00CC36BA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CC36BA">
              <w:rPr>
                <w:cs/>
                <w:lang w:val="en-GB"/>
              </w:rPr>
              <w:t>การซื้อและ</w:t>
            </w:r>
          </w:p>
          <w:p w14:paraId="2424D5A2" w14:textId="77777777" w:rsidR="00A15B0E" w:rsidRPr="00CC36BA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CC36BA">
              <w:rPr>
                <w:cs/>
                <w:lang w:val="en-GB"/>
              </w:rPr>
              <w:t>การโอนเข้า</w:t>
            </w:r>
            <w:r w:rsidRPr="00CC36BA">
              <w:t xml:space="preserve"> </w:t>
            </w:r>
          </w:p>
          <w:p w14:paraId="34245E53" w14:textId="77777777" w:rsidR="00A15B0E" w:rsidRPr="00CC36BA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CC36BA">
              <w:t>-</w:t>
            </w:r>
            <w:r w:rsidRPr="00CC36BA">
              <w:rPr>
                <w:cs/>
                <w:lang w:val="en-GB"/>
              </w:rPr>
              <w:t>ราคาทุน</w:t>
            </w:r>
          </w:p>
        </w:tc>
        <w:tc>
          <w:tcPr>
            <w:tcW w:w="144" w:type="pct"/>
          </w:tcPr>
          <w:p w14:paraId="72437203" w14:textId="77777777" w:rsidR="00A15B0E" w:rsidRPr="00CC36BA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</w:p>
        </w:tc>
        <w:tc>
          <w:tcPr>
            <w:tcW w:w="621" w:type="pct"/>
          </w:tcPr>
          <w:p w14:paraId="2079D175" w14:textId="77777777" w:rsidR="00A15B0E" w:rsidRPr="00CC36BA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CC36BA">
              <w:rPr>
                <w:cs/>
                <w:lang w:val="en-GB"/>
              </w:rPr>
              <w:t>การจำหน่าย</w:t>
            </w:r>
          </w:p>
          <w:p w14:paraId="7C652C6C" w14:textId="77777777" w:rsidR="00A15B0E" w:rsidRPr="00CC36BA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CC36BA">
              <w:rPr>
                <w:cs/>
                <w:lang w:val="en-GB"/>
              </w:rPr>
              <w:t>และการโอนออก</w:t>
            </w:r>
            <w:r w:rsidRPr="00CC36BA">
              <w:t>-</w:t>
            </w:r>
            <w:r w:rsidRPr="00CC36BA">
              <w:rPr>
                <w:cs/>
                <w:lang w:val="en-GB"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506630E8" w14:textId="77777777" w:rsidR="00A15B0E" w:rsidRPr="00CC36BA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</w:p>
        </w:tc>
        <w:tc>
          <w:tcPr>
            <w:tcW w:w="573" w:type="pct"/>
          </w:tcPr>
          <w:p w14:paraId="7B6F0FEA" w14:textId="77777777" w:rsidR="00A15B0E" w:rsidRPr="00CC36BA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</w:p>
          <w:p w14:paraId="6EC289D4" w14:textId="77777777" w:rsidR="00A15B0E" w:rsidRPr="00CC36BA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CC36BA">
              <w:rPr>
                <w:cs/>
                <w:lang w:val="en-GB"/>
              </w:rPr>
              <w:t>การซื้อและ</w:t>
            </w:r>
          </w:p>
          <w:p w14:paraId="382E73BE" w14:textId="77777777" w:rsidR="00A15B0E" w:rsidRPr="00CC36BA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CC36BA">
              <w:rPr>
                <w:cs/>
                <w:lang w:val="en-GB"/>
              </w:rPr>
              <w:t>การโอนเข้า</w:t>
            </w:r>
            <w:r w:rsidRPr="00CC36BA">
              <w:t xml:space="preserve"> </w:t>
            </w:r>
          </w:p>
          <w:p w14:paraId="691AFEE3" w14:textId="77777777" w:rsidR="00A15B0E" w:rsidRPr="00CC36BA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CC36BA">
              <w:t>-</w:t>
            </w:r>
            <w:r w:rsidRPr="00CC36BA">
              <w:rPr>
                <w:cs/>
                <w:lang w:val="en-GB"/>
              </w:rPr>
              <w:t>ราคาทุน</w:t>
            </w:r>
          </w:p>
        </w:tc>
        <w:tc>
          <w:tcPr>
            <w:tcW w:w="144" w:type="pct"/>
          </w:tcPr>
          <w:p w14:paraId="4BB13384" w14:textId="77777777" w:rsidR="00A15B0E" w:rsidRPr="00CC36BA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</w:p>
        </w:tc>
        <w:tc>
          <w:tcPr>
            <w:tcW w:w="652" w:type="pct"/>
          </w:tcPr>
          <w:p w14:paraId="68121BC1" w14:textId="77777777" w:rsidR="00A15B0E" w:rsidRPr="00CC36BA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CC36BA">
              <w:rPr>
                <w:cs/>
                <w:lang w:val="en-GB"/>
              </w:rPr>
              <w:t>การจำหน่าย</w:t>
            </w:r>
          </w:p>
          <w:p w14:paraId="19BF9BEC" w14:textId="77777777" w:rsidR="00A15B0E" w:rsidRPr="00CC36BA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CC36BA">
              <w:rPr>
                <w:cs/>
                <w:lang w:val="en-GB"/>
              </w:rPr>
              <w:t>และการโอนออก</w:t>
            </w:r>
            <w:r w:rsidRPr="00CC36BA">
              <w:t>-</w:t>
            </w:r>
            <w:r w:rsidRPr="00CC36BA">
              <w:rPr>
                <w:cs/>
                <w:lang w:val="en-GB"/>
              </w:rPr>
              <w:t>ราคาตามบัญชีสุทธิ</w:t>
            </w:r>
          </w:p>
        </w:tc>
      </w:tr>
      <w:tr w:rsidR="00A15B0E" w:rsidRPr="00CC36BA" w14:paraId="1B99534C" w14:textId="77777777" w:rsidTr="007F0329">
        <w:trPr>
          <w:tblHeader/>
        </w:trPr>
        <w:tc>
          <w:tcPr>
            <w:tcW w:w="2103" w:type="pct"/>
          </w:tcPr>
          <w:p w14:paraId="73D91C48" w14:textId="77777777" w:rsidR="00A15B0E" w:rsidRPr="00CC36BA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</w:pPr>
          </w:p>
        </w:tc>
        <w:tc>
          <w:tcPr>
            <w:tcW w:w="2897" w:type="pct"/>
            <w:gridSpan w:val="7"/>
          </w:tcPr>
          <w:p w14:paraId="6B1EE739" w14:textId="77777777" w:rsidR="00A15B0E" w:rsidRPr="00CC36BA" w:rsidRDefault="00A15B0E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</w:pPr>
            <w:r w:rsidRPr="00CC36BA">
              <w:rPr>
                <w:i/>
                <w:iCs/>
                <w:lang w:val="en-GB"/>
              </w:rPr>
              <w:t>(</w:t>
            </w:r>
            <w:r w:rsidRPr="00CC36BA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F740B8" w:rsidRPr="00CC36BA" w14:paraId="0BD071CF" w14:textId="77777777" w:rsidTr="007F0329">
        <w:trPr>
          <w:tblHeader/>
        </w:trPr>
        <w:tc>
          <w:tcPr>
            <w:tcW w:w="2103" w:type="pct"/>
          </w:tcPr>
          <w:p w14:paraId="641D3923" w14:textId="77777777" w:rsidR="00F740B8" w:rsidRPr="00CC36BA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i/>
                <w:iCs/>
              </w:rPr>
            </w:pPr>
            <w:r w:rsidRPr="00CC36BA">
              <w:rPr>
                <w:cs/>
                <w:lang w:val="en-GB"/>
              </w:rPr>
              <w:t>ที่ดิน</w:t>
            </w:r>
          </w:p>
        </w:tc>
        <w:tc>
          <w:tcPr>
            <w:tcW w:w="620" w:type="pct"/>
          </w:tcPr>
          <w:p w14:paraId="5025EC33" w14:textId="50C8A3E8" w:rsidR="00F740B8" w:rsidRPr="00CC36BA" w:rsidRDefault="009B5A1C" w:rsidP="00EE6E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  <w:rPr>
                <w:cs/>
                <w:lang w:val="en-GB"/>
              </w:rPr>
            </w:pPr>
            <w:r w:rsidRPr="00CC36BA">
              <w:rPr>
                <w:lang w:val="en-GB"/>
              </w:rPr>
              <w:t>534</w:t>
            </w:r>
          </w:p>
        </w:tc>
        <w:tc>
          <w:tcPr>
            <w:tcW w:w="144" w:type="pct"/>
          </w:tcPr>
          <w:p w14:paraId="59E33D5D" w14:textId="77777777" w:rsidR="00F740B8" w:rsidRPr="00CC36BA" w:rsidRDefault="00F740B8" w:rsidP="00EE6E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both"/>
            </w:pPr>
          </w:p>
        </w:tc>
        <w:tc>
          <w:tcPr>
            <w:tcW w:w="621" w:type="pct"/>
          </w:tcPr>
          <w:p w14:paraId="7DB5F4A5" w14:textId="3A81535E" w:rsidR="00F740B8" w:rsidRPr="00CC36BA" w:rsidRDefault="009B5A1C" w:rsidP="00EE6E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CC36BA">
              <w:t>(64)</w:t>
            </w:r>
          </w:p>
        </w:tc>
        <w:tc>
          <w:tcPr>
            <w:tcW w:w="144" w:type="pct"/>
          </w:tcPr>
          <w:p w14:paraId="4877524E" w14:textId="77777777" w:rsidR="00F740B8" w:rsidRPr="00CC36BA" w:rsidRDefault="00F740B8" w:rsidP="00EE6E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73"/>
              </w:tabs>
              <w:spacing w:after="0" w:line="240" w:lineRule="auto"/>
              <w:ind w:left="-126" w:right="70"/>
              <w:jc w:val="both"/>
            </w:pPr>
          </w:p>
        </w:tc>
        <w:tc>
          <w:tcPr>
            <w:tcW w:w="573" w:type="pct"/>
          </w:tcPr>
          <w:p w14:paraId="249D57A0" w14:textId="02420ED5" w:rsidR="00F740B8" w:rsidRPr="00CC36BA" w:rsidRDefault="009B5A1C" w:rsidP="00EE6E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left" w:pos="430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CC36BA">
              <w:t>534</w:t>
            </w:r>
          </w:p>
        </w:tc>
        <w:tc>
          <w:tcPr>
            <w:tcW w:w="144" w:type="pct"/>
          </w:tcPr>
          <w:p w14:paraId="43374E12" w14:textId="77777777" w:rsidR="00F740B8" w:rsidRPr="00CC36BA" w:rsidRDefault="00F740B8" w:rsidP="00EE6E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</w:p>
        </w:tc>
        <w:tc>
          <w:tcPr>
            <w:tcW w:w="652" w:type="pct"/>
          </w:tcPr>
          <w:p w14:paraId="3BBAE42D" w14:textId="19DFD2D1" w:rsidR="009F527D" w:rsidRPr="00CC36BA" w:rsidRDefault="009B5A1C" w:rsidP="00EE6E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CC36BA">
              <w:t>-</w:t>
            </w:r>
          </w:p>
        </w:tc>
      </w:tr>
      <w:tr w:rsidR="00F740B8" w:rsidRPr="00CC36BA" w14:paraId="76FAD2BF" w14:textId="77777777" w:rsidTr="007F0329">
        <w:trPr>
          <w:tblHeader/>
        </w:trPr>
        <w:tc>
          <w:tcPr>
            <w:tcW w:w="2103" w:type="pct"/>
          </w:tcPr>
          <w:p w14:paraId="56AAD569" w14:textId="142C665A" w:rsidR="00F740B8" w:rsidRPr="00CC36BA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i/>
                <w:iCs/>
              </w:rPr>
            </w:pPr>
            <w:r w:rsidRPr="00CC36BA">
              <w:rPr>
                <w:cs/>
                <w:lang w:val="en-GB"/>
              </w:rPr>
              <w:t>อาคารและสิ่งปลูกสร้างอื่น</w:t>
            </w:r>
          </w:p>
        </w:tc>
        <w:tc>
          <w:tcPr>
            <w:tcW w:w="620" w:type="pct"/>
          </w:tcPr>
          <w:p w14:paraId="72C9F45C" w14:textId="340F00AD" w:rsidR="009F527D" w:rsidRPr="00CC36BA" w:rsidRDefault="009B5A1C" w:rsidP="009F5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CC36BA">
              <w:t>35,060</w:t>
            </w:r>
          </w:p>
        </w:tc>
        <w:tc>
          <w:tcPr>
            <w:tcW w:w="144" w:type="pct"/>
          </w:tcPr>
          <w:p w14:paraId="48B057BF" w14:textId="77777777" w:rsidR="00F740B8" w:rsidRPr="00CC36BA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both"/>
            </w:pPr>
          </w:p>
        </w:tc>
        <w:tc>
          <w:tcPr>
            <w:tcW w:w="621" w:type="pct"/>
          </w:tcPr>
          <w:p w14:paraId="30230AA3" w14:textId="687D3206" w:rsidR="00F740B8" w:rsidRPr="00CC36BA" w:rsidRDefault="009B5A1C" w:rsidP="00381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CC36BA">
              <w:t>(44)</w:t>
            </w:r>
          </w:p>
        </w:tc>
        <w:tc>
          <w:tcPr>
            <w:tcW w:w="144" w:type="pct"/>
          </w:tcPr>
          <w:p w14:paraId="4B5BD74C" w14:textId="77777777" w:rsidR="00F740B8" w:rsidRPr="00CC36BA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8"/>
              <w:jc w:val="both"/>
            </w:pPr>
          </w:p>
        </w:tc>
        <w:tc>
          <w:tcPr>
            <w:tcW w:w="573" w:type="pct"/>
          </w:tcPr>
          <w:p w14:paraId="1D5F4E69" w14:textId="5142C585" w:rsidR="00F740B8" w:rsidRPr="00CC36BA" w:rsidRDefault="009B5A1C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CC36BA">
              <w:t>15,201</w:t>
            </w:r>
          </w:p>
        </w:tc>
        <w:tc>
          <w:tcPr>
            <w:tcW w:w="144" w:type="pct"/>
          </w:tcPr>
          <w:p w14:paraId="6C4FD6C7" w14:textId="77777777" w:rsidR="00F740B8" w:rsidRPr="00CC36BA" w:rsidRDefault="00F740B8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right"/>
            </w:pPr>
          </w:p>
        </w:tc>
        <w:tc>
          <w:tcPr>
            <w:tcW w:w="652" w:type="pct"/>
          </w:tcPr>
          <w:p w14:paraId="4DEF78D1" w14:textId="3AA76056" w:rsidR="00F740B8" w:rsidRPr="00CC36BA" w:rsidRDefault="009B5A1C" w:rsidP="00D96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CC36BA">
              <w:t>-</w:t>
            </w:r>
          </w:p>
        </w:tc>
      </w:tr>
      <w:tr w:rsidR="00F740B8" w:rsidRPr="00CC36BA" w14:paraId="3C7498E6" w14:textId="77777777" w:rsidTr="007F0329">
        <w:trPr>
          <w:tblHeader/>
        </w:trPr>
        <w:tc>
          <w:tcPr>
            <w:tcW w:w="2103" w:type="pct"/>
          </w:tcPr>
          <w:p w14:paraId="0F73EE03" w14:textId="4704FFA5" w:rsidR="00F740B8" w:rsidRPr="00CC36BA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</w:pPr>
            <w:r w:rsidRPr="00CC36BA">
              <w:rPr>
                <w:cs/>
                <w:lang w:val="en-GB"/>
              </w:rPr>
              <w:t>เครื่องจักร</w:t>
            </w:r>
          </w:p>
        </w:tc>
        <w:tc>
          <w:tcPr>
            <w:tcW w:w="620" w:type="pct"/>
          </w:tcPr>
          <w:p w14:paraId="6D7EB00B" w14:textId="32DA4F4F" w:rsidR="00F740B8" w:rsidRPr="00CC36BA" w:rsidRDefault="009B5A1C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CC36BA">
              <w:t>105,421</w:t>
            </w:r>
          </w:p>
        </w:tc>
        <w:tc>
          <w:tcPr>
            <w:tcW w:w="144" w:type="pct"/>
          </w:tcPr>
          <w:p w14:paraId="303496B9" w14:textId="77777777" w:rsidR="00F740B8" w:rsidRPr="00CC36BA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both"/>
            </w:pPr>
          </w:p>
        </w:tc>
        <w:tc>
          <w:tcPr>
            <w:tcW w:w="621" w:type="pct"/>
          </w:tcPr>
          <w:p w14:paraId="6C871371" w14:textId="25F4F9AE" w:rsidR="00F740B8" w:rsidRPr="00CC36BA" w:rsidRDefault="009B5A1C" w:rsidP="00EE6E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CC36BA">
              <w:t>-</w:t>
            </w:r>
          </w:p>
        </w:tc>
        <w:tc>
          <w:tcPr>
            <w:tcW w:w="144" w:type="pct"/>
          </w:tcPr>
          <w:p w14:paraId="1501C6E5" w14:textId="77777777" w:rsidR="00F740B8" w:rsidRPr="00CC36BA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8"/>
              <w:jc w:val="both"/>
            </w:pPr>
          </w:p>
        </w:tc>
        <w:tc>
          <w:tcPr>
            <w:tcW w:w="573" w:type="pct"/>
          </w:tcPr>
          <w:p w14:paraId="003807F3" w14:textId="7EF958C1" w:rsidR="00F740B8" w:rsidRPr="00CC36BA" w:rsidRDefault="009B5A1C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CC36BA">
              <w:t>11,892</w:t>
            </w:r>
          </w:p>
        </w:tc>
        <w:tc>
          <w:tcPr>
            <w:tcW w:w="144" w:type="pct"/>
          </w:tcPr>
          <w:p w14:paraId="0095B712" w14:textId="77777777" w:rsidR="00F740B8" w:rsidRPr="00CC36BA" w:rsidRDefault="00F740B8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right"/>
            </w:pPr>
          </w:p>
        </w:tc>
        <w:tc>
          <w:tcPr>
            <w:tcW w:w="652" w:type="pct"/>
          </w:tcPr>
          <w:p w14:paraId="0A9CCD17" w14:textId="422796DD" w:rsidR="00F740B8" w:rsidRPr="00CC36BA" w:rsidRDefault="009B5A1C" w:rsidP="00D96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CC36BA">
              <w:t>-</w:t>
            </w:r>
          </w:p>
        </w:tc>
      </w:tr>
      <w:tr w:rsidR="00F740B8" w:rsidRPr="00CC36BA" w14:paraId="5292B32F" w14:textId="77777777" w:rsidTr="007F0329">
        <w:trPr>
          <w:tblHeader/>
        </w:trPr>
        <w:tc>
          <w:tcPr>
            <w:tcW w:w="2103" w:type="pct"/>
          </w:tcPr>
          <w:p w14:paraId="601A8EC9" w14:textId="77777777" w:rsidR="00F740B8" w:rsidRPr="00CC36BA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ระบบสาธารณูปโภค</w:t>
            </w:r>
          </w:p>
        </w:tc>
        <w:tc>
          <w:tcPr>
            <w:tcW w:w="620" w:type="pct"/>
          </w:tcPr>
          <w:p w14:paraId="75E4B00C" w14:textId="01731F23" w:rsidR="00F740B8" w:rsidRPr="00CC36BA" w:rsidRDefault="009B5A1C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CC36BA">
              <w:t>10,670</w:t>
            </w:r>
          </w:p>
        </w:tc>
        <w:tc>
          <w:tcPr>
            <w:tcW w:w="144" w:type="pct"/>
          </w:tcPr>
          <w:p w14:paraId="6142C64D" w14:textId="77777777" w:rsidR="00F740B8" w:rsidRPr="00CC36BA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both"/>
            </w:pPr>
          </w:p>
        </w:tc>
        <w:tc>
          <w:tcPr>
            <w:tcW w:w="621" w:type="pct"/>
          </w:tcPr>
          <w:p w14:paraId="59BE613F" w14:textId="4CD6E714" w:rsidR="00F740B8" w:rsidRPr="00CC36BA" w:rsidRDefault="009B5A1C" w:rsidP="00EE6E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CC36BA">
              <w:t>(951)</w:t>
            </w:r>
          </w:p>
        </w:tc>
        <w:tc>
          <w:tcPr>
            <w:tcW w:w="144" w:type="pct"/>
          </w:tcPr>
          <w:p w14:paraId="77A58F97" w14:textId="77777777" w:rsidR="00F740B8" w:rsidRPr="00CC36BA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8"/>
              <w:jc w:val="both"/>
            </w:pPr>
          </w:p>
        </w:tc>
        <w:tc>
          <w:tcPr>
            <w:tcW w:w="573" w:type="pct"/>
          </w:tcPr>
          <w:p w14:paraId="25828EAA" w14:textId="33FBA384" w:rsidR="00F740B8" w:rsidRPr="00CC36BA" w:rsidRDefault="009B5A1C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CC36BA">
              <w:t>3,731</w:t>
            </w:r>
          </w:p>
        </w:tc>
        <w:tc>
          <w:tcPr>
            <w:tcW w:w="144" w:type="pct"/>
          </w:tcPr>
          <w:p w14:paraId="1CA7DE83" w14:textId="77777777" w:rsidR="00F740B8" w:rsidRPr="00CC36BA" w:rsidRDefault="00F740B8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right"/>
            </w:pPr>
          </w:p>
        </w:tc>
        <w:tc>
          <w:tcPr>
            <w:tcW w:w="652" w:type="pct"/>
          </w:tcPr>
          <w:p w14:paraId="6F0FF764" w14:textId="03D36B0A" w:rsidR="00F740B8" w:rsidRPr="00CC36BA" w:rsidRDefault="009B5A1C" w:rsidP="00D96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CC36BA">
              <w:t>-</w:t>
            </w:r>
          </w:p>
        </w:tc>
      </w:tr>
      <w:tr w:rsidR="00F740B8" w:rsidRPr="00CC36BA" w14:paraId="66234474" w14:textId="77777777" w:rsidTr="007F0329">
        <w:trPr>
          <w:tblHeader/>
        </w:trPr>
        <w:tc>
          <w:tcPr>
            <w:tcW w:w="2103" w:type="pct"/>
          </w:tcPr>
          <w:p w14:paraId="60F0F5A7" w14:textId="77777777" w:rsidR="00F740B8" w:rsidRPr="00CC36BA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i/>
                <w:iCs/>
              </w:rPr>
            </w:pPr>
            <w:r w:rsidRPr="00CC36BA">
              <w:rPr>
                <w:cs/>
                <w:lang w:val="en-GB"/>
              </w:rPr>
              <w:t>เครื่องมือ เครื่องใช้และเครื่องตกแต่ง</w:t>
            </w:r>
          </w:p>
        </w:tc>
        <w:tc>
          <w:tcPr>
            <w:tcW w:w="620" w:type="pct"/>
          </w:tcPr>
          <w:p w14:paraId="170CF0DF" w14:textId="7ACD4D4E" w:rsidR="00F740B8" w:rsidRPr="000101C1" w:rsidRDefault="009B5A1C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  <w:rPr>
                <w:cs/>
                <w:lang w:val="en-GB"/>
              </w:rPr>
            </w:pPr>
            <w:r w:rsidRPr="000101C1">
              <w:rPr>
                <w:lang w:val="en-GB"/>
              </w:rPr>
              <w:t>8,878</w:t>
            </w:r>
          </w:p>
        </w:tc>
        <w:tc>
          <w:tcPr>
            <w:tcW w:w="144" w:type="pct"/>
          </w:tcPr>
          <w:p w14:paraId="66814F62" w14:textId="77777777" w:rsidR="00F740B8" w:rsidRPr="000101C1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both"/>
            </w:pPr>
          </w:p>
        </w:tc>
        <w:tc>
          <w:tcPr>
            <w:tcW w:w="621" w:type="pct"/>
          </w:tcPr>
          <w:p w14:paraId="09CF6189" w14:textId="1713605A" w:rsidR="003812AF" w:rsidRPr="000101C1" w:rsidRDefault="009B5A1C" w:rsidP="00381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0101C1">
              <w:t>(26)</w:t>
            </w:r>
          </w:p>
        </w:tc>
        <w:tc>
          <w:tcPr>
            <w:tcW w:w="144" w:type="pct"/>
          </w:tcPr>
          <w:p w14:paraId="73DD6CB4" w14:textId="77777777" w:rsidR="00F740B8" w:rsidRPr="000101C1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8"/>
              <w:jc w:val="both"/>
            </w:pPr>
          </w:p>
        </w:tc>
        <w:tc>
          <w:tcPr>
            <w:tcW w:w="573" w:type="pct"/>
          </w:tcPr>
          <w:p w14:paraId="10A02E7A" w14:textId="17B8504E" w:rsidR="00F740B8" w:rsidRPr="000101C1" w:rsidRDefault="009B5A1C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  <w:rPr>
                <w:cs/>
                <w:lang w:val="en-GB"/>
              </w:rPr>
            </w:pPr>
            <w:r w:rsidRPr="000101C1">
              <w:rPr>
                <w:lang w:val="en-GB"/>
              </w:rPr>
              <w:t>5,854</w:t>
            </w:r>
          </w:p>
        </w:tc>
        <w:tc>
          <w:tcPr>
            <w:tcW w:w="144" w:type="pct"/>
          </w:tcPr>
          <w:p w14:paraId="6C23C62D" w14:textId="77777777" w:rsidR="00F740B8" w:rsidRPr="000101C1" w:rsidRDefault="00F740B8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right"/>
            </w:pPr>
          </w:p>
        </w:tc>
        <w:tc>
          <w:tcPr>
            <w:tcW w:w="652" w:type="pct"/>
          </w:tcPr>
          <w:p w14:paraId="33768D9B" w14:textId="60BE0E6F" w:rsidR="00F740B8" w:rsidRPr="000101C1" w:rsidRDefault="009B5A1C" w:rsidP="00D96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0101C1">
              <w:t>-</w:t>
            </w:r>
          </w:p>
        </w:tc>
      </w:tr>
      <w:tr w:rsidR="00F740B8" w:rsidRPr="00CC36BA" w14:paraId="2A2DEC25" w14:textId="77777777" w:rsidTr="007F0329">
        <w:trPr>
          <w:tblHeader/>
        </w:trPr>
        <w:tc>
          <w:tcPr>
            <w:tcW w:w="2103" w:type="pct"/>
          </w:tcPr>
          <w:p w14:paraId="72060B7A" w14:textId="58A266B5" w:rsidR="00F740B8" w:rsidRPr="00CC36BA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</w:pPr>
            <w:r w:rsidRPr="00CC36BA">
              <w:rPr>
                <w:cs/>
                <w:lang w:val="en-GB"/>
              </w:rPr>
              <w:t>ยานพาหนะ</w:t>
            </w:r>
          </w:p>
        </w:tc>
        <w:tc>
          <w:tcPr>
            <w:tcW w:w="620" w:type="pct"/>
          </w:tcPr>
          <w:p w14:paraId="6CF33264" w14:textId="55C91428" w:rsidR="00F740B8" w:rsidRPr="000101C1" w:rsidRDefault="00590C64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  <w:rPr>
                <w:cs/>
                <w:lang w:val="en-GB"/>
              </w:rPr>
            </w:pPr>
            <w:r w:rsidRPr="000101C1">
              <w:rPr>
                <w:lang w:val="en-GB"/>
              </w:rPr>
              <w:t>3</w:t>
            </w:r>
            <w:r w:rsidR="009B5A1C" w:rsidRPr="000101C1">
              <w:rPr>
                <w:lang w:val="en-GB"/>
              </w:rPr>
              <w:t>,</w:t>
            </w:r>
            <w:r w:rsidRPr="000101C1">
              <w:rPr>
                <w:lang w:val="en-GB"/>
              </w:rPr>
              <w:t>284</w:t>
            </w:r>
          </w:p>
        </w:tc>
        <w:tc>
          <w:tcPr>
            <w:tcW w:w="144" w:type="pct"/>
          </w:tcPr>
          <w:p w14:paraId="48E115E5" w14:textId="77777777" w:rsidR="00F740B8" w:rsidRPr="000101C1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both"/>
            </w:pPr>
          </w:p>
        </w:tc>
        <w:tc>
          <w:tcPr>
            <w:tcW w:w="621" w:type="pct"/>
          </w:tcPr>
          <w:p w14:paraId="7E11DDDC" w14:textId="351E9EC4" w:rsidR="00F740B8" w:rsidRPr="000101C1" w:rsidRDefault="00590C64" w:rsidP="00D96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0101C1">
              <w:t>-</w:t>
            </w:r>
          </w:p>
        </w:tc>
        <w:tc>
          <w:tcPr>
            <w:tcW w:w="144" w:type="pct"/>
          </w:tcPr>
          <w:p w14:paraId="0E7941CD" w14:textId="77777777" w:rsidR="00F740B8" w:rsidRPr="000101C1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8"/>
              <w:jc w:val="both"/>
            </w:pPr>
          </w:p>
        </w:tc>
        <w:tc>
          <w:tcPr>
            <w:tcW w:w="573" w:type="pct"/>
          </w:tcPr>
          <w:p w14:paraId="5CDE1922" w14:textId="55736E2F" w:rsidR="00F740B8" w:rsidRPr="000101C1" w:rsidRDefault="00590C64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0101C1">
              <w:t>1,836</w:t>
            </w:r>
          </w:p>
        </w:tc>
        <w:tc>
          <w:tcPr>
            <w:tcW w:w="144" w:type="pct"/>
          </w:tcPr>
          <w:p w14:paraId="4F770804" w14:textId="77777777" w:rsidR="00F740B8" w:rsidRPr="000101C1" w:rsidRDefault="00F740B8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right"/>
            </w:pPr>
          </w:p>
        </w:tc>
        <w:tc>
          <w:tcPr>
            <w:tcW w:w="652" w:type="pct"/>
          </w:tcPr>
          <w:p w14:paraId="247B530D" w14:textId="70125496" w:rsidR="00F740B8" w:rsidRPr="000101C1" w:rsidRDefault="00590C64" w:rsidP="00D96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0101C1">
              <w:t>-</w:t>
            </w:r>
          </w:p>
        </w:tc>
      </w:tr>
      <w:tr w:rsidR="009B5A1C" w:rsidRPr="00CC36BA" w14:paraId="4B89CCC3" w14:textId="77777777" w:rsidTr="007F0329">
        <w:trPr>
          <w:tblHeader/>
        </w:trPr>
        <w:tc>
          <w:tcPr>
            <w:tcW w:w="2103" w:type="pct"/>
          </w:tcPr>
          <w:p w14:paraId="24F77468" w14:textId="7BEAC987" w:rsidR="009B5A1C" w:rsidRPr="00CC36BA" w:rsidRDefault="009B5A1C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cs/>
                <w:lang w:val="en-GB"/>
              </w:rPr>
            </w:pPr>
            <w:r w:rsidRPr="00CC36BA">
              <w:rPr>
                <w:rFonts w:hint="cs"/>
                <w:cs/>
                <w:lang w:val="en-GB"/>
              </w:rPr>
              <w:t>ต้นทุนหญ้าเนเปียร์</w:t>
            </w:r>
          </w:p>
        </w:tc>
        <w:tc>
          <w:tcPr>
            <w:tcW w:w="620" w:type="pct"/>
          </w:tcPr>
          <w:p w14:paraId="443988D5" w14:textId="4D90C27D" w:rsidR="009B5A1C" w:rsidRPr="000101C1" w:rsidRDefault="009B5A1C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  <w:rPr>
                <w:cs/>
                <w:lang w:val="en-GB"/>
              </w:rPr>
            </w:pPr>
            <w:r w:rsidRPr="000101C1">
              <w:rPr>
                <w:lang w:val="en-GB"/>
              </w:rPr>
              <w:t>700</w:t>
            </w:r>
          </w:p>
        </w:tc>
        <w:tc>
          <w:tcPr>
            <w:tcW w:w="144" w:type="pct"/>
          </w:tcPr>
          <w:p w14:paraId="6E431F0E" w14:textId="77777777" w:rsidR="009B5A1C" w:rsidRPr="000101C1" w:rsidRDefault="009B5A1C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both"/>
            </w:pPr>
          </w:p>
        </w:tc>
        <w:tc>
          <w:tcPr>
            <w:tcW w:w="621" w:type="pct"/>
          </w:tcPr>
          <w:p w14:paraId="200B4776" w14:textId="287EA8C2" w:rsidR="009B5A1C" w:rsidRPr="000101C1" w:rsidRDefault="009B5A1C" w:rsidP="00D96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0101C1">
              <w:t>-</w:t>
            </w:r>
          </w:p>
        </w:tc>
        <w:tc>
          <w:tcPr>
            <w:tcW w:w="144" w:type="pct"/>
          </w:tcPr>
          <w:p w14:paraId="6BC13894" w14:textId="77777777" w:rsidR="009B5A1C" w:rsidRPr="000101C1" w:rsidRDefault="009B5A1C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8"/>
              <w:jc w:val="both"/>
            </w:pPr>
          </w:p>
        </w:tc>
        <w:tc>
          <w:tcPr>
            <w:tcW w:w="573" w:type="pct"/>
          </w:tcPr>
          <w:p w14:paraId="6EA4873D" w14:textId="560DB807" w:rsidR="009B5A1C" w:rsidRPr="000101C1" w:rsidRDefault="009B5A1C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0101C1">
              <w:t>700</w:t>
            </w:r>
          </w:p>
        </w:tc>
        <w:tc>
          <w:tcPr>
            <w:tcW w:w="144" w:type="pct"/>
          </w:tcPr>
          <w:p w14:paraId="38E52A91" w14:textId="77777777" w:rsidR="009B5A1C" w:rsidRPr="000101C1" w:rsidRDefault="009B5A1C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right"/>
            </w:pPr>
          </w:p>
        </w:tc>
        <w:tc>
          <w:tcPr>
            <w:tcW w:w="652" w:type="pct"/>
          </w:tcPr>
          <w:p w14:paraId="4A9EDCCF" w14:textId="39954305" w:rsidR="009B5A1C" w:rsidRPr="000101C1" w:rsidRDefault="009B5A1C" w:rsidP="00D96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0101C1">
              <w:t>-</w:t>
            </w:r>
          </w:p>
        </w:tc>
      </w:tr>
      <w:tr w:rsidR="00F740B8" w:rsidRPr="00CC36BA" w14:paraId="5BDABDA5" w14:textId="77777777" w:rsidTr="007F0329">
        <w:trPr>
          <w:tblHeader/>
        </w:trPr>
        <w:tc>
          <w:tcPr>
            <w:tcW w:w="2103" w:type="pct"/>
          </w:tcPr>
          <w:p w14:paraId="2C52755E" w14:textId="77777777" w:rsidR="00F740B8" w:rsidRPr="00CC36BA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สินทรัพย์ระหว่างการก่อสร้างและติดตั้ง</w:t>
            </w:r>
          </w:p>
        </w:tc>
        <w:tc>
          <w:tcPr>
            <w:tcW w:w="620" w:type="pct"/>
          </w:tcPr>
          <w:p w14:paraId="726D649F" w14:textId="034C1841" w:rsidR="00F740B8" w:rsidRPr="000101C1" w:rsidRDefault="009B5A1C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0101C1">
              <w:t>60,388</w:t>
            </w:r>
          </w:p>
        </w:tc>
        <w:tc>
          <w:tcPr>
            <w:tcW w:w="144" w:type="pct"/>
          </w:tcPr>
          <w:p w14:paraId="69BA20EB" w14:textId="77777777" w:rsidR="00F740B8" w:rsidRPr="000101C1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both"/>
            </w:pPr>
          </w:p>
        </w:tc>
        <w:tc>
          <w:tcPr>
            <w:tcW w:w="621" w:type="pct"/>
          </w:tcPr>
          <w:p w14:paraId="248DCCA3" w14:textId="359F8671" w:rsidR="00F740B8" w:rsidRPr="000101C1" w:rsidRDefault="009B5A1C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0101C1">
              <w:t>(155,856)</w:t>
            </w:r>
          </w:p>
        </w:tc>
        <w:tc>
          <w:tcPr>
            <w:tcW w:w="144" w:type="pct"/>
          </w:tcPr>
          <w:p w14:paraId="6EF046F4" w14:textId="77777777" w:rsidR="00F740B8" w:rsidRPr="000101C1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8"/>
              <w:jc w:val="both"/>
            </w:pPr>
          </w:p>
        </w:tc>
        <w:tc>
          <w:tcPr>
            <w:tcW w:w="573" w:type="pct"/>
          </w:tcPr>
          <w:p w14:paraId="12DEF242" w14:textId="0F082EFC" w:rsidR="00F740B8" w:rsidRPr="000101C1" w:rsidRDefault="009B5A1C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0101C1">
              <w:t>32,190</w:t>
            </w:r>
          </w:p>
        </w:tc>
        <w:tc>
          <w:tcPr>
            <w:tcW w:w="144" w:type="pct"/>
          </w:tcPr>
          <w:p w14:paraId="0E008BF2" w14:textId="77777777" w:rsidR="00F740B8" w:rsidRPr="000101C1" w:rsidRDefault="00F740B8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right"/>
            </w:pPr>
          </w:p>
        </w:tc>
        <w:tc>
          <w:tcPr>
            <w:tcW w:w="652" w:type="pct"/>
          </w:tcPr>
          <w:p w14:paraId="46057EB5" w14:textId="6DB46EA9" w:rsidR="00F740B8" w:rsidRPr="000101C1" w:rsidRDefault="009B5A1C" w:rsidP="00D96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</w:pPr>
            <w:r w:rsidRPr="000101C1">
              <w:t>(34,744)</w:t>
            </w:r>
          </w:p>
        </w:tc>
      </w:tr>
      <w:tr w:rsidR="00F740B8" w:rsidRPr="00CC36BA" w14:paraId="778CD7C7" w14:textId="77777777" w:rsidTr="007F0329">
        <w:trPr>
          <w:tblHeader/>
        </w:trPr>
        <w:tc>
          <w:tcPr>
            <w:tcW w:w="2103" w:type="pct"/>
          </w:tcPr>
          <w:p w14:paraId="71AA3F40" w14:textId="22A98847" w:rsidR="00F740B8" w:rsidRPr="00CC36BA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b/>
                <w:bCs/>
              </w:rPr>
            </w:pPr>
            <w:r w:rsidRPr="00CC36BA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B497210" w14:textId="3F461787" w:rsidR="00F740B8" w:rsidRPr="000101C1" w:rsidRDefault="009B5A1C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  <w:rPr>
                <w:b/>
                <w:bCs/>
              </w:rPr>
            </w:pPr>
            <w:r w:rsidRPr="000101C1">
              <w:rPr>
                <w:b/>
                <w:bCs/>
              </w:rPr>
              <w:t>2</w:t>
            </w:r>
            <w:r w:rsidR="00590C64" w:rsidRPr="000101C1">
              <w:rPr>
                <w:b/>
                <w:bCs/>
              </w:rPr>
              <w:t>24</w:t>
            </w:r>
            <w:r w:rsidRPr="000101C1">
              <w:rPr>
                <w:b/>
                <w:bCs/>
              </w:rPr>
              <w:t>,</w:t>
            </w:r>
            <w:r w:rsidR="00590C64" w:rsidRPr="000101C1">
              <w:rPr>
                <w:b/>
                <w:bCs/>
              </w:rPr>
              <w:t>935</w:t>
            </w:r>
          </w:p>
        </w:tc>
        <w:tc>
          <w:tcPr>
            <w:tcW w:w="144" w:type="pct"/>
          </w:tcPr>
          <w:p w14:paraId="3BA9945F" w14:textId="77777777" w:rsidR="00F740B8" w:rsidRPr="000101C1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both"/>
              <w:rPr>
                <w:b/>
                <w:b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3ADE211" w14:textId="438849AE" w:rsidR="00F740B8" w:rsidRPr="000101C1" w:rsidRDefault="009B5A1C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  <w:rPr>
                <w:b/>
                <w:bCs/>
                <w:cs/>
                <w:lang w:val="en-GB"/>
              </w:rPr>
            </w:pPr>
            <w:r w:rsidRPr="000101C1">
              <w:rPr>
                <w:b/>
                <w:bCs/>
                <w:lang w:val="en-GB"/>
              </w:rPr>
              <w:t>(1</w:t>
            </w:r>
            <w:r w:rsidR="00590C64" w:rsidRPr="000101C1">
              <w:rPr>
                <w:b/>
                <w:bCs/>
                <w:lang w:val="en-GB"/>
              </w:rPr>
              <w:t>56</w:t>
            </w:r>
            <w:r w:rsidRPr="000101C1">
              <w:rPr>
                <w:b/>
                <w:bCs/>
                <w:lang w:val="en-GB"/>
              </w:rPr>
              <w:t>,</w:t>
            </w:r>
            <w:r w:rsidR="00590C64" w:rsidRPr="000101C1">
              <w:rPr>
                <w:b/>
                <w:bCs/>
                <w:lang w:val="en-GB"/>
              </w:rPr>
              <w:t>914</w:t>
            </w:r>
            <w:r w:rsidRPr="000101C1">
              <w:rPr>
                <w:b/>
                <w:bCs/>
                <w:lang w:val="en-GB"/>
              </w:rPr>
              <w:t>)</w:t>
            </w:r>
          </w:p>
        </w:tc>
        <w:tc>
          <w:tcPr>
            <w:tcW w:w="144" w:type="pct"/>
          </w:tcPr>
          <w:p w14:paraId="70C6930B" w14:textId="77777777" w:rsidR="00F740B8" w:rsidRPr="000101C1" w:rsidRDefault="00F740B8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  <w:tab w:val="decimal" w:pos="873"/>
              </w:tabs>
              <w:spacing w:after="0" w:line="240" w:lineRule="auto"/>
              <w:ind w:left="-126" w:right="-202"/>
              <w:jc w:val="both"/>
              <w:rPr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D040A5B" w14:textId="4723DC49" w:rsidR="00F740B8" w:rsidRPr="000101C1" w:rsidRDefault="009B5A1C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  <w:rPr>
                <w:b/>
                <w:bCs/>
              </w:rPr>
            </w:pPr>
            <w:r w:rsidRPr="000101C1">
              <w:rPr>
                <w:b/>
                <w:bCs/>
              </w:rPr>
              <w:t>7</w:t>
            </w:r>
            <w:r w:rsidR="00590C64" w:rsidRPr="000101C1">
              <w:rPr>
                <w:b/>
                <w:bCs/>
              </w:rPr>
              <w:t>1</w:t>
            </w:r>
            <w:r w:rsidRPr="000101C1">
              <w:rPr>
                <w:b/>
                <w:bCs/>
              </w:rPr>
              <w:t>,</w:t>
            </w:r>
            <w:r w:rsidR="00590C64" w:rsidRPr="000101C1">
              <w:rPr>
                <w:b/>
                <w:bCs/>
              </w:rPr>
              <w:t>938</w:t>
            </w:r>
          </w:p>
        </w:tc>
        <w:tc>
          <w:tcPr>
            <w:tcW w:w="144" w:type="pct"/>
          </w:tcPr>
          <w:p w14:paraId="6F0DF430" w14:textId="77777777" w:rsidR="00F740B8" w:rsidRPr="000101C1" w:rsidRDefault="00F740B8" w:rsidP="00C25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02"/>
              <w:jc w:val="right"/>
              <w:rPr>
                <w:b/>
                <w:bCs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055DB8F2" w14:textId="595C1C24" w:rsidR="00F740B8" w:rsidRPr="000101C1" w:rsidRDefault="009B5A1C" w:rsidP="00D96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70"/>
              <w:jc w:val="right"/>
              <w:rPr>
                <w:b/>
                <w:bCs/>
                <w:cs/>
                <w:lang w:val="en-GB"/>
              </w:rPr>
            </w:pPr>
            <w:r w:rsidRPr="000101C1">
              <w:rPr>
                <w:b/>
                <w:bCs/>
                <w:lang w:val="en-GB"/>
              </w:rPr>
              <w:t>(3</w:t>
            </w:r>
            <w:r w:rsidR="00590C64" w:rsidRPr="000101C1">
              <w:rPr>
                <w:b/>
                <w:bCs/>
                <w:lang w:val="en-GB"/>
              </w:rPr>
              <w:t>4</w:t>
            </w:r>
            <w:r w:rsidRPr="000101C1">
              <w:rPr>
                <w:b/>
                <w:bCs/>
                <w:lang w:val="en-GB"/>
              </w:rPr>
              <w:t>,</w:t>
            </w:r>
            <w:r w:rsidR="00590C64" w:rsidRPr="000101C1">
              <w:rPr>
                <w:b/>
                <w:bCs/>
                <w:lang w:val="en-GB"/>
              </w:rPr>
              <w:t>744</w:t>
            </w:r>
            <w:r w:rsidRPr="000101C1">
              <w:rPr>
                <w:b/>
                <w:bCs/>
                <w:lang w:val="en-GB"/>
              </w:rPr>
              <w:t>)</w:t>
            </w:r>
          </w:p>
        </w:tc>
      </w:tr>
    </w:tbl>
    <w:p w14:paraId="713EF283" w14:textId="77777777" w:rsidR="00A15B0E" w:rsidRPr="00CC36BA" w:rsidRDefault="00A15B0E" w:rsidP="00FB097F">
      <w:pPr>
        <w:rPr>
          <w:sz w:val="16"/>
          <w:szCs w:val="16"/>
        </w:rPr>
      </w:pPr>
    </w:p>
    <w:p w14:paraId="16EA8A4C" w14:textId="77777777" w:rsidR="00C254E6" w:rsidRPr="00CC36BA" w:rsidRDefault="00C254E6" w:rsidP="00FB097F">
      <w:pPr>
        <w:ind w:left="540"/>
        <w:rPr>
          <w:spacing w:val="-6"/>
          <w:sz w:val="2"/>
          <w:szCs w:val="2"/>
        </w:rPr>
      </w:pPr>
    </w:p>
    <w:p w14:paraId="55CB9880" w14:textId="59FAD392" w:rsidR="00594FD4" w:rsidRPr="00CC36BA" w:rsidRDefault="00236A39" w:rsidP="00750733">
      <w:pPr>
        <w:tabs>
          <w:tab w:val="clear" w:pos="227"/>
          <w:tab w:val="clear" w:pos="454"/>
          <w:tab w:val="left" w:pos="540"/>
          <w:tab w:val="left" w:pos="720"/>
        </w:tabs>
        <w:ind w:left="630"/>
        <w:jc w:val="thaiDistribute"/>
        <w:rPr>
          <w:b/>
          <w:i/>
          <w:iCs/>
        </w:rPr>
      </w:pPr>
      <w:r w:rsidRPr="00CC36BA">
        <w:rPr>
          <w:b/>
          <w:cs/>
          <w:lang w:val="en-GB"/>
        </w:rPr>
        <w:t xml:space="preserve">กลุ่มบริษัทและบริษัทได้จำนองที่ดิน อาคารและเครื่องจักรเพื่อเป็นหลักทรัพย์ค้ำประกันเงินกู้ยืม ตามที่กล่าวไว้ในหมายเหตุประกอบงบการเงินข้อ </w:t>
      </w:r>
      <w:r w:rsidR="00BE0066" w:rsidRPr="00CC36BA">
        <w:rPr>
          <w:bCs/>
        </w:rPr>
        <w:t>7</w:t>
      </w:r>
      <w:r w:rsidRPr="00CC36BA">
        <w:rPr>
          <w:b/>
        </w:rPr>
        <w:t xml:space="preserve"> </w:t>
      </w:r>
      <w:r w:rsidRPr="00CC36BA">
        <w:rPr>
          <w:b/>
          <w:cs/>
          <w:lang w:val="en-GB"/>
        </w:rPr>
        <w:t xml:space="preserve">ราคาตามบัญชีของที่ดิน อาคารและเครื่องจักรดังกล่าว ณ วันที่ </w:t>
      </w:r>
      <w:r w:rsidR="00F37350" w:rsidRPr="00CC36BA">
        <w:rPr>
          <w:bCs/>
        </w:rPr>
        <w:t>30</w:t>
      </w:r>
      <w:r w:rsidR="00F740B8" w:rsidRPr="00CC36BA">
        <w:rPr>
          <w:b/>
        </w:rPr>
        <w:t xml:space="preserve"> </w:t>
      </w:r>
      <w:r w:rsidR="00F740B8" w:rsidRPr="00CC36BA">
        <w:rPr>
          <w:b/>
          <w:cs/>
          <w:lang w:val="en-GB"/>
        </w:rPr>
        <w:t>มิถุนายน</w:t>
      </w:r>
      <w:r w:rsidR="00F37350" w:rsidRPr="00CC36BA">
        <w:rPr>
          <w:bCs/>
        </w:rPr>
        <w:t>256</w:t>
      </w:r>
      <w:r w:rsidR="0039447C" w:rsidRPr="00CC36BA">
        <w:rPr>
          <w:bCs/>
        </w:rPr>
        <w:t>4</w:t>
      </w:r>
      <w:r w:rsidR="00F740B8" w:rsidRPr="00CC36BA">
        <w:rPr>
          <w:bCs/>
        </w:rPr>
        <w:t xml:space="preserve"> </w:t>
      </w:r>
      <w:r w:rsidRPr="00CC36BA">
        <w:rPr>
          <w:b/>
          <w:cs/>
          <w:lang w:val="en-GB"/>
        </w:rPr>
        <w:t xml:space="preserve">มีจำนวนเงิน </w:t>
      </w:r>
      <w:r w:rsidR="001368A5">
        <w:rPr>
          <w:bCs/>
        </w:rPr>
        <w:t>1,805</w:t>
      </w:r>
      <w:r w:rsidRPr="00CC36BA">
        <w:rPr>
          <w:b/>
        </w:rPr>
        <w:t xml:space="preserve"> </w:t>
      </w:r>
      <w:r w:rsidRPr="00CC36BA">
        <w:rPr>
          <w:b/>
          <w:cs/>
          <w:lang w:val="en-GB"/>
        </w:rPr>
        <w:t xml:space="preserve">ล้านบาท และ </w:t>
      </w:r>
      <w:r w:rsidR="001368A5">
        <w:rPr>
          <w:bCs/>
        </w:rPr>
        <w:t>1,040</w:t>
      </w:r>
      <w:r w:rsidRPr="00CC36BA">
        <w:rPr>
          <w:b/>
        </w:rPr>
        <w:t xml:space="preserve"> </w:t>
      </w:r>
      <w:r w:rsidRPr="00CC36BA">
        <w:rPr>
          <w:b/>
          <w:cs/>
          <w:lang w:val="en-GB"/>
        </w:rPr>
        <w:t xml:space="preserve">ล้านบาท ตามลำดับ </w:t>
      </w:r>
    </w:p>
    <w:p w14:paraId="51BFF5C5" w14:textId="7EA65CA9" w:rsidR="00D21001" w:rsidRPr="00CC36BA" w:rsidRDefault="00D21001" w:rsidP="00D21001">
      <w:pPr>
        <w:tabs>
          <w:tab w:val="clear" w:pos="227"/>
          <w:tab w:val="clear" w:pos="454"/>
          <w:tab w:val="left" w:pos="540"/>
          <w:tab w:val="left" w:pos="720"/>
        </w:tabs>
        <w:jc w:val="thaiDistribute"/>
        <w:rPr>
          <w:b/>
          <w:i/>
          <w:iCs/>
        </w:rPr>
        <w:sectPr w:rsidR="00D21001" w:rsidRPr="00CC36BA" w:rsidSect="005A0DF7">
          <w:headerReference w:type="even" r:id="rId12"/>
          <w:headerReference w:type="default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22AC87C1" w14:textId="1957EBF3" w:rsidR="0054256C" w:rsidRPr="00CC36BA" w:rsidRDefault="000431F5" w:rsidP="00B96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270"/>
        <w:rPr>
          <w:b/>
          <w:bCs/>
          <w:cs/>
          <w:lang w:val="en-GB"/>
        </w:rPr>
      </w:pPr>
      <w:r w:rsidRPr="00CC36BA">
        <w:rPr>
          <w:b/>
          <w:bCs/>
        </w:rPr>
        <w:lastRenderedPageBreak/>
        <w:t>7</w:t>
      </w:r>
      <w:r w:rsidR="00101403" w:rsidRPr="00CC36BA">
        <w:rPr>
          <w:b/>
          <w:bCs/>
          <w:lang w:val="en-GB"/>
        </w:rPr>
        <w:tab/>
      </w:r>
      <w:r w:rsidR="0054256C" w:rsidRPr="00CC36BA">
        <w:rPr>
          <w:b/>
          <w:bCs/>
          <w:cs/>
          <w:lang w:val="en-GB"/>
        </w:rPr>
        <w:t>หนี้สินที่มีภาระดอกเบี้ย</w:t>
      </w:r>
    </w:p>
    <w:p w14:paraId="4FE0B00F" w14:textId="77777777" w:rsidR="00EB1189" w:rsidRPr="00997AD9" w:rsidRDefault="00EB1189" w:rsidP="00997AD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468A7DD5" w14:textId="34F72E31" w:rsidR="004D3361" w:rsidRDefault="004D3361" w:rsidP="004D336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lang w:val="en-GB"/>
        </w:rPr>
      </w:pPr>
      <w:bookmarkStart w:id="1" w:name="OLE_LINK1"/>
      <w:bookmarkStart w:id="2" w:name="OLE_LINK7"/>
      <w:r w:rsidRPr="00CC36BA">
        <w:rPr>
          <w:cs/>
          <w:lang w:val="en-GB"/>
        </w:rPr>
        <w:t xml:space="preserve">หนี้สินที่มีภาระดอกเบี้ยส่วนที่มีหลักประกัน ณ วันที่ </w:t>
      </w:r>
      <w:r w:rsidRPr="00CC36BA">
        <w:t xml:space="preserve">30 </w:t>
      </w:r>
      <w:r w:rsidRPr="00CC36BA">
        <w:rPr>
          <w:cs/>
          <w:lang w:val="en-GB"/>
        </w:rPr>
        <w:t xml:space="preserve">มิถุนายน </w:t>
      </w:r>
      <w:r w:rsidRPr="00CC36BA">
        <w:t xml:space="preserve">2564 </w:t>
      </w:r>
      <w:r w:rsidRPr="00CC36BA">
        <w:rPr>
          <w:cs/>
          <w:lang w:val="en-GB"/>
        </w:rPr>
        <w:t>มีรายละเอียดของหลักประกัน ซึ่งเป็นสินทรัพย์ดังนี้</w:t>
      </w:r>
    </w:p>
    <w:p w14:paraId="024A621A" w14:textId="77777777" w:rsidR="00D5321E" w:rsidRPr="002473B3" w:rsidRDefault="00D5321E" w:rsidP="004D336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4048"/>
        <w:gridCol w:w="1619"/>
        <w:gridCol w:w="1620"/>
        <w:gridCol w:w="270"/>
        <w:gridCol w:w="1686"/>
      </w:tblGrid>
      <w:tr w:rsidR="00D5321E" w:rsidRPr="00CC36BA" w14:paraId="56075D1E" w14:textId="77777777" w:rsidTr="005D41E8">
        <w:trPr>
          <w:tblHeader/>
        </w:trPr>
        <w:tc>
          <w:tcPr>
            <w:tcW w:w="4048" w:type="dxa"/>
          </w:tcPr>
          <w:p w14:paraId="0E0C7015" w14:textId="77777777" w:rsidR="00D5321E" w:rsidRPr="00CC36BA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i/>
                <w:iCs/>
                <w:color w:val="0000FF"/>
                <w:lang w:val="en-GB"/>
              </w:rPr>
            </w:pPr>
          </w:p>
          <w:p w14:paraId="0E3489B5" w14:textId="77777777" w:rsidR="00D5321E" w:rsidRPr="00CC36BA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b/>
                <w:color w:val="0000FF"/>
              </w:rPr>
            </w:pPr>
            <w:r w:rsidRPr="00CC36BA">
              <w:rPr>
                <w:b/>
                <w:bCs/>
                <w:i/>
                <w:iCs/>
                <w:cs/>
                <w:lang w:val="en-GB"/>
              </w:rPr>
              <w:t xml:space="preserve">ณ วันที่ </w:t>
            </w:r>
            <w:r w:rsidRPr="00CC36BA">
              <w:rPr>
                <w:b/>
                <w:bCs/>
                <w:i/>
                <w:iCs/>
              </w:rPr>
              <w:t xml:space="preserve">30 </w:t>
            </w:r>
            <w:r w:rsidRPr="00CC36BA">
              <w:rPr>
                <w:b/>
                <w:bCs/>
                <w:i/>
                <w:iCs/>
                <w:cs/>
                <w:lang w:val="en-GB"/>
              </w:rPr>
              <w:t xml:space="preserve">มิถุนายน </w:t>
            </w:r>
            <w:r w:rsidRPr="00CC36BA">
              <w:rPr>
                <w:b/>
                <w:bCs/>
                <w:i/>
                <w:iCs/>
              </w:rPr>
              <w:t>256</w:t>
            </w: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619" w:type="dxa"/>
          </w:tcPr>
          <w:p w14:paraId="63573563" w14:textId="77777777" w:rsidR="00D5321E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bCs/>
              </w:rPr>
            </w:pPr>
          </w:p>
          <w:p w14:paraId="6883843C" w14:textId="787A4888" w:rsidR="00D5321E" w:rsidRPr="00CC36BA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bCs/>
              </w:rPr>
            </w:pPr>
            <w:r w:rsidRPr="00CC36BA">
              <w:rPr>
                <w:i/>
                <w:iCs/>
                <w:cs/>
                <w:lang w:val="en-GB"/>
              </w:rPr>
              <w:t>หมายเหตุ</w:t>
            </w:r>
          </w:p>
        </w:tc>
        <w:tc>
          <w:tcPr>
            <w:tcW w:w="1620" w:type="dxa"/>
          </w:tcPr>
          <w:p w14:paraId="1093A173" w14:textId="493A9C1B" w:rsidR="00D5321E" w:rsidRPr="00CC36BA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bCs/>
              </w:rPr>
            </w:pPr>
          </w:p>
          <w:p w14:paraId="0AA57134" w14:textId="77777777" w:rsidR="00D5321E" w:rsidRPr="00CC36BA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bCs/>
              </w:rPr>
            </w:pPr>
            <w:r w:rsidRPr="00CC36BA">
              <w:rPr>
                <w:bCs/>
                <w:cs/>
                <w:lang w:val="en-GB"/>
              </w:rPr>
              <w:t>งบการเงินรวม</w:t>
            </w:r>
            <w:r w:rsidRPr="00CC36BA">
              <w:rPr>
                <w:bCs/>
              </w:rPr>
              <w:t xml:space="preserve"> </w:t>
            </w:r>
          </w:p>
        </w:tc>
        <w:tc>
          <w:tcPr>
            <w:tcW w:w="270" w:type="dxa"/>
          </w:tcPr>
          <w:p w14:paraId="07F482C1" w14:textId="77777777" w:rsidR="00D5321E" w:rsidRPr="00CC36BA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bCs/>
              </w:rPr>
            </w:pPr>
          </w:p>
        </w:tc>
        <w:tc>
          <w:tcPr>
            <w:tcW w:w="1686" w:type="dxa"/>
          </w:tcPr>
          <w:p w14:paraId="4A48D5B1" w14:textId="77777777" w:rsidR="00D5321E" w:rsidRPr="00CC36BA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bCs/>
              </w:rPr>
            </w:pPr>
            <w:r w:rsidRPr="00CC36BA">
              <w:rPr>
                <w:bCs/>
                <w:cs/>
                <w:lang w:val="en-GB"/>
              </w:rPr>
              <w:t>งบการเงิน</w:t>
            </w:r>
          </w:p>
          <w:p w14:paraId="673ACE40" w14:textId="77777777" w:rsidR="00D5321E" w:rsidRPr="00CC36BA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bCs/>
              </w:rPr>
            </w:pPr>
            <w:r w:rsidRPr="00CC36BA">
              <w:rPr>
                <w:bCs/>
                <w:cs/>
                <w:lang w:val="en-GB"/>
              </w:rPr>
              <w:t>เฉพาะกิจการ</w:t>
            </w:r>
            <w:r w:rsidRPr="00CC36BA">
              <w:rPr>
                <w:bCs/>
              </w:rPr>
              <w:t xml:space="preserve"> </w:t>
            </w:r>
          </w:p>
        </w:tc>
      </w:tr>
      <w:tr w:rsidR="00D5321E" w:rsidRPr="00CC36BA" w14:paraId="2974B2BD" w14:textId="77777777" w:rsidTr="005D41E8">
        <w:trPr>
          <w:trHeight w:val="164"/>
          <w:tblHeader/>
        </w:trPr>
        <w:tc>
          <w:tcPr>
            <w:tcW w:w="4048" w:type="dxa"/>
          </w:tcPr>
          <w:p w14:paraId="738C2901" w14:textId="77777777" w:rsidR="00D5321E" w:rsidRPr="00CC36BA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bCs/>
                <w:i/>
                <w:iCs/>
              </w:rPr>
            </w:pPr>
          </w:p>
        </w:tc>
        <w:tc>
          <w:tcPr>
            <w:tcW w:w="1619" w:type="dxa"/>
          </w:tcPr>
          <w:p w14:paraId="55476BC8" w14:textId="77777777" w:rsidR="00D5321E" w:rsidRPr="00CC36BA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i/>
                <w:iCs/>
                <w:lang w:val="en-GB"/>
              </w:rPr>
            </w:pPr>
          </w:p>
        </w:tc>
        <w:tc>
          <w:tcPr>
            <w:tcW w:w="3576" w:type="dxa"/>
            <w:gridSpan w:val="3"/>
          </w:tcPr>
          <w:p w14:paraId="630DF4C9" w14:textId="1874D621" w:rsidR="00D5321E" w:rsidRPr="00CC36BA" w:rsidRDefault="00D5321E" w:rsidP="0024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rPr>
                <w:i/>
                <w:iCs/>
                <w:lang w:val="en-GB"/>
              </w:rPr>
              <w:t>(</w:t>
            </w:r>
            <w:r w:rsidRPr="00CC36BA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D5321E" w:rsidRPr="00CC36BA" w14:paraId="5DF5773F" w14:textId="77777777" w:rsidTr="005D41E8">
        <w:tc>
          <w:tcPr>
            <w:tcW w:w="4048" w:type="dxa"/>
          </w:tcPr>
          <w:p w14:paraId="7CF9CFD4" w14:textId="1B6D2181" w:rsidR="00D5321E" w:rsidRPr="00CC36BA" w:rsidRDefault="00D5321E" w:rsidP="0024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b/>
                <w:bCs/>
                <w:i/>
                <w:iCs/>
                <w:cs/>
                <w:lang w:val="en-GB"/>
              </w:rPr>
            </w:pPr>
            <w:r>
              <w:rPr>
                <w:rFonts w:hint="cs"/>
                <w:b/>
                <w:bCs/>
                <w:i/>
                <w:iCs/>
                <w:cs/>
                <w:lang w:val="en-GB"/>
              </w:rPr>
              <w:t>หลักประกัน</w:t>
            </w:r>
          </w:p>
        </w:tc>
        <w:tc>
          <w:tcPr>
            <w:tcW w:w="1619" w:type="dxa"/>
          </w:tcPr>
          <w:p w14:paraId="58A16A2B" w14:textId="77777777" w:rsidR="00D5321E" w:rsidRPr="00CC36BA" w:rsidRDefault="00D5321E" w:rsidP="0024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</w:pPr>
          </w:p>
        </w:tc>
        <w:tc>
          <w:tcPr>
            <w:tcW w:w="1620" w:type="dxa"/>
            <w:shd w:val="clear" w:color="auto" w:fill="auto"/>
          </w:tcPr>
          <w:p w14:paraId="16A6E9AF" w14:textId="1DDF4C8F" w:rsidR="00D5321E" w:rsidRPr="00CC36BA" w:rsidRDefault="00D5321E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</w:pPr>
          </w:p>
        </w:tc>
        <w:tc>
          <w:tcPr>
            <w:tcW w:w="270" w:type="dxa"/>
          </w:tcPr>
          <w:p w14:paraId="1C5FA72F" w14:textId="77777777" w:rsidR="00D5321E" w:rsidRPr="00CC36BA" w:rsidRDefault="00D5321E" w:rsidP="0024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</w:pPr>
          </w:p>
        </w:tc>
        <w:tc>
          <w:tcPr>
            <w:tcW w:w="1686" w:type="dxa"/>
          </w:tcPr>
          <w:p w14:paraId="1C9D69ED" w14:textId="37355B24" w:rsidR="00D5321E" w:rsidRPr="00CC36BA" w:rsidRDefault="00D5321E" w:rsidP="00D5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15"/>
            </w:pPr>
          </w:p>
        </w:tc>
      </w:tr>
      <w:tr w:rsidR="005D41E8" w:rsidRPr="00CC36BA" w14:paraId="7DBB3656" w14:textId="77777777" w:rsidTr="005D41E8">
        <w:tc>
          <w:tcPr>
            <w:tcW w:w="4048" w:type="dxa"/>
          </w:tcPr>
          <w:p w14:paraId="6C8BA047" w14:textId="00D9C935" w:rsidR="005D41E8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b/>
                <w:bCs/>
                <w:i/>
                <w:iCs/>
                <w:cs/>
                <w:lang w:val="en-GB"/>
              </w:rPr>
            </w:pPr>
            <w:r w:rsidRPr="00CC36BA">
              <w:rPr>
                <w:spacing w:val="-4"/>
                <w:cs/>
                <w:lang w:val="en-GB"/>
              </w:rPr>
              <w:t>เงินฝากออมทรัพย์</w:t>
            </w:r>
          </w:p>
        </w:tc>
        <w:tc>
          <w:tcPr>
            <w:tcW w:w="1619" w:type="dxa"/>
          </w:tcPr>
          <w:p w14:paraId="2ABEC5CF" w14:textId="77777777" w:rsidR="005D41E8" w:rsidRPr="00CC36BA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</w:pPr>
          </w:p>
        </w:tc>
        <w:tc>
          <w:tcPr>
            <w:tcW w:w="1620" w:type="dxa"/>
            <w:shd w:val="clear" w:color="auto" w:fill="auto"/>
          </w:tcPr>
          <w:p w14:paraId="4390C5CB" w14:textId="66704BED" w:rsidR="005D41E8" w:rsidRPr="00CC36BA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after="0" w:line="240" w:lineRule="auto"/>
              <w:ind w:left="-108"/>
            </w:pPr>
            <w:r w:rsidRPr="00CC36BA">
              <w:t>22,150</w:t>
            </w:r>
          </w:p>
        </w:tc>
        <w:tc>
          <w:tcPr>
            <w:tcW w:w="270" w:type="dxa"/>
          </w:tcPr>
          <w:p w14:paraId="2400DC48" w14:textId="77777777" w:rsidR="005D41E8" w:rsidRPr="00CC36BA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</w:pPr>
          </w:p>
        </w:tc>
        <w:tc>
          <w:tcPr>
            <w:tcW w:w="1686" w:type="dxa"/>
          </w:tcPr>
          <w:p w14:paraId="500F8056" w14:textId="7D1DA6E6" w:rsidR="005D41E8" w:rsidRPr="00CC36BA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15"/>
            </w:pPr>
            <w:r>
              <w:t>-</w:t>
            </w:r>
          </w:p>
        </w:tc>
      </w:tr>
      <w:tr w:rsidR="005D41E8" w:rsidRPr="00CC36BA" w14:paraId="769DA7C9" w14:textId="77777777" w:rsidTr="005D41E8">
        <w:tc>
          <w:tcPr>
            <w:tcW w:w="4048" w:type="dxa"/>
          </w:tcPr>
          <w:p w14:paraId="2CEC9709" w14:textId="5C6748F2" w:rsidR="005D41E8" w:rsidRPr="00CC36BA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b/>
                <w:bCs/>
                <w:i/>
                <w:iCs/>
                <w:cs/>
                <w:lang w:val="en-GB"/>
              </w:rPr>
            </w:pPr>
            <w:r w:rsidRPr="00CC36BA">
              <w:rPr>
                <w:spacing w:val="-4"/>
                <w:cs/>
                <w:lang w:val="en-GB"/>
              </w:rPr>
              <w:t>ที่ดิน อาคารและเครื่องจักร</w:t>
            </w:r>
            <w:r w:rsidRPr="00CC36BA">
              <w:rPr>
                <w:spacing w:val="-4"/>
                <w:lang w:val="en-GB"/>
              </w:rPr>
              <w:t xml:space="preserve"> -</w:t>
            </w:r>
            <w:r w:rsidRPr="00CC36BA">
              <w:rPr>
                <w:spacing w:val="-4"/>
              </w:rPr>
              <w:t xml:space="preserve"> </w:t>
            </w:r>
            <w:r w:rsidRPr="00CC36BA">
              <w:rPr>
                <w:spacing w:val="-4"/>
                <w:cs/>
                <w:lang w:val="en-GB"/>
              </w:rPr>
              <w:t>ราคาตามบัญชี</w:t>
            </w:r>
          </w:p>
        </w:tc>
        <w:tc>
          <w:tcPr>
            <w:tcW w:w="1619" w:type="dxa"/>
          </w:tcPr>
          <w:p w14:paraId="5F6EC003" w14:textId="3CCD9B98" w:rsidR="005D41E8" w:rsidRPr="00CC36BA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88"/>
              <w:jc w:val="right"/>
            </w:pPr>
            <w:r>
              <w:rPr>
                <w:i/>
                <w:iCs/>
                <w:spacing w:val="-4"/>
              </w:rPr>
              <w:t>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B6B045F" w14:textId="3209A031" w:rsidR="005D41E8" w:rsidRPr="00CC36BA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</w:pPr>
            <w:r>
              <w:t>1,805,322</w:t>
            </w:r>
          </w:p>
        </w:tc>
        <w:tc>
          <w:tcPr>
            <w:tcW w:w="270" w:type="dxa"/>
          </w:tcPr>
          <w:p w14:paraId="23936AA8" w14:textId="77777777" w:rsidR="005D41E8" w:rsidRPr="00CC36BA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96F8712" w14:textId="456013BC" w:rsidR="005D41E8" w:rsidRPr="00CC36BA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15" w:right="140"/>
              <w:jc w:val="right"/>
            </w:pPr>
            <w:r>
              <w:t>1,039,711</w:t>
            </w:r>
          </w:p>
        </w:tc>
      </w:tr>
      <w:tr w:rsidR="005D41E8" w:rsidRPr="00CC36BA" w14:paraId="6021E284" w14:textId="77777777" w:rsidTr="005D41E8">
        <w:trPr>
          <w:trHeight w:val="101"/>
        </w:trPr>
        <w:tc>
          <w:tcPr>
            <w:tcW w:w="4048" w:type="dxa"/>
          </w:tcPr>
          <w:p w14:paraId="193AB997" w14:textId="3283455C" w:rsidR="005D41E8" w:rsidRPr="0090106B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b/>
                <w:bCs/>
                <w:cs/>
                <w:lang w:val="en-GB"/>
              </w:rPr>
            </w:pPr>
            <w:r w:rsidRPr="0090106B">
              <w:rPr>
                <w:rFonts w:hint="cs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619" w:type="dxa"/>
          </w:tcPr>
          <w:p w14:paraId="59835DD2" w14:textId="77777777" w:rsidR="005D41E8" w:rsidRPr="00CC36BA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EE9B29" w14:textId="319FD829" w:rsidR="005D41E8" w:rsidRPr="00CC36BA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1,827,472</w:t>
            </w:r>
          </w:p>
        </w:tc>
        <w:tc>
          <w:tcPr>
            <w:tcW w:w="270" w:type="dxa"/>
          </w:tcPr>
          <w:p w14:paraId="68C374C5" w14:textId="77777777" w:rsidR="005D41E8" w:rsidRPr="00CC36BA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24"/>
              <w:rPr>
                <w:b/>
                <w:bCs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</w:tcPr>
          <w:p w14:paraId="2D639397" w14:textId="2CB26137" w:rsidR="005D41E8" w:rsidRPr="00CC36BA" w:rsidRDefault="005D41E8" w:rsidP="005D4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15" w:right="1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1,039,711</w:t>
            </w:r>
          </w:p>
        </w:tc>
      </w:tr>
    </w:tbl>
    <w:p w14:paraId="4A0A3795" w14:textId="77777777" w:rsidR="004D3361" w:rsidRPr="00CC36BA" w:rsidRDefault="004D3361" w:rsidP="004D336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2A3D83F6" w14:textId="3CE47F37" w:rsidR="004D3361" w:rsidRPr="00CC36BA" w:rsidRDefault="004D3361" w:rsidP="004D336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cs/>
          <w:lang w:val="en-GB"/>
        </w:rPr>
      </w:pPr>
      <w:r w:rsidRPr="00CC36BA">
        <w:rPr>
          <w:cs/>
          <w:lang w:val="en-GB"/>
        </w:rPr>
        <w:t>ณ วันที่</w:t>
      </w:r>
      <w:r w:rsidRPr="00CC36BA">
        <w:t xml:space="preserve"> 30 </w:t>
      </w:r>
      <w:r w:rsidRPr="00CC36BA">
        <w:rPr>
          <w:cs/>
          <w:lang w:val="en-GB"/>
        </w:rPr>
        <w:t xml:space="preserve">มิถุนายน </w:t>
      </w:r>
      <w:r w:rsidRPr="00CC36BA">
        <w:t xml:space="preserve">2564 </w:t>
      </w:r>
      <w:r w:rsidRPr="00CC36BA">
        <w:rPr>
          <w:cs/>
          <w:lang w:val="en-GB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CC36BA">
        <w:t xml:space="preserve"> </w:t>
      </w:r>
      <w:r w:rsidR="0006752A" w:rsidRPr="00CC36BA">
        <w:t>1,</w:t>
      </w:r>
      <w:r w:rsidR="00BE0066" w:rsidRPr="00CC36BA">
        <w:t>136</w:t>
      </w:r>
      <w:r w:rsidRPr="00CC36BA">
        <w:t xml:space="preserve"> </w:t>
      </w:r>
      <w:r w:rsidRPr="00CC36BA">
        <w:rPr>
          <w:cs/>
          <w:lang w:val="en-GB"/>
        </w:rPr>
        <w:t>ล้านบาทและ</w:t>
      </w:r>
      <w:r w:rsidRPr="00CC36BA">
        <w:t xml:space="preserve"> </w:t>
      </w:r>
      <w:r w:rsidR="004E5FD8" w:rsidRPr="00CC36BA">
        <w:t>760</w:t>
      </w:r>
      <w:r w:rsidRPr="00CC36BA">
        <w:t xml:space="preserve"> </w:t>
      </w:r>
      <w:r w:rsidRPr="00CC36BA">
        <w:rPr>
          <w:cs/>
          <w:lang w:val="en-GB"/>
        </w:rPr>
        <w:t>ล้านบาท ตามลำดับ</w:t>
      </w:r>
      <w:bookmarkStart w:id="3" w:name="_Hlk7463500"/>
    </w:p>
    <w:bookmarkEnd w:id="3"/>
    <w:p w14:paraId="14FC412C" w14:textId="77777777" w:rsidR="004D3361" w:rsidRPr="00CC36BA" w:rsidRDefault="004D3361" w:rsidP="004D3361">
      <w:pPr>
        <w:pStyle w:val="BodyText2"/>
        <w:tabs>
          <w:tab w:val="left" w:pos="540"/>
        </w:tabs>
        <w:ind w:left="540"/>
        <w:rPr>
          <w:rFonts w:ascii="Angsana New" w:hAnsi="Angsana New"/>
          <w:sz w:val="20"/>
          <w:szCs w:val="20"/>
          <w:cs/>
          <w:lang w:val="en-GB" w:eastAsia="en-US"/>
        </w:rPr>
      </w:pPr>
      <w:r w:rsidRPr="00CC36BA">
        <w:rPr>
          <w:rFonts w:ascii="Angsana New" w:hAnsi="Angsana New"/>
          <w:sz w:val="20"/>
          <w:szCs w:val="20"/>
          <w:lang w:val="en-US" w:eastAsia="en-US"/>
        </w:rPr>
        <w:tab/>
      </w:r>
    </w:p>
    <w:p w14:paraId="2C5CEF6E" w14:textId="77DF74C9" w:rsidR="004D3361" w:rsidRPr="00CC36BA" w:rsidRDefault="004D3361" w:rsidP="004D336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CC36BA">
        <w:rPr>
          <w:rFonts w:ascii="Angsana New" w:hAnsi="Angsana New"/>
          <w:sz w:val="30"/>
          <w:szCs w:val="30"/>
          <w:cs/>
          <w:lang w:val="en-GB" w:eastAsia="en-US"/>
        </w:rPr>
        <w:t>ภายใต้สัญญาเงินกู้กลุ่มบริษัทและบริษัทต้องปฏิบัติตามเงื่อนไขทางการเงินบางประการตามที่ระบุในสัญญา</w:t>
      </w:r>
      <w:r w:rsidRPr="00CC36BA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CC36BA">
        <w:rPr>
          <w:rFonts w:ascii="Angsana New" w:hAnsi="Angsana New"/>
          <w:sz w:val="30"/>
          <w:szCs w:val="30"/>
          <w:cs/>
          <w:lang w:val="en-GB" w:eastAsia="en-US"/>
        </w:rPr>
        <w:t xml:space="preserve">เช่น </w:t>
      </w:r>
      <w:r w:rsidRPr="00CC36BA">
        <w:rPr>
          <w:rFonts w:ascii="Angsana New" w:hAnsi="Angsana New"/>
          <w:spacing w:val="-6"/>
          <w:sz w:val="30"/>
          <w:szCs w:val="30"/>
          <w:cs/>
          <w:lang w:val="en-GB" w:eastAsia="en-US"/>
        </w:rPr>
        <w:t>การดำรงอัตราส่วนหนี้สินต่อ</w:t>
      </w:r>
      <w:r w:rsidRPr="00F2487B">
        <w:rPr>
          <w:rFonts w:ascii="Angsana New" w:hAnsi="Angsana New"/>
          <w:spacing w:val="-6"/>
          <w:sz w:val="30"/>
          <w:szCs w:val="30"/>
          <w:cs/>
          <w:lang w:val="en-GB" w:eastAsia="en-US"/>
        </w:rPr>
        <w:t>ส่วนของผู้ถือหุ้น</w:t>
      </w:r>
      <w:r w:rsidR="0023331D">
        <w:rPr>
          <w:rFonts w:ascii="Angsana New" w:hAnsi="Angsana New" w:hint="cs"/>
          <w:spacing w:val="-6"/>
          <w:sz w:val="30"/>
          <w:szCs w:val="30"/>
          <w:cs/>
          <w:lang w:val="en-GB" w:eastAsia="en-US"/>
        </w:rPr>
        <w:t xml:space="preserve"> </w:t>
      </w:r>
      <w:r w:rsidRPr="00F2487B">
        <w:rPr>
          <w:rFonts w:ascii="Angsana New" w:hAnsi="Angsana New"/>
          <w:spacing w:val="-6"/>
          <w:sz w:val="30"/>
          <w:szCs w:val="30"/>
          <w:cs/>
          <w:lang w:val="en-GB" w:eastAsia="en-US"/>
        </w:rPr>
        <w:t xml:space="preserve">อัตราส่วนความสามารถในการชำระหนี้ให้เป็นไปตามสัญญา </w:t>
      </w:r>
      <w:r w:rsidR="00F2487B" w:rsidRPr="00F2487B">
        <w:rPr>
          <w:rFonts w:ascii="Angsana New" w:hAnsi="Angsana New" w:hint="cs"/>
          <w:spacing w:val="-6"/>
          <w:sz w:val="30"/>
          <w:szCs w:val="30"/>
          <w:cs/>
          <w:lang w:val="en-GB" w:eastAsia="en-US"/>
        </w:rPr>
        <w:t>และสิทธิ</w:t>
      </w:r>
      <w:r w:rsidR="00F2487B" w:rsidRPr="003B6E0E">
        <w:rPr>
          <w:rFonts w:ascii="Angsana New" w:hAnsi="Angsana New" w:hint="cs"/>
          <w:spacing w:val="-6"/>
          <w:sz w:val="30"/>
          <w:szCs w:val="30"/>
          <w:cs/>
          <w:lang w:val="en-GB" w:eastAsia="en-US"/>
        </w:rPr>
        <w:t>เรียกร้องทั้งหมดที่มีอยู่กับลูก</w:t>
      </w:r>
      <w:r w:rsidR="0023331D" w:rsidRPr="003B6E0E">
        <w:rPr>
          <w:rFonts w:ascii="Angsana New" w:hAnsi="Angsana New" w:hint="cs"/>
          <w:spacing w:val="-6"/>
          <w:sz w:val="30"/>
          <w:szCs w:val="30"/>
          <w:cs/>
          <w:lang w:val="en-GB" w:eastAsia="en-US"/>
        </w:rPr>
        <w:t>หนี้การค้า</w:t>
      </w:r>
      <w:r w:rsidR="00F2487B" w:rsidRPr="003B6E0E">
        <w:rPr>
          <w:rFonts w:ascii="Angsana New" w:hAnsi="Angsana New" w:hint="cs"/>
          <w:spacing w:val="-6"/>
          <w:sz w:val="30"/>
          <w:szCs w:val="30"/>
          <w:cs/>
          <w:lang w:val="en-GB" w:eastAsia="en-US"/>
        </w:rPr>
        <w:t xml:space="preserve"> </w:t>
      </w:r>
      <w:r w:rsidRPr="003B6E0E">
        <w:rPr>
          <w:rFonts w:ascii="Angsana New" w:hAnsi="Angsana New"/>
          <w:spacing w:val="-6"/>
          <w:sz w:val="30"/>
          <w:szCs w:val="30"/>
          <w:cs/>
          <w:lang w:val="en-GB" w:eastAsia="en-US"/>
        </w:rPr>
        <w:t>เป็นต้น</w:t>
      </w:r>
    </w:p>
    <w:p w14:paraId="045A1C84" w14:textId="77777777" w:rsidR="004D3361" w:rsidRPr="00CC36BA" w:rsidRDefault="004D3361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sz w:val="20"/>
          <w:szCs w:val="20"/>
        </w:rPr>
      </w:pPr>
    </w:p>
    <w:p w14:paraId="1004A75B" w14:textId="6C486D97" w:rsidR="004D3361" w:rsidRPr="00CC36BA" w:rsidRDefault="000431F5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270"/>
        <w:rPr>
          <w:b/>
          <w:bCs/>
          <w:cs/>
          <w:lang w:val="en-GB"/>
        </w:rPr>
      </w:pPr>
      <w:r w:rsidRPr="00CC36BA">
        <w:rPr>
          <w:b/>
          <w:bCs/>
          <w:lang w:val="en-GB"/>
        </w:rPr>
        <w:t>8</w:t>
      </w:r>
      <w:r w:rsidR="004D3361" w:rsidRPr="00CC36BA">
        <w:rPr>
          <w:b/>
          <w:bCs/>
          <w:lang w:val="en-GB"/>
        </w:rPr>
        <w:tab/>
      </w:r>
      <w:r w:rsidR="004D3361" w:rsidRPr="00CC36BA">
        <w:rPr>
          <w:b/>
          <w:bCs/>
          <w:cs/>
          <w:lang w:val="en-GB"/>
        </w:rPr>
        <w:t>ส่วนงานดำเนินงานและการจำแนกรายได้</w:t>
      </w:r>
    </w:p>
    <w:p w14:paraId="1D9518C4" w14:textId="77777777" w:rsidR="004D3361" w:rsidRPr="00CC36BA" w:rsidRDefault="004D3361" w:rsidP="004D3361">
      <w:pPr>
        <w:pStyle w:val="BodyText2"/>
        <w:tabs>
          <w:tab w:val="left" w:pos="540"/>
        </w:tabs>
        <w:rPr>
          <w:rFonts w:ascii="Angsana New" w:hAnsi="Angsana New"/>
          <w:sz w:val="20"/>
          <w:szCs w:val="20"/>
        </w:rPr>
      </w:pPr>
    </w:p>
    <w:p w14:paraId="7BE3CE59" w14:textId="77777777" w:rsidR="004D3361" w:rsidRPr="00CC36BA" w:rsidRDefault="004D3361" w:rsidP="004D3361">
      <w:pPr>
        <w:pStyle w:val="BodyText3"/>
        <w:tabs>
          <w:tab w:val="left" w:pos="2700"/>
        </w:tabs>
        <w:spacing w:line="240" w:lineRule="auto"/>
        <w:ind w:left="567"/>
        <w:jc w:val="thaiDistribute"/>
        <w:rPr>
          <w:rFonts w:ascii="Angsana New" w:hAnsi="Angsana New" w:cs="Angsana New"/>
          <w:color w:val="auto"/>
        </w:rPr>
      </w:pPr>
      <w:r w:rsidRPr="00CC36BA">
        <w:rPr>
          <w:rFonts w:ascii="Angsana New" w:hAnsi="Angsana New" w:cs="Angsana New"/>
          <w:color w:val="auto"/>
          <w:cs/>
          <w:lang w:val="en-GB"/>
        </w:rPr>
        <w:t>กลุ่มบริษัทได้นำเสนอข้อมูลทางการเงินจำแนกตามส่วนงานดำเนินงานโดยแสดงส่วนงานธุรกิจ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D70208B" w14:textId="77777777" w:rsidR="004D3361" w:rsidRPr="00CC36BA" w:rsidRDefault="004D3361" w:rsidP="004D3361">
      <w:pPr>
        <w:pStyle w:val="BodyText3"/>
        <w:tabs>
          <w:tab w:val="left" w:pos="2700"/>
        </w:tabs>
        <w:spacing w:line="240" w:lineRule="auto"/>
        <w:ind w:left="567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019D6A36" w14:textId="77777777" w:rsidR="004D3361" w:rsidRPr="00CC36BA" w:rsidRDefault="004D3361" w:rsidP="004D3361">
      <w:pPr>
        <w:pStyle w:val="BodyText3"/>
        <w:tabs>
          <w:tab w:val="left" w:pos="2700"/>
        </w:tabs>
        <w:spacing w:line="240" w:lineRule="auto"/>
        <w:ind w:left="562"/>
        <w:jc w:val="thaiDistribute"/>
        <w:rPr>
          <w:rFonts w:ascii="Angsana New" w:hAnsi="Angsana New" w:cs="Angsana New"/>
          <w:color w:val="auto"/>
        </w:rPr>
      </w:pPr>
      <w:r w:rsidRPr="00CC36BA">
        <w:rPr>
          <w:rFonts w:ascii="Angsana New" w:hAnsi="Angsana New" w:cs="Angsana New"/>
          <w:color w:val="auto"/>
          <w:cs/>
          <w:lang w:val="en-GB"/>
        </w:rPr>
        <w:t>ผลการดำเนินงาน</w:t>
      </w:r>
      <w:r w:rsidRPr="00CC36BA">
        <w:rPr>
          <w:rFonts w:ascii="Angsana New" w:hAnsi="Angsana New" w:cs="Angsana New"/>
          <w:color w:val="auto"/>
        </w:rPr>
        <w:t xml:space="preserve"> </w:t>
      </w:r>
      <w:r w:rsidRPr="00CC36BA">
        <w:rPr>
          <w:rFonts w:ascii="Angsana New" w:hAnsi="Angsana New" w:cs="Angsana New"/>
          <w:color w:val="auto"/>
          <w:cs/>
          <w:lang w:val="en-GB"/>
        </w:rPr>
        <w:t>สินทรัพย์และหนี้สินตามส่วนงาน รวมรายการที่เกี่ยวข้องโดยตรงกับส่วนงานหรือที่สามารถ</w:t>
      </w:r>
      <w:r w:rsidRPr="00CC36BA">
        <w:rPr>
          <w:rFonts w:ascii="Angsana New" w:hAnsi="Angsana New" w:cs="Angsana New"/>
          <w:color w:val="auto"/>
        </w:rPr>
        <w:t xml:space="preserve">    </w:t>
      </w:r>
      <w:r w:rsidRPr="00CC36BA">
        <w:rPr>
          <w:rFonts w:ascii="Angsana New" w:hAnsi="Angsana New" w:cs="Angsana New"/>
          <w:color w:val="auto"/>
          <w:cs/>
          <w:lang w:val="en-GB"/>
        </w:rPr>
        <w:t>ปันส่วนให้กับส่วนงานได้อย่างสมเหตุสมผล</w:t>
      </w:r>
    </w:p>
    <w:p w14:paraId="0F005AE2" w14:textId="0C1E8CD1" w:rsidR="004D3361" w:rsidRDefault="004D3361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lang w:val="en-GB"/>
        </w:rPr>
      </w:pPr>
    </w:p>
    <w:p w14:paraId="0B0CF14A" w14:textId="0A9162AD" w:rsidR="00997AD9" w:rsidRDefault="00997AD9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lang w:val="en-GB"/>
        </w:rPr>
      </w:pPr>
    </w:p>
    <w:p w14:paraId="06834292" w14:textId="749D8598" w:rsidR="00997AD9" w:rsidRDefault="00997AD9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lang w:val="en-GB"/>
        </w:rPr>
      </w:pPr>
    </w:p>
    <w:p w14:paraId="5A1B1F03" w14:textId="7CB9393D" w:rsidR="00997AD9" w:rsidRDefault="00997AD9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lang w:val="en-GB"/>
        </w:rPr>
      </w:pPr>
    </w:p>
    <w:p w14:paraId="68D5D52A" w14:textId="77777777" w:rsidR="00074E88" w:rsidRDefault="00074E88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lang w:val="en-GB"/>
        </w:rPr>
      </w:pPr>
    </w:p>
    <w:p w14:paraId="52EDBBEB" w14:textId="054F1173" w:rsidR="00997AD9" w:rsidRDefault="00997AD9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lang w:val="en-GB"/>
        </w:rPr>
      </w:pPr>
    </w:p>
    <w:p w14:paraId="455D0B8B" w14:textId="1D90B821" w:rsidR="00997AD9" w:rsidRDefault="00997AD9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lang w:val="en-GB"/>
        </w:rPr>
      </w:pPr>
    </w:p>
    <w:p w14:paraId="53F47B4A" w14:textId="77777777" w:rsidR="00997AD9" w:rsidRPr="00CC36BA" w:rsidRDefault="00997AD9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  <w:lang w:val="en-GB"/>
        </w:rPr>
      </w:pPr>
    </w:p>
    <w:p w14:paraId="1BAB4B99" w14:textId="77777777" w:rsidR="004D3361" w:rsidRPr="00CC36BA" w:rsidRDefault="004D3361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b/>
          <w:bCs/>
          <w:i/>
          <w:iCs/>
        </w:rPr>
      </w:pPr>
      <w:r w:rsidRPr="00CC36BA">
        <w:rPr>
          <w:b/>
          <w:bCs/>
          <w:i/>
          <w:iCs/>
          <w:cs/>
          <w:lang w:val="en-GB"/>
        </w:rPr>
        <w:lastRenderedPageBreak/>
        <w:t>ส่วนงานที่รายงาน</w:t>
      </w:r>
    </w:p>
    <w:p w14:paraId="157FF41B" w14:textId="77777777" w:rsidR="004D3361" w:rsidRPr="00CC36BA" w:rsidRDefault="004D3361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sz w:val="20"/>
          <w:szCs w:val="20"/>
        </w:rPr>
      </w:pPr>
    </w:p>
    <w:p w14:paraId="68C45E86" w14:textId="77777777" w:rsidR="004D3361" w:rsidRPr="00CC36BA" w:rsidRDefault="004D3361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</w:pPr>
      <w:r w:rsidRPr="00CC36BA">
        <w:rPr>
          <w:cs/>
          <w:lang w:val="en-GB"/>
        </w:rPr>
        <w:t>กลุ่มบริษัทเสนอส่วนงานธุรกิจที่สำคัญดังนี้</w:t>
      </w:r>
    </w:p>
    <w:p w14:paraId="506B3167" w14:textId="77777777" w:rsidR="004D3361" w:rsidRPr="00CC36BA" w:rsidRDefault="004D3361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</w:pPr>
      <w:r w:rsidRPr="00CC36BA">
        <w:rPr>
          <w:cs/>
          <w:lang w:val="en-GB"/>
        </w:rPr>
        <w:t xml:space="preserve">ส่วนงานที่ </w:t>
      </w:r>
      <w:r w:rsidRPr="00CC36BA">
        <w:t>1</w:t>
      </w:r>
      <w:r w:rsidRPr="00CC36BA">
        <w:tab/>
      </w:r>
      <w:r w:rsidRPr="00CC36BA">
        <w:rPr>
          <w:cs/>
          <w:lang w:val="en-GB"/>
        </w:rPr>
        <w:t>ธุรกิจผลิตแป้งมันสำปะหลัง</w:t>
      </w:r>
      <w:r w:rsidRPr="00CC36BA">
        <w:t xml:space="preserve"> </w:t>
      </w:r>
      <w:r w:rsidRPr="00CC36BA">
        <w:rPr>
          <w:cs/>
          <w:lang w:val="en-GB"/>
        </w:rPr>
        <w:t>และธุรกิจผลิตก๊าซชีวภาพและจำหน่ายกระแสไฟฟ้าจาก</w:t>
      </w:r>
    </w:p>
    <w:p w14:paraId="3B53222C" w14:textId="77777777" w:rsidR="004D3361" w:rsidRPr="00CC36BA" w:rsidRDefault="004D3361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52" w:right="-43" w:firstLine="166"/>
        <w:jc w:val="thaiDistribute"/>
      </w:pPr>
      <w:r w:rsidRPr="00CC36BA">
        <w:rPr>
          <w:cs/>
          <w:lang w:val="en-GB"/>
        </w:rPr>
        <w:t>ก๊าซชีวภาพ</w:t>
      </w:r>
    </w:p>
    <w:p w14:paraId="7F52BF15" w14:textId="77777777" w:rsidR="004D3361" w:rsidRPr="00CC36BA" w:rsidRDefault="004D3361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</w:pPr>
      <w:r w:rsidRPr="00CC36BA">
        <w:rPr>
          <w:cs/>
          <w:lang w:val="en-GB"/>
        </w:rPr>
        <w:t xml:space="preserve">ส่วนงานที่ </w:t>
      </w:r>
      <w:r w:rsidRPr="00CC36BA">
        <w:t>2</w:t>
      </w:r>
      <w:r w:rsidRPr="00CC36BA">
        <w:tab/>
      </w:r>
      <w:r w:rsidRPr="00CC36BA">
        <w:rPr>
          <w:cs/>
          <w:lang w:val="en-GB"/>
        </w:rPr>
        <w:t>ธุรกิจเอทานอล</w:t>
      </w:r>
    </w:p>
    <w:p w14:paraId="431799FB" w14:textId="15F1A529" w:rsidR="00775E1B" w:rsidRPr="00CC36BA" w:rsidRDefault="004D3361" w:rsidP="004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7" w:right="-43"/>
        <w:jc w:val="thaiDistribute"/>
      </w:pPr>
      <w:r w:rsidRPr="00CC36BA">
        <w:rPr>
          <w:cs/>
          <w:lang w:val="en-GB"/>
        </w:rPr>
        <w:t xml:space="preserve">ส่วนงานที่ </w:t>
      </w:r>
      <w:r w:rsidRPr="00CC36BA">
        <w:t>3</w:t>
      </w:r>
      <w:r w:rsidRPr="00CC36BA">
        <w:tab/>
      </w:r>
      <w:r w:rsidRPr="00CC36BA">
        <w:rPr>
          <w:cs/>
          <w:lang w:val="en-GB"/>
        </w:rPr>
        <w:t xml:space="preserve">     ธุรกิจอื่นๆ</w:t>
      </w:r>
      <w:r w:rsidR="00FA19EE" w:rsidRPr="00CC36BA">
        <w:tab/>
      </w:r>
    </w:p>
    <w:p w14:paraId="27BA7F67" w14:textId="77777777" w:rsidR="00775E1B" w:rsidRPr="00CC36BA" w:rsidRDefault="00775E1B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rPr>
          <w:lang w:val="en-GB"/>
        </w:rPr>
        <w:sectPr w:rsidR="00775E1B" w:rsidRPr="00CC36BA" w:rsidSect="005A0DF7"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91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771"/>
        <w:gridCol w:w="1348"/>
        <w:gridCol w:w="268"/>
        <w:gridCol w:w="1170"/>
        <w:gridCol w:w="270"/>
        <w:gridCol w:w="993"/>
        <w:gridCol w:w="270"/>
        <w:gridCol w:w="900"/>
        <w:gridCol w:w="270"/>
        <w:gridCol w:w="994"/>
        <w:gridCol w:w="270"/>
        <w:gridCol w:w="990"/>
        <w:gridCol w:w="270"/>
        <w:gridCol w:w="1168"/>
        <w:gridCol w:w="270"/>
        <w:gridCol w:w="1084"/>
        <w:gridCol w:w="270"/>
        <w:gridCol w:w="563"/>
        <w:gridCol w:w="517"/>
        <w:gridCol w:w="270"/>
        <w:gridCol w:w="986"/>
      </w:tblGrid>
      <w:tr w:rsidR="003A1E0E" w:rsidRPr="00CC36BA" w14:paraId="2F51EFFB" w14:textId="77777777" w:rsidTr="00DF5237">
        <w:trPr>
          <w:gridAfter w:val="3"/>
          <w:wAfter w:w="1773" w:type="dxa"/>
          <w:trHeight w:val="306"/>
          <w:tblHeader/>
        </w:trPr>
        <w:tc>
          <w:tcPr>
            <w:tcW w:w="14139" w:type="dxa"/>
            <w:gridSpan w:val="18"/>
            <w:vAlign w:val="bottom"/>
          </w:tcPr>
          <w:p w14:paraId="6F4E7100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cs/>
              </w:rPr>
            </w:pPr>
            <w:r w:rsidRPr="00CC36BA">
              <w:rPr>
                <w:b/>
                <w:bCs/>
                <w:i/>
                <w:iCs/>
                <w:color w:val="000000"/>
                <w:cs/>
              </w:rPr>
              <w:lastRenderedPageBreak/>
              <w:t>ข้อมูลเกี่ยวกับส่วนงานที่รายงานและการจำแนกรายได้ตามประเภทสินค้าหลัก</w:t>
            </w:r>
          </w:p>
        </w:tc>
      </w:tr>
      <w:tr w:rsidR="003A1E0E" w:rsidRPr="00CC36BA" w14:paraId="6F89DD36" w14:textId="77777777" w:rsidTr="00DF5237">
        <w:trPr>
          <w:gridAfter w:val="3"/>
          <w:wAfter w:w="1773" w:type="dxa"/>
          <w:trHeight w:val="306"/>
          <w:tblHeader/>
        </w:trPr>
        <w:tc>
          <w:tcPr>
            <w:tcW w:w="14139" w:type="dxa"/>
            <w:gridSpan w:val="18"/>
            <w:vAlign w:val="bottom"/>
          </w:tcPr>
          <w:p w14:paraId="75704812" w14:textId="2AFEBFF1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0"/>
              </w:tabs>
              <w:spacing w:line="240" w:lineRule="auto"/>
              <w:ind w:right="-43"/>
              <w:rPr>
                <w:b/>
                <w:bCs/>
                <w:i/>
                <w:iCs/>
                <w:color w:val="000000"/>
                <w:cs/>
              </w:rPr>
            </w:pPr>
            <w:r w:rsidRPr="00CC36BA">
              <w:rPr>
                <w:b/>
                <w:bCs/>
                <w:i/>
                <w:iCs/>
                <w:cs/>
              </w:rPr>
              <w:t>สำหรับงวด</w:t>
            </w:r>
            <w:r w:rsidRPr="00CC36BA"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CC36BA">
              <w:rPr>
                <w:b/>
                <w:bCs/>
                <w:i/>
                <w:iCs/>
                <w:cs/>
              </w:rPr>
              <w:t>เดือนสิ้นสุดวันที่</w:t>
            </w:r>
            <w:r w:rsidRPr="00CC36BA">
              <w:rPr>
                <w:b/>
                <w:bCs/>
                <w:i/>
                <w:iCs/>
              </w:rPr>
              <w:t xml:space="preserve"> 30 </w:t>
            </w:r>
            <w:r w:rsidRPr="00CC36BA">
              <w:rPr>
                <w:rFonts w:hint="cs"/>
                <w:b/>
                <w:bCs/>
                <w:i/>
                <w:iCs/>
                <w:cs/>
              </w:rPr>
              <w:t>มิถุนายน</w:t>
            </w:r>
          </w:p>
        </w:tc>
      </w:tr>
      <w:tr w:rsidR="003A1E0E" w:rsidRPr="00CC36BA" w14:paraId="62F02F30" w14:textId="77777777" w:rsidTr="00DF5237">
        <w:trPr>
          <w:tblHeader/>
        </w:trPr>
        <w:tc>
          <w:tcPr>
            <w:tcW w:w="2771" w:type="dxa"/>
          </w:tcPr>
          <w:p w14:paraId="16F8586E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86" w:type="dxa"/>
            <w:gridSpan w:val="3"/>
          </w:tcPr>
          <w:p w14:paraId="50653885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</w:rPr>
            </w:pPr>
            <w:r w:rsidRPr="00CC36BA">
              <w:rPr>
                <w:cs/>
              </w:rPr>
              <w:t>ผลิตแป้งมันสำปะหลัง</w:t>
            </w:r>
            <w:r w:rsidRPr="00CC36BA">
              <w:rPr>
                <w:rFonts w:hint="cs"/>
                <w:cs/>
              </w:rPr>
              <w:t>และ</w:t>
            </w:r>
          </w:p>
        </w:tc>
        <w:tc>
          <w:tcPr>
            <w:tcW w:w="270" w:type="dxa"/>
          </w:tcPr>
          <w:p w14:paraId="563627DF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</w:p>
        </w:tc>
        <w:tc>
          <w:tcPr>
            <w:tcW w:w="2163" w:type="dxa"/>
            <w:gridSpan w:val="3"/>
          </w:tcPr>
          <w:p w14:paraId="76A482E1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203DEF05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</w:p>
        </w:tc>
        <w:tc>
          <w:tcPr>
            <w:tcW w:w="2254" w:type="dxa"/>
            <w:gridSpan w:val="3"/>
          </w:tcPr>
          <w:p w14:paraId="03076145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4D2B4E5C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</w:p>
        </w:tc>
        <w:tc>
          <w:tcPr>
            <w:tcW w:w="2522" w:type="dxa"/>
            <w:gridSpan w:val="3"/>
          </w:tcPr>
          <w:p w14:paraId="116A0568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</w:p>
        </w:tc>
        <w:tc>
          <w:tcPr>
            <w:tcW w:w="270" w:type="dxa"/>
          </w:tcPr>
          <w:p w14:paraId="2B5E1311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</w:p>
        </w:tc>
        <w:tc>
          <w:tcPr>
            <w:tcW w:w="2336" w:type="dxa"/>
            <w:gridSpan w:val="4"/>
          </w:tcPr>
          <w:p w14:paraId="530E3410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</w:rPr>
            </w:pPr>
          </w:p>
        </w:tc>
      </w:tr>
      <w:tr w:rsidR="003A1E0E" w:rsidRPr="00CC36BA" w14:paraId="1816DBD3" w14:textId="77777777" w:rsidTr="00DF5237">
        <w:trPr>
          <w:tblHeader/>
        </w:trPr>
        <w:tc>
          <w:tcPr>
            <w:tcW w:w="2771" w:type="dxa"/>
          </w:tcPr>
          <w:p w14:paraId="334F3B6D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86" w:type="dxa"/>
            <w:gridSpan w:val="3"/>
          </w:tcPr>
          <w:p w14:paraId="01A78929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</w:rPr>
            </w:pPr>
            <w:r w:rsidRPr="00CC36BA">
              <w:rPr>
                <w:rFonts w:hint="cs"/>
                <w:cs/>
              </w:rPr>
              <w:t>ธุรกิจผลิตก๊าซชีวภาพและจำหน่ายกระแสไฟฟ้าจากธุรกิจชีวภาพ</w:t>
            </w:r>
          </w:p>
        </w:tc>
        <w:tc>
          <w:tcPr>
            <w:tcW w:w="270" w:type="dxa"/>
          </w:tcPr>
          <w:p w14:paraId="1345A517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</w:p>
        </w:tc>
        <w:tc>
          <w:tcPr>
            <w:tcW w:w="2163" w:type="dxa"/>
            <w:gridSpan w:val="3"/>
          </w:tcPr>
          <w:p w14:paraId="71DB29DD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</w:pPr>
          </w:p>
          <w:p w14:paraId="7FE1E5B3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cs/>
              </w:rPr>
            </w:pPr>
            <w:r w:rsidRPr="00CC36BA">
              <w:rPr>
                <w:rFonts w:hint="cs"/>
                <w:cs/>
              </w:rPr>
              <w:t>เอทานอล</w:t>
            </w:r>
          </w:p>
        </w:tc>
        <w:tc>
          <w:tcPr>
            <w:tcW w:w="270" w:type="dxa"/>
          </w:tcPr>
          <w:p w14:paraId="18360787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</w:p>
        </w:tc>
        <w:tc>
          <w:tcPr>
            <w:tcW w:w="2254" w:type="dxa"/>
            <w:gridSpan w:val="3"/>
          </w:tcPr>
          <w:p w14:paraId="6BCB977D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</w:p>
          <w:p w14:paraId="7C7F8141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</w:rPr>
            </w:pPr>
            <w:r w:rsidRPr="00CC36BA">
              <w:rPr>
                <w:rFonts w:hint="cs"/>
                <w:cs/>
              </w:rPr>
              <w:t>ธุรกิจอื่นๆ</w:t>
            </w:r>
          </w:p>
        </w:tc>
        <w:tc>
          <w:tcPr>
            <w:tcW w:w="270" w:type="dxa"/>
          </w:tcPr>
          <w:p w14:paraId="428E9BB7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</w:p>
        </w:tc>
        <w:tc>
          <w:tcPr>
            <w:tcW w:w="2522" w:type="dxa"/>
            <w:gridSpan w:val="3"/>
          </w:tcPr>
          <w:p w14:paraId="73F8941E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  <w:r w:rsidRPr="00CC36BA">
              <w:rPr>
                <w:cs/>
              </w:rPr>
              <w:t>ตัดรายการ</w:t>
            </w:r>
          </w:p>
          <w:p w14:paraId="22573E88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  <w:r w:rsidRPr="00CC36BA">
              <w:rPr>
                <w:cs/>
              </w:rPr>
              <w:t>ระหว่างกัน</w:t>
            </w:r>
          </w:p>
        </w:tc>
        <w:tc>
          <w:tcPr>
            <w:tcW w:w="270" w:type="dxa"/>
          </w:tcPr>
          <w:p w14:paraId="0806B629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</w:p>
        </w:tc>
        <w:tc>
          <w:tcPr>
            <w:tcW w:w="2336" w:type="dxa"/>
            <w:gridSpan w:val="4"/>
          </w:tcPr>
          <w:p w14:paraId="0486F2B4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</w:p>
          <w:p w14:paraId="48199285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</w:rPr>
            </w:pPr>
            <w:r w:rsidRPr="00CC36BA">
              <w:rPr>
                <w:cs/>
              </w:rPr>
              <w:t>รวม</w:t>
            </w:r>
          </w:p>
        </w:tc>
      </w:tr>
      <w:tr w:rsidR="003A1E0E" w:rsidRPr="00CC36BA" w14:paraId="2D8CD1A8" w14:textId="77777777" w:rsidTr="00DF5237">
        <w:trPr>
          <w:tblHeader/>
        </w:trPr>
        <w:tc>
          <w:tcPr>
            <w:tcW w:w="2771" w:type="dxa"/>
          </w:tcPr>
          <w:p w14:paraId="3FFBE985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cs/>
              </w:rPr>
            </w:pPr>
          </w:p>
        </w:tc>
        <w:tc>
          <w:tcPr>
            <w:tcW w:w="1348" w:type="dxa"/>
          </w:tcPr>
          <w:p w14:paraId="3E3A722D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  <w:r w:rsidRPr="00CC36BA">
              <w:t>2564</w:t>
            </w:r>
          </w:p>
        </w:tc>
        <w:tc>
          <w:tcPr>
            <w:tcW w:w="268" w:type="dxa"/>
          </w:tcPr>
          <w:p w14:paraId="633B0089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</w:p>
        </w:tc>
        <w:tc>
          <w:tcPr>
            <w:tcW w:w="1170" w:type="dxa"/>
          </w:tcPr>
          <w:p w14:paraId="69907FF4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</w:rPr>
            </w:pPr>
            <w:r w:rsidRPr="00CC36BA">
              <w:t>2563</w:t>
            </w:r>
          </w:p>
        </w:tc>
        <w:tc>
          <w:tcPr>
            <w:tcW w:w="270" w:type="dxa"/>
          </w:tcPr>
          <w:p w14:paraId="67899AF7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</w:p>
        </w:tc>
        <w:tc>
          <w:tcPr>
            <w:tcW w:w="993" w:type="dxa"/>
          </w:tcPr>
          <w:p w14:paraId="250AE214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  <w:r w:rsidRPr="00CC36BA">
              <w:t>2564</w:t>
            </w:r>
          </w:p>
        </w:tc>
        <w:tc>
          <w:tcPr>
            <w:tcW w:w="270" w:type="dxa"/>
          </w:tcPr>
          <w:p w14:paraId="2D8FE5C5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</w:p>
        </w:tc>
        <w:tc>
          <w:tcPr>
            <w:tcW w:w="900" w:type="dxa"/>
          </w:tcPr>
          <w:p w14:paraId="046E7B81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  <w:r w:rsidRPr="00CC36BA">
              <w:t>2563</w:t>
            </w:r>
          </w:p>
        </w:tc>
        <w:tc>
          <w:tcPr>
            <w:tcW w:w="270" w:type="dxa"/>
          </w:tcPr>
          <w:p w14:paraId="1D84BB8A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</w:p>
        </w:tc>
        <w:tc>
          <w:tcPr>
            <w:tcW w:w="994" w:type="dxa"/>
          </w:tcPr>
          <w:p w14:paraId="081B4F0A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  <w:r w:rsidRPr="00CC36BA">
              <w:t>2564</w:t>
            </w:r>
          </w:p>
        </w:tc>
        <w:tc>
          <w:tcPr>
            <w:tcW w:w="270" w:type="dxa"/>
          </w:tcPr>
          <w:p w14:paraId="1AB3E510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</w:p>
        </w:tc>
        <w:tc>
          <w:tcPr>
            <w:tcW w:w="990" w:type="dxa"/>
          </w:tcPr>
          <w:p w14:paraId="026753A9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</w:rPr>
            </w:pPr>
            <w:r w:rsidRPr="00CC36BA">
              <w:t>2563</w:t>
            </w:r>
          </w:p>
        </w:tc>
        <w:tc>
          <w:tcPr>
            <w:tcW w:w="270" w:type="dxa"/>
          </w:tcPr>
          <w:p w14:paraId="51011A63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</w:p>
        </w:tc>
        <w:tc>
          <w:tcPr>
            <w:tcW w:w="1168" w:type="dxa"/>
          </w:tcPr>
          <w:p w14:paraId="325E3750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  <w:r w:rsidRPr="00CC36BA">
              <w:t>2564</w:t>
            </w:r>
          </w:p>
        </w:tc>
        <w:tc>
          <w:tcPr>
            <w:tcW w:w="270" w:type="dxa"/>
          </w:tcPr>
          <w:p w14:paraId="637CBF64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</w:p>
        </w:tc>
        <w:tc>
          <w:tcPr>
            <w:tcW w:w="1084" w:type="dxa"/>
          </w:tcPr>
          <w:p w14:paraId="43C75C89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  <w:r w:rsidRPr="00CC36BA">
              <w:t>2563</w:t>
            </w:r>
          </w:p>
        </w:tc>
        <w:tc>
          <w:tcPr>
            <w:tcW w:w="270" w:type="dxa"/>
          </w:tcPr>
          <w:p w14:paraId="5235BB40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725D6B07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</w:pPr>
            <w:r w:rsidRPr="00CC36BA">
              <w:t>2564</w:t>
            </w:r>
          </w:p>
        </w:tc>
        <w:tc>
          <w:tcPr>
            <w:tcW w:w="270" w:type="dxa"/>
          </w:tcPr>
          <w:p w14:paraId="04DFD126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  <w:lang w:val="th-TH"/>
              </w:rPr>
            </w:pPr>
          </w:p>
        </w:tc>
        <w:tc>
          <w:tcPr>
            <w:tcW w:w="986" w:type="dxa"/>
          </w:tcPr>
          <w:p w14:paraId="19675DF9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cs/>
              </w:rPr>
            </w:pPr>
            <w:r w:rsidRPr="00CC36BA">
              <w:t>2563</w:t>
            </w:r>
          </w:p>
        </w:tc>
      </w:tr>
      <w:tr w:rsidR="003A1E0E" w:rsidRPr="00CC36BA" w14:paraId="26CCB10B" w14:textId="77777777" w:rsidTr="00DF5237">
        <w:trPr>
          <w:tblHeader/>
        </w:trPr>
        <w:tc>
          <w:tcPr>
            <w:tcW w:w="2771" w:type="dxa"/>
          </w:tcPr>
          <w:p w14:paraId="0E53D65A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b/>
                <w:bCs/>
                <w:i/>
                <w:iCs/>
                <w:cs/>
              </w:rPr>
            </w:pPr>
            <w:r w:rsidRPr="00CC36BA">
              <w:rPr>
                <w:rFonts w:hint="cs"/>
                <w:b/>
                <w:bCs/>
                <w:i/>
                <w:iCs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3141" w:type="dxa"/>
            <w:gridSpan w:val="20"/>
          </w:tcPr>
          <w:p w14:paraId="4152F6A3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-18"/>
              </w:tabs>
              <w:spacing w:line="240" w:lineRule="auto"/>
              <w:ind w:left="-48" w:right="-114"/>
              <w:jc w:val="center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CC36BA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CC36B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C36B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A1E0E" w:rsidRPr="00CC36BA" w14:paraId="2D090415" w14:textId="77777777" w:rsidTr="00DF5237">
        <w:tc>
          <w:tcPr>
            <w:tcW w:w="2771" w:type="dxa"/>
          </w:tcPr>
          <w:p w14:paraId="15B0C712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cs/>
              </w:rPr>
            </w:pPr>
            <w:r w:rsidRPr="00CC36BA">
              <w:rPr>
                <w:cs/>
              </w:rPr>
              <w:t>รายได้จากลูกค้าภายนอก</w:t>
            </w:r>
          </w:p>
        </w:tc>
        <w:tc>
          <w:tcPr>
            <w:tcW w:w="1348" w:type="dxa"/>
          </w:tcPr>
          <w:p w14:paraId="39D1A95F" w14:textId="1594E075" w:rsidR="003A1E0E" w:rsidRPr="00CC36BA" w:rsidRDefault="00FA7499" w:rsidP="00DF523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954</w:t>
            </w:r>
            <w:r w:rsidR="00DB7434"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268" w:type="dxa"/>
          </w:tcPr>
          <w:p w14:paraId="3B5B8551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1164C2B" w14:textId="40EFCFD5" w:rsidR="003A1E0E" w:rsidRPr="00CC36BA" w:rsidRDefault="00F07C6C" w:rsidP="00DF523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>640,059</w:t>
            </w:r>
          </w:p>
        </w:tc>
        <w:tc>
          <w:tcPr>
            <w:tcW w:w="270" w:type="dxa"/>
          </w:tcPr>
          <w:p w14:paraId="0F74DC00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11289F54" w14:textId="17B69FD8" w:rsidR="003A1E0E" w:rsidRPr="00CC36BA" w:rsidRDefault="008A4E54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>1,416,650</w:t>
            </w:r>
          </w:p>
        </w:tc>
        <w:tc>
          <w:tcPr>
            <w:tcW w:w="270" w:type="dxa"/>
          </w:tcPr>
          <w:p w14:paraId="5E751D40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DF001E2" w14:textId="3A2B7EBC" w:rsidR="003A1E0E" w:rsidRPr="00CC36BA" w:rsidRDefault="006F4FB8" w:rsidP="00DF523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>1,378,770</w:t>
            </w:r>
          </w:p>
        </w:tc>
        <w:tc>
          <w:tcPr>
            <w:tcW w:w="270" w:type="dxa"/>
          </w:tcPr>
          <w:p w14:paraId="0B850895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09A6E891" w14:textId="5DB6BBBC" w:rsidR="003A1E0E" w:rsidRPr="00CC36BA" w:rsidRDefault="008A4E54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>574,982</w:t>
            </w:r>
          </w:p>
        </w:tc>
        <w:tc>
          <w:tcPr>
            <w:tcW w:w="270" w:type="dxa"/>
          </w:tcPr>
          <w:p w14:paraId="6334AB23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76963AD9" w14:textId="1AAACFD1" w:rsidR="003A1E0E" w:rsidRPr="00CC36BA" w:rsidRDefault="00F07C6C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>85,399</w:t>
            </w:r>
          </w:p>
        </w:tc>
        <w:tc>
          <w:tcPr>
            <w:tcW w:w="270" w:type="dxa"/>
          </w:tcPr>
          <w:p w14:paraId="7C5C8E90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5D634B5" w14:textId="2E611097" w:rsidR="003A1E0E" w:rsidRPr="00CC36BA" w:rsidRDefault="00CB5124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C36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B0CA1E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4" w:type="dxa"/>
          </w:tcPr>
          <w:p w14:paraId="6A468383" w14:textId="62C0194D" w:rsidR="003A1E0E" w:rsidRPr="00CC36BA" w:rsidRDefault="00F07C6C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C36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3035A6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0A86DADA" w14:textId="0A4917B6" w:rsidR="003A1E0E" w:rsidRPr="00CC36BA" w:rsidRDefault="00FA7499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93876"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946</w:t>
            </w:r>
            <w:r w:rsidR="00093876"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70" w:type="dxa"/>
          </w:tcPr>
          <w:p w14:paraId="7286A3DA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6" w:type="dxa"/>
          </w:tcPr>
          <w:p w14:paraId="3248C70D" w14:textId="60A18131" w:rsidR="003A1E0E" w:rsidRPr="00CC36BA" w:rsidRDefault="00F07C6C" w:rsidP="00DF52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2,104,228</w:t>
            </w:r>
          </w:p>
        </w:tc>
      </w:tr>
      <w:tr w:rsidR="003A1E0E" w:rsidRPr="00CC36BA" w14:paraId="33899DFA" w14:textId="77777777" w:rsidTr="00DF5237">
        <w:tc>
          <w:tcPr>
            <w:tcW w:w="2771" w:type="dxa"/>
          </w:tcPr>
          <w:p w14:paraId="4DEE629C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cs/>
              </w:rPr>
            </w:pPr>
            <w:r w:rsidRPr="00CC36BA">
              <w:rPr>
                <w:cs/>
              </w:rPr>
              <w:t>รายได้ระหว่างส่วนงาน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D49D15D" w14:textId="77986DF4" w:rsidR="003A1E0E" w:rsidRPr="00CC36BA" w:rsidRDefault="00FA7499" w:rsidP="00DF523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C36BA">
              <w:rPr>
                <w:rFonts w:ascii="Angsana New" w:hAnsi="Angsana New"/>
                <w:sz w:val="30"/>
                <w:szCs w:val="30"/>
              </w:rPr>
              <w:t>125</w:t>
            </w:r>
            <w:r w:rsidR="00DB7434" w:rsidRPr="00CC36BA">
              <w:rPr>
                <w:rFonts w:ascii="Angsana New" w:hAnsi="Angsana New"/>
                <w:sz w:val="30"/>
                <w:szCs w:val="30"/>
              </w:rPr>
              <w:t>,</w:t>
            </w:r>
            <w:r w:rsidRPr="00CC36BA"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268" w:type="dxa"/>
          </w:tcPr>
          <w:p w14:paraId="23F1BCB2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E0BF53" w14:textId="293CDAB0" w:rsidR="003A1E0E" w:rsidRPr="00CC36BA" w:rsidRDefault="00F07C6C" w:rsidP="00DF523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C36BA">
              <w:rPr>
                <w:rFonts w:ascii="Angsana New" w:hAnsi="Angsana New"/>
                <w:sz w:val="30"/>
                <w:szCs w:val="30"/>
              </w:rPr>
              <w:t>44,436</w:t>
            </w:r>
          </w:p>
        </w:tc>
        <w:tc>
          <w:tcPr>
            <w:tcW w:w="270" w:type="dxa"/>
          </w:tcPr>
          <w:p w14:paraId="481891A4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1982D26" w14:textId="03F04B8C" w:rsidR="003A1E0E" w:rsidRPr="00CC36BA" w:rsidRDefault="008A4E54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409</w:t>
            </w:r>
          </w:p>
        </w:tc>
        <w:tc>
          <w:tcPr>
            <w:tcW w:w="270" w:type="dxa"/>
          </w:tcPr>
          <w:p w14:paraId="7608EC35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5AB28D" w14:textId="785ECDD4" w:rsidR="003A1E0E" w:rsidRPr="00CC36BA" w:rsidRDefault="006F4FB8" w:rsidP="00DF523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508,430</w:t>
            </w:r>
          </w:p>
        </w:tc>
        <w:tc>
          <w:tcPr>
            <w:tcW w:w="270" w:type="dxa"/>
          </w:tcPr>
          <w:p w14:paraId="6580AA74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4181F2D" w14:textId="464D0EE9" w:rsidR="003A1E0E" w:rsidRPr="00CC36BA" w:rsidRDefault="008A4E54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C70BE90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4B8384" w14:textId="25F33B40" w:rsidR="003A1E0E" w:rsidRPr="00CC36BA" w:rsidRDefault="00F07C6C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8011354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C4F5614" w14:textId="7708F9B8" w:rsidR="003A1E0E" w:rsidRPr="00CC36BA" w:rsidRDefault="00CB5124" w:rsidP="005E74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C36BA">
              <w:rPr>
                <w:rFonts w:ascii="Angsana New" w:hAnsi="Angsana New"/>
                <w:sz w:val="30"/>
                <w:szCs w:val="30"/>
              </w:rPr>
              <w:t>(125,764)</w:t>
            </w:r>
          </w:p>
        </w:tc>
        <w:tc>
          <w:tcPr>
            <w:tcW w:w="270" w:type="dxa"/>
          </w:tcPr>
          <w:p w14:paraId="3AA631EE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4D64A42" w14:textId="1A4C4634" w:rsidR="003A1E0E" w:rsidRPr="00CC36BA" w:rsidRDefault="00F07C6C" w:rsidP="00DF52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C36BA">
              <w:rPr>
                <w:rFonts w:ascii="Angsana New" w:hAnsi="Angsana New"/>
                <w:sz w:val="30"/>
                <w:szCs w:val="30"/>
              </w:rPr>
              <w:t>(55</w:t>
            </w:r>
            <w:r w:rsidR="006F4FB8" w:rsidRPr="00CC36BA">
              <w:rPr>
                <w:rFonts w:ascii="Angsana New" w:hAnsi="Angsana New"/>
                <w:sz w:val="30"/>
                <w:szCs w:val="30"/>
              </w:rPr>
              <w:t>2</w:t>
            </w:r>
            <w:r w:rsidRPr="00CC36BA">
              <w:rPr>
                <w:rFonts w:ascii="Angsana New" w:hAnsi="Angsana New"/>
                <w:sz w:val="30"/>
                <w:szCs w:val="30"/>
              </w:rPr>
              <w:t>,</w:t>
            </w:r>
            <w:r w:rsidR="006F4FB8" w:rsidRPr="00CC36BA">
              <w:rPr>
                <w:rFonts w:ascii="Angsana New" w:hAnsi="Angsana New"/>
                <w:sz w:val="30"/>
                <w:szCs w:val="30"/>
              </w:rPr>
              <w:t>866</w:t>
            </w:r>
            <w:r w:rsidRPr="00CC36B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EB94CC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7B8599C" w14:textId="3B4B6C01" w:rsidR="003A1E0E" w:rsidRPr="00CC36BA" w:rsidRDefault="006D6149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30" w:right="-153"/>
              <w:rPr>
                <w:rtl/>
              </w:rPr>
            </w:pPr>
            <w:r w:rsidRPr="00CC36BA">
              <w:t>-</w:t>
            </w:r>
          </w:p>
        </w:tc>
        <w:tc>
          <w:tcPr>
            <w:tcW w:w="270" w:type="dxa"/>
          </w:tcPr>
          <w:p w14:paraId="1652871F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771674BE" w14:textId="329ED2A0" w:rsidR="003A1E0E" w:rsidRPr="00CC36BA" w:rsidRDefault="00F07C6C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53"/>
              <w:rPr>
                <w:rtl/>
              </w:rPr>
            </w:pPr>
            <w:r w:rsidRPr="00CC36BA">
              <w:t>-</w:t>
            </w:r>
          </w:p>
        </w:tc>
      </w:tr>
      <w:tr w:rsidR="003A1E0E" w:rsidRPr="00CC36BA" w14:paraId="64B249D0" w14:textId="77777777" w:rsidTr="00DF5237">
        <w:tc>
          <w:tcPr>
            <w:tcW w:w="2771" w:type="dxa"/>
          </w:tcPr>
          <w:p w14:paraId="417E4A86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cs/>
              </w:rPr>
            </w:pPr>
            <w:r w:rsidRPr="00CC36BA">
              <w:rPr>
                <w:b/>
                <w:bCs/>
                <w:cs/>
              </w:rPr>
              <w:t>รวมรายได้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24FDD431" w14:textId="479375CC" w:rsidR="003A1E0E" w:rsidRPr="00CC36BA" w:rsidRDefault="00DB7434" w:rsidP="00DF523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36B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1,079,829</w:t>
            </w:r>
          </w:p>
        </w:tc>
        <w:tc>
          <w:tcPr>
            <w:tcW w:w="268" w:type="dxa"/>
          </w:tcPr>
          <w:p w14:paraId="38C229A7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C4BAF2" w14:textId="0FCC199D" w:rsidR="003A1E0E" w:rsidRPr="00CC36BA" w:rsidRDefault="00F07C6C" w:rsidP="00DF523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36B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684,495</w:t>
            </w:r>
          </w:p>
        </w:tc>
        <w:tc>
          <w:tcPr>
            <w:tcW w:w="270" w:type="dxa"/>
          </w:tcPr>
          <w:p w14:paraId="15449023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25A475D" w14:textId="173C75D7" w:rsidR="003A1E0E" w:rsidRPr="00CC36BA" w:rsidRDefault="008A4E54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36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1,417,059</w:t>
            </w:r>
          </w:p>
        </w:tc>
        <w:tc>
          <w:tcPr>
            <w:tcW w:w="270" w:type="dxa"/>
          </w:tcPr>
          <w:p w14:paraId="5C707A8C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1A3CCE" w14:textId="4F6426BE" w:rsidR="003A1E0E" w:rsidRPr="00CC36BA" w:rsidRDefault="00F07C6C" w:rsidP="00DF523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36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1,887,200</w:t>
            </w:r>
          </w:p>
        </w:tc>
        <w:tc>
          <w:tcPr>
            <w:tcW w:w="270" w:type="dxa"/>
          </w:tcPr>
          <w:p w14:paraId="239B838E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20129476" w14:textId="1BF726BF" w:rsidR="003A1E0E" w:rsidRPr="00CC36BA" w:rsidRDefault="008A4E54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CC36B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574,982</w:t>
            </w:r>
          </w:p>
        </w:tc>
        <w:tc>
          <w:tcPr>
            <w:tcW w:w="270" w:type="dxa"/>
          </w:tcPr>
          <w:p w14:paraId="03D63D5A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FC47F0" w14:textId="284B1061" w:rsidR="003A1E0E" w:rsidRPr="00CC36BA" w:rsidRDefault="00F07C6C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CC36B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85,399</w:t>
            </w:r>
          </w:p>
        </w:tc>
        <w:tc>
          <w:tcPr>
            <w:tcW w:w="270" w:type="dxa"/>
          </w:tcPr>
          <w:p w14:paraId="05609C68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65CE991" w14:textId="0E0856AF" w:rsidR="003A1E0E" w:rsidRPr="00CC36BA" w:rsidRDefault="00CB5124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CC36B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(125,764)</w:t>
            </w:r>
          </w:p>
        </w:tc>
        <w:tc>
          <w:tcPr>
            <w:tcW w:w="270" w:type="dxa"/>
          </w:tcPr>
          <w:p w14:paraId="15794AD3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93850C0" w14:textId="1BE5F530" w:rsidR="003A1E0E" w:rsidRPr="00CC36BA" w:rsidRDefault="00F07C6C" w:rsidP="00DF52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CC36B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(55</w:t>
            </w:r>
            <w:r w:rsidR="006F4FB8" w:rsidRPr="00CC36B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Pr="00CC36B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6F4FB8" w:rsidRPr="00CC36B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866</w:t>
            </w:r>
            <w:r w:rsidRPr="00CC36B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07EB642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22DA05" w14:textId="38EE1A68" w:rsidR="003A1E0E" w:rsidRPr="00CC36BA" w:rsidRDefault="00093876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C36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CC36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C36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9</w:t>
            </w:r>
            <w:r w:rsidR="006D6149" w:rsidRPr="00CC36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Pr="00CC36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D6149" w:rsidRPr="00CC36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70" w:type="dxa"/>
          </w:tcPr>
          <w:p w14:paraId="3C12B5B4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34D18399" w14:textId="65131B64" w:rsidR="003A1E0E" w:rsidRPr="00CC36BA" w:rsidRDefault="00F07C6C" w:rsidP="00DF52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C36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2,104,228</w:t>
            </w:r>
          </w:p>
        </w:tc>
      </w:tr>
      <w:tr w:rsidR="003A1E0E" w:rsidRPr="00CC36BA" w14:paraId="7173017B" w14:textId="77777777" w:rsidTr="00DF5237">
        <w:tc>
          <w:tcPr>
            <w:tcW w:w="2771" w:type="dxa"/>
          </w:tcPr>
          <w:p w14:paraId="26C6AA79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2E86ABBD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</w:tcPr>
          <w:p w14:paraId="7F774BF2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EA97E66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6762CFB7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54C79651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07DE7E6A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DA46BF1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27CDE8AD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2163EC86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11758296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41F66EB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23BC2894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46D7C21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773FA09A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5F013100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4BC1ACFC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60160D2C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490431B7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i/>
                <w:i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40F4266D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3A1E0E" w:rsidRPr="00CC36BA" w14:paraId="456F9517" w14:textId="77777777" w:rsidTr="00DF5237">
        <w:trPr>
          <w:trHeight w:val="198"/>
        </w:trPr>
        <w:tc>
          <w:tcPr>
            <w:tcW w:w="2771" w:type="dxa"/>
          </w:tcPr>
          <w:p w14:paraId="640CBC60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cs/>
              </w:rPr>
            </w:pPr>
            <w:r w:rsidRPr="00CC36BA">
              <w:rPr>
                <w:rFonts w:asciiTheme="majorBidi" w:hAnsiTheme="majorBidi" w:cstheme="majorBidi"/>
                <w:cs/>
              </w:rPr>
              <w:t>กำไร (ขาดทุน) ตามส่วนงาน</w:t>
            </w:r>
          </w:p>
        </w:tc>
        <w:tc>
          <w:tcPr>
            <w:tcW w:w="1348" w:type="dxa"/>
          </w:tcPr>
          <w:p w14:paraId="57A38FE8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38D499BD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F1AB50F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A0F2A4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F895087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E30171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CBB20F2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1EBB609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5AB3541B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AE6BAC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A65737C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10C3942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CFD7152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1F11030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4" w:type="dxa"/>
          </w:tcPr>
          <w:p w14:paraId="6806BA28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207DA0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A804EF3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61825E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6" w:type="dxa"/>
          </w:tcPr>
          <w:p w14:paraId="12D30B92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A1E0E" w:rsidRPr="00CC36BA" w14:paraId="499E4A69" w14:textId="77777777" w:rsidTr="00DF5237">
        <w:trPr>
          <w:trHeight w:val="198"/>
        </w:trPr>
        <w:tc>
          <w:tcPr>
            <w:tcW w:w="2771" w:type="dxa"/>
          </w:tcPr>
          <w:p w14:paraId="64B75DE8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cs/>
              </w:rPr>
            </w:pPr>
            <w:r w:rsidRPr="00CC36BA">
              <w:rPr>
                <w:rFonts w:asciiTheme="majorBidi" w:hAnsiTheme="majorBidi" w:cstheme="majorBidi"/>
                <w:cs/>
              </w:rPr>
              <w:t xml:space="preserve">   ก่อนหักภาษีเงินได้</w:t>
            </w:r>
          </w:p>
        </w:tc>
        <w:tc>
          <w:tcPr>
            <w:tcW w:w="1348" w:type="dxa"/>
          </w:tcPr>
          <w:p w14:paraId="699A8337" w14:textId="17452B09" w:rsidR="003A1E0E" w:rsidRPr="00CC36BA" w:rsidRDefault="00DB7434" w:rsidP="00DF523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C36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12,965</w:t>
            </w:r>
          </w:p>
        </w:tc>
        <w:tc>
          <w:tcPr>
            <w:tcW w:w="268" w:type="dxa"/>
          </w:tcPr>
          <w:p w14:paraId="67A8D16F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2778436" w14:textId="0FF0668D" w:rsidR="003A1E0E" w:rsidRPr="009D7D50" w:rsidRDefault="00F07C6C" w:rsidP="00DF523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D7D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(67,112)</w:t>
            </w:r>
          </w:p>
        </w:tc>
        <w:tc>
          <w:tcPr>
            <w:tcW w:w="270" w:type="dxa"/>
          </w:tcPr>
          <w:p w14:paraId="4E17F33E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7DB7362" w14:textId="4B694403" w:rsidR="003A1E0E" w:rsidRPr="009D7D50" w:rsidRDefault="008A4E54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D7D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74,</w:t>
            </w:r>
            <w:r w:rsidR="00D93F0A" w:rsidRPr="009D7D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530</w:t>
            </w:r>
          </w:p>
        </w:tc>
        <w:tc>
          <w:tcPr>
            <w:tcW w:w="270" w:type="dxa"/>
          </w:tcPr>
          <w:p w14:paraId="08E6329F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230C433" w14:textId="283F5A1B" w:rsidR="003A1E0E" w:rsidRPr="009D7D50" w:rsidRDefault="00F07C6C" w:rsidP="00DF523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D7D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159,138</w:t>
            </w:r>
          </w:p>
        </w:tc>
        <w:tc>
          <w:tcPr>
            <w:tcW w:w="270" w:type="dxa"/>
          </w:tcPr>
          <w:p w14:paraId="23E3821D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6A03651B" w14:textId="6548B23D" w:rsidR="003A1E0E" w:rsidRPr="009D7D50" w:rsidRDefault="008A4E54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7D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2,026</w:t>
            </w:r>
          </w:p>
        </w:tc>
        <w:tc>
          <w:tcPr>
            <w:tcW w:w="270" w:type="dxa"/>
          </w:tcPr>
          <w:p w14:paraId="1F4AB419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0FEBDD28" w14:textId="07DCB4A4" w:rsidR="003A1E0E" w:rsidRPr="009D7D50" w:rsidRDefault="00F07C6C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7D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2,773</w:t>
            </w:r>
          </w:p>
        </w:tc>
        <w:tc>
          <w:tcPr>
            <w:tcW w:w="270" w:type="dxa"/>
          </w:tcPr>
          <w:p w14:paraId="668FF23D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B4CFC88" w14:textId="053BCA4D" w:rsidR="003A1E0E" w:rsidRPr="009D7D50" w:rsidRDefault="00CB5124" w:rsidP="006B4D8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D7D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17,13</w:t>
            </w:r>
            <w:r w:rsidR="004B08FE" w:rsidRPr="009D7D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1380B63D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4" w:type="dxa"/>
          </w:tcPr>
          <w:p w14:paraId="4BDC0AEA" w14:textId="69CE92E6" w:rsidR="003A1E0E" w:rsidRPr="009D7D50" w:rsidRDefault="00F07C6C" w:rsidP="00DF52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D7D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(23,082)</w:t>
            </w:r>
          </w:p>
        </w:tc>
        <w:tc>
          <w:tcPr>
            <w:tcW w:w="270" w:type="dxa"/>
          </w:tcPr>
          <w:p w14:paraId="539B9B28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39C39CE" w14:textId="380E576E" w:rsidR="003A1E0E" w:rsidRPr="009D7D50" w:rsidRDefault="00093876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7D5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106</w:t>
            </w:r>
            <w:r w:rsidRPr="009D7D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93F0A" w:rsidRPr="009D7D50">
              <w:rPr>
                <w:rFonts w:asciiTheme="majorBidi" w:hAnsiTheme="majorBidi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270" w:type="dxa"/>
          </w:tcPr>
          <w:p w14:paraId="6B62595E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6" w:type="dxa"/>
          </w:tcPr>
          <w:p w14:paraId="370B5A91" w14:textId="092A1927" w:rsidR="003A1E0E" w:rsidRPr="00CC36BA" w:rsidRDefault="00F07C6C" w:rsidP="00DF523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71,717</w:t>
            </w:r>
          </w:p>
        </w:tc>
      </w:tr>
      <w:tr w:rsidR="003A1E0E" w:rsidRPr="00CC36BA" w14:paraId="33384C6C" w14:textId="77777777" w:rsidTr="00DF5237">
        <w:trPr>
          <w:trHeight w:val="198"/>
        </w:trPr>
        <w:tc>
          <w:tcPr>
            <w:tcW w:w="2771" w:type="dxa"/>
          </w:tcPr>
          <w:p w14:paraId="589980E6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738" w:hanging="180"/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48" w:type="dxa"/>
          </w:tcPr>
          <w:p w14:paraId="13F2E0D5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68" w:type="dxa"/>
          </w:tcPr>
          <w:p w14:paraId="67A806B8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416BBA7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6729C457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3" w:type="dxa"/>
          </w:tcPr>
          <w:p w14:paraId="485E332B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60DDD23C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38D72AEE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3196ABDA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4" w:type="dxa"/>
          </w:tcPr>
          <w:p w14:paraId="7C4B974B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7AF814EC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A47AB88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4A8C3561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8" w:type="dxa"/>
          </w:tcPr>
          <w:p w14:paraId="7FE8B42F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1D556923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</w:pPr>
          </w:p>
        </w:tc>
        <w:tc>
          <w:tcPr>
            <w:tcW w:w="1084" w:type="dxa"/>
          </w:tcPr>
          <w:p w14:paraId="70AF1324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077E4B76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3219941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0B010C9D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86" w:type="dxa"/>
          </w:tcPr>
          <w:p w14:paraId="424D86C7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3A1E0E" w:rsidRPr="00CC36BA" w14:paraId="51B44204" w14:textId="77777777" w:rsidTr="00DF5237">
        <w:tc>
          <w:tcPr>
            <w:tcW w:w="2771" w:type="dxa"/>
          </w:tcPr>
          <w:p w14:paraId="11D893B1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 w:rsidRPr="00CC36BA">
              <w:rPr>
                <w:rFonts w:asciiTheme="majorBidi" w:hAnsiTheme="majorBidi" w:cstheme="majorBidi"/>
                <w:color w:val="000000"/>
                <w:cs/>
                <w:lang w:val="en-GB"/>
              </w:rPr>
              <w:t>สินทรัพย์ส่วนงาน</w:t>
            </w:r>
          </w:p>
          <w:p w14:paraId="3CA6B994" w14:textId="07E6BD12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 w:rsidRPr="00CC36BA">
              <w:rPr>
                <w:rFonts w:asciiTheme="majorBidi" w:hAnsiTheme="majorBidi" w:cstheme="majorBidi"/>
                <w:color w:val="000000"/>
                <w:cs/>
              </w:rPr>
              <w:t xml:space="preserve">   ณ วันที่ </w:t>
            </w:r>
            <w:r w:rsidRPr="00CC36BA">
              <w:rPr>
                <w:color w:val="000000"/>
              </w:rPr>
              <w:t>30</w:t>
            </w:r>
            <w:r w:rsidRPr="00CC36BA">
              <w:rPr>
                <w:color w:val="000000"/>
                <w:cs/>
                <w:lang w:val="en-GB"/>
              </w:rPr>
              <w:t xml:space="preserve"> มิถุนายน </w:t>
            </w:r>
            <w:r w:rsidRPr="00CC36BA">
              <w:rPr>
                <w:color w:val="000000"/>
              </w:rPr>
              <w:t>2564</w:t>
            </w:r>
            <w:r w:rsidRPr="00CC36BA">
              <w:rPr>
                <w:color w:val="000000"/>
                <w:lang w:val="en-GB"/>
              </w:rPr>
              <w:t xml:space="preserve"> </w:t>
            </w:r>
            <w:r w:rsidRPr="00CC36BA">
              <w:rPr>
                <w:rFonts w:asciiTheme="majorBidi" w:hAnsiTheme="majorBidi" w:cstheme="majorBidi"/>
                <w:color w:val="000000"/>
                <w:cs/>
              </w:rPr>
              <w:t xml:space="preserve">/ </w:t>
            </w:r>
          </w:p>
          <w:p w14:paraId="632A3928" w14:textId="77777777" w:rsidR="003A1E0E" w:rsidRPr="00CC36BA" w:rsidRDefault="003A1E0E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0"/>
              </w:tabs>
              <w:spacing w:line="240" w:lineRule="auto"/>
              <w:ind w:right="-738"/>
              <w:jc w:val="both"/>
              <w:rPr>
                <w:rFonts w:asciiTheme="majorBidi" w:hAnsiTheme="majorBidi" w:cstheme="majorBidi"/>
                <w:cs/>
              </w:rPr>
            </w:pPr>
            <w:r w:rsidRPr="00CC36BA">
              <w:rPr>
                <w:rFonts w:asciiTheme="majorBidi" w:hAnsiTheme="majorBidi" w:cstheme="majorBidi"/>
                <w:color w:val="000000"/>
                <w:cs/>
              </w:rPr>
              <w:t xml:space="preserve">   </w:t>
            </w:r>
            <w:r w:rsidRPr="00CC36BA">
              <w:rPr>
                <w:rFonts w:asciiTheme="majorBidi" w:hAnsiTheme="majorBidi" w:cstheme="majorBidi"/>
                <w:color w:val="000000"/>
              </w:rPr>
              <w:t>31</w:t>
            </w:r>
            <w:r w:rsidRPr="00CC36BA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CC36BA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1348" w:type="dxa"/>
          </w:tcPr>
          <w:p w14:paraId="094BFEB7" w14:textId="77777777" w:rsidR="00DB7434" w:rsidRPr="00CC36BA" w:rsidRDefault="00DB7434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06"/>
              <w:rPr>
                <w:rFonts w:asciiTheme="majorBidi" w:hAnsiTheme="majorBidi" w:cstheme="majorBidi"/>
              </w:rPr>
            </w:pPr>
          </w:p>
          <w:p w14:paraId="5555E7C5" w14:textId="77777777" w:rsidR="00DB7434" w:rsidRPr="00CC36BA" w:rsidRDefault="00DB7434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06"/>
              <w:rPr>
                <w:rFonts w:asciiTheme="majorBidi" w:hAnsiTheme="majorBidi" w:cstheme="majorBidi"/>
              </w:rPr>
            </w:pPr>
          </w:p>
          <w:p w14:paraId="6564194C" w14:textId="43775DCA" w:rsidR="003A1E0E" w:rsidRPr="00CC36BA" w:rsidRDefault="00DB7434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06"/>
              <w:rPr>
                <w:rFonts w:asciiTheme="majorBidi" w:hAnsiTheme="majorBidi" w:cstheme="majorBidi"/>
                <w:rtl/>
              </w:rPr>
            </w:pPr>
            <w:r w:rsidRPr="00CC36BA">
              <w:rPr>
                <w:rFonts w:asciiTheme="majorBidi" w:hAnsiTheme="majorBidi" w:cstheme="majorBidi"/>
              </w:rPr>
              <w:t>2,345,049</w:t>
            </w:r>
          </w:p>
        </w:tc>
        <w:tc>
          <w:tcPr>
            <w:tcW w:w="268" w:type="dxa"/>
          </w:tcPr>
          <w:p w14:paraId="4C2B7344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05A17B" w14:textId="77777777" w:rsidR="00877601" w:rsidRPr="009D7D50" w:rsidRDefault="00877601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0"/>
              <w:rPr>
                <w:rFonts w:asciiTheme="majorBidi" w:hAnsiTheme="majorBidi"/>
              </w:rPr>
            </w:pPr>
          </w:p>
          <w:p w14:paraId="270EFC02" w14:textId="77777777" w:rsidR="00877601" w:rsidRPr="009D7D50" w:rsidRDefault="00877601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0"/>
              <w:rPr>
                <w:rFonts w:asciiTheme="majorBidi" w:hAnsiTheme="majorBidi"/>
              </w:rPr>
            </w:pPr>
          </w:p>
          <w:p w14:paraId="28C9E8A9" w14:textId="4332C426" w:rsidR="003A1E0E" w:rsidRPr="009D7D50" w:rsidRDefault="00877601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0"/>
              <w:rPr>
                <w:rFonts w:asciiTheme="majorBidi" w:hAnsiTheme="majorBidi" w:cstheme="majorBidi"/>
                <w:rtl/>
              </w:rPr>
            </w:pPr>
            <w:r w:rsidRPr="009D7D50">
              <w:rPr>
                <w:rFonts w:asciiTheme="majorBidi" w:hAnsiTheme="majorBidi"/>
                <w:cs/>
              </w:rPr>
              <w:t>2</w:t>
            </w:r>
            <w:r w:rsidRPr="009D7D50">
              <w:rPr>
                <w:rFonts w:asciiTheme="majorBidi" w:hAnsiTheme="majorBidi" w:cstheme="majorBidi"/>
              </w:rPr>
              <w:t>,</w:t>
            </w:r>
            <w:r w:rsidRPr="009D7D50">
              <w:rPr>
                <w:rFonts w:asciiTheme="majorBidi" w:hAnsiTheme="majorBidi"/>
                <w:cs/>
              </w:rPr>
              <w:t>106</w:t>
            </w:r>
            <w:r w:rsidRPr="009D7D50">
              <w:rPr>
                <w:rFonts w:asciiTheme="majorBidi" w:hAnsiTheme="majorBidi" w:cstheme="majorBidi"/>
              </w:rPr>
              <w:t>,</w:t>
            </w:r>
            <w:r w:rsidRPr="009D7D50">
              <w:rPr>
                <w:rFonts w:asciiTheme="majorBidi" w:hAnsiTheme="majorBidi"/>
                <w:cs/>
              </w:rPr>
              <w:t>37</w:t>
            </w:r>
            <w:r w:rsidR="00D633B4" w:rsidRPr="009D7D50">
              <w:rPr>
                <w:rFonts w:asciiTheme="majorBidi" w:hAnsiTheme="majorBidi"/>
              </w:rPr>
              <w:t>1</w:t>
            </w:r>
          </w:p>
        </w:tc>
        <w:tc>
          <w:tcPr>
            <w:tcW w:w="270" w:type="dxa"/>
          </w:tcPr>
          <w:p w14:paraId="64EF5F34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2A42A02" w14:textId="77777777" w:rsidR="008A4E54" w:rsidRPr="009D7D50" w:rsidRDefault="008A4E54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/>
              <w:rPr>
                <w:rFonts w:asciiTheme="majorBidi" w:hAnsiTheme="majorBidi" w:cstheme="majorBidi"/>
              </w:rPr>
            </w:pPr>
          </w:p>
          <w:p w14:paraId="0A35C53D" w14:textId="77777777" w:rsidR="008A4E54" w:rsidRPr="009D7D50" w:rsidRDefault="008A4E54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/>
              <w:rPr>
                <w:rFonts w:asciiTheme="majorBidi" w:hAnsiTheme="majorBidi" w:cstheme="majorBidi"/>
              </w:rPr>
            </w:pPr>
          </w:p>
          <w:p w14:paraId="09414A2A" w14:textId="0E29E1DF" w:rsidR="003A1E0E" w:rsidRPr="009D7D50" w:rsidRDefault="008A4E54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/>
              <w:rPr>
                <w:rFonts w:asciiTheme="majorBidi" w:hAnsiTheme="majorBidi" w:cstheme="majorBidi"/>
              </w:rPr>
            </w:pPr>
            <w:r w:rsidRPr="009D7D50">
              <w:rPr>
                <w:rFonts w:asciiTheme="majorBidi" w:hAnsiTheme="majorBidi" w:cstheme="majorBidi"/>
              </w:rPr>
              <w:t>7,77</w:t>
            </w:r>
            <w:r w:rsidR="006946B5" w:rsidRPr="009D7D50">
              <w:rPr>
                <w:rFonts w:asciiTheme="majorBidi" w:hAnsiTheme="majorBidi" w:cstheme="majorBidi"/>
              </w:rPr>
              <w:t>8</w:t>
            </w:r>
            <w:r w:rsidRPr="009D7D50">
              <w:rPr>
                <w:rFonts w:asciiTheme="majorBidi" w:hAnsiTheme="majorBidi" w:cstheme="majorBidi"/>
              </w:rPr>
              <w:t>,</w:t>
            </w:r>
            <w:r w:rsidR="006946B5" w:rsidRPr="009D7D50">
              <w:rPr>
                <w:rFonts w:asciiTheme="majorBidi" w:hAnsiTheme="majorBidi" w:cstheme="majorBidi"/>
              </w:rPr>
              <w:t>015</w:t>
            </w:r>
          </w:p>
        </w:tc>
        <w:tc>
          <w:tcPr>
            <w:tcW w:w="270" w:type="dxa"/>
          </w:tcPr>
          <w:p w14:paraId="28C6D233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697AE18" w14:textId="77777777" w:rsidR="00877601" w:rsidRPr="009D7D50" w:rsidRDefault="00877601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/>
              <w:rPr>
                <w:rFonts w:asciiTheme="majorBidi" w:hAnsiTheme="majorBidi"/>
              </w:rPr>
            </w:pPr>
          </w:p>
          <w:p w14:paraId="53182964" w14:textId="77777777" w:rsidR="00877601" w:rsidRPr="009D7D50" w:rsidRDefault="00877601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/>
              <w:rPr>
                <w:rFonts w:asciiTheme="majorBidi" w:hAnsiTheme="majorBidi"/>
              </w:rPr>
            </w:pPr>
          </w:p>
          <w:p w14:paraId="0CC1B804" w14:textId="13639457" w:rsidR="003A1E0E" w:rsidRPr="009D7D50" w:rsidRDefault="00877601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/>
              <w:rPr>
                <w:rFonts w:asciiTheme="majorBidi" w:hAnsiTheme="majorBidi" w:cstheme="majorBidi"/>
              </w:rPr>
            </w:pPr>
            <w:r w:rsidRPr="009D7D50">
              <w:rPr>
                <w:rFonts w:asciiTheme="majorBidi" w:hAnsiTheme="majorBidi"/>
                <w:cs/>
              </w:rPr>
              <w:t>6</w:t>
            </w:r>
            <w:r w:rsidRPr="009D7D50">
              <w:rPr>
                <w:rFonts w:asciiTheme="majorBidi" w:hAnsiTheme="majorBidi" w:cstheme="majorBidi"/>
              </w:rPr>
              <w:t>,</w:t>
            </w:r>
            <w:r w:rsidRPr="009D7D50">
              <w:rPr>
                <w:rFonts w:asciiTheme="majorBidi" w:hAnsiTheme="majorBidi"/>
                <w:cs/>
              </w:rPr>
              <w:t>920</w:t>
            </w:r>
            <w:r w:rsidRPr="009D7D50">
              <w:rPr>
                <w:rFonts w:asciiTheme="majorBidi" w:hAnsiTheme="majorBidi" w:cstheme="majorBidi"/>
              </w:rPr>
              <w:t>,</w:t>
            </w:r>
            <w:r w:rsidRPr="009D7D50">
              <w:rPr>
                <w:rFonts w:asciiTheme="majorBidi" w:hAnsiTheme="majorBidi"/>
                <w:cs/>
              </w:rPr>
              <w:t>43</w:t>
            </w:r>
            <w:r w:rsidR="00EF6703" w:rsidRPr="009D7D50">
              <w:rPr>
                <w:rFonts w:asciiTheme="majorBidi" w:hAnsiTheme="majorBidi"/>
              </w:rPr>
              <w:t>2</w:t>
            </w:r>
          </w:p>
        </w:tc>
        <w:tc>
          <w:tcPr>
            <w:tcW w:w="270" w:type="dxa"/>
          </w:tcPr>
          <w:p w14:paraId="7EBD168A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3D645DA0" w14:textId="77777777" w:rsidR="008A4E54" w:rsidRPr="009D7D50" w:rsidRDefault="008A4E54" w:rsidP="008A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/>
              <w:rPr>
                <w:rFonts w:asciiTheme="majorBidi" w:hAnsiTheme="majorBidi" w:cstheme="majorBidi"/>
              </w:rPr>
            </w:pPr>
          </w:p>
          <w:p w14:paraId="1EE19B54" w14:textId="77777777" w:rsidR="008A4E54" w:rsidRPr="009D7D50" w:rsidRDefault="008A4E54" w:rsidP="008A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/>
              <w:rPr>
                <w:rFonts w:asciiTheme="majorBidi" w:hAnsiTheme="majorBidi" w:cstheme="majorBidi"/>
              </w:rPr>
            </w:pPr>
          </w:p>
          <w:p w14:paraId="33AC7D0F" w14:textId="2C23BF69" w:rsidR="003A1E0E" w:rsidRPr="009D7D50" w:rsidRDefault="008A4E54" w:rsidP="008A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-110"/>
              <w:rPr>
                <w:rFonts w:asciiTheme="majorBidi" w:hAnsiTheme="majorBidi" w:cstheme="majorBidi"/>
                <w:rtl/>
                <w:cs/>
              </w:rPr>
            </w:pPr>
            <w:r w:rsidRPr="009D7D50">
              <w:rPr>
                <w:rFonts w:asciiTheme="majorBidi" w:hAnsiTheme="majorBidi" w:cstheme="majorBidi"/>
              </w:rPr>
              <w:t xml:space="preserve">   768,1</w:t>
            </w:r>
            <w:r w:rsidR="00CC36BA" w:rsidRPr="009D7D50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270" w:type="dxa"/>
          </w:tcPr>
          <w:p w14:paraId="7B468415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8C254A8" w14:textId="77777777" w:rsidR="00877601" w:rsidRPr="009D7D50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-110"/>
              <w:rPr>
                <w:rFonts w:asciiTheme="majorBidi" w:hAnsiTheme="majorBidi"/>
              </w:rPr>
            </w:pPr>
          </w:p>
          <w:p w14:paraId="50410CC8" w14:textId="77777777" w:rsidR="00877601" w:rsidRPr="009D7D50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-110"/>
              <w:rPr>
                <w:rFonts w:asciiTheme="majorBidi" w:hAnsiTheme="majorBidi"/>
              </w:rPr>
            </w:pPr>
          </w:p>
          <w:p w14:paraId="7E82DBA6" w14:textId="638CD1F0" w:rsidR="003A1E0E" w:rsidRPr="009D7D50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0" w:right="-110"/>
              <w:rPr>
                <w:rFonts w:asciiTheme="majorBidi" w:hAnsiTheme="majorBidi" w:cstheme="majorBidi"/>
                <w:rtl/>
                <w:cs/>
              </w:rPr>
            </w:pPr>
            <w:r w:rsidRPr="009D7D50">
              <w:rPr>
                <w:rFonts w:asciiTheme="majorBidi" w:hAnsiTheme="majorBidi" w:hint="cs"/>
                <w:cs/>
              </w:rPr>
              <w:t xml:space="preserve">  </w:t>
            </w:r>
            <w:r w:rsidRPr="009D7D50">
              <w:rPr>
                <w:rFonts w:asciiTheme="majorBidi" w:hAnsiTheme="majorBidi"/>
                <w:cs/>
              </w:rPr>
              <w:t>746</w:t>
            </w:r>
            <w:r w:rsidRPr="009D7D50">
              <w:rPr>
                <w:rFonts w:asciiTheme="majorBidi" w:hAnsiTheme="majorBidi" w:cstheme="majorBidi"/>
              </w:rPr>
              <w:t>,</w:t>
            </w:r>
            <w:r w:rsidRPr="009D7D50">
              <w:rPr>
                <w:rFonts w:asciiTheme="majorBidi" w:hAnsiTheme="majorBidi"/>
                <w:cs/>
              </w:rPr>
              <w:t>653</w:t>
            </w:r>
          </w:p>
        </w:tc>
        <w:tc>
          <w:tcPr>
            <w:tcW w:w="270" w:type="dxa"/>
          </w:tcPr>
          <w:p w14:paraId="7D3177BF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D05A32E" w14:textId="77777777" w:rsidR="00925403" w:rsidRPr="009D7D50" w:rsidRDefault="00925403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340" w:lineRule="exact"/>
              <w:ind w:right="-110"/>
              <w:rPr>
                <w:rFonts w:asciiTheme="majorBidi" w:hAnsiTheme="majorBidi" w:cstheme="majorBidi"/>
              </w:rPr>
            </w:pPr>
          </w:p>
          <w:p w14:paraId="5170BAEF" w14:textId="77777777" w:rsidR="00925403" w:rsidRPr="009D7D50" w:rsidRDefault="00925403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340" w:lineRule="exact"/>
              <w:ind w:right="-110"/>
              <w:rPr>
                <w:rFonts w:asciiTheme="majorBidi" w:hAnsiTheme="majorBidi" w:cstheme="majorBidi"/>
              </w:rPr>
            </w:pPr>
          </w:p>
          <w:p w14:paraId="407BB948" w14:textId="3BFA0017" w:rsidR="003A1E0E" w:rsidRPr="009D7D50" w:rsidRDefault="005E740E" w:rsidP="005E7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340" w:lineRule="exact"/>
              <w:ind w:right="-110"/>
              <w:rPr>
                <w:rFonts w:asciiTheme="majorBidi" w:hAnsiTheme="majorBidi" w:cstheme="majorBidi"/>
                <w:rtl/>
                <w:cs/>
              </w:rPr>
            </w:pPr>
            <w:r w:rsidRPr="009D7D50">
              <w:rPr>
                <w:rFonts w:asciiTheme="majorBidi" w:hAnsiTheme="majorBidi" w:cstheme="majorBidi"/>
              </w:rPr>
              <w:t xml:space="preserve"> </w:t>
            </w:r>
            <w:r w:rsidR="00CB5124" w:rsidRPr="009D7D50">
              <w:rPr>
                <w:rFonts w:asciiTheme="majorBidi" w:hAnsiTheme="majorBidi" w:cstheme="majorBidi"/>
              </w:rPr>
              <w:t>(2,763,32</w:t>
            </w:r>
            <w:r w:rsidR="006946B5" w:rsidRPr="009D7D50">
              <w:rPr>
                <w:rFonts w:asciiTheme="majorBidi" w:hAnsiTheme="majorBidi" w:cstheme="majorBidi"/>
              </w:rPr>
              <w:t>4</w:t>
            </w:r>
            <w:r w:rsidR="00CB5124" w:rsidRPr="009D7D5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657FCA62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4" w:type="dxa"/>
          </w:tcPr>
          <w:p w14:paraId="3A4469E3" w14:textId="77777777" w:rsidR="00877601" w:rsidRPr="009D7D50" w:rsidRDefault="00877601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/>
              </w:rPr>
            </w:pPr>
          </w:p>
          <w:p w14:paraId="073AA56D" w14:textId="77777777" w:rsidR="00877601" w:rsidRPr="009D7D50" w:rsidRDefault="00877601" w:rsidP="00DF5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/>
              </w:rPr>
            </w:pPr>
          </w:p>
          <w:p w14:paraId="7E3F9930" w14:textId="2123DC2B" w:rsidR="003A1E0E" w:rsidRPr="009D7D50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 w:cstheme="majorBidi"/>
                <w:rtl/>
                <w:cs/>
              </w:rPr>
            </w:pPr>
            <w:r w:rsidRPr="009D7D50">
              <w:rPr>
                <w:rFonts w:asciiTheme="majorBidi" w:hAnsiTheme="majorBidi" w:hint="cs"/>
                <w:cs/>
              </w:rPr>
              <w:t xml:space="preserve"> </w:t>
            </w:r>
            <w:r w:rsidRPr="009D7D50">
              <w:rPr>
                <w:rFonts w:asciiTheme="majorBidi" w:hAnsiTheme="majorBidi"/>
                <w:cs/>
              </w:rPr>
              <w:t>(2</w:t>
            </w:r>
            <w:r w:rsidRPr="009D7D50">
              <w:rPr>
                <w:rFonts w:asciiTheme="majorBidi" w:hAnsiTheme="majorBidi" w:cstheme="majorBidi"/>
              </w:rPr>
              <w:t>,</w:t>
            </w:r>
            <w:r w:rsidRPr="009D7D50">
              <w:rPr>
                <w:rFonts w:asciiTheme="majorBidi" w:hAnsiTheme="majorBidi"/>
                <w:cs/>
              </w:rPr>
              <w:t>871</w:t>
            </w:r>
            <w:r w:rsidRPr="009D7D50">
              <w:rPr>
                <w:rFonts w:asciiTheme="majorBidi" w:hAnsiTheme="majorBidi" w:cstheme="majorBidi"/>
              </w:rPr>
              <w:t>,</w:t>
            </w:r>
            <w:r w:rsidRPr="009D7D50">
              <w:rPr>
                <w:rFonts w:asciiTheme="majorBidi" w:hAnsiTheme="majorBidi"/>
                <w:cs/>
              </w:rPr>
              <w:t>6</w:t>
            </w:r>
            <w:r w:rsidR="00D633B4" w:rsidRPr="009D7D50">
              <w:rPr>
                <w:rFonts w:asciiTheme="majorBidi" w:hAnsiTheme="majorBidi"/>
              </w:rPr>
              <w:t>85</w:t>
            </w:r>
            <w:r w:rsidRPr="009D7D5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</w:tcPr>
          <w:p w14:paraId="68E4C2AB" w14:textId="77777777" w:rsidR="003A1E0E" w:rsidRPr="009D7D50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BDA3ABA" w14:textId="77777777" w:rsidR="00093876" w:rsidRPr="009D7D50" w:rsidRDefault="00093876" w:rsidP="0009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340" w:lineRule="exact"/>
              <w:ind w:right="-110"/>
              <w:rPr>
                <w:rFonts w:asciiTheme="majorBidi" w:hAnsiTheme="majorBidi"/>
              </w:rPr>
            </w:pPr>
          </w:p>
          <w:p w14:paraId="094D215E" w14:textId="77777777" w:rsidR="00093876" w:rsidRPr="009D7D50" w:rsidRDefault="00093876" w:rsidP="0009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340" w:lineRule="exact"/>
              <w:ind w:right="-110"/>
              <w:rPr>
                <w:rFonts w:asciiTheme="majorBidi" w:hAnsiTheme="majorBidi"/>
              </w:rPr>
            </w:pPr>
          </w:p>
          <w:p w14:paraId="34C175D7" w14:textId="54A4598F" w:rsidR="003A1E0E" w:rsidRPr="009D7D50" w:rsidRDefault="00093876" w:rsidP="0009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340" w:lineRule="exact"/>
              <w:ind w:left="70" w:right="-110"/>
              <w:rPr>
                <w:rFonts w:asciiTheme="majorBidi" w:hAnsiTheme="majorBidi" w:cstheme="majorBidi"/>
                <w:cs/>
              </w:rPr>
            </w:pPr>
            <w:r w:rsidRPr="009D7D50">
              <w:rPr>
                <w:rFonts w:asciiTheme="majorBidi" w:hAnsiTheme="majorBidi"/>
                <w:cs/>
              </w:rPr>
              <w:t>8</w:t>
            </w:r>
            <w:r w:rsidRPr="009D7D50">
              <w:rPr>
                <w:rFonts w:asciiTheme="majorBidi" w:hAnsiTheme="majorBidi" w:cstheme="majorBidi"/>
              </w:rPr>
              <w:t>,</w:t>
            </w:r>
            <w:r w:rsidRPr="009D7D50">
              <w:rPr>
                <w:rFonts w:asciiTheme="majorBidi" w:hAnsiTheme="majorBidi"/>
                <w:cs/>
              </w:rPr>
              <w:t>127</w:t>
            </w:r>
            <w:r w:rsidRPr="009D7D50">
              <w:rPr>
                <w:rFonts w:asciiTheme="majorBidi" w:hAnsiTheme="majorBidi" w:cstheme="majorBidi"/>
              </w:rPr>
              <w:t>,</w:t>
            </w:r>
            <w:r w:rsidR="006946B5" w:rsidRPr="009D7D50">
              <w:rPr>
                <w:rFonts w:asciiTheme="majorBidi" w:hAnsiTheme="majorBidi"/>
              </w:rPr>
              <w:t>910</w:t>
            </w:r>
          </w:p>
        </w:tc>
        <w:tc>
          <w:tcPr>
            <w:tcW w:w="270" w:type="dxa"/>
          </w:tcPr>
          <w:p w14:paraId="7CD2806F" w14:textId="77777777" w:rsidR="003A1E0E" w:rsidRPr="00CC36BA" w:rsidRDefault="003A1E0E" w:rsidP="00DF5237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6" w:type="dxa"/>
          </w:tcPr>
          <w:p w14:paraId="0E6CE145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340" w:lineRule="exact"/>
              <w:ind w:left="70" w:right="-110"/>
              <w:rPr>
                <w:rFonts w:asciiTheme="majorBidi" w:hAnsiTheme="majorBidi"/>
              </w:rPr>
            </w:pPr>
          </w:p>
          <w:p w14:paraId="743F5E06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340" w:lineRule="exact"/>
              <w:ind w:left="70" w:right="-110"/>
              <w:rPr>
                <w:rFonts w:asciiTheme="majorBidi" w:hAnsiTheme="majorBidi"/>
              </w:rPr>
            </w:pPr>
          </w:p>
          <w:p w14:paraId="0FEEA81E" w14:textId="740ACAC5" w:rsidR="003A1E0E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340" w:lineRule="exact"/>
              <w:ind w:left="70" w:right="-110"/>
              <w:rPr>
                <w:rFonts w:asciiTheme="majorBidi" w:hAnsiTheme="majorBidi" w:cstheme="majorBidi"/>
                <w:cs/>
              </w:rPr>
            </w:pPr>
            <w:r w:rsidRPr="00CC36BA">
              <w:rPr>
                <w:rFonts w:asciiTheme="majorBidi" w:hAnsiTheme="majorBidi"/>
                <w:cs/>
              </w:rPr>
              <w:t>6</w:t>
            </w:r>
            <w:r w:rsidRPr="00CC36BA">
              <w:rPr>
                <w:rFonts w:asciiTheme="majorBidi" w:hAnsiTheme="majorBidi" w:cstheme="majorBidi"/>
              </w:rPr>
              <w:t>,</w:t>
            </w:r>
            <w:r w:rsidRPr="00CC36BA">
              <w:rPr>
                <w:rFonts w:asciiTheme="majorBidi" w:hAnsiTheme="majorBidi"/>
                <w:cs/>
              </w:rPr>
              <w:t>901</w:t>
            </w:r>
            <w:r w:rsidRPr="00CC36BA">
              <w:rPr>
                <w:rFonts w:asciiTheme="majorBidi" w:hAnsiTheme="majorBidi" w:cstheme="majorBidi"/>
              </w:rPr>
              <w:t>,</w:t>
            </w:r>
            <w:r w:rsidR="00D633B4" w:rsidRPr="00CC36BA">
              <w:rPr>
                <w:rFonts w:asciiTheme="majorBidi" w:hAnsiTheme="majorBidi"/>
              </w:rPr>
              <w:t>771</w:t>
            </w:r>
          </w:p>
        </w:tc>
      </w:tr>
      <w:tr w:rsidR="00877601" w:rsidRPr="00CC36BA" w14:paraId="4B241CCA" w14:textId="77777777" w:rsidTr="00DF5237">
        <w:tc>
          <w:tcPr>
            <w:tcW w:w="2771" w:type="dxa"/>
          </w:tcPr>
          <w:p w14:paraId="0B55795C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 w:rsidRPr="00CC36BA">
              <w:rPr>
                <w:rFonts w:asciiTheme="majorBidi" w:hAnsiTheme="majorBidi" w:cstheme="majorBidi"/>
                <w:color w:val="000000"/>
                <w:cs/>
                <w:lang w:val="en-GB"/>
              </w:rPr>
              <w:t>หนี้สินส่วนงาน</w:t>
            </w:r>
          </w:p>
          <w:p w14:paraId="691D7318" w14:textId="60EDBC89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  <w:r w:rsidRPr="00CC36BA">
              <w:rPr>
                <w:rFonts w:asciiTheme="majorBidi" w:hAnsiTheme="majorBidi" w:cstheme="majorBidi"/>
                <w:color w:val="000000"/>
                <w:cs/>
              </w:rPr>
              <w:t xml:space="preserve">   ณ วันที่ </w:t>
            </w:r>
            <w:r w:rsidRPr="00CC36BA">
              <w:rPr>
                <w:color w:val="000000"/>
              </w:rPr>
              <w:t>30</w:t>
            </w:r>
            <w:r w:rsidRPr="00CC36BA">
              <w:rPr>
                <w:color w:val="000000"/>
                <w:cs/>
                <w:lang w:val="en-GB"/>
              </w:rPr>
              <w:t xml:space="preserve"> มิถุนายน </w:t>
            </w:r>
            <w:r w:rsidRPr="00CC36BA">
              <w:rPr>
                <w:color w:val="000000"/>
              </w:rPr>
              <w:t>2564</w:t>
            </w:r>
            <w:r w:rsidRPr="00CC36BA">
              <w:rPr>
                <w:color w:val="000000"/>
                <w:lang w:val="en-GB"/>
              </w:rPr>
              <w:t xml:space="preserve"> </w:t>
            </w:r>
            <w:r w:rsidRPr="00CC36BA">
              <w:rPr>
                <w:rFonts w:asciiTheme="majorBidi" w:hAnsiTheme="majorBidi" w:cstheme="majorBidi"/>
                <w:color w:val="000000"/>
                <w:cs/>
              </w:rPr>
              <w:t xml:space="preserve">/ </w:t>
            </w:r>
          </w:p>
          <w:p w14:paraId="29D55429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jc w:val="both"/>
              <w:rPr>
                <w:rFonts w:asciiTheme="majorBidi" w:hAnsiTheme="majorBidi" w:cstheme="majorBidi"/>
                <w:cs/>
              </w:rPr>
            </w:pPr>
            <w:r w:rsidRPr="00CC36BA">
              <w:rPr>
                <w:rFonts w:asciiTheme="majorBidi" w:hAnsiTheme="majorBidi" w:cstheme="majorBidi"/>
                <w:color w:val="000000"/>
                <w:cs/>
              </w:rPr>
              <w:t xml:space="preserve">   </w:t>
            </w:r>
            <w:r w:rsidRPr="00CC36BA">
              <w:rPr>
                <w:rFonts w:asciiTheme="majorBidi" w:hAnsiTheme="majorBidi" w:cstheme="majorBidi"/>
                <w:color w:val="000000"/>
              </w:rPr>
              <w:t>31</w:t>
            </w:r>
            <w:r w:rsidRPr="00CC36BA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CC36BA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1348" w:type="dxa"/>
            <w:tcBorders>
              <w:bottom w:val="nil"/>
            </w:tcBorders>
          </w:tcPr>
          <w:p w14:paraId="5DA74717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06"/>
              <w:rPr>
                <w:rFonts w:asciiTheme="majorBidi" w:hAnsiTheme="majorBidi" w:cstheme="majorBidi"/>
              </w:rPr>
            </w:pPr>
          </w:p>
          <w:p w14:paraId="5D90993F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06"/>
              <w:rPr>
                <w:rFonts w:asciiTheme="majorBidi" w:hAnsiTheme="majorBidi" w:cstheme="majorBidi"/>
              </w:rPr>
            </w:pPr>
          </w:p>
          <w:p w14:paraId="73FF4B5F" w14:textId="755F2162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06"/>
              <w:rPr>
                <w:rFonts w:asciiTheme="majorBidi" w:hAnsiTheme="majorBidi" w:cstheme="majorBidi"/>
                <w:rtl/>
                <w:cs/>
              </w:rPr>
            </w:pPr>
            <w:r w:rsidRPr="00CC36BA">
              <w:rPr>
                <w:rFonts w:asciiTheme="majorBidi" w:hAnsiTheme="majorBidi" w:cstheme="majorBidi"/>
              </w:rPr>
              <w:t>1,014,062</w:t>
            </w:r>
          </w:p>
        </w:tc>
        <w:tc>
          <w:tcPr>
            <w:tcW w:w="268" w:type="dxa"/>
          </w:tcPr>
          <w:p w14:paraId="23FB7D70" w14:textId="77777777" w:rsidR="00877601" w:rsidRPr="00CC36BA" w:rsidRDefault="00877601" w:rsidP="00877601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7263734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06"/>
              <w:rPr>
                <w:rFonts w:asciiTheme="majorBidi" w:hAnsiTheme="majorBidi" w:cstheme="majorBidi"/>
              </w:rPr>
            </w:pPr>
          </w:p>
          <w:p w14:paraId="400EA1BA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06"/>
              <w:rPr>
                <w:rFonts w:asciiTheme="majorBidi" w:hAnsiTheme="majorBidi" w:cstheme="majorBidi"/>
              </w:rPr>
            </w:pPr>
          </w:p>
          <w:p w14:paraId="36FAA69F" w14:textId="6A0E4234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06"/>
              <w:rPr>
                <w:rFonts w:asciiTheme="majorBidi" w:hAnsiTheme="majorBidi" w:cstheme="majorBidi"/>
                <w:rtl/>
                <w:cs/>
              </w:rPr>
            </w:pPr>
            <w:r w:rsidRPr="00CC36BA">
              <w:rPr>
                <w:rFonts w:asciiTheme="majorBidi" w:hAnsiTheme="majorBidi" w:cstheme="majorBidi"/>
                <w:cs/>
              </w:rPr>
              <w:t>788</w:t>
            </w:r>
            <w:r w:rsidRPr="00CC36BA">
              <w:rPr>
                <w:rFonts w:asciiTheme="majorBidi" w:hAnsiTheme="majorBidi" w:cstheme="majorBidi"/>
              </w:rPr>
              <w:t>,</w:t>
            </w:r>
            <w:r w:rsidRPr="00CC36BA">
              <w:rPr>
                <w:rFonts w:asciiTheme="majorBidi" w:hAnsiTheme="majorBidi" w:cstheme="majorBidi"/>
                <w:cs/>
              </w:rPr>
              <w:t>246</w:t>
            </w:r>
          </w:p>
        </w:tc>
        <w:tc>
          <w:tcPr>
            <w:tcW w:w="270" w:type="dxa"/>
          </w:tcPr>
          <w:p w14:paraId="48D700FC" w14:textId="77777777" w:rsidR="00877601" w:rsidRPr="00CC36BA" w:rsidRDefault="00877601" w:rsidP="00877601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7D6C9D90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/>
              <w:rPr>
                <w:rFonts w:asciiTheme="majorBidi" w:hAnsiTheme="majorBidi" w:cstheme="majorBidi"/>
              </w:rPr>
            </w:pPr>
          </w:p>
          <w:p w14:paraId="62DEE50B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/>
              <w:rPr>
                <w:rFonts w:asciiTheme="majorBidi" w:hAnsiTheme="majorBidi" w:cstheme="majorBidi"/>
              </w:rPr>
            </w:pPr>
          </w:p>
          <w:p w14:paraId="4291128C" w14:textId="4AE589A9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/>
              <w:rPr>
                <w:rFonts w:asciiTheme="majorBidi" w:hAnsiTheme="majorBidi" w:cstheme="majorBidi"/>
              </w:rPr>
            </w:pPr>
            <w:r w:rsidRPr="00CC36BA">
              <w:rPr>
                <w:rFonts w:asciiTheme="majorBidi" w:hAnsiTheme="majorBidi" w:cstheme="majorBidi"/>
              </w:rPr>
              <w:t>3,948,168</w:t>
            </w:r>
          </w:p>
        </w:tc>
        <w:tc>
          <w:tcPr>
            <w:tcW w:w="270" w:type="dxa"/>
          </w:tcPr>
          <w:p w14:paraId="528166F1" w14:textId="77777777" w:rsidR="00877601" w:rsidRPr="00CC36BA" w:rsidRDefault="00877601" w:rsidP="0087760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4783AF8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/>
              <w:rPr>
                <w:rFonts w:asciiTheme="majorBidi" w:hAnsiTheme="majorBidi"/>
              </w:rPr>
            </w:pPr>
          </w:p>
          <w:p w14:paraId="108A2B97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/>
              <w:rPr>
                <w:rFonts w:asciiTheme="majorBidi" w:hAnsiTheme="majorBidi"/>
              </w:rPr>
            </w:pPr>
          </w:p>
          <w:p w14:paraId="61036366" w14:textId="337AFEB5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/>
              <w:rPr>
                <w:rFonts w:asciiTheme="majorBidi" w:hAnsiTheme="majorBidi" w:cstheme="majorBidi"/>
              </w:rPr>
            </w:pPr>
            <w:r w:rsidRPr="00CC36BA">
              <w:rPr>
                <w:rFonts w:asciiTheme="majorBidi" w:hAnsiTheme="majorBidi"/>
                <w:cs/>
              </w:rPr>
              <w:t>3</w:t>
            </w:r>
            <w:r w:rsidRPr="00CC36BA">
              <w:rPr>
                <w:rFonts w:asciiTheme="majorBidi" w:hAnsiTheme="majorBidi" w:cstheme="majorBidi"/>
              </w:rPr>
              <w:t>,</w:t>
            </w:r>
            <w:r w:rsidRPr="00CC36BA">
              <w:rPr>
                <w:rFonts w:asciiTheme="majorBidi" w:hAnsiTheme="majorBidi"/>
                <w:cs/>
              </w:rPr>
              <w:t>075</w:t>
            </w:r>
            <w:r w:rsidRPr="00CC36BA">
              <w:rPr>
                <w:rFonts w:asciiTheme="majorBidi" w:hAnsiTheme="majorBidi" w:cstheme="majorBidi"/>
              </w:rPr>
              <w:t>,</w:t>
            </w:r>
            <w:r w:rsidRPr="00CC36BA">
              <w:rPr>
                <w:rFonts w:asciiTheme="majorBidi" w:hAnsiTheme="majorBidi"/>
                <w:cs/>
              </w:rPr>
              <w:t>712</w:t>
            </w:r>
          </w:p>
        </w:tc>
        <w:tc>
          <w:tcPr>
            <w:tcW w:w="270" w:type="dxa"/>
          </w:tcPr>
          <w:p w14:paraId="5A092E6C" w14:textId="77777777" w:rsidR="00877601" w:rsidRPr="00CC36BA" w:rsidRDefault="00877601" w:rsidP="0087760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14:paraId="784AE8DA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/>
              <w:rPr>
                <w:rFonts w:asciiTheme="majorBidi" w:hAnsiTheme="majorBidi" w:cstheme="majorBidi"/>
              </w:rPr>
            </w:pPr>
          </w:p>
          <w:p w14:paraId="18E72072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/>
              <w:rPr>
                <w:rFonts w:asciiTheme="majorBidi" w:hAnsiTheme="majorBidi" w:cstheme="majorBidi"/>
              </w:rPr>
            </w:pPr>
          </w:p>
          <w:p w14:paraId="50027CA1" w14:textId="2FA924BC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/>
              <w:rPr>
                <w:rFonts w:asciiTheme="majorBidi" w:hAnsiTheme="majorBidi" w:cstheme="majorBidi"/>
                <w:rtl/>
                <w:cs/>
              </w:rPr>
            </w:pPr>
            <w:r w:rsidRPr="00CC36BA">
              <w:rPr>
                <w:rFonts w:asciiTheme="majorBidi" w:hAnsiTheme="majorBidi" w:cstheme="majorBidi"/>
              </w:rPr>
              <w:t xml:space="preserve">   123,324</w:t>
            </w:r>
          </w:p>
        </w:tc>
        <w:tc>
          <w:tcPr>
            <w:tcW w:w="270" w:type="dxa"/>
          </w:tcPr>
          <w:p w14:paraId="0A7418C3" w14:textId="77777777" w:rsidR="00877601" w:rsidRPr="00CC36BA" w:rsidRDefault="00877601" w:rsidP="0087760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F4D0D1D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0" w:right="-110"/>
              <w:rPr>
                <w:rFonts w:asciiTheme="majorBidi" w:hAnsiTheme="majorBidi"/>
              </w:rPr>
            </w:pPr>
          </w:p>
          <w:p w14:paraId="465779A0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0" w:right="-110"/>
              <w:rPr>
                <w:rFonts w:asciiTheme="majorBidi" w:hAnsiTheme="majorBidi"/>
              </w:rPr>
            </w:pPr>
          </w:p>
          <w:p w14:paraId="01F40D20" w14:textId="14DF6EA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0" w:right="-110"/>
              <w:rPr>
                <w:rFonts w:asciiTheme="majorBidi" w:hAnsiTheme="majorBidi"/>
                <w:rtl/>
                <w:cs/>
              </w:rPr>
            </w:pPr>
            <w:r w:rsidRPr="00CC36BA">
              <w:rPr>
                <w:rFonts w:asciiTheme="majorBidi" w:hAnsiTheme="majorBidi" w:hint="cs"/>
                <w:cs/>
              </w:rPr>
              <w:t xml:space="preserve">  </w:t>
            </w:r>
            <w:r w:rsidRPr="00CC36BA">
              <w:rPr>
                <w:rFonts w:asciiTheme="majorBidi" w:hAnsiTheme="majorBidi"/>
                <w:cs/>
              </w:rPr>
              <w:t>103</w:t>
            </w:r>
            <w:r w:rsidRPr="00CC36BA">
              <w:rPr>
                <w:rFonts w:asciiTheme="majorBidi" w:hAnsiTheme="majorBidi"/>
              </w:rPr>
              <w:t>,</w:t>
            </w:r>
            <w:r w:rsidRPr="00CC36BA">
              <w:rPr>
                <w:rFonts w:asciiTheme="majorBidi" w:hAnsiTheme="majorBidi"/>
                <w:cs/>
              </w:rPr>
              <w:t>674</w:t>
            </w:r>
          </w:p>
        </w:tc>
        <w:tc>
          <w:tcPr>
            <w:tcW w:w="270" w:type="dxa"/>
          </w:tcPr>
          <w:p w14:paraId="0AA83A0D" w14:textId="77777777" w:rsidR="00877601" w:rsidRPr="00CC36BA" w:rsidRDefault="00877601" w:rsidP="00877601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nil"/>
            </w:tcBorders>
          </w:tcPr>
          <w:p w14:paraId="0741DFAB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/>
              <w:rPr>
                <w:rFonts w:asciiTheme="majorBidi" w:hAnsiTheme="majorBidi" w:cstheme="majorBidi"/>
              </w:rPr>
            </w:pPr>
          </w:p>
          <w:p w14:paraId="5D47228E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/>
              <w:rPr>
                <w:rFonts w:asciiTheme="majorBidi" w:hAnsiTheme="majorBidi" w:cstheme="majorBidi"/>
              </w:rPr>
            </w:pPr>
          </w:p>
          <w:p w14:paraId="45EAE5D1" w14:textId="000A318A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"/>
              <w:rPr>
                <w:rFonts w:asciiTheme="majorBidi" w:hAnsiTheme="majorBidi" w:cstheme="majorBidi"/>
                <w:rtl/>
                <w:cs/>
              </w:rPr>
            </w:pPr>
            <w:r w:rsidRPr="00CC36BA">
              <w:rPr>
                <w:rFonts w:asciiTheme="majorBidi" w:hAnsiTheme="majorBidi" w:cstheme="majorBidi"/>
              </w:rPr>
              <w:t xml:space="preserve">    (29,917)</w:t>
            </w:r>
          </w:p>
        </w:tc>
        <w:tc>
          <w:tcPr>
            <w:tcW w:w="270" w:type="dxa"/>
          </w:tcPr>
          <w:p w14:paraId="5F7F4C94" w14:textId="77777777" w:rsidR="00877601" w:rsidRPr="00CC36BA" w:rsidRDefault="00877601" w:rsidP="00877601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4" w:type="dxa"/>
            <w:tcBorders>
              <w:bottom w:val="nil"/>
            </w:tcBorders>
          </w:tcPr>
          <w:p w14:paraId="53223BE5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/>
              </w:rPr>
            </w:pPr>
          </w:p>
          <w:p w14:paraId="0F7D0E7E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spacing w:line="340" w:lineRule="exact"/>
              <w:ind w:left="50" w:hanging="160"/>
              <w:rPr>
                <w:rFonts w:asciiTheme="majorBidi" w:hAnsiTheme="majorBidi"/>
              </w:rPr>
            </w:pPr>
          </w:p>
          <w:p w14:paraId="114B7FA2" w14:textId="6ACEE0FC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0" w:right="-10" w:hanging="10"/>
              <w:rPr>
                <w:rFonts w:asciiTheme="majorBidi" w:hAnsiTheme="majorBidi"/>
                <w:rtl/>
                <w:cs/>
              </w:rPr>
            </w:pPr>
            <w:r w:rsidRPr="00CC36BA">
              <w:rPr>
                <w:rFonts w:asciiTheme="majorBidi" w:hAnsiTheme="majorBidi" w:hint="cs"/>
                <w:cs/>
              </w:rPr>
              <w:t xml:space="preserve"> </w:t>
            </w:r>
            <w:r w:rsidRPr="00CC36BA">
              <w:rPr>
                <w:rFonts w:asciiTheme="majorBidi" w:hAnsiTheme="majorBidi"/>
                <w:cs/>
              </w:rPr>
              <w:t>(121</w:t>
            </w:r>
            <w:r w:rsidRPr="00CC36BA">
              <w:rPr>
                <w:rFonts w:asciiTheme="majorBidi" w:hAnsiTheme="majorBidi"/>
              </w:rPr>
              <w:t>,</w:t>
            </w:r>
            <w:r w:rsidRPr="00CC36BA">
              <w:rPr>
                <w:rFonts w:asciiTheme="majorBidi" w:hAnsiTheme="majorBidi"/>
                <w:cs/>
              </w:rPr>
              <w:t>14</w:t>
            </w:r>
            <w:r w:rsidR="00D633B4" w:rsidRPr="00CC36BA">
              <w:rPr>
                <w:rFonts w:asciiTheme="majorBidi" w:hAnsiTheme="majorBidi"/>
              </w:rPr>
              <w:t>6</w:t>
            </w:r>
            <w:r w:rsidRPr="00CC36B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</w:tcPr>
          <w:p w14:paraId="186C2F03" w14:textId="77777777" w:rsidR="00877601" w:rsidRPr="00CC36BA" w:rsidRDefault="00877601" w:rsidP="00877601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61F09A53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/>
              <w:rPr>
                <w:rFonts w:asciiTheme="majorBidi" w:hAnsiTheme="majorBidi"/>
              </w:rPr>
            </w:pPr>
          </w:p>
          <w:p w14:paraId="345B525A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/>
              <w:rPr>
                <w:rFonts w:asciiTheme="majorBidi" w:hAnsiTheme="majorBidi"/>
              </w:rPr>
            </w:pPr>
          </w:p>
          <w:p w14:paraId="6DC95E17" w14:textId="42683F90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firstLine="66"/>
              <w:rPr>
                <w:rFonts w:asciiTheme="majorBidi" w:hAnsiTheme="majorBidi" w:cstheme="majorBidi"/>
                <w:cs/>
              </w:rPr>
            </w:pPr>
            <w:r w:rsidRPr="00CC36BA">
              <w:rPr>
                <w:rFonts w:asciiTheme="majorBidi" w:hAnsiTheme="majorBidi"/>
                <w:cs/>
              </w:rPr>
              <w:t>5</w:t>
            </w:r>
            <w:r w:rsidRPr="00CC36BA">
              <w:rPr>
                <w:rFonts w:asciiTheme="majorBidi" w:hAnsiTheme="majorBidi" w:cstheme="majorBidi"/>
              </w:rPr>
              <w:t>,</w:t>
            </w:r>
            <w:r w:rsidRPr="00CC36BA">
              <w:rPr>
                <w:rFonts w:asciiTheme="majorBidi" w:hAnsiTheme="majorBidi"/>
                <w:cs/>
              </w:rPr>
              <w:t>055</w:t>
            </w:r>
            <w:r w:rsidRPr="00CC36BA">
              <w:rPr>
                <w:rFonts w:asciiTheme="majorBidi" w:hAnsiTheme="majorBidi" w:cstheme="majorBidi"/>
              </w:rPr>
              <w:t>,</w:t>
            </w:r>
            <w:r w:rsidRPr="00CC36BA">
              <w:rPr>
                <w:rFonts w:asciiTheme="majorBidi" w:hAnsiTheme="majorBidi"/>
                <w:cs/>
              </w:rPr>
              <w:t>637</w:t>
            </w:r>
          </w:p>
        </w:tc>
        <w:tc>
          <w:tcPr>
            <w:tcW w:w="270" w:type="dxa"/>
          </w:tcPr>
          <w:p w14:paraId="612B975C" w14:textId="77777777" w:rsidR="00877601" w:rsidRPr="00CC36BA" w:rsidRDefault="00877601" w:rsidP="00877601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6" w:type="dxa"/>
            <w:tcBorders>
              <w:bottom w:val="nil"/>
            </w:tcBorders>
          </w:tcPr>
          <w:p w14:paraId="20646A96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340" w:lineRule="exact"/>
              <w:ind w:left="70" w:right="-110"/>
              <w:rPr>
                <w:rFonts w:asciiTheme="majorBidi" w:hAnsiTheme="majorBidi"/>
              </w:rPr>
            </w:pPr>
          </w:p>
          <w:p w14:paraId="4759B117" w14:textId="77777777" w:rsidR="00877601" w:rsidRPr="00CC36BA" w:rsidRDefault="00877601" w:rsidP="008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340" w:lineRule="exact"/>
              <w:ind w:left="70" w:right="-110"/>
              <w:rPr>
                <w:rFonts w:asciiTheme="majorBidi" w:hAnsiTheme="majorBidi"/>
              </w:rPr>
            </w:pPr>
          </w:p>
          <w:p w14:paraId="46BFE795" w14:textId="140935E7" w:rsidR="00877601" w:rsidRPr="00CC36BA" w:rsidRDefault="00877601" w:rsidP="002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340" w:lineRule="exact"/>
              <w:ind w:left="70" w:right="-110"/>
              <w:rPr>
                <w:rFonts w:asciiTheme="majorBidi" w:hAnsiTheme="majorBidi" w:cstheme="majorBidi"/>
              </w:rPr>
            </w:pPr>
            <w:r w:rsidRPr="00CC36BA">
              <w:rPr>
                <w:rFonts w:asciiTheme="majorBidi" w:hAnsiTheme="majorBidi"/>
              </w:rPr>
              <w:t>3</w:t>
            </w:r>
            <w:r w:rsidRPr="00CC36BA">
              <w:rPr>
                <w:rFonts w:asciiTheme="majorBidi" w:hAnsiTheme="majorBidi" w:cstheme="majorBidi"/>
              </w:rPr>
              <w:t>,</w:t>
            </w:r>
            <w:r w:rsidRPr="00CC36BA">
              <w:rPr>
                <w:rFonts w:asciiTheme="majorBidi" w:hAnsiTheme="majorBidi"/>
              </w:rPr>
              <w:t>846</w:t>
            </w:r>
            <w:r w:rsidRPr="00CC36BA">
              <w:rPr>
                <w:rFonts w:asciiTheme="majorBidi" w:hAnsiTheme="majorBidi" w:cstheme="majorBidi"/>
              </w:rPr>
              <w:t>,</w:t>
            </w:r>
            <w:r w:rsidRPr="00CC36BA">
              <w:rPr>
                <w:rFonts w:asciiTheme="majorBidi" w:hAnsiTheme="majorBidi"/>
              </w:rPr>
              <w:t>48</w:t>
            </w:r>
            <w:r w:rsidR="00D633B4" w:rsidRPr="00CC36BA">
              <w:rPr>
                <w:rFonts w:asciiTheme="majorBidi" w:hAnsiTheme="majorBidi"/>
              </w:rPr>
              <w:t>6</w:t>
            </w:r>
          </w:p>
        </w:tc>
      </w:tr>
    </w:tbl>
    <w:p w14:paraId="046B5681" w14:textId="77777777" w:rsidR="00FC0254" w:rsidRPr="00CC36BA" w:rsidRDefault="00FC0254" w:rsidP="00FB097F">
      <w:pPr>
        <w:rPr>
          <w:lang w:val="en-GB" w:eastAsia="x-none"/>
        </w:rPr>
        <w:sectPr w:rsidR="00FC0254" w:rsidRPr="00CC36BA" w:rsidSect="00E973C4">
          <w:footerReference w:type="default" r:id="rId16"/>
          <w:pgSz w:w="16834" w:h="11909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778FCB35" w14:textId="6FA164DB" w:rsidR="0002136D" w:rsidRPr="00CC36BA" w:rsidRDefault="0022641A" w:rsidP="00EC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  <w:r w:rsidRPr="00CC36BA">
        <w:rPr>
          <w:b/>
          <w:bCs/>
        </w:rPr>
        <w:lastRenderedPageBreak/>
        <w:t>9</w:t>
      </w:r>
      <w:r w:rsidR="0002136D" w:rsidRPr="00CC36BA">
        <w:rPr>
          <w:b/>
          <w:bCs/>
        </w:rPr>
        <w:t> </w:t>
      </w:r>
      <w:r w:rsidR="0002136D" w:rsidRPr="00CC36BA">
        <w:rPr>
          <w:b/>
          <w:bCs/>
        </w:rPr>
        <w:tab/>
      </w:r>
      <w:r w:rsidR="0002136D" w:rsidRPr="00CC36BA">
        <w:rPr>
          <w:b/>
          <w:bCs/>
          <w:cs/>
          <w:lang w:val="en-GB"/>
        </w:rPr>
        <w:t>ภาษีเงินได้</w:t>
      </w:r>
    </w:p>
    <w:p w14:paraId="6273B5B3" w14:textId="77777777" w:rsidR="0002136D" w:rsidRPr="00CC36BA" w:rsidRDefault="0002136D" w:rsidP="00FB097F">
      <w:pPr>
        <w:pStyle w:val="Heading1"/>
        <w:keepNext w:val="0"/>
        <w:numPr>
          <w:ilvl w:val="0"/>
          <w:numId w:val="0"/>
        </w:numPr>
        <w:shd w:val="clear" w:color="auto" w:fill="auto"/>
        <w:tabs>
          <w:tab w:val="left" w:pos="720"/>
        </w:tabs>
        <w:spacing w:line="240" w:lineRule="auto"/>
        <w:jc w:val="thaiDistribute"/>
        <w:rPr>
          <w:b w:val="0"/>
          <w:bCs w:val="0"/>
          <w:sz w:val="22"/>
          <w:szCs w:val="22"/>
          <w:u w:val="none"/>
        </w:rPr>
      </w:pPr>
    </w:p>
    <w:p w14:paraId="0C0E8134" w14:textId="77777777" w:rsidR="00362E53" w:rsidRPr="00CC36BA" w:rsidRDefault="00362E53" w:rsidP="00EC594C">
      <w:pPr>
        <w:tabs>
          <w:tab w:val="clear" w:pos="454"/>
          <w:tab w:val="clear" w:pos="680"/>
        </w:tabs>
        <w:spacing w:line="240" w:lineRule="auto"/>
        <w:ind w:left="720"/>
        <w:jc w:val="thaiDistribute"/>
      </w:pPr>
      <w:r w:rsidRPr="00CC36BA">
        <w:rPr>
          <w:cs/>
          <w:lang w:val="en-GB"/>
        </w:rPr>
        <w:t>การรับรู้ภาษีเงินได้คำนวณจาก</w:t>
      </w:r>
      <w:r w:rsidR="00274C08" w:rsidRPr="00CC36BA">
        <w:rPr>
          <w:cs/>
          <w:lang w:val="en-GB"/>
        </w:rPr>
        <w:t>กำไร</w:t>
      </w:r>
      <w:r w:rsidRPr="00CC36BA">
        <w:rPr>
          <w:cs/>
          <w:lang w:val="en-GB"/>
        </w:rPr>
        <w:t>ก่อนภาษีของงวดระหว่างกาลคูณกับอัตราภาษีเงินได้ประจำปีถัวเฉลี่ยถ่วงน้ำหนักที่คาดไว้จากการประมาณการที่ดีที่สุดของฝ่ายบริหาร</w:t>
      </w:r>
    </w:p>
    <w:p w14:paraId="237F4DF5" w14:textId="77777777" w:rsidR="00DB08FF" w:rsidRPr="00AC3F44" w:rsidRDefault="00DB08FF" w:rsidP="00EC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sz w:val="20"/>
          <w:szCs w:val="20"/>
          <w:cs/>
          <w:lang w:val="en-GB"/>
        </w:rPr>
      </w:pPr>
    </w:p>
    <w:p w14:paraId="65DE6DF8" w14:textId="12A43389" w:rsidR="00362E53" w:rsidRPr="00CC36BA" w:rsidRDefault="00362E53" w:rsidP="00EC594C">
      <w:pPr>
        <w:tabs>
          <w:tab w:val="clear" w:pos="454"/>
          <w:tab w:val="clear" w:pos="680"/>
        </w:tabs>
        <w:spacing w:line="240" w:lineRule="auto"/>
        <w:ind w:left="720"/>
        <w:jc w:val="thaiDistribute"/>
      </w:pPr>
      <w:r w:rsidRPr="00CC36BA">
        <w:rPr>
          <w:cs/>
          <w:lang w:val="en-GB"/>
        </w:rPr>
        <w:t>ในการดำเนินงานต่อเนื่องเป็นระยะเวลา</w:t>
      </w:r>
      <w:r w:rsidR="00E8398D" w:rsidRPr="00CC36BA">
        <w:rPr>
          <w:cs/>
          <w:lang w:val="en-GB"/>
        </w:rPr>
        <w:t>หก</w:t>
      </w:r>
      <w:r w:rsidR="00AD3A4B" w:rsidRPr="00CC36BA">
        <w:rPr>
          <w:cs/>
          <w:lang w:val="en-GB"/>
        </w:rPr>
        <w:t xml:space="preserve">เดือนสิ้นสุดวันที่ </w:t>
      </w:r>
      <w:r w:rsidR="00F37350" w:rsidRPr="00CC36BA">
        <w:t>30</w:t>
      </w:r>
      <w:r w:rsidR="00AD3A4B" w:rsidRPr="00CC36BA">
        <w:t xml:space="preserve"> </w:t>
      </w:r>
      <w:r w:rsidR="00AD3A4B" w:rsidRPr="00CC36BA">
        <w:rPr>
          <w:cs/>
          <w:lang w:val="en-GB"/>
        </w:rPr>
        <w:t>ม</w:t>
      </w:r>
      <w:r w:rsidR="00E8398D" w:rsidRPr="00CC36BA">
        <w:rPr>
          <w:cs/>
          <w:lang w:val="en-GB"/>
        </w:rPr>
        <w:t>ิถุนายน</w:t>
      </w:r>
      <w:r w:rsidR="00AD3A4B" w:rsidRPr="00CC36BA">
        <w:rPr>
          <w:cs/>
          <w:lang w:val="en-GB"/>
        </w:rPr>
        <w:t xml:space="preserve"> </w:t>
      </w:r>
      <w:r w:rsidR="00F37350" w:rsidRPr="00CC36BA">
        <w:t>256</w:t>
      </w:r>
      <w:r w:rsidR="009E0346" w:rsidRPr="00CC36BA">
        <w:t xml:space="preserve">4 </w:t>
      </w:r>
      <w:r w:rsidRPr="00CC36BA">
        <w:rPr>
          <w:cs/>
          <w:lang w:val="en-GB"/>
        </w:rPr>
        <w:t>กลุ่มบริษัทและบริษัทไม่มีภาษีเงินได้</w:t>
      </w:r>
      <w:r w:rsidRPr="00CC36BA">
        <w:t xml:space="preserve"> </w:t>
      </w:r>
      <w:r w:rsidRPr="00CC36BA">
        <w:rPr>
          <w:cs/>
          <w:lang w:val="en-GB"/>
        </w:rPr>
        <w:t>โดยมีสาเหตุหลักมาจากการที่กลุ่มบริษัทและบริษัทมีกำไรสุทธิในจำนวนที่เป็นสาระสำคัญ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 รวมถึงบริษัทมีขาดทุนทางภาษีที่ยังไม่ได้ใช้ยกมาจากปีก่อน และได้ถูกนำมาใช้เพื่อลดจำนวนกำไรที่ต้องเสียภาษีในปีปัจจุบัน</w:t>
      </w:r>
    </w:p>
    <w:p w14:paraId="212DA541" w14:textId="19CB6D49" w:rsidR="00B01934" w:rsidRPr="00AC3F44" w:rsidRDefault="00B01934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  <w:lang w:val="en-GB"/>
        </w:rPr>
      </w:pPr>
    </w:p>
    <w:bookmarkEnd w:id="1"/>
    <w:bookmarkEnd w:id="2"/>
    <w:p w14:paraId="161D3464" w14:textId="7DA380A8" w:rsidR="00997AD9" w:rsidRPr="00CC36BA" w:rsidRDefault="00997AD9" w:rsidP="0099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  <w:r w:rsidRPr="00CC36BA">
        <w:rPr>
          <w:b/>
          <w:bCs/>
        </w:rPr>
        <w:t>10</w:t>
      </w:r>
      <w:r w:rsidRPr="00CC36BA">
        <w:rPr>
          <w:b/>
          <w:bCs/>
          <w:lang w:val="en-GB"/>
        </w:rPr>
        <w:tab/>
      </w:r>
      <w:r>
        <w:rPr>
          <w:rFonts w:hint="cs"/>
          <w:b/>
          <w:bCs/>
          <w:cs/>
          <w:lang w:val="en-GB"/>
        </w:rPr>
        <w:t>เงินปันผล</w:t>
      </w:r>
    </w:p>
    <w:p w14:paraId="6D23EBE2" w14:textId="60EA6F64" w:rsidR="00997AD9" w:rsidRPr="00AC3F44" w:rsidRDefault="00997AD9" w:rsidP="00EC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  <w:sz w:val="24"/>
          <w:szCs w:val="24"/>
        </w:rPr>
      </w:pPr>
    </w:p>
    <w:p w14:paraId="147C36D6" w14:textId="77777777" w:rsidR="00997AD9" w:rsidRPr="00DF5E43" w:rsidRDefault="00997AD9" w:rsidP="00DF5E43">
      <w:pPr>
        <w:tabs>
          <w:tab w:val="clear" w:pos="454"/>
          <w:tab w:val="clear" w:pos="680"/>
        </w:tabs>
        <w:spacing w:line="240" w:lineRule="auto"/>
        <w:ind w:left="720"/>
        <w:jc w:val="thaiDistribute"/>
        <w:rPr>
          <w:cs/>
          <w:lang w:val="en-GB"/>
        </w:rPr>
      </w:pPr>
      <w:r w:rsidRPr="00DF5E43">
        <w:rPr>
          <w:cs/>
          <w:lang w:val="en-GB"/>
        </w:rPr>
        <w:t>เงินปันผลที่บริษัทจ่ายให้ผู้ถือหุ้น มีดังนี้</w:t>
      </w:r>
    </w:p>
    <w:p w14:paraId="7C5075DF" w14:textId="77777777" w:rsidR="00997AD9" w:rsidRPr="002F1F42" w:rsidRDefault="00997AD9" w:rsidP="0099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Style w:val="TableGrid"/>
        <w:tblW w:w="954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800"/>
        <w:gridCol w:w="2070"/>
        <w:gridCol w:w="1800"/>
        <w:gridCol w:w="236"/>
        <w:gridCol w:w="1294"/>
      </w:tblGrid>
      <w:tr w:rsidR="00997AD9" w:rsidRPr="002F1F42" w14:paraId="39CC0DC2" w14:textId="77777777" w:rsidTr="00DF5E43">
        <w:trPr>
          <w:tblHeader/>
        </w:trPr>
        <w:tc>
          <w:tcPr>
            <w:tcW w:w="2340" w:type="dxa"/>
            <w:vAlign w:val="bottom"/>
          </w:tcPr>
          <w:p w14:paraId="35C6ECD0" w14:textId="77777777" w:rsidR="00997AD9" w:rsidRPr="002F1F42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vAlign w:val="bottom"/>
          </w:tcPr>
          <w:p w14:paraId="2B77CAB2" w14:textId="77777777" w:rsidR="00997AD9" w:rsidRPr="002F1F42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2F1F42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2070" w:type="dxa"/>
            <w:vAlign w:val="bottom"/>
          </w:tcPr>
          <w:p w14:paraId="2DA7CE0E" w14:textId="77777777" w:rsidR="00997AD9" w:rsidRPr="002F1F42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cs/>
              </w:rPr>
            </w:pPr>
            <w:r w:rsidRPr="002F1F42">
              <w:rPr>
                <w:rFonts w:asciiTheme="majorBidi" w:hAnsiTheme="majorBidi" w:cstheme="majorBidi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1998BC31" w14:textId="77777777" w:rsidR="00997AD9" w:rsidRPr="002F1F42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cs/>
              </w:rPr>
            </w:pPr>
            <w:r w:rsidRPr="002F1F42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37853C2" w14:textId="77777777" w:rsidR="00997AD9" w:rsidRPr="002F1F42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</w:tcPr>
          <w:p w14:paraId="0A31F68C" w14:textId="77777777" w:rsidR="00997AD9" w:rsidRPr="002F1F42" w:rsidDel="00D43E7A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2F1F42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997AD9" w:rsidRPr="002F1F42" w14:paraId="15F1E035" w14:textId="77777777" w:rsidTr="00DF5E43">
        <w:trPr>
          <w:tblHeader/>
        </w:trPr>
        <w:tc>
          <w:tcPr>
            <w:tcW w:w="2340" w:type="dxa"/>
          </w:tcPr>
          <w:p w14:paraId="6438AE74" w14:textId="77777777" w:rsidR="00997AD9" w:rsidRPr="002F1F42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</w:tcPr>
          <w:p w14:paraId="6D899651" w14:textId="77777777" w:rsidR="00997AD9" w:rsidRPr="002F1F42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52589D22" w14:textId="77777777" w:rsidR="00997AD9" w:rsidRPr="002F1F42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800" w:type="dxa"/>
          </w:tcPr>
          <w:p w14:paraId="2C90F6FF" w14:textId="77777777" w:rsidR="00997AD9" w:rsidRPr="002F1F42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F1F42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36" w:type="dxa"/>
          </w:tcPr>
          <w:p w14:paraId="50605FB7" w14:textId="77777777" w:rsidR="00997AD9" w:rsidRPr="002F1F42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94" w:type="dxa"/>
          </w:tcPr>
          <w:p w14:paraId="1C44C979" w14:textId="77777777" w:rsidR="00997AD9" w:rsidRPr="002F1F42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2F1F42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97AD9" w:rsidRPr="002F1F42" w14:paraId="5A3AC56C" w14:textId="77777777" w:rsidTr="00DF5E43">
        <w:tc>
          <w:tcPr>
            <w:tcW w:w="2340" w:type="dxa"/>
          </w:tcPr>
          <w:p w14:paraId="7B32FC09" w14:textId="5C38A65C" w:rsidR="00997AD9" w:rsidRPr="002F1F42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</w:rPr>
            </w:pPr>
            <w:r w:rsidRPr="002F1F42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2F1F42">
              <w:rPr>
                <w:rFonts w:asciiTheme="majorBidi" w:hAnsiTheme="majorBidi" w:cstheme="majorBidi"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i/>
                <w:iCs/>
              </w:rPr>
              <w:t>4</w:t>
            </w:r>
          </w:p>
        </w:tc>
        <w:tc>
          <w:tcPr>
            <w:tcW w:w="1800" w:type="dxa"/>
          </w:tcPr>
          <w:p w14:paraId="6DFBDA9B" w14:textId="77777777" w:rsidR="00997AD9" w:rsidRPr="002F1F42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71FE5787" w14:textId="77777777" w:rsidR="00997AD9" w:rsidRPr="002F1F42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4570D38C" w14:textId="77777777" w:rsidR="00997AD9" w:rsidRPr="002F1F42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470854B" w14:textId="77777777" w:rsidR="00997AD9" w:rsidRPr="002F1F42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3BB64325" w14:textId="77777777" w:rsidR="00997AD9" w:rsidRPr="002F1F42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997AD9" w:rsidRPr="002F1F42" w14:paraId="58ECF757" w14:textId="77777777" w:rsidTr="00DF5E43">
        <w:tc>
          <w:tcPr>
            <w:tcW w:w="2340" w:type="dxa"/>
            <w:shd w:val="clear" w:color="auto" w:fill="auto"/>
          </w:tcPr>
          <w:p w14:paraId="1BB4980E" w14:textId="5A81C530" w:rsidR="00997AD9" w:rsidRPr="002F1F42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2F1F42">
              <w:rPr>
                <w:rFonts w:asciiTheme="majorBidi" w:hAnsiTheme="majorBidi" w:cstheme="majorBidi"/>
                <w:cs/>
              </w:rPr>
              <w:t>เงินปันผล</w:t>
            </w:r>
            <w:r w:rsidR="00AC3F44">
              <w:rPr>
                <w:rFonts w:asciiTheme="majorBidi" w:hAnsiTheme="majorBidi" w:cstheme="majorBidi" w:hint="cs"/>
                <w:cs/>
              </w:rPr>
              <w:t>ประจำปี</w:t>
            </w:r>
          </w:p>
        </w:tc>
        <w:tc>
          <w:tcPr>
            <w:tcW w:w="1800" w:type="dxa"/>
            <w:shd w:val="clear" w:color="auto" w:fill="auto"/>
          </w:tcPr>
          <w:p w14:paraId="7A3A0010" w14:textId="66A8E599" w:rsidR="00997AD9" w:rsidRPr="002F1F42" w:rsidRDefault="00AC3F44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</w:rPr>
              <w:t>19</w:t>
            </w:r>
            <w:r w:rsidR="00997AD9" w:rsidRPr="002F1F42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เมษายน</w:t>
            </w:r>
            <w:r w:rsidR="00997AD9" w:rsidRPr="002F1F4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997AD9" w:rsidRPr="002F1F4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070" w:type="dxa"/>
            <w:shd w:val="clear" w:color="auto" w:fill="auto"/>
          </w:tcPr>
          <w:p w14:paraId="1E2161BF" w14:textId="59C6E031" w:rsidR="00997AD9" w:rsidRPr="002F1F42" w:rsidRDefault="00AC3F44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</w:rPr>
              <w:t>19</w:t>
            </w:r>
            <w:r w:rsidRPr="002F1F42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พฤษภาคม</w:t>
            </w:r>
            <w:r w:rsidRPr="002F1F4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F1F4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01AFA0A7" w14:textId="64B0EAEF" w:rsidR="00997AD9" w:rsidRPr="002F1F42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1F42">
              <w:rPr>
                <w:rFonts w:asciiTheme="majorBidi" w:hAnsiTheme="majorBidi" w:cstheme="majorBidi"/>
                <w:b/>
                <w:bCs/>
                <w:cs/>
              </w:rPr>
              <w:t>0.</w:t>
            </w:r>
            <w:r>
              <w:rPr>
                <w:rFonts w:asciiTheme="majorBidi" w:hAnsiTheme="majorBidi" w:cstheme="majorBidi"/>
                <w:b/>
                <w:bCs/>
              </w:rPr>
              <w:t>0</w:t>
            </w:r>
            <w:r w:rsidR="00AC3F44">
              <w:rPr>
                <w:rFonts w:asciiTheme="majorBidi" w:hAnsiTheme="majorBidi" w:cstheme="majorBidi"/>
                <w:b/>
                <w:bCs/>
              </w:rPr>
              <w:t>328</w:t>
            </w:r>
          </w:p>
        </w:tc>
        <w:tc>
          <w:tcPr>
            <w:tcW w:w="236" w:type="dxa"/>
          </w:tcPr>
          <w:p w14:paraId="49B2C5FD" w14:textId="77777777" w:rsidR="00997AD9" w:rsidRPr="002F1F42" w:rsidRDefault="00997AD9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6A6251E7" w14:textId="3FC956D8" w:rsidR="00997AD9" w:rsidRPr="002F1F42" w:rsidRDefault="00AC3F44" w:rsidP="000A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</w:t>
            </w:r>
            <w:r w:rsidR="00997AD9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</w:tr>
    </w:tbl>
    <w:p w14:paraId="1CC03349" w14:textId="77777777" w:rsidR="00997AD9" w:rsidRPr="00AC3F44" w:rsidRDefault="00997AD9" w:rsidP="00EC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  <w:sz w:val="24"/>
          <w:szCs w:val="24"/>
        </w:rPr>
      </w:pPr>
    </w:p>
    <w:p w14:paraId="5964D19B" w14:textId="7D7908DA" w:rsidR="00D57C13" w:rsidRPr="00CC36BA" w:rsidRDefault="00F37350" w:rsidP="00EC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  <w:r w:rsidRPr="00CC36BA">
        <w:rPr>
          <w:b/>
          <w:bCs/>
        </w:rPr>
        <w:t>1</w:t>
      </w:r>
      <w:r w:rsidR="00997AD9">
        <w:rPr>
          <w:b/>
          <w:bCs/>
        </w:rPr>
        <w:t>1</w:t>
      </w:r>
      <w:r w:rsidR="002A32A5" w:rsidRPr="00CC36BA">
        <w:rPr>
          <w:b/>
          <w:bCs/>
          <w:lang w:val="en-GB"/>
        </w:rPr>
        <w:tab/>
      </w:r>
      <w:r w:rsidR="00746F6E" w:rsidRPr="00CC36BA">
        <w:rPr>
          <w:b/>
          <w:bCs/>
          <w:cs/>
          <w:lang w:val="en-GB"/>
        </w:rPr>
        <w:t>คดีความ</w:t>
      </w:r>
    </w:p>
    <w:p w14:paraId="0BCA00C7" w14:textId="77777777" w:rsidR="00D57C13" w:rsidRPr="00AC3F44" w:rsidRDefault="00D57C13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sz w:val="24"/>
          <w:szCs w:val="24"/>
        </w:rPr>
      </w:pPr>
    </w:p>
    <w:p w14:paraId="125759AB" w14:textId="76488B26" w:rsidR="0022641A" w:rsidRPr="00CC36BA" w:rsidRDefault="0022641A" w:rsidP="00226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</w:pPr>
      <w:r w:rsidRPr="00CC36BA">
        <w:rPr>
          <w:rFonts w:hint="cs"/>
          <w:cs/>
        </w:rPr>
        <w:t>กลุ่ม</w:t>
      </w:r>
      <w:r w:rsidRPr="00CC36BA">
        <w:rPr>
          <w:cs/>
        </w:rPr>
        <w:t>บริษัทอยู่ระหว่างการถูกฟ้องร้อง โดย</w:t>
      </w:r>
      <w:r w:rsidR="0080523B">
        <w:rPr>
          <w:rFonts w:hint="cs"/>
          <w:cs/>
        </w:rPr>
        <w:t>ผู้ฟ้องคดี</w:t>
      </w:r>
      <w:r w:rsidRPr="00CC36BA">
        <w:rPr>
          <w:cs/>
        </w:rPr>
        <w:t>กล่าวหาว่าบริษัทไม่ปฏิบัติตามข้อกฎหมาย และไม่เป็นไปตามรายงานเสนอมาตรการป้องกันและแก้ไขผลกระทบต่อสิ่งแวดล้อม (</w:t>
      </w:r>
      <w:r w:rsidRPr="00CC36BA">
        <w:t xml:space="preserve">EIA) </w:t>
      </w:r>
      <w:r w:rsidRPr="00CC36BA">
        <w:rPr>
          <w:cs/>
        </w:rPr>
        <w:t>ทั้งนี้ผู้บริหารของบริษัทเชื่อมั่นว่าบริษัทได้ปฏิบัติตามข้อกฎหมายที่เกี่ยวข้องครบถ้วนแล้ว ปัจจุบัน</w:t>
      </w:r>
      <w:r w:rsidRPr="00CC36BA">
        <w:rPr>
          <w:rFonts w:hint="cs"/>
          <w:cs/>
        </w:rPr>
        <w:t>ผลของคดียังมีความไม่แน่นอนเนื่องจากคดีดังกล่าวอยู่ในระหว่างการพิจารณาของศาลปกครอง</w:t>
      </w:r>
      <w:r w:rsidRPr="00CC36BA">
        <w:rPr>
          <w:cs/>
        </w:rPr>
        <w:t xml:space="preserve"> </w:t>
      </w:r>
    </w:p>
    <w:p w14:paraId="3C17AA8C" w14:textId="77777777" w:rsidR="0022641A" w:rsidRPr="00AC3F44" w:rsidRDefault="0022641A" w:rsidP="00226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sz w:val="24"/>
          <w:szCs w:val="24"/>
        </w:rPr>
      </w:pPr>
      <w:r w:rsidRPr="00CC36BA">
        <w:rPr>
          <w:cs/>
        </w:rPr>
        <w:tab/>
      </w:r>
    </w:p>
    <w:p w14:paraId="72F683E3" w14:textId="6AD1C8E7" w:rsidR="0022641A" w:rsidRDefault="0022641A" w:rsidP="00226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</w:pPr>
      <w:r w:rsidRPr="00CC36BA">
        <w:rPr>
          <w:cs/>
        </w:rPr>
        <w:t xml:space="preserve">สืบเนื่องจากคดีดังกล่าว </w:t>
      </w:r>
      <w:r w:rsidR="0080523B">
        <w:rPr>
          <w:rFonts w:hint="cs"/>
          <w:cs/>
        </w:rPr>
        <w:t>ผู้ฟ้องคดี</w:t>
      </w:r>
      <w:r w:rsidRPr="00CC36BA">
        <w:rPr>
          <w:cs/>
        </w:rPr>
        <w:t>ร่วมกันยื่นฟ้องต่อศาลปกครองอีกคดีหนึ่ง ขอให้ศาลเพิกถอนรางวัดสอบเขตที่ดินสาธารณะประโยชน์ที่ได้จัดทำขึ้นโดยเจ้าหน้าที่รัฐหลังจากที่</w:t>
      </w:r>
      <w:r w:rsidR="0080523B">
        <w:rPr>
          <w:rFonts w:hint="cs"/>
          <w:cs/>
        </w:rPr>
        <w:t>ผู้ฟ้องคดี</w:t>
      </w:r>
      <w:r w:rsidRPr="00CC36BA">
        <w:rPr>
          <w:cs/>
        </w:rPr>
        <w:t xml:space="preserve">ได้ร้องเรียนเรื่องตามที่ได้กล่าวหาบริษัทตามคดีข้างต้น ต่อมาเมื่อวันที่ </w:t>
      </w:r>
      <w:r w:rsidRPr="00CC36BA">
        <w:t>13</w:t>
      </w:r>
      <w:r w:rsidRPr="00CC36BA">
        <w:rPr>
          <w:cs/>
        </w:rPr>
        <w:t xml:space="preserve"> พฤศจิกายน </w:t>
      </w:r>
      <w:r w:rsidRPr="00CC36BA">
        <w:t>2563</w:t>
      </w:r>
      <w:r w:rsidRPr="00CC36BA">
        <w:rPr>
          <w:cs/>
        </w:rPr>
        <w:t xml:space="preserve"> ศาลปกครองอุบลราชธานี ได้มีคำสั่งเรียกบริษัทและบริษัทย่อยอีกแห่งหนึ่ง เข้าไปเป็นคู่กรณีในคดีนี้ในฐานะผู้ร้องสอด บริษัทและบริษัทย่อยแห่งหนึ่งได้ยื่นคำให้การต่อสู้คดีต่อศาลแล้วเมื่อวันที่ </w:t>
      </w:r>
      <w:r w:rsidRPr="00CC36BA">
        <w:t>5</w:t>
      </w:r>
      <w:r w:rsidRPr="00CC36BA">
        <w:rPr>
          <w:cs/>
        </w:rPr>
        <w:t xml:space="preserve"> กุมภาพันธ์ </w:t>
      </w:r>
      <w:r w:rsidRPr="003B6E0E">
        <w:t>2564</w:t>
      </w:r>
      <w:r w:rsidR="00DF50A6" w:rsidRPr="003B6E0E">
        <w:t xml:space="preserve"> </w:t>
      </w:r>
      <w:r w:rsidR="00DF50A6" w:rsidRPr="009A0AF9">
        <w:rPr>
          <w:rFonts w:hint="cs"/>
          <w:cs/>
        </w:rPr>
        <w:t xml:space="preserve">ต่อมา </w:t>
      </w:r>
      <w:r w:rsidR="009A0AF9" w:rsidRPr="009A0AF9">
        <w:rPr>
          <w:cs/>
        </w:rPr>
        <w:t xml:space="preserve">เมื่อวันที่ </w:t>
      </w:r>
      <w:r w:rsidR="009A0AF9" w:rsidRPr="009A0AF9">
        <w:t xml:space="preserve">15 </w:t>
      </w:r>
      <w:r w:rsidR="009A0AF9" w:rsidRPr="009A0AF9">
        <w:rPr>
          <w:cs/>
        </w:rPr>
        <w:t xml:space="preserve">กรกฏาคม </w:t>
      </w:r>
      <w:r w:rsidR="009A0AF9" w:rsidRPr="009A0AF9">
        <w:t xml:space="preserve">2564 </w:t>
      </w:r>
      <w:r w:rsidR="009A0AF9" w:rsidRPr="009A0AF9">
        <w:rPr>
          <w:cs/>
        </w:rPr>
        <w:t>ผู้ถูกฟ้องรายหนึ่ง ยื่นคำคัดค้านคำให้การ</w:t>
      </w:r>
      <w:r w:rsidR="009A0AF9" w:rsidRPr="009A0AF9">
        <w:t xml:space="preserve"> </w:t>
      </w:r>
      <w:r w:rsidRPr="009A0AF9">
        <w:rPr>
          <w:cs/>
        </w:rPr>
        <w:t>ปัจจุบัน</w:t>
      </w:r>
      <w:r w:rsidRPr="003B6E0E">
        <w:rPr>
          <w:rFonts w:hint="cs"/>
          <w:cs/>
        </w:rPr>
        <w:t>ผล</w:t>
      </w:r>
      <w:r w:rsidRPr="00CC36BA">
        <w:rPr>
          <w:rFonts w:hint="cs"/>
          <w:cs/>
        </w:rPr>
        <w:t>ของคดียังมีความไม่แน่นอนเนื่องจากคดีดังกล่าวอยู่ในระหว่างการพิจารณาของศาลปกครอง</w:t>
      </w:r>
    </w:p>
    <w:p w14:paraId="5871D210" w14:textId="77777777" w:rsidR="00CA688E" w:rsidRPr="00CC36BA" w:rsidRDefault="00CA688E" w:rsidP="00226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cs/>
        </w:rPr>
      </w:pPr>
    </w:p>
    <w:p w14:paraId="2D5153E1" w14:textId="31717B70" w:rsidR="00B01934" w:rsidRPr="00CC36BA" w:rsidRDefault="00F37350" w:rsidP="00B60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  <w:r w:rsidRPr="00CC36BA">
        <w:rPr>
          <w:b/>
          <w:bCs/>
        </w:rPr>
        <w:lastRenderedPageBreak/>
        <w:t>1</w:t>
      </w:r>
      <w:r w:rsidR="00AC3F44">
        <w:rPr>
          <w:b/>
          <w:bCs/>
        </w:rPr>
        <w:t>2</w:t>
      </w:r>
      <w:r w:rsidR="00D57C13" w:rsidRPr="00CC36BA">
        <w:rPr>
          <w:b/>
          <w:bCs/>
        </w:rPr>
        <w:tab/>
      </w:r>
      <w:r w:rsidR="00B01934" w:rsidRPr="00CC36BA">
        <w:rPr>
          <w:b/>
          <w:bCs/>
          <w:cs/>
          <w:lang w:val="en-GB"/>
        </w:rPr>
        <w:t>เครื่องมือทางการเงิน</w:t>
      </w:r>
    </w:p>
    <w:p w14:paraId="240B9EA7" w14:textId="77777777" w:rsidR="00B01934" w:rsidRPr="00CC36BA" w:rsidRDefault="00B01934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sz w:val="24"/>
          <w:szCs w:val="24"/>
        </w:rPr>
      </w:pPr>
    </w:p>
    <w:p w14:paraId="1B6E4AA3" w14:textId="77777777" w:rsidR="003A2EE9" w:rsidRPr="00CC36BA" w:rsidRDefault="003A2EE9" w:rsidP="003A2EE9">
      <w:pPr>
        <w:pStyle w:val="block"/>
        <w:spacing w:after="0" w:line="240" w:lineRule="atLeast"/>
        <w:ind w:left="720"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CC36B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CC36BA">
        <w:rPr>
          <w:rFonts w:asciiTheme="majorBidi" w:hAnsiTheme="majorBidi"/>
          <w:b/>
          <w:bCs/>
          <w:sz w:val="30"/>
          <w:szCs w:val="30"/>
          <w:lang w:bidi="th-TH"/>
        </w:rPr>
        <w:t xml:space="preserve"> </w:t>
      </w:r>
    </w:p>
    <w:p w14:paraId="71320622" w14:textId="77777777" w:rsidR="003A2EE9" w:rsidRPr="00CC36BA" w:rsidRDefault="003A2EE9" w:rsidP="003A2EE9">
      <w:pPr>
        <w:pStyle w:val="block"/>
        <w:tabs>
          <w:tab w:val="left" w:pos="814"/>
          <w:tab w:val="left" w:pos="1002"/>
        </w:tabs>
        <w:spacing w:after="0" w:line="240" w:lineRule="atLeast"/>
        <w:ind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  <w:r w:rsidRPr="00CC36BA">
        <w:rPr>
          <w:rFonts w:asciiTheme="majorBidi" w:hAnsiTheme="majorBidi" w:cstheme="majorBidi"/>
          <w:sz w:val="30"/>
          <w:szCs w:val="30"/>
          <w:lang w:bidi="th-TH"/>
        </w:rPr>
        <w:tab/>
      </w:r>
      <w:r w:rsidRPr="00CC36BA">
        <w:rPr>
          <w:rFonts w:asciiTheme="majorBidi" w:hAnsiTheme="majorBidi" w:cstheme="majorBidi"/>
          <w:sz w:val="24"/>
          <w:szCs w:val="24"/>
          <w:lang w:bidi="th-TH"/>
        </w:rPr>
        <w:tab/>
      </w:r>
    </w:p>
    <w:p w14:paraId="27224C07" w14:textId="36E37441" w:rsidR="003A2EE9" w:rsidRPr="00CC36BA" w:rsidRDefault="003A2EE9" w:rsidP="003A2EE9">
      <w:pPr>
        <w:pStyle w:val="block"/>
        <w:spacing w:after="0" w:line="240" w:lineRule="atLeast"/>
        <w:ind w:left="72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CC36BA">
        <w:rPr>
          <w:rFonts w:asciiTheme="majorBidi" w:hAnsi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8E3D4D" w:rsidRPr="00CC36BA">
        <w:rPr>
          <w:rFonts w:asciiTheme="majorBidi" w:hAnsiTheme="majorBidi"/>
          <w:sz w:val="30"/>
          <w:szCs w:val="30"/>
          <w:cs/>
        </w:rPr>
        <w:t>วัดมูลค่าด้วยราคาทุนตัดจำหน่าย</w:t>
      </w:r>
      <w:r w:rsidRPr="00CC36BA">
        <w:rPr>
          <w:rFonts w:asciiTheme="majorBidi" w:hAnsi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CC36BA">
        <w:rPr>
          <w:rFonts w:asciiTheme="majorBidi" w:hAnsiTheme="majorBidi"/>
          <w:sz w:val="30"/>
          <w:szCs w:val="30"/>
          <w:lang w:bidi="th-TH"/>
        </w:rPr>
        <w:t xml:space="preserve"> </w:t>
      </w:r>
    </w:p>
    <w:p w14:paraId="69CB5DD1" w14:textId="77777777" w:rsidR="003A2EE9" w:rsidRPr="00CC36BA" w:rsidRDefault="003A2EE9" w:rsidP="003A2EE9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24"/>
          <w:szCs w:val="24"/>
          <w:lang w:bidi="th-TH"/>
        </w:rPr>
      </w:pPr>
    </w:p>
    <w:tbl>
      <w:tblPr>
        <w:tblpPr w:leftFromText="180" w:rightFromText="180" w:vertAnchor="text" w:horzAnchor="margin" w:tblpX="474" w:tblpY="183"/>
        <w:tblW w:w="97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170"/>
        <w:gridCol w:w="180"/>
        <w:gridCol w:w="1159"/>
        <w:gridCol w:w="180"/>
        <w:gridCol w:w="900"/>
        <w:gridCol w:w="180"/>
        <w:gridCol w:w="1170"/>
        <w:gridCol w:w="180"/>
        <w:gridCol w:w="900"/>
        <w:gridCol w:w="180"/>
        <w:gridCol w:w="1170"/>
      </w:tblGrid>
      <w:tr w:rsidR="008E3D4D" w:rsidRPr="00CC36BA" w14:paraId="7393E508" w14:textId="77777777" w:rsidTr="00A20AF7">
        <w:trPr>
          <w:trHeight w:hRule="exact" w:val="360"/>
          <w:tblHeader/>
        </w:trPr>
        <w:tc>
          <w:tcPr>
            <w:tcW w:w="2430" w:type="dxa"/>
            <w:shd w:val="clear" w:color="auto" w:fill="auto"/>
            <w:vAlign w:val="bottom"/>
          </w:tcPr>
          <w:p w14:paraId="4CA88B39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8F1DCE0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1B36F0A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9" w:type="dxa"/>
          </w:tcPr>
          <w:p w14:paraId="0BB7C19B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38B0B3C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14:paraId="283AD1EB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36B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E3D4D" w:rsidRPr="00CC36BA" w14:paraId="0B22C4EB" w14:textId="77777777" w:rsidTr="00A20AF7">
        <w:trPr>
          <w:trHeight w:val="363"/>
          <w:tblHeader/>
        </w:trPr>
        <w:tc>
          <w:tcPr>
            <w:tcW w:w="2430" w:type="dxa"/>
            <w:shd w:val="clear" w:color="auto" w:fill="auto"/>
            <w:vAlign w:val="bottom"/>
          </w:tcPr>
          <w:p w14:paraId="0BC65ABF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2509" w:type="dxa"/>
            <w:gridSpan w:val="3"/>
            <w:tcBorders>
              <w:bottom w:val="single" w:sz="4" w:space="0" w:color="auto"/>
            </w:tcBorders>
          </w:tcPr>
          <w:p w14:paraId="53940829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109DE44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0BA96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E3D4D" w:rsidRPr="00CC36BA" w14:paraId="46BE8841" w14:textId="77777777" w:rsidTr="00A20AF7">
        <w:trPr>
          <w:trHeight w:val="363"/>
          <w:tblHeader/>
        </w:trPr>
        <w:tc>
          <w:tcPr>
            <w:tcW w:w="2430" w:type="dxa"/>
            <w:shd w:val="clear" w:color="auto" w:fill="auto"/>
            <w:vAlign w:val="bottom"/>
          </w:tcPr>
          <w:p w14:paraId="4FE9163B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06AB60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66E968D3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9" w:type="dxa"/>
          </w:tcPr>
          <w:p w14:paraId="23675686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 xml:space="preserve"> - </w:t>
            </w:r>
            <w:r w:rsidRPr="00CC36B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4E6F0D6C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562D1A9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B1209AE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09FE0D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0640825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9961F6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F4FF136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8E56C18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470DFDD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948E099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BDD3A15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109EBB4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4A43B72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B896333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0AF6CC1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4EBD7B1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E3D4D" w:rsidRPr="00CC36BA" w14:paraId="24AE7089" w14:textId="77777777" w:rsidTr="00A20AF7">
        <w:trPr>
          <w:tblHeader/>
        </w:trPr>
        <w:tc>
          <w:tcPr>
            <w:tcW w:w="2430" w:type="dxa"/>
            <w:shd w:val="clear" w:color="auto" w:fill="auto"/>
          </w:tcPr>
          <w:p w14:paraId="167DFA96" w14:textId="77777777" w:rsidR="008E3D4D" w:rsidRPr="00CC36BA" w:rsidRDefault="008E3D4D" w:rsidP="00A20AF7">
            <w:pPr>
              <w:ind w:left="180" w:hanging="180"/>
              <w:rPr>
                <w:b/>
                <w:bCs/>
                <w:i/>
                <w:iCs/>
              </w:rPr>
            </w:pPr>
          </w:p>
        </w:tc>
        <w:tc>
          <w:tcPr>
            <w:tcW w:w="1170" w:type="dxa"/>
          </w:tcPr>
          <w:p w14:paraId="7A02FF37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005E00F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9" w:type="dxa"/>
          </w:tcPr>
          <w:p w14:paraId="5C717BAF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8A2D96C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6A7BA679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C36B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C36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C36B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E3D4D" w:rsidRPr="00CC36BA" w14:paraId="5990C7C1" w14:textId="77777777" w:rsidTr="00A20AF7">
        <w:trPr>
          <w:cantSplit/>
        </w:trPr>
        <w:tc>
          <w:tcPr>
            <w:tcW w:w="2430" w:type="dxa"/>
            <w:shd w:val="clear" w:color="auto" w:fill="auto"/>
          </w:tcPr>
          <w:p w14:paraId="532005EB" w14:textId="6E3BA65E" w:rsidR="008E3D4D" w:rsidRPr="00CC36BA" w:rsidRDefault="008E3D4D" w:rsidP="00A20AF7">
            <w:pPr>
              <w:tabs>
                <w:tab w:val="clear" w:pos="227"/>
              </w:tabs>
              <w:ind w:left="370" w:hanging="180"/>
              <w:rPr>
                <w:b/>
                <w:bCs/>
              </w:rPr>
            </w:pPr>
            <w:r w:rsidRPr="00CC36BA">
              <w:rPr>
                <w:b/>
                <w:bCs/>
              </w:rPr>
              <w:t xml:space="preserve">30 </w:t>
            </w:r>
            <w:r w:rsidRPr="00CC36BA">
              <w:rPr>
                <w:rFonts w:hint="cs"/>
                <w:b/>
                <w:bCs/>
                <w:cs/>
              </w:rPr>
              <w:t xml:space="preserve">มิถุนายน </w:t>
            </w:r>
            <w:r w:rsidRPr="00CC36BA">
              <w:rPr>
                <w:b/>
                <w:bCs/>
              </w:rPr>
              <w:t>2564</w:t>
            </w:r>
          </w:p>
        </w:tc>
        <w:tc>
          <w:tcPr>
            <w:tcW w:w="1170" w:type="dxa"/>
          </w:tcPr>
          <w:p w14:paraId="0E8FF386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7E056A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4A29404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15357E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4B20D05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DAA6889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7922F1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3E42DA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E979417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819099B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922B37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3D4D" w:rsidRPr="00CC36BA" w14:paraId="146A0C58" w14:textId="77777777" w:rsidTr="00A20AF7">
        <w:trPr>
          <w:cantSplit/>
        </w:trPr>
        <w:tc>
          <w:tcPr>
            <w:tcW w:w="2430" w:type="dxa"/>
            <w:shd w:val="clear" w:color="auto" w:fill="auto"/>
          </w:tcPr>
          <w:p w14:paraId="224C0ABC" w14:textId="77777777" w:rsidR="008E3D4D" w:rsidRPr="00CC36BA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cs/>
              </w:rPr>
            </w:pPr>
            <w:r w:rsidRPr="00CC36BA">
              <w:rPr>
                <w:rFonts w:hint="cs"/>
                <w:b/>
                <w:bCs/>
                <w:i/>
                <w:iCs/>
                <w:cs/>
              </w:rPr>
              <w:t>สินทรัพย์และหนี้สินทางการเงิน</w:t>
            </w:r>
          </w:p>
        </w:tc>
        <w:tc>
          <w:tcPr>
            <w:tcW w:w="1170" w:type="dxa"/>
          </w:tcPr>
          <w:p w14:paraId="5A449D0C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549AB88" w14:textId="77777777" w:rsidR="008E3D4D" w:rsidRPr="00CC36BA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46462F89" w14:textId="77777777" w:rsidR="008E3D4D" w:rsidRPr="00CC36BA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9A7E47" w14:textId="77777777" w:rsidR="008E3D4D" w:rsidRPr="00CC36BA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AEB25A8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10A341" w14:textId="77777777" w:rsidR="008E3D4D" w:rsidRPr="00CC36BA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53CCF4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EA8C66" w14:textId="77777777" w:rsidR="008E3D4D" w:rsidRPr="00CC36BA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9190424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FC09FCF" w14:textId="77777777" w:rsidR="008E3D4D" w:rsidRPr="00CC36BA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BFB405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E3D4D" w:rsidRPr="00CC36BA" w14:paraId="02D9D677" w14:textId="77777777" w:rsidTr="00A20AF7">
        <w:trPr>
          <w:cantSplit/>
        </w:trPr>
        <w:tc>
          <w:tcPr>
            <w:tcW w:w="2430" w:type="dxa"/>
            <w:shd w:val="clear" w:color="auto" w:fill="auto"/>
          </w:tcPr>
          <w:p w14:paraId="43684E5B" w14:textId="77777777" w:rsidR="008E3D4D" w:rsidRPr="00CC36BA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b/>
                <w:bCs/>
              </w:rPr>
            </w:pPr>
            <w:r w:rsidRPr="00CC36BA">
              <w:rPr>
                <w:cs/>
              </w:rPr>
              <w:t>เงินกู้ยืม</w:t>
            </w:r>
            <w:r w:rsidRPr="00CC36BA">
              <w:rPr>
                <w:rFonts w:hint="cs"/>
                <w:cs/>
              </w:rPr>
              <w:t>ระยะยาว</w:t>
            </w:r>
            <w:r w:rsidRPr="00CC36BA">
              <w:rPr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1392D05A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024FD7A1" w14:textId="08034478" w:rsidR="008E3D4D" w:rsidRPr="00CC36BA" w:rsidRDefault="00D90697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C36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0FE12D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83E6334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2C7082EE" w14:textId="1981F4C5" w:rsidR="008E3D4D" w:rsidRPr="00CC36BA" w:rsidRDefault="00D90697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C36BA">
              <w:rPr>
                <w:rFonts w:ascii="Angsana New" w:hAnsi="Angsana New"/>
                <w:sz w:val="30"/>
                <w:szCs w:val="30"/>
              </w:rPr>
              <w:t>(1,215,773)</w:t>
            </w:r>
          </w:p>
        </w:tc>
        <w:tc>
          <w:tcPr>
            <w:tcW w:w="180" w:type="dxa"/>
          </w:tcPr>
          <w:p w14:paraId="735BB169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FB1F7E4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97FAB4A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6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DAF7F9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67C6E0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0455ACA" w14:textId="3DE0E5BC" w:rsidR="008E3D4D" w:rsidRPr="00CC36BA" w:rsidRDefault="00D90697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>(1,191,327)</w:t>
            </w:r>
          </w:p>
        </w:tc>
        <w:tc>
          <w:tcPr>
            <w:tcW w:w="180" w:type="dxa"/>
            <w:shd w:val="clear" w:color="auto" w:fill="auto"/>
          </w:tcPr>
          <w:p w14:paraId="0FB8D8F1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1675C0F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543825E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6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ED1E98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BBB43E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3FE6E49" w14:textId="0C3B42A2" w:rsidR="008E3D4D" w:rsidRPr="00CC36BA" w:rsidRDefault="00D90697" w:rsidP="00A20AF7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>(1,191,327)</w:t>
            </w:r>
          </w:p>
        </w:tc>
      </w:tr>
      <w:tr w:rsidR="008E3D4D" w:rsidRPr="00CC36BA" w14:paraId="7103AD9B" w14:textId="77777777" w:rsidTr="00A20AF7">
        <w:trPr>
          <w:cantSplit/>
        </w:trPr>
        <w:tc>
          <w:tcPr>
            <w:tcW w:w="2430" w:type="dxa"/>
            <w:shd w:val="clear" w:color="auto" w:fill="auto"/>
          </w:tcPr>
          <w:p w14:paraId="7A055517" w14:textId="77777777" w:rsidR="008E3D4D" w:rsidRPr="00CC36BA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cs/>
              </w:rPr>
            </w:pPr>
            <w:r w:rsidRPr="00CC36BA">
              <w:rPr>
                <w:rFonts w:hint="cs"/>
                <w:cs/>
              </w:rPr>
              <w:t>หนี้สิน</w:t>
            </w:r>
            <w:r w:rsidRPr="00CC36BA">
              <w:rPr>
                <w:cs/>
              </w:rPr>
              <w:t>ทางการเงินจากสัญญาซื้อขายเงินตราต่างประเทศล่วงหน้า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99E4699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08073413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1765843D" w14:textId="27AC35DE" w:rsidR="008E3D4D" w:rsidRPr="00CC36BA" w:rsidRDefault="00D90697" w:rsidP="00A20AF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C36BA">
              <w:rPr>
                <w:rFonts w:ascii="Angsana New" w:hAnsi="Angsana New"/>
                <w:sz w:val="30"/>
                <w:szCs w:val="30"/>
              </w:rPr>
              <w:t>(23,90</w:t>
            </w:r>
            <w:r w:rsidR="006012B9" w:rsidRPr="00CC36BA">
              <w:rPr>
                <w:rFonts w:ascii="Angsana New" w:hAnsi="Angsana New"/>
                <w:sz w:val="30"/>
                <w:szCs w:val="30"/>
              </w:rPr>
              <w:t>5</w:t>
            </w:r>
            <w:r w:rsidRPr="00CC36B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C8EC8A4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CB4030E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20E63B3B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3B7B05C0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C36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985CE1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530248A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F6A544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2EE118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6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7E22D2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0ABF9C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1659E09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26C9B5B" w14:textId="41BFFA89" w:rsidR="008E3D4D" w:rsidRPr="00CC36BA" w:rsidRDefault="00D90697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>(23,90</w:t>
            </w:r>
            <w:r w:rsidR="006012B9" w:rsidRPr="00CC36B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B90D4F6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E46D894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EF7F3A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F0CFA1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6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5A1B1F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CF409D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5EEA466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259CF8" w14:textId="4AF2251D" w:rsidR="008E3D4D" w:rsidRPr="00CC36BA" w:rsidRDefault="00D90697" w:rsidP="00A20AF7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>(23,90</w:t>
            </w:r>
            <w:r w:rsidR="006012B9" w:rsidRPr="00CC36B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8E3D4D" w:rsidRPr="00CC36BA" w14:paraId="234BD067" w14:textId="77777777" w:rsidTr="00A20AF7">
        <w:trPr>
          <w:cantSplit/>
        </w:trPr>
        <w:tc>
          <w:tcPr>
            <w:tcW w:w="2430" w:type="dxa"/>
            <w:shd w:val="clear" w:color="auto" w:fill="auto"/>
          </w:tcPr>
          <w:p w14:paraId="35281982" w14:textId="77777777" w:rsidR="008E3D4D" w:rsidRPr="00CC36BA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cs/>
              </w:rPr>
            </w:pPr>
          </w:p>
        </w:tc>
        <w:tc>
          <w:tcPr>
            <w:tcW w:w="1170" w:type="dxa"/>
          </w:tcPr>
          <w:p w14:paraId="5E674FFD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748CDB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E4C6F45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558F5F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E69F92B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88AF4D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B9FE28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580E90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F336F78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3484188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06F0AD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E3D4D" w:rsidRPr="00CC36BA" w14:paraId="05DD4DC0" w14:textId="77777777" w:rsidTr="00A20AF7">
        <w:trPr>
          <w:cantSplit/>
        </w:trPr>
        <w:tc>
          <w:tcPr>
            <w:tcW w:w="2430" w:type="dxa"/>
            <w:shd w:val="clear" w:color="auto" w:fill="auto"/>
          </w:tcPr>
          <w:p w14:paraId="2E86B1B2" w14:textId="77777777" w:rsidR="008E3D4D" w:rsidRPr="00CC36BA" w:rsidRDefault="008E3D4D" w:rsidP="00A20AF7">
            <w:pPr>
              <w:tabs>
                <w:tab w:val="clear" w:pos="227"/>
              </w:tabs>
              <w:ind w:left="370" w:hanging="180"/>
              <w:rPr>
                <w:b/>
                <w:bCs/>
              </w:rPr>
            </w:pPr>
            <w:r w:rsidRPr="00CC36BA">
              <w:rPr>
                <w:b/>
                <w:bCs/>
              </w:rPr>
              <w:t xml:space="preserve">31 </w:t>
            </w:r>
            <w:r w:rsidRPr="00CC36BA">
              <w:rPr>
                <w:b/>
                <w:bCs/>
                <w:cs/>
              </w:rPr>
              <w:t xml:space="preserve">ธันวาคม </w:t>
            </w:r>
            <w:r w:rsidRPr="00CC36BA">
              <w:rPr>
                <w:b/>
                <w:bCs/>
              </w:rPr>
              <w:t>2563</w:t>
            </w:r>
          </w:p>
        </w:tc>
        <w:tc>
          <w:tcPr>
            <w:tcW w:w="1170" w:type="dxa"/>
          </w:tcPr>
          <w:p w14:paraId="005BCEF0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1E756C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48B9ED4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591724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3D977C1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D3D905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39473F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6EF8BB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E48E44A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6ADA3A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42B9C3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3D4D" w:rsidRPr="00CC36BA" w14:paraId="344EF8F8" w14:textId="77777777" w:rsidTr="00A20AF7">
        <w:trPr>
          <w:cantSplit/>
        </w:trPr>
        <w:tc>
          <w:tcPr>
            <w:tcW w:w="2430" w:type="dxa"/>
            <w:shd w:val="clear" w:color="auto" w:fill="auto"/>
          </w:tcPr>
          <w:p w14:paraId="15FC8569" w14:textId="77777777" w:rsidR="008E3D4D" w:rsidRPr="00CC36BA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cs/>
              </w:rPr>
            </w:pPr>
            <w:r w:rsidRPr="00CC36BA">
              <w:rPr>
                <w:rFonts w:hint="cs"/>
                <w:b/>
                <w:bCs/>
                <w:i/>
                <w:iCs/>
                <w:cs/>
              </w:rPr>
              <w:t>สินทรัพย์และหนี้สินทางการเงิน</w:t>
            </w:r>
          </w:p>
        </w:tc>
        <w:tc>
          <w:tcPr>
            <w:tcW w:w="1170" w:type="dxa"/>
          </w:tcPr>
          <w:p w14:paraId="1396CBA3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B0EF26D" w14:textId="77777777" w:rsidR="008E3D4D" w:rsidRPr="00CC36BA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2776FAA5" w14:textId="77777777" w:rsidR="008E3D4D" w:rsidRPr="00CC36BA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7A4484" w14:textId="77777777" w:rsidR="008E3D4D" w:rsidRPr="00CC36BA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FA334BF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2B7774" w14:textId="77777777" w:rsidR="008E3D4D" w:rsidRPr="00CC36BA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925E7B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3F5725" w14:textId="77777777" w:rsidR="008E3D4D" w:rsidRPr="00CC36BA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7FF04B4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643432" w14:textId="77777777" w:rsidR="008E3D4D" w:rsidRPr="00CC36BA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3354F5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E3D4D" w:rsidRPr="00CC36BA" w14:paraId="6BF2F188" w14:textId="77777777" w:rsidTr="00A20AF7">
        <w:trPr>
          <w:cantSplit/>
        </w:trPr>
        <w:tc>
          <w:tcPr>
            <w:tcW w:w="2430" w:type="dxa"/>
            <w:shd w:val="clear" w:color="auto" w:fill="auto"/>
          </w:tcPr>
          <w:p w14:paraId="54B22440" w14:textId="77777777" w:rsidR="008E3D4D" w:rsidRPr="00CC36BA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b/>
                <w:bCs/>
              </w:rPr>
            </w:pPr>
            <w:r w:rsidRPr="00CC36BA">
              <w:rPr>
                <w:cs/>
              </w:rPr>
              <w:t>เงินกู้ยืม</w:t>
            </w:r>
            <w:r w:rsidRPr="00CC36BA">
              <w:rPr>
                <w:rFonts w:hint="cs"/>
                <w:cs/>
              </w:rPr>
              <w:t>ระยะยาว</w:t>
            </w:r>
            <w:r w:rsidRPr="00CC36BA">
              <w:rPr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51258324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724D864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8E45C6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C17A7C7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228C57E2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C36BA">
              <w:rPr>
                <w:rFonts w:ascii="Angsana New" w:hAnsi="Angsana New"/>
                <w:sz w:val="30"/>
                <w:szCs w:val="30"/>
              </w:rPr>
              <w:t>(</w:t>
            </w:r>
            <w:r w:rsidRPr="00CC36B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C36BA">
              <w:rPr>
                <w:rFonts w:ascii="Angsana New" w:hAnsi="Angsana New"/>
                <w:sz w:val="30"/>
                <w:szCs w:val="30"/>
              </w:rPr>
              <w:t>,</w:t>
            </w:r>
            <w:r w:rsidRPr="00CC36BA">
              <w:rPr>
                <w:rFonts w:ascii="Angsana New" w:hAnsi="Angsana New"/>
                <w:sz w:val="30"/>
                <w:szCs w:val="30"/>
                <w:lang w:val="en-US"/>
              </w:rPr>
              <w:t>396</w:t>
            </w:r>
            <w:r w:rsidRPr="00CC36BA">
              <w:rPr>
                <w:rFonts w:ascii="Angsana New" w:hAnsi="Angsana New"/>
                <w:sz w:val="30"/>
                <w:szCs w:val="30"/>
              </w:rPr>
              <w:t>,</w:t>
            </w:r>
            <w:r w:rsidRPr="00CC36BA"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  <w:r w:rsidRPr="00CC36B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D1443BA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D77337B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0FEA15E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816904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A69E71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118FC50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(1,364,386)</w:t>
            </w:r>
          </w:p>
        </w:tc>
        <w:tc>
          <w:tcPr>
            <w:tcW w:w="180" w:type="dxa"/>
            <w:shd w:val="clear" w:color="auto" w:fill="auto"/>
          </w:tcPr>
          <w:p w14:paraId="769469CB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6AB7DB1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C01CD55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2F3483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FE382A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  <w:p w14:paraId="08BD9467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CC36BA">
              <w:rPr>
                <w:rFonts w:ascii="Angsana New" w:hAnsi="Angsana New"/>
                <w:sz w:val="30"/>
                <w:szCs w:val="30"/>
              </w:rPr>
              <w:t>(</w:t>
            </w:r>
            <w:r w:rsidRPr="00CC36B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C36BA">
              <w:rPr>
                <w:rFonts w:ascii="Angsana New" w:hAnsi="Angsana New"/>
                <w:sz w:val="30"/>
                <w:szCs w:val="30"/>
              </w:rPr>
              <w:t>,</w:t>
            </w:r>
            <w:r w:rsidRPr="00CC36BA">
              <w:rPr>
                <w:rFonts w:ascii="Angsana New" w:hAnsi="Angsana New"/>
                <w:sz w:val="30"/>
                <w:szCs w:val="30"/>
                <w:lang w:val="en-US"/>
              </w:rPr>
              <w:t>364</w:t>
            </w:r>
            <w:r w:rsidRPr="00CC36BA">
              <w:rPr>
                <w:rFonts w:ascii="Angsana New" w:hAnsi="Angsana New"/>
                <w:sz w:val="30"/>
                <w:szCs w:val="30"/>
              </w:rPr>
              <w:t>,</w:t>
            </w:r>
            <w:r w:rsidRPr="00CC36BA">
              <w:rPr>
                <w:rFonts w:ascii="Angsana New" w:hAnsi="Angsana New"/>
                <w:sz w:val="30"/>
                <w:szCs w:val="30"/>
                <w:lang w:val="en-US"/>
              </w:rPr>
              <w:t>386</w:t>
            </w:r>
            <w:r w:rsidRPr="00CC36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3D4D" w:rsidRPr="00CC36BA" w14:paraId="66D3B9C1" w14:textId="77777777" w:rsidTr="00A20AF7">
        <w:trPr>
          <w:cantSplit/>
        </w:trPr>
        <w:tc>
          <w:tcPr>
            <w:tcW w:w="2430" w:type="dxa"/>
            <w:shd w:val="clear" w:color="auto" w:fill="auto"/>
          </w:tcPr>
          <w:p w14:paraId="6228DE7F" w14:textId="77777777" w:rsidR="008E3D4D" w:rsidRPr="00CC36BA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cs/>
              </w:rPr>
            </w:pPr>
            <w:r w:rsidRPr="00CC36BA">
              <w:rPr>
                <w:cs/>
              </w:rPr>
              <w:t>สินทรัพย์ทางการเงินจากสัญญาซื้อขายเงินตราต่างประเทศล่วงหน้า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54ECA426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56222DE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0E0690D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1,957</w:t>
            </w:r>
          </w:p>
        </w:tc>
        <w:tc>
          <w:tcPr>
            <w:tcW w:w="180" w:type="dxa"/>
          </w:tcPr>
          <w:p w14:paraId="6C2AFFB9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8A13A8B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C4FB458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8C6899B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99E00C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134CC94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19927A7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B92FC00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DA46AC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D5F093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A7B2B2A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233DC86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180" w:type="dxa"/>
            <w:shd w:val="clear" w:color="auto" w:fill="auto"/>
          </w:tcPr>
          <w:p w14:paraId="5A9FDA98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191D1DC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22CBA32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8EFB866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820FA5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9F310A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  <w:p w14:paraId="65292F76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  <w:p w14:paraId="780EB21B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CC36B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C36BA">
              <w:rPr>
                <w:rFonts w:ascii="Angsana New" w:hAnsi="Angsana New"/>
                <w:sz w:val="30"/>
                <w:szCs w:val="30"/>
              </w:rPr>
              <w:t>,</w:t>
            </w:r>
            <w:r w:rsidRPr="00CC36BA">
              <w:rPr>
                <w:rFonts w:ascii="Angsana New" w:hAnsi="Angsana New"/>
                <w:sz w:val="30"/>
                <w:szCs w:val="30"/>
                <w:lang w:val="en-US"/>
              </w:rPr>
              <w:t>957</w:t>
            </w:r>
          </w:p>
        </w:tc>
      </w:tr>
    </w:tbl>
    <w:p w14:paraId="0DE60094" w14:textId="77777777" w:rsidR="00FB609A" w:rsidRPr="00AC3F44" w:rsidRDefault="00FB609A" w:rsidP="003A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sz w:val="14"/>
          <w:szCs w:val="14"/>
        </w:rPr>
      </w:pPr>
    </w:p>
    <w:tbl>
      <w:tblPr>
        <w:tblpPr w:leftFromText="180" w:rightFromText="180" w:vertAnchor="text" w:horzAnchor="margin" w:tblpX="474" w:tblpY="183"/>
        <w:tblW w:w="9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170"/>
        <w:gridCol w:w="180"/>
        <w:gridCol w:w="1170"/>
        <w:gridCol w:w="180"/>
        <w:gridCol w:w="900"/>
        <w:gridCol w:w="180"/>
        <w:gridCol w:w="1170"/>
        <w:gridCol w:w="180"/>
        <w:gridCol w:w="900"/>
        <w:gridCol w:w="180"/>
        <w:gridCol w:w="1170"/>
      </w:tblGrid>
      <w:tr w:rsidR="008E3D4D" w:rsidRPr="00CC36BA" w14:paraId="3F95FD5A" w14:textId="77777777" w:rsidTr="00A20AF7">
        <w:trPr>
          <w:trHeight w:hRule="exact" w:val="359"/>
          <w:tblHeader/>
        </w:trPr>
        <w:tc>
          <w:tcPr>
            <w:tcW w:w="2430" w:type="dxa"/>
            <w:shd w:val="clear" w:color="auto" w:fill="auto"/>
            <w:vAlign w:val="bottom"/>
          </w:tcPr>
          <w:p w14:paraId="475482FA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0319D2B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A67471F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7205B8F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F655AFC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14:paraId="2E604DD0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36B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Pr="00CC36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นเฉพาะกิจการ</w:t>
            </w:r>
          </w:p>
        </w:tc>
      </w:tr>
      <w:tr w:rsidR="008E3D4D" w:rsidRPr="00CC36BA" w14:paraId="6BBCDF8F" w14:textId="77777777" w:rsidTr="00A20AF7">
        <w:trPr>
          <w:trHeight w:val="363"/>
          <w:tblHeader/>
        </w:trPr>
        <w:tc>
          <w:tcPr>
            <w:tcW w:w="2430" w:type="dxa"/>
            <w:shd w:val="clear" w:color="auto" w:fill="auto"/>
            <w:vAlign w:val="bottom"/>
          </w:tcPr>
          <w:p w14:paraId="782548E6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96A8C47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79448DA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B8A7E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E3D4D" w:rsidRPr="00CC36BA" w14:paraId="1A31465E" w14:textId="77777777" w:rsidTr="00A20AF7">
        <w:trPr>
          <w:trHeight w:val="363"/>
          <w:tblHeader/>
        </w:trPr>
        <w:tc>
          <w:tcPr>
            <w:tcW w:w="2430" w:type="dxa"/>
            <w:shd w:val="clear" w:color="auto" w:fill="auto"/>
            <w:vAlign w:val="bottom"/>
          </w:tcPr>
          <w:p w14:paraId="47D95E58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05374C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8275CF0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925469D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 xml:space="preserve"> - </w:t>
            </w:r>
            <w:r w:rsidRPr="00CC36B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2612F6AA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08D9486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287BE6F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CA1756C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922ACEA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507071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2F653F4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EFF7442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91BDFCB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D655B17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4647438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CCB73B6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423187C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16F2130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592DF7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B453C91" w14:textId="77777777" w:rsidR="008E3D4D" w:rsidRPr="00CC36BA" w:rsidRDefault="008E3D4D" w:rsidP="00A20A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E3D4D" w:rsidRPr="00CC36BA" w14:paraId="4E671612" w14:textId="77777777" w:rsidTr="00A20AF7">
        <w:trPr>
          <w:tblHeader/>
        </w:trPr>
        <w:tc>
          <w:tcPr>
            <w:tcW w:w="2430" w:type="dxa"/>
            <w:shd w:val="clear" w:color="auto" w:fill="auto"/>
          </w:tcPr>
          <w:p w14:paraId="6F6546C2" w14:textId="77777777" w:rsidR="008E3D4D" w:rsidRPr="00CC36BA" w:rsidRDefault="008E3D4D" w:rsidP="00A20AF7">
            <w:pPr>
              <w:ind w:left="180" w:hanging="180"/>
              <w:rPr>
                <w:b/>
                <w:bCs/>
                <w:i/>
                <w:iCs/>
              </w:rPr>
            </w:pPr>
          </w:p>
        </w:tc>
        <w:tc>
          <w:tcPr>
            <w:tcW w:w="1170" w:type="dxa"/>
          </w:tcPr>
          <w:p w14:paraId="1B586CAD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A4DE76A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9B39AB0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A4208DC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625ABF3B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C36B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C36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C36B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E3D4D" w:rsidRPr="00CC36BA" w14:paraId="55012AE3" w14:textId="77777777" w:rsidTr="00A20AF7">
        <w:trPr>
          <w:cantSplit/>
          <w:trHeight w:hRule="exact" w:val="377"/>
        </w:trPr>
        <w:tc>
          <w:tcPr>
            <w:tcW w:w="2430" w:type="dxa"/>
            <w:shd w:val="clear" w:color="auto" w:fill="auto"/>
          </w:tcPr>
          <w:p w14:paraId="63C68FFF" w14:textId="01BB49CE" w:rsidR="008E3D4D" w:rsidRPr="00CC36BA" w:rsidRDefault="008E3D4D" w:rsidP="00A20AF7">
            <w:pPr>
              <w:tabs>
                <w:tab w:val="clear" w:pos="227"/>
              </w:tabs>
              <w:ind w:left="370" w:hanging="180"/>
              <w:rPr>
                <w:b/>
                <w:bCs/>
              </w:rPr>
            </w:pPr>
            <w:r w:rsidRPr="00CC36BA">
              <w:rPr>
                <w:b/>
                <w:bCs/>
              </w:rPr>
              <w:t xml:space="preserve">30 </w:t>
            </w:r>
            <w:r w:rsidRPr="00CC36BA">
              <w:rPr>
                <w:rFonts w:hint="cs"/>
                <w:b/>
                <w:bCs/>
                <w:cs/>
              </w:rPr>
              <w:t xml:space="preserve">มิถุนายน </w:t>
            </w:r>
            <w:r w:rsidRPr="00CC36BA">
              <w:rPr>
                <w:b/>
                <w:bCs/>
              </w:rPr>
              <w:t>2564</w:t>
            </w:r>
          </w:p>
        </w:tc>
        <w:tc>
          <w:tcPr>
            <w:tcW w:w="1170" w:type="dxa"/>
          </w:tcPr>
          <w:p w14:paraId="538F1336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E0D5D6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7836B3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D7678F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EACE6F0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24671E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94D352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57BE082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C60AE66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40F4A5C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A473F5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3D4D" w:rsidRPr="00CC36BA" w14:paraId="6D8D011C" w14:textId="77777777" w:rsidTr="00A20AF7">
        <w:trPr>
          <w:cantSplit/>
        </w:trPr>
        <w:tc>
          <w:tcPr>
            <w:tcW w:w="2430" w:type="dxa"/>
            <w:shd w:val="clear" w:color="auto" w:fill="auto"/>
          </w:tcPr>
          <w:p w14:paraId="28D718BD" w14:textId="77777777" w:rsidR="008E3D4D" w:rsidRPr="00CC36BA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b/>
                <w:bCs/>
                <w:i/>
                <w:iCs/>
                <w:spacing w:val="-4"/>
                <w:cs/>
              </w:rPr>
            </w:pPr>
            <w:r w:rsidRPr="00CC36BA">
              <w:rPr>
                <w:rFonts w:hint="cs"/>
                <w:b/>
                <w:bCs/>
                <w:i/>
                <w:iCs/>
                <w:cs/>
              </w:rPr>
              <w:t>สินทรัพย์และหนี้สินทางการเงิน</w:t>
            </w:r>
          </w:p>
        </w:tc>
        <w:tc>
          <w:tcPr>
            <w:tcW w:w="1170" w:type="dxa"/>
          </w:tcPr>
          <w:p w14:paraId="5EDCCF11" w14:textId="77777777" w:rsidR="008E3D4D" w:rsidRPr="00CC36BA" w:rsidRDefault="008E3D4D" w:rsidP="00A20A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5800B928" w14:textId="77777777" w:rsidR="008E3D4D" w:rsidRPr="00CC36BA" w:rsidRDefault="008E3D4D" w:rsidP="00A20A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170" w:type="dxa"/>
          </w:tcPr>
          <w:p w14:paraId="2ECC28A5" w14:textId="77777777" w:rsidR="008E3D4D" w:rsidRPr="00CC36BA" w:rsidRDefault="008E3D4D" w:rsidP="00A20A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6940181B" w14:textId="77777777" w:rsidR="008E3D4D" w:rsidRPr="00CC36BA" w:rsidRDefault="008E3D4D" w:rsidP="00A20AF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5AE9BFAA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6AC043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170" w:type="dxa"/>
            <w:shd w:val="clear" w:color="auto" w:fill="auto"/>
          </w:tcPr>
          <w:p w14:paraId="1E5EAC93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0F3BE6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3079BEBF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9977735" w14:textId="77777777" w:rsidR="008E3D4D" w:rsidRPr="00CC36BA" w:rsidRDefault="008E3D4D" w:rsidP="00A20AF7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170" w:type="dxa"/>
            <w:shd w:val="clear" w:color="auto" w:fill="auto"/>
          </w:tcPr>
          <w:p w14:paraId="52C51394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3D4D" w:rsidRPr="00CC36BA" w14:paraId="0DFAFB0E" w14:textId="77777777" w:rsidTr="00A20AF7">
        <w:trPr>
          <w:cantSplit/>
        </w:trPr>
        <w:tc>
          <w:tcPr>
            <w:tcW w:w="2430" w:type="dxa"/>
            <w:shd w:val="clear" w:color="auto" w:fill="auto"/>
          </w:tcPr>
          <w:p w14:paraId="55708209" w14:textId="77777777" w:rsidR="008E3D4D" w:rsidRPr="00CC36BA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cs/>
              </w:rPr>
            </w:pPr>
            <w:r w:rsidRPr="00CC36BA">
              <w:rPr>
                <w:cs/>
              </w:rPr>
              <w:t>เงินกู้ยืม</w:t>
            </w:r>
            <w:r w:rsidRPr="00CC36BA">
              <w:rPr>
                <w:rFonts w:hint="cs"/>
                <w:cs/>
              </w:rPr>
              <w:t>ระยะยาว</w:t>
            </w:r>
            <w:r w:rsidRPr="00CC36BA">
              <w:rPr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58397EA4" w14:textId="77777777" w:rsidR="008E3D4D" w:rsidRPr="00CC36BA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0BC3E95" w14:textId="77777777" w:rsidR="008E3D4D" w:rsidRPr="00CC36BA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0B9AE46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F8C99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22A182E7" w14:textId="5644BED8" w:rsidR="008E3D4D" w:rsidRPr="00CC36BA" w:rsidRDefault="00D90697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C36BA">
              <w:rPr>
                <w:rFonts w:ascii="Angsana New" w:hAnsi="Angsana New"/>
                <w:sz w:val="30"/>
                <w:szCs w:val="30"/>
              </w:rPr>
              <w:t>(1,048,109)</w:t>
            </w:r>
          </w:p>
        </w:tc>
        <w:tc>
          <w:tcPr>
            <w:tcW w:w="180" w:type="dxa"/>
          </w:tcPr>
          <w:p w14:paraId="2927B009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299141F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A5D4B5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DE0FDF" w14:textId="77777777" w:rsidR="008E3D4D" w:rsidRPr="00CC36BA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13E268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CE1AE7D" w14:textId="0A5C2392" w:rsidR="008E3D4D" w:rsidRPr="00CC36BA" w:rsidRDefault="00D90697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(1,026,929)</w:t>
            </w:r>
          </w:p>
        </w:tc>
        <w:tc>
          <w:tcPr>
            <w:tcW w:w="180" w:type="dxa"/>
            <w:shd w:val="clear" w:color="auto" w:fill="auto"/>
          </w:tcPr>
          <w:p w14:paraId="48EFAACE" w14:textId="77777777" w:rsidR="008E3D4D" w:rsidRPr="00CC36BA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D787FEC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2D04779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528C0E" w14:textId="77777777" w:rsidR="008E3D4D" w:rsidRPr="00CC36BA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D3B72C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D270BC2" w14:textId="1DDCDBC6" w:rsidR="008E3D4D" w:rsidRPr="00CC36BA" w:rsidRDefault="00D90697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(1,026,929)</w:t>
            </w:r>
          </w:p>
        </w:tc>
      </w:tr>
      <w:tr w:rsidR="008E3D4D" w:rsidRPr="00CC36BA" w14:paraId="1EF724EF" w14:textId="77777777" w:rsidTr="00A20AF7">
        <w:trPr>
          <w:cantSplit/>
        </w:trPr>
        <w:tc>
          <w:tcPr>
            <w:tcW w:w="2430" w:type="dxa"/>
            <w:shd w:val="clear" w:color="auto" w:fill="auto"/>
          </w:tcPr>
          <w:p w14:paraId="707DF903" w14:textId="77777777" w:rsidR="008E3D4D" w:rsidRPr="00CC36BA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cs/>
              </w:rPr>
            </w:pPr>
          </w:p>
        </w:tc>
        <w:tc>
          <w:tcPr>
            <w:tcW w:w="1170" w:type="dxa"/>
          </w:tcPr>
          <w:p w14:paraId="2BC6D962" w14:textId="77777777" w:rsidR="008E3D4D" w:rsidRPr="00CC36BA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68E50A8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B8FE85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0904B8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506B67F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D94140F" w14:textId="77777777" w:rsidR="008E3D4D" w:rsidRPr="00CC36BA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D2568B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4EFD32" w14:textId="77777777" w:rsidR="008E3D4D" w:rsidRPr="00CC36BA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55433D2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54ABCD" w14:textId="77777777" w:rsidR="008E3D4D" w:rsidRPr="00CC36BA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4F86E6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E3D4D" w:rsidRPr="00CC36BA" w14:paraId="4D127C5A" w14:textId="77777777" w:rsidTr="00A20AF7">
        <w:trPr>
          <w:cantSplit/>
        </w:trPr>
        <w:tc>
          <w:tcPr>
            <w:tcW w:w="2430" w:type="dxa"/>
            <w:shd w:val="clear" w:color="auto" w:fill="auto"/>
          </w:tcPr>
          <w:p w14:paraId="0A50B693" w14:textId="77777777" w:rsidR="008E3D4D" w:rsidRPr="00CC36BA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cs/>
              </w:rPr>
            </w:pPr>
            <w:r w:rsidRPr="00CC36BA">
              <w:rPr>
                <w:b/>
                <w:bCs/>
              </w:rPr>
              <w:t xml:space="preserve">31 </w:t>
            </w:r>
            <w:r w:rsidRPr="00CC36BA">
              <w:rPr>
                <w:b/>
                <w:bCs/>
                <w:cs/>
              </w:rPr>
              <w:t xml:space="preserve">ธันวาคม </w:t>
            </w:r>
            <w:r w:rsidRPr="00CC36BA">
              <w:rPr>
                <w:b/>
                <w:bCs/>
              </w:rPr>
              <w:t>2563</w:t>
            </w:r>
          </w:p>
        </w:tc>
        <w:tc>
          <w:tcPr>
            <w:tcW w:w="1170" w:type="dxa"/>
          </w:tcPr>
          <w:p w14:paraId="5578DF65" w14:textId="77777777" w:rsidR="008E3D4D" w:rsidRPr="00CC36BA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91F1629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A1EF05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5B81A2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C89167D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30B62A" w14:textId="77777777" w:rsidR="008E3D4D" w:rsidRPr="00CC36BA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C953BC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9E0B0C" w14:textId="77777777" w:rsidR="008E3D4D" w:rsidRPr="00CC36BA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11A843D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14FB71A" w14:textId="77777777" w:rsidR="008E3D4D" w:rsidRPr="00CC36BA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306153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E3D4D" w:rsidRPr="00CC36BA" w14:paraId="3BA1E9ED" w14:textId="77777777" w:rsidTr="00A20AF7">
        <w:trPr>
          <w:cantSplit/>
        </w:trPr>
        <w:tc>
          <w:tcPr>
            <w:tcW w:w="2430" w:type="dxa"/>
            <w:shd w:val="clear" w:color="auto" w:fill="auto"/>
          </w:tcPr>
          <w:p w14:paraId="5939624F" w14:textId="77777777" w:rsidR="008E3D4D" w:rsidRPr="00CC36BA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b/>
                <w:bCs/>
              </w:rPr>
            </w:pPr>
            <w:r w:rsidRPr="00CC36BA">
              <w:rPr>
                <w:rFonts w:hint="cs"/>
                <w:b/>
                <w:bCs/>
                <w:i/>
                <w:iCs/>
                <w:cs/>
              </w:rPr>
              <w:t>สินทรัพย์และหนี้สินทางการเงิน</w:t>
            </w:r>
          </w:p>
        </w:tc>
        <w:tc>
          <w:tcPr>
            <w:tcW w:w="1170" w:type="dxa"/>
          </w:tcPr>
          <w:p w14:paraId="097D53D5" w14:textId="77777777" w:rsidR="008E3D4D" w:rsidRPr="00CC36BA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805D1C5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D3FAC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905970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4C40120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6BCE29" w14:textId="77777777" w:rsidR="008E3D4D" w:rsidRPr="00CC36BA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D0FB2C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409FA0" w14:textId="77777777" w:rsidR="008E3D4D" w:rsidRPr="00CC36BA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E389264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54FB4A" w14:textId="77777777" w:rsidR="008E3D4D" w:rsidRPr="00CC36BA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39348D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E3D4D" w:rsidRPr="00CC36BA" w14:paraId="579AA9A1" w14:textId="77777777" w:rsidTr="00A20AF7">
        <w:trPr>
          <w:cantSplit/>
        </w:trPr>
        <w:tc>
          <w:tcPr>
            <w:tcW w:w="2430" w:type="dxa"/>
            <w:shd w:val="clear" w:color="auto" w:fill="auto"/>
          </w:tcPr>
          <w:p w14:paraId="4D9807BB" w14:textId="77777777" w:rsidR="008E3D4D" w:rsidRPr="00CC36BA" w:rsidRDefault="008E3D4D" w:rsidP="00A20AF7">
            <w:pPr>
              <w:tabs>
                <w:tab w:val="clear" w:pos="227"/>
                <w:tab w:val="decimal" w:pos="510"/>
              </w:tabs>
              <w:ind w:left="370" w:hanging="180"/>
              <w:rPr>
                <w:b/>
                <w:bCs/>
                <w:i/>
                <w:iCs/>
                <w:cs/>
              </w:rPr>
            </w:pPr>
            <w:r w:rsidRPr="00CC36BA">
              <w:rPr>
                <w:cs/>
              </w:rPr>
              <w:t>เงินกู้ยืม</w:t>
            </w:r>
            <w:r w:rsidRPr="00CC36BA">
              <w:rPr>
                <w:rFonts w:hint="cs"/>
                <w:cs/>
              </w:rPr>
              <w:t>ระยะยาว</w:t>
            </w:r>
            <w:r w:rsidRPr="00CC36BA">
              <w:rPr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5C6D7A95" w14:textId="77777777" w:rsidR="008E3D4D" w:rsidRPr="00CC36BA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F048450" w14:textId="77777777" w:rsidR="008E3D4D" w:rsidRPr="00CC36BA" w:rsidRDefault="008E3D4D" w:rsidP="00A20AF7">
            <w:pPr>
              <w:pStyle w:val="acctfourfigures"/>
              <w:tabs>
                <w:tab w:val="decimal" w:pos="731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54D744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D31C41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5DEFA734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C36BA">
              <w:rPr>
                <w:rFonts w:ascii="Angsana New" w:hAnsi="Angsana New"/>
                <w:sz w:val="30"/>
                <w:szCs w:val="30"/>
              </w:rPr>
              <w:t>(1,204,291)</w:t>
            </w:r>
          </w:p>
        </w:tc>
        <w:tc>
          <w:tcPr>
            <w:tcW w:w="180" w:type="dxa"/>
          </w:tcPr>
          <w:p w14:paraId="4DEE5B91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C3BB62C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9C8906D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6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59624B" w14:textId="77777777" w:rsidR="008E3D4D" w:rsidRPr="00CC36BA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1C8FAC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C06457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(1,176,519)</w:t>
            </w:r>
          </w:p>
        </w:tc>
        <w:tc>
          <w:tcPr>
            <w:tcW w:w="180" w:type="dxa"/>
            <w:shd w:val="clear" w:color="auto" w:fill="auto"/>
          </w:tcPr>
          <w:p w14:paraId="4FD659E9" w14:textId="77777777" w:rsidR="008E3D4D" w:rsidRPr="00CC36BA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D442698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A898516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C37E2D" w14:textId="77777777" w:rsidR="008E3D4D" w:rsidRPr="00CC36BA" w:rsidRDefault="008E3D4D" w:rsidP="00A20AF7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CC4E61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EE7A466" w14:textId="77777777" w:rsidR="008E3D4D" w:rsidRPr="00CC36BA" w:rsidRDefault="008E3D4D" w:rsidP="00A20AF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176</w:t>
            </w: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C36BA">
              <w:rPr>
                <w:rFonts w:ascii="Angsana New" w:hAnsi="Angsana New"/>
                <w:sz w:val="30"/>
                <w:szCs w:val="30"/>
                <w:lang w:val="en-US" w:bidi="th-TH"/>
              </w:rPr>
              <w:t>519</w:t>
            </w:r>
            <w:r w:rsidRPr="00CC36B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</w:tbl>
    <w:p w14:paraId="142A3B8B" w14:textId="77777777" w:rsidR="003A2EE9" w:rsidRPr="00CC36BA" w:rsidRDefault="003A2EE9" w:rsidP="002A169E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sz w:val="16"/>
          <w:szCs w:val="16"/>
          <w:lang w:bidi="th-TH"/>
        </w:rPr>
      </w:pPr>
    </w:p>
    <w:p w14:paraId="333B00A4" w14:textId="77777777" w:rsidR="003A2EE9" w:rsidRPr="00CC36BA" w:rsidRDefault="003A2EE9" w:rsidP="003A2EE9">
      <w:pPr>
        <w:pStyle w:val="block"/>
        <w:spacing w:after="0" w:line="240" w:lineRule="atLeast"/>
        <w:ind w:left="72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CC36BA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</w:t>
      </w:r>
    </w:p>
    <w:p w14:paraId="79944F71" w14:textId="77777777" w:rsidR="003A2EE9" w:rsidRPr="00CC36BA" w:rsidRDefault="003A2EE9" w:rsidP="003A2EE9">
      <w:pPr>
        <w:pStyle w:val="block"/>
        <w:spacing w:after="0" w:line="240" w:lineRule="atLeast"/>
        <w:ind w:left="720" w:right="-7"/>
        <w:jc w:val="both"/>
        <w:rPr>
          <w:rFonts w:ascii="Angsana New" w:hAnsi="Angsana New"/>
          <w:sz w:val="16"/>
          <w:szCs w:val="16"/>
          <w:lang w:bidi="th-TH"/>
        </w:rPr>
      </w:pPr>
    </w:p>
    <w:p w14:paraId="49B8A746" w14:textId="77777777" w:rsidR="003A2EE9" w:rsidRPr="00CC36BA" w:rsidRDefault="003A2EE9" w:rsidP="003A2EE9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C36BA">
        <w:rPr>
          <w:rFonts w:ascii="Angsana New" w:hAnsi="Angsana New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CC36BA">
        <w:rPr>
          <w:rFonts w:ascii="Angsana New" w:hAnsi="Angsana New"/>
          <w:sz w:val="30"/>
          <w:szCs w:val="30"/>
          <w:lang w:val="en-US" w:bidi="th-TH"/>
        </w:rPr>
        <w:t xml:space="preserve">2 </w:t>
      </w:r>
    </w:p>
    <w:p w14:paraId="4BF600C5" w14:textId="77777777" w:rsidR="003A2EE9" w:rsidRPr="00CC36BA" w:rsidRDefault="003A2EE9" w:rsidP="003A2EE9">
      <w:pPr>
        <w:pStyle w:val="block"/>
        <w:spacing w:after="0" w:line="240" w:lineRule="atLeast"/>
        <w:ind w:left="0" w:right="-7"/>
        <w:jc w:val="thaiDistribute"/>
        <w:rPr>
          <w:rFonts w:ascii="Angsana New" w:hAnsi="Angsana New"/>
          <w:sz w:val="16"/>
          <w:szCs w:val="16"/>
          <w:lang w:val="en-US" w:bidi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480"/>
      </w:tblGrid>
      <w:tr w:rsidR="008E3D4D" w:rsidRPr="00CC36BA" w14:paraId="72530FBC" w14:textId="77777777" w:rsidTr="00A20AF7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245B5A6A" w14:textId="77777777" w:rsidR="008E3D4D" w:rsidRPr="00CC36BA" w:rsidRDefault="008E3D4D" w:rsidP="00A20AF7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36B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85193" w14:textId="77777777" w:rsidR="008E3D4D" w:rsidRPr="00CC36BA" w:rsidRDefault="008E3D4D" w:rsidP="00A20AF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  <w:shd w:val="clear" w:color="auto" w:fill="auto"/>
            <w:vAlign w:val="bottom"/>
          </w:tcPr>
          <w:p w14:paraId="574E4FAA" w14:textId="77777777" w:rsidR="008E3D4D" w:rsidRPr="00CC36BA" w:rsidRDefault="008E3D4D" w:rsidP="00A20AF7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36B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E3D4D" w:rsidRPr="00CC36BA" w14:paraId="7E0DC37E" w14:textId="77777777" w:rsidTr="00A20AF7">
        <w:tc>
          <w:tcPr>
            <w:tcW w:w="2430" w:type="dxa"/>
            <w:shd w:val="clear" w:color="auto" w:fill="auto"/>
          </w:tcPr>
          <w:p w14:paraId="778F9D79" w14:textId="77777777" w:rsidR="008E3D4D" w:rsidRPr="00CC36BA" w:rsidRDefault="008E3D4D" w:rsidP="00A20AF7">
            <w:pPr>
              <w:ind w:left="160"/>
              <w:rPr>
                <w:cs/>
              </w:rPr>
            </w:pPr>
            <w:r w:rsidRPr="00CC36BA">
              <w:rPr>
                <w:cs/>
              </w:rPr>
              <w:t>สัญญาซื้อขายเงินตราต่าง</w:t>
            </w:r>
            <w:r w:rsidRPr="00CC36BA">
              <w:rPr>
                <w:cs/>
              </w:rPr>
              <w:br/>
              <w:t>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5B9926AA" w14:textId="77777777" w:rsidR="008E3D4D" w:rsidRPr="00CC36BA" w:rsidRDefault="008E3D4D" w:rsidP="00A20AF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  <w:shd w:val="clear" w:color="auto" w:fill="auto"/>
          </w:tcPr>
          <w:p w14:paraId="1D6D1D67" w14:textId="77777777" w:rsidR="008E3D4D" w:rsidRPr="00CC36BA" w:rsidRDefault="008E3D4D" w:rsidP="00A20AF7">
            <w:pPr>
              <w:pStyle w:val="block"/>
              <w:spacing w:after="0" w:line="240" w:lineRule="atLeast"/>
              <w:ind w:left="0" w:right="7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36B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</w:t>
            </w:r>
            <w:r w:rsidRPr="00CC36BA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คุณภาพดีในสกุลเงินที่เกี่ยวข้อง</w:t>
            </w:r>
          </w:p>
        </w:tc>
      </w:tr>
      <w:tr w:rsidR="008E3D4D" w:rsidRPr="00CC36BA" w14:paraId="5D4179D5" w14:textId="77777777" w:rsidTr="00A20AF7">
        <w:tc>
          <w:tcPr>
            <w:tcW w:w="2430" w:type="dxa"/>
            <w:shd w:val="clear" w:color="auto" w:fill="auto"/>
          </w:tcPr>
          <w:p w14:paraId="7111B91F" w14:textId="77777777" w:rsidR="008E3D4D" w:rsidRPr="00CC36BA" w:rsidRDefault="008E3D4D" w:rsidP="00A20AF7">
            <w:pPr>
              <w:ind w:left="160"/>
              <w:rPr>
                <w:cs/>
              </w:rPr>
            </w:pPr>
            <w:r w:rsidRPr="00CC36BA">
              <w:rPr>
                <w:rFonts w:hint="cs"/>
                <w:cs/>
              </w:rPr>
              <w:t>เงินกู้ยืมระยะยาว</w:t>
            </w:r>
          </w:p>
          <w:p w14:paraId="4FF7E04F" w14:textId="77777777" w:rsidR="008E3D4D" w:rsidRPr="00CC36BA" w:rsidRDefault="008E3D4D" w:rsidP="00A20AF7">
            <w:pPr>
              <w:ind w:left="160"/>
            </w:pPr>
          </w:p>
          <w:p w14:paraId="73650EE3" w14:textId="77777777" w:rsidR="008E3D4D" w:rsidRPr="00CC36BA" w:rsidRDefault="008E3D4D" w:rsidP="00A20AF7">
            <w:pPr>
              <w:ind w:left="160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F912A7" w14:textId="77777777" w:rsidR="008E3D4D" w:rsidRPr="00CC36BA" w:rsidRDefault="008E3D4D" w:rsidP="00A20AF7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  <w:shd w:val="clear" w:color="auto" w:fill="auto"/>
          </w:tcPr>
          <w:p w14:paraId="1C4D51A2" w14:textId="77777777" w:rsidR="008E3D4D" w:rsidRPr="00CC36BA" w:rsidRDefault="008E3D4D" w:rsidP="00A20AF7">
            <w:pPr>
              <w:tabs>
                <w:tab w:val="clear" w:pos="6322"/>
              </w:tabs>
              <w:autoSpaceDE w:val="0"/>
              <w:autoSpaceDN w:val="0"/>
              <w:spacing w:line="240" w:lineRule="auto"/>
              <w:ind w:right="-15" w:hanging="12"/>
              <w:jc w:val="thaiDistribute"/>
              <w:rPr>
                <w:rFonts w:ascii="Calibri" w:hAnsi="Calibri"/>
                <w:cs/>
              </w:rPr>
            </w:pPr>
            <w:r w:rsidRPr="00CC36BA">
              <w:rPr>
                <w:i/>
                <w:iCs/>
                <w:cs/>
              </w:rPr>
              <w:t>เทคนิคการเปรียบเทียบราคาตลาด</w:t>
            </w:r>
            <w:r w:rsidRPr="00CC36BA">
              <w:rPr>
                <w:rFonts w:ascii="Times New Roman" w:hAnsi="Times New Roman" w:cs="Times New Roman"/>
                <w:i/>
                <w:iCs/>
              </w:rPr>
              <w:t> </w:t>
            </w:r>
            <w:r w:rsidRPr="00CC36BA">
              <w:rPr>
                <w:cs/>
              </w:rPr>
              <w:t>ประเมินมูลค่ายุติธรรมโดยพิจารณาถึง</w:t>
            </w:r>
            <w:r w:rsidRPr="00CC36BA">
              <w:rPr>
                <w:cs/>
              </w:rPr>
              <w:br/>
              <w:t>ราคาเสนอซื้อขายในปัจจุบันหรือราคาเสนอซื้อขายล่าสุดสำหรับตราสารที่คล้ายคลึงกันในตลาด</w:t>
            </w:r>
          </w:p>
        </w:tc>
      </w:tr>
    </w:tbl>
    <w:p w14:paraId="33BEA029" w14:textId="77777777" w:rsidR="003A2EE9" w:rsidRPr="00CC36BA" w:rsidRDefault="003A2EE9" w:rsidP="003A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b/>
          <w:bCs/>
          <w:sz w:val="24"/>
          <w:szCs w:val="24"/>
        </w:rPr>
      </w:pPr>
    </w:p>
    <w:p w14:paraId="5CD78C85" w14:textId="77777777" w:rsidR="00FB609A" w:rsidRPr="00CC36BA" w:rsidRDefault="00FB609A" w:rsidP="00EC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</w:p>
    <w:p w14:paraId="59306AA6" w14:textId="5372C3EE" w:rsidR="002A32A5" w:rsidRPr="00CC36BA" w:rsidRDefault="00F37350" w:rsidP="00EC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  <w:r w:rsidRPr="00CC36BA">
        <w:rPr>
          <w:b/>
          <w:bCs/>
        </w:rPr>
        <w:lastRenderedPageBreak/>
        <w:t>1</w:t>
      </w:r>
      <w:r w:rsidR="00D31E36">
        <w:rPr>
          <w:b/>
          <w:bCs/>
        </w:rPr>
        <w:t>3</w:t>
      </w:r>
      <w:r w:rsidR="003C6917" w:rsidRPr="00CC36BA">
        <w:rPr>
          <w:b/>
          <w:bCs/>
        </w:rPr>
        <w:tab/>
      </w:r>
      <w:r w:rsidR="002A32A5" w:rsidRPr="00CC36BA">
        <w:rPr>
          <w:b/>
          <w:bCs/>
          <w:cs/>
          <w:lang w:val="en-GB"/>
        </w:rPr>
        <w:t>ภาระผูกพัน</w:t>
      </w:r>
      <w:r w:rsidR="002B35A6" w:rsidRPr="00CC36BA">
        <w:rPr>
          <w:b/>
          <w:bCs/>
          <w:cs/>
          <w:lang w:val="en-GB"/>
        </w:rPr>
        <w:t>ที่มีกับ</w:t>
      </w:r>
      <w:r w:rsidR="007C4105" w:rsidRPr="00CC36BA">
        <w:rPr>
          <w:b/>
          <w:bCs/>
          <w:cs/>
          <w:lang w:val="en-GB"/>
        </w:rPr>
        <w:t>บุคคลหรือกิจการที่ไม่เกี่ยวข้องกัน</w:t>
      </w:r>
    </w:p>
    <w:p w14:paraId="31784357" w14:textId="77777777" w:rsidR="00CD477F" w:rsidRPr="00CC36BA" w:rsidRDefault="00CD477F" w:rsidP="00FB097F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5670"/>
        <w:gridCol w:w="1620"/>
        <w:gridCol w:w="270"/>
        <w:gridCol w:w="1683"/>
      </w:tblGrid>
      <w:tr w:rsidR="00775E1B" w:rsidRPr="00CC36BA" w14:paraId="2F61174D" w14:textId="77777777" w:rsidTr="006A140B">
        <w:trPr>
          <w:tblHeader/>
        </w:trPr>
        <w:tc>
          <w:tcPr>
            <w:tcW w:w="5670" w:type="dxa"/>
          </w:tcPr>
          <w:p w14:paraId="572B63E0" w14:textId="77777777" w:rsidR="0072548F" w:rsidRPr="00CC36BA" w:rsidRDefault="0072548F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i/>
                <w:iCs/>
                <w:color w:val="0000FF"/>
                <w:lang w:val="en-GB"/>
              </w:rPr>
            </w:pPr>
          </w:p>
          <w:p w14:paraId="6DBC1CB2" w14:textId="32F1C484" w:rsidR="00775E1B" w:rsidRPr="00CC36BA" w:rsidRDefault="0072548F" w:rsidP="00EC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43"/>
              <w:jc w:val="thaiDistribute"/>
              <w:rPr>
                <w:b/>
                <w:color w:val="0000FF"/>
              </w:rPr>
            </w:pPr>
            <w:r w:rsidRPr="00CC36BA">
              <w:rPr>
                <w:b/>
                <w:bCs/>
                <w:i/>
                <w:iCs/>
                <w:cs/>
                <w:lang w:val="en-GB"/>
              </w:rPr>
              <w:t xml:space="preserve">ณ วันที่ </w:t>
            </w:r>
            <w:r w:rsidR="00F37350" w:rsidRPr="00CC36BA">
              <w:rPr>
                <w:b/>
                <w:bCs/>
                <w:i/>
                <w:iCs/>
              </w:rPr>
              <w:t>30</w:t>
            </w:r>
            <w:r w:rsidRPr="00CC36BA">
              <w:rPr>
                <w:b/>
                <w:bCs/>
                <w:i/>
                <w:iCs/>
              </w:rPr>
              <w:t xml:space="preserve"> </w:t>
            </w:r>
            <w:r w:rsidRPr="00CC36BA">
              <w:rPr>
                <w:b/>
                <w:bCs/>
                <w:i/>
                <w:iCs/>
                <w:cs/>
                <w:lang w:val="en-GB"/>
              </w:rPr>
              <w:t xml:space="preserve">มิถุนายน </w:t>
            </w:r>
            <w:r w:rsidR="00F37350" w:rsidRPr="00CC36BA">
              <w:rPr>
                <w:b/>
                <w:bCs/>
                <w:i/>
                <w:iCs/>
              </w:rPr>
              <w:t>256</w:t>
            </w:r>
            <w:r w:rsidR="00AC3F44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620" w:type="dxa"/>
          </w:tcPr>
          <w:p w14:paraId="64A5CC6D" w14:textId="77777777" w:rsidR="006A140B" w:rsidRPr="00CC36BA" w:rsidRDefault="006A140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bCs/>
              </w:rPr>
            </w:pPr>
          </w:p>
          <w:p w14:paraId="47A063DD" w14:textId="77777777" w:rsidR="00775E1B" w:rsidRPr="00CC36BA" w:rsidRDefault="00775E1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bCs/>
              </w:rPr>
            </w:pPr>
            <w:r w:rsidRPr="00CC36BA">
              <w:rPr>
                <w:bCs/>
                <w:cs/>
                <w:lang w:val="en-GB"/>
              </w:rPr>
              <w:t>งบการเงินรวม</w:t>
            </w:r>
            <w:r w:rsidRPr="00CC36BA">
              <w:rPr>
                <w:bCs/>
              </w:rPr>
              <w:t xml:space="preserve"> </w:t>
            </w:r>
          </w:p>
        </w:tc>
        <w:tc>
          <w:tcPr>
            <w:tcW w:w="270" w:type="dxa"/>
          </w:tcPr>
          <w:p w14:paraId="6F23EF32" w14:textId="77777777" w:rsidR="00775E1B" w:rsidRPr="00CC36BA" w:rsidRDefault="00775E1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bCs/>
              </w:rPr>
            </w:pPr>
          </w:p>
        </w:tc>
        <w:tc>
          <w:tcPr>
            <w:tcW w:w="1683" w:type="dxa"/>
          </w:tcPr>
          <w:p w14:paraId="509C502B" w14:textId="77777777" w:rsidR="006A140B" w:rsidRPr="00CC36BA" w:rsidRDefault="00775E1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bCs/>
              </w:rPr>
            </w:pPr>
            <w:r w:rsidRPr="00CC36BA">
              <w:rPr>
                <w:bCs/>
                <w:cs/>
                <w:lang w:val="en-GB"/>
              </w:rPr>
              <w:t>งบการเงิน</w:t>
            </w:r>
          </w:p>
          <w:p w14:paraId="17BC56F8" w14:textId="77777777" w:rsidR="00775E1B" w:rsidRPr="00CC36BA" w:rsidRDefault="00775E1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bCs/>
              </w:rPr>
            </w:pPr>
            <w:r w:rsidRPr="00CC36BA">
              <w:rPr>
                <w:bCs/>
                <w:cs/>
                <w:lang w:val="en-GB"/>
              </w:rPr>
              <w:t>เฉพาะกิจการ</w:t>
            </w:r>
            <w:r w:rsidRPr="00CC36BA">
              <w:rPr>
                <w:bCs/>
              </w:rPr>
              <w:t xml:space="preserve"> </w:t>
            </w:r>
          </w:p>
        </w:tc>
      </w:tr>
      <w:tr w:rsidR="006A140B" w:rsidRPr="00CC36BA" w14:paraId="75F4F9E4" w14:textId="77777777" w:rsidTr="006A140B">
        <w:trPr>
          <w:trHeight w:val="164"/>
          <w:tblHeader/>
        </w:trPr>
        <w:tc>
          <w:tcPr>
            <w:tcW w:w="5670" w:type="dxa"/>
          </w:tcPr>
          <w:p w14:paraId="3AC7A915" w14:textId="77777777" w:rsidR="006A140B" w:rsidRPr="00CC36BA" w:rsidRDefault="006A140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bCs/>
                <w:i/>
                <w:iCs/>
              </w:rPr>
            </w:pPr>
          </w:p>
        </w:tc>
        <w:tc>
          <w:tcPr>
            <w:tcW w:w="3573" w:type="dxa"/>
            <w:gridSpan w:val="3"/>
          </w:tcPr>
          <w:p w14:paraId="18AE68BE" w14:textId="77777777" w:rsidR="006A140B" w:rsidRPr="00CC36BA" w:rsidRDefault="006A140B" w:rsidP="00FB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</w:pPr>
            <w:r w:rsidRPr="00CC36BA">
              <w:rPr>
                <w:i/>
                <w:iCs/>
                <w:lang w:val="en-GB"/>
              </w:rPr>
              <w:t>(</w:t>
            </w:r>
            <w:r w:rsidRPr="00CC36BA">
              <w:rPr>
                <w:i/>
                <w:iCs/>
                <w:cs/>
                <w:lang w:val="en-GB"/>
              </w:rPr>
              <w:t>พันบาท)</w:t>
            </w:r>
          </w:p>
        </w:tc>
      </w:tr>
      <w:tr w:rsidR="006A140B" w:rsidRPr="00CC36BA" w14:paraId="070BC141" w14:textId="77777777" w:rsidTr="006A140B">
        <w:tc>
          <w:tcPr>
            <w:tcW w:w="5670" w:type="dxa"/>
          </w:tcPr>
          <w:p w14:paraId="52239ADC" w14:textId="77777777" w:rsidR="006A140B" w:rsidRPr="00CC36BA" w:rsidRDefault="006A140B" w:rsidP="00EC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/>
              <w:rPr>
                <w:b/>
                <w:bCs/>
                <w:i/>
                <w:iCs/>
                <w:cs/>
                <w:lang w:val="en-GB"/>
              </w:rPr>
            </w:pPr>
            <w:r w:rsidRPr="00CC36BA">
              <w:rPr>
                <w:b/>
                <w:bCs/>
                <w:i/>
                <w:iCs/>
                <w:cs/>
                <w:lang w:val="en-GB"/>
              </w:rPr>
              <w:t>ภาระผูกพันสำหรับรายจ่ายฝ่ายทุน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3AF8CDA7" w14:textId="77777777" w:rsidR="006A140B" w:rsidRPr="00CC36BA" w:rsidRDefault="006A140B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</w:pPr>
          </w:p>
        </w:tc>
        <w:tc>
          <w:tcPr>
            <w:tcW w:w="270" w:type="dxa"/>
          </w:tcPr>
          <w:p w14:paraId="75F65070" w14:textId="77777777" w:rsidR="006A140B" w:rsidRPr="00CC36BA" w:rsidRDefault="006A140B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</w:pPr>
          </w:p>
        </w:tc>
        <w:tc>
          <w:tcPr>
            <w:tcW w:w="1683" w:type="dxa"/>
          </w:tcPr>
          <w:p w14:paraId="0578D18D" w14:textId="77777777" w:rsidR="006A140B" w:rsidRPr="00CC36BA" w:rsidRDefault="006A140B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</w:pPr>
          </w:p>
        </w:tc>
      </w:tr>
      <w:tr w:rsidR="002B35F7" w:rsidRPr="00CC36BA" w14:paraId="6DC7EA05" w14:textId="77777777" w:rsidTr="006A140B">
        <w:tc>
          <w:tcPr>
            <w:tcW w:w="5670" w:type="dxa"/>
          </w:tcPr>
          <w:p w14:paraId="69018279" w14:textId="77777777" w:rsidR="002B35F7" w:rsidRPr="00CC36BA" w:rsidRDefault="002B35F7" w:rsidP="00EC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/>
              <w:rPr>
                <w:b/>
                <w:bCs/>
                <w:i/>
                <w:iCs/>
                <w:cs/>
                <w:lang w:val="en-GB"/>
              </w:rPr>
            </w:pPr>
            <w:r w:rsidRPr="00CC36BA">
              <w:rPr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9F74E12" w14:textId="3EFDE54D" w:rsidR="002B35F7" w:rsidRPr="00CC36BA" w:rsidRDefault="006E7E7B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</w:pPr>
            <w:r w:rsidRPr="00CC36BA">
              <w:t>20</w:t>
            </w:r>
            <w:r w:rsidR="00C02371" w:rsidRPr="00CC36BA">
              <w:t>,421</w:t>
            </w:r>
          </w:p>
        </w:tc>
        <w:tc>
          <w:tcPr>
            <w:tcW w:w="270" w:type="dxa"/>
          </w:tcPr>
          <w:p w14:paraId="1F7AFAE2" w14:textId="77777777" w:rsidR="002B35F7" w:rsidRPr="00CC36BA" w:rsidRDefault="002B35F7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4BF76AC5" w14:textId="06EEA496" w:rsidR="002B35F7" w:rsidRPr="00CC36BA" w:rsidRDefault="001C1D4A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140"/>
              <w:jc w:val="right"/>
            </w:pPr>
            <w:r w:rsidRPr="00CC36BA">
              <w:t>3</w:t>
            </w:r>
            <w:r w:rsidR="006E7E7B" w:rsidRPr="00CC36BA">
              <w:t>,438</w:t>
            </w:r>
          </w:p>
        </w:tc>
      </w:tr>
      <w:tr w:rsidR="002B35F7" w:rsidRPr="00CC36BA" w14:paraId="6EDC60BA" w14:textId="77777777" w:rsidTr="006A140B">
        <w:trPr>
          <w:trHeight w:val="101"/>
        </w:trPr>
        <w:tc>
          <w:tcPr>
            <w:tcW w:w="5670" w:type="dxa"/>
          </w:tcPr>
          <w:p w14:paraId="2969B595" w14:textId="77777777" w:rsidR="002B35F7" w:rsidRPr="00CC36BA" w:rsidRDefault="002B35F7" w:rsidP="00EC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/>
              <w:rPr>
                <w:b/>
                <w:bCs/>
                <w:i/>
                <w:iCs/>
                <w:cs/>
                <w:lang w:val="en-GB"/>
              </w:rPr>
            </w:pPr>
            <w:r w:rsidRPr="00CC36BA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7E108" w14:textId="4FFD3428" w:rsidR="002B35F7" w:rsidRPr="00CC36BA" w:rsidRDefault="006E7E7B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b/>
                <w:bCs/>
              </w:rPr>
            </w:pPr>
            <w:r w:rsidRPr="00CC36BA">
              <w:rPr>
                <w:b/>
                <w:bCs/>
              </w:rPr>
              <w:t>20,</w:t>
            </w:r>
            <w:r w:rsidR="006228E2" w:rsidRPr="00CC36BA">
              <w:rPr>
                <w:b/>
                <w:bCs/>
              </w:rPr>
              <w:t>421</w:t>
            </w:r>
          </w:p>
        </w:tc>
        <w:tc>
          <w:tcPr>
            <w:tcW w:w="270" w:type="dxa"/>
          </w:tcPr>
          <w:p w14:paraId="4730C9D2" w14:textId="77777777" w:rsidR="002B35F7" w:rsidRPr="00CC36BA" w:rsidRDefault="002B35F7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24"/>
              <w:rPr>
                <w:b/>
                <w:bCs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</w:tcPr>
          <w:p w14:paraId="35BB55EE" w14:textId="2CDD8FF9" w:rsidR="002B35F7" w:rsidRPr="00CC36BA" w:rsidRDefault="001C1D4A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140"/>
              <w:jc w:val="right"/>
              <w:rPr>
                <w:b/>
                <w:bCs/>
              </w:rPr>
            </w:pPr>
            <w:r w:rsidRPr="00CC36BA">
              <w:rPr>
                <w:b/>
                <w:bCs/>
              </w:rPr>
              <w:t>3</w:t>
            </w:r>
            <w:r w:rsidR="006E7E7B" w:rsidRPr="00CC36BA">
              <w:rPr>
                <w:b/>
                <w:bCs/>
              </w:rPr>
              <w:t>,438</w:t>
            </w:r>
          </w:p>
        </w:tc>
      </w:tr>
      <w:tr w:rsidR="002B35F7" w:rsidRPr="00CC36BA" w14:paraId="040EA834" w14:textId="77777777" w:rsidTr="006A140B">
        <w:trPr>
          <w:trHeight w:val="308"/>
        </w:trPr>
        <w:tc>
          <w:tcPr>
            <w:tcW w:w="5670" w:type="dxa"/>
          </w:tcPr>
          <w:p w14:paraId="1777B489" w14:textId="77777777" w:rsidR="002B35F7" w:rsidRPr="00CC36BA" w:rsidRDefault="002B35F7" w:rsidP="00EC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/>
              <w:rPr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6655B413" w14:textId="77777777" w:rsidR="002B35F7" w:rsidRPr="00CC36BA" w:rsidRDefault="002B35F7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00EA219C" w14:textId="77777777" w:rsidR="002B35F7" w:rsidRPr="00CC36BA" w:rsidRDefault="002B35F7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sz w:val="22"/>
                <w:szCs w:val="22"/>
              </w:rPr>
            </w:pPr>
          </w:p>
        </w:tc>
        <w:tc>
          <w:tcPr>
            <w:tcW w:w="1683" w:type="dxa"/>
          </w:tcPr>
          <w:p w14:paraId="311815F2" w14:textId="77777777" w:rsidR="002B35F7" w:rsidRPr="00CC36BA" w:rsidRDefault="002B35F7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sz w:val="22"/>
                <w:szCs w:val="22"/>
              </w:rPr>
            </w:pPr>
          </w:p>
        </w:tc>
      </w:tr>
      <w:tr w:rsidR="009225A0" w:rsidRPr="00CC36BA" w14:paraId="742DD734" w14:textId="77777777" w:rsidTr="009225A0">
        <w:tc>
          <w:tcPr>
            <w:tcW w:w="5670" w:type="dxa"/>
          </w:tcPr>
          <w:p w14:paraId="06749922" w14:textId="714EAA00" w:rsidR="009225A0" w:rsidRPr="00CC36BA" w:rsidRDefault="009225A0" w:rsidP="00EC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  <w:i/>
                <w:iCs/>
                <w:cs/>
                <w:lang w:val="en-GB"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422357C3" w14:textId="77777777" w:rsidR="009225A0" w:rsidRPr="00CC36BA" w:rsidRDefault="009225A0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after="0" w:line="240" w:lineRule="auto"/>
              <w:ind w:lef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60EAA656" w14:textId="77777777" w:rsidR="009225A0" w:rsidRPr="00CC36BA" w:rsidRDefault="009225A0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b/>
                <w:bCs/>
              </w:rPr>
            </w:pPr>
          </w:p>
        </w:tc>
        <w:tc>
          <w:tcPr>
            <w:tcW w:w="1683" w:type="dxa"/>
          </w:tcPr>
          <w:p w14:paraId="24FC0A8F" w14:textId="77777777" w:rsidR="009225A0" w:rsidRPr="00CC36BA" w:rsidRDefault="009225A0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0"/>
              <w:jc w:val="right"/>
              <w:rPr>
                <w:b/>
                <w:bCs/>
              </w:rPr>
            </w:pPr>
          </w:p>
        </w:tc>
      </w:tr>
      <w:tr w:rsidR="002B35F7" w:rsidRPr="00CC36BA" w14:paraId="63D29F57" w14:textId="77777777" w:rsidTr="00F87335">
        <w:tc>
          <w:tcPr>
            <w:tcW w:w="5670" w:type="dxa"/>
          </w:tcPr>
          <w:p w14:paraId="20D326D2" w14:textId="77777777" w:rsidR="002B35F7" w:rsidRPr="00CC36BA" w:rsidRDefault="002B35F7" w:rsidP="00EC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/>
              <w:rPr>
                <w:cs/>
                <w:lang w:val="en-GB"/>
              </w:rPr>
            </w:pPr>
            <w:r w:rsidRPr="00CC36BA">
              <w:rPr>
                <w:cs/>
                <w:lang w:val="en-GB"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F85127D" w14:textId="3C567E94" w:rsidR="002B35F7" w:rsidRPr="00CC36BA" w:rsidRDefault="006E7E7B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</w:pPr>
            <w:r w:rsidRPr="00CC36BA">
              <w:t>18,759</w:t>
            </w:r>
          </w:p>
        </w:tc>
        <w:tc>
          <w:tcPr>
            <w:tcW w:w="270" w:type="dxa"/>
          </w:tcPr>
          <w:p w14:paraId="0F233B33" w14:textId="77777777" w:rsidR="002B35F7" w:rsidRPr="00CC36BA" w:rsidRDefault="002B35F7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55A2DBAF" w14:textId="3FFED50C" w:rsidR="002B35F7" w:rsidRPr="00CC36BA" w:rsidRDefault="006E7E7B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24"/>
            </w:pPr>
            <w:r w:rsidRPr="00CC36BA">
              <w:t>9,770</w:t>
            </w:r>
          </w:p>
        </w:tc>
      </w:tr>
      <w:tr w:rsidR="002B35F7" w:rsidRPr="00CC36BA" w14:paraId="2C4D71FA" w14:textId="77777777" w:rsidTr="00F87335">
        <w:tc>
          <w:tcPr>
            <w:tcW w:w="5670" w:type="dxa"/>
          </w:tcPr>
          <w:p w14:paraId="2237B37C" w14:textId="77777777" w:rsidR="002B35F7" w:rsidRPr="00CC36BA" w:rsidRDefault="002B35F7" w:rsidP="00EC5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/>
              <w:rPr>
                <w:b/>
                <w:bCs/>
                <w:cs/>
                <w:lang w:val="en-GB"/>
              </w:rPr>
            </w:pPr>
            <w:r w:rsidRPr="00CC36BA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D5E95" w14:textId="47FF3B31" w:rsidR="002B35F7" w:rsidRPr="00CC36BA" w:rsidRDefault="006E7E7B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24"/>
              <w:rPr>
                <w:b/>
                <w:bCs/>
              </w:rPr>
            </w:pPr>
            <w:r w:rsidRPr="00CC36BA">
              <w:rPr>
                <w:b/>
                <w:bCs/>
              </w:rPr>
              <w:t>18,759</w:t>
            </w:r>
          </w:p>
        </w:tc>
        <w:tc>
          <w:tcPr>
            <w:tcW w:w="270" w:type="dxa"/>
          </w:tcPr>
          <w:p w14:paraId="26525F5C" w14:textId="77777777" w:rsidR="002B35F7" w:rsidRPr="00CC36BA" w:rsidRDefault="002B35F7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b/>
                <w:bCs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</w:tcPr>
          <w:p w14:paraId="41210F1C" w14:textId="6DAC8AB7" w:rsidR="002B35F7" w:rsidRPr="00CC36BA" w:rsidRDefault="006E7E7B" w:rsidP="00FB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/>
              <w:rPr>
                <w:b/>
                <w:bCs/>
                <w:cs/>
              </w:rPr>
            </w:pPr>
            <w:r w:rsidRPr="00CC36BA">
              <w:rPr>
                <w:b/>
                <w:bCs/>
              </w:rPr>
              <w:t>9,770</w:t>
            </w:r>
          </w:p>
        </w:tc>
      </w:tr>
    </w:tbl>
    <w:p w14:paraId="2BE94510" w14:textId="3869F640" w:rsidR="00B93A58" w:rsidRPr="00CC36BA" w:rsidRDefault="00282CEF" w:rsidP="000E19BE">
      <w:pPr>
        <w:pStyle w:val="BodyTextIndent"/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4"/>
          <w:tab w:val="left" w:pos="7553"/>
        </w:tabs>
        <w:spacing w:after="0" w:line="240" w:lineRule="auto"/>
        <w:ind w:left="0" w:right="-43"/>
        <w:jc w:val="thaiDistribute"/>
        <w:rPr>
          <w:sz w:val="26"/>
          <w:szCs w:val="26"/>
        </w:rPr>
      </w:pPr>
      <w:r w:rsidRPr="00CC36BA">
        <w:rPr>
          <w:sz w:val="26"/>
          <w:szCs w:val="26"/>
        </w:rPr>
        <w:tab/>
      </w:r>
    </w:p>
    <w:p w14:paraId="2F0B44AA" w14:textId="77777777" w:rsidR="0002136D" w:rsidRPr="00CC36BA" w:rsidRDefault="0002136D" w:rsidP="00EC594C">
      <w:pPr>
        <w:pStyle w:val="BodyTextIndent"/>
        <w:spacing w:after="0" w:line="240" w:lineRule="auto"/>
        <w:ind w:left="720" w:right="-43"/>
        <w:jc w:val="thaiDistribute"/>
        <w:rPr>
          <w:b/>
          <w:bCs/>
          <w:i/>
          <w:iCs/>
        </w:rPr>
      </w:pPr>
      <w:r w:rsidRPr="00CC36BA">
        <w:rPr>
          <w:b/>
          <w:bCs/>
          <w:i/>
          <w:iCs/>
          <w:cs/>
          <w:lang w:val="en-GB"/>
        </w:rPr>
        <w:t>สัญญาบริการ</w:t>
      </w:r>
    </w:p>
    <w:p w14:paraId="5E55FD08" w14:textId="77777777" w:rsidR="0002136D" w:rsidRPr="00CC36BA" w:rsidRDefault="0002136D" w:rsidP="00EC594C">
      <w:pPr>
        <w:pStyle w:val="BodyTextIndent"/>
        <w:spacing w:after="0" w:line="240" w:lineRule="auto"/>
        <w:ind w:left="720" w:right="-43"/>
        <w:jc w:val="thaiDistribute"/>
        <w:rPr>
          <w:sz w:val="24"/>
          <w:szCs w:val="24"/>
        </w:rPr>
      </w:pPr>
    </w:p>
    <w:p w14:paraId="23D8FC7E" w14:textId="77777777" w:rsidR="00266FEC" w:rsidRPr="00FB097F" w:rsidRDefault="0002136D" w:rsidP="00EC594C">
      <w:pPr>
        <w:pStyle w:val="BodyTextIndent"/>
        <w:spacing w:after="0" w:line="240" w:lineRule="auto"/>
        <w:ind w:left="720" w:right="-43"/>
        <w:jc w:val="thaiDistribute"/>
      </w:pPr>
      <w:r w:rsidRPr="00CC36BA">
        <w:rPr>
          <w:cs/>
          <w:lang w:val="en-GB"/>
        </w:rPr>
        <w:t>บริษัทมีภาระผูกพันเกี่ยวกับสัญญาบริการกับบริษัทที่ปรึกษา เพื่อให้คำปรึกษาทางกฎหมายให้แก่บริษัทในการนำบริษัทเข้าจดทะเบียนในตลาดหลักทรัพย์แห่งประเทศไทย ค่าธรรมเนียมบริการดังกล่าวเป็นไปตามที่ระบุในสัญญา</w:t>
      </w:r>
    </w:p>
    <w:p w14:paraId="6A6B0EE0" w14:textId="1C4EB279" w:rsidR="00FD4432" w:rsidRDefault="00FD4432" w:rsidP="000E19BE">
      <w:pPr>
        <w:pStyle w:val="BodyTextIndent"/>
        <w:spacing w:after="0" w:line="240" w:lineRule="auto"/>
        <w:ind w:left="0" w:right="-43"/>
        <w:jc w:val="thaiDistribute"/>
      </w:pPr>
    </w:p>
    <w:p w14:paraId="1CA8A0C2" w14:textId="2B7AB5E7" w:rsidR="006E4E32" w:rsidRPr="006E4E32" w:rsidRDefault="006E4E32" w:rsidP="006E4E32">
      <w:pPr>
        <w:pStyle w:val="BodyTextIndent"/>
        <w:spacing w:after="0" w:line="240" w:lineRule="auto"/>
        <w:ind w:left="720" w:right="-43"/>
        <w:jc w:val="thaiDistribute"/>
        <w:rPr>
          <w:b/>
          <w:bCs/>
          <w:i/>
          <w:iCs/>
          <w:lang w:val="en-GB"/>
        </w:rPr>
      </w:pPr>
      <w:r w:rsidRPr="006E4E32">
        <w:rPr>
          <w:b/>
          <w:bCs/>
          <w:i/>
          <w:iCs/>
          <w:cs/>
          <w:lang w:val="en-GB"/>
        </w:rPr>
        <w:t>สัญญา</w:t>
      </w:r>
      <w:r w:rsidR="00F2487B">
        <w:rPr>
          <w:rFonts w:hint="cs"/>
          <w:b/>
          <w:bCs/>
          <w:i/>
          <w:iCs/>
          <w:cs/>
          <w:lang w:val="en-GB"/>
        </w:rPr>
        <w:t>ให้</w:t>
      </w:r>
      <w:r w:rsidRPr="006E4E32">
        <w:rPr>
          <w:b/>
          <w:bCs/>
          <w:i/>
          <w:iCs/>
          <w:cs/>
          <w:lang w:val="en-GB"/>
        </w:rPr>
        <w:t>เช่าที่ดินปลูกมันสำปะหลังและข้าว</w:t>
      </w:r>
    </w:p>
    <w:p w14:paraId="49C469B7" w14:textId="422EE7D0" w:rsidR="006E4E32" w:rsidRDefault="006E4E32" w:rsidP="006E4E32">
      <w:pPr>
        <w:pStyle w:val="BodyTextIndent"/>
        <w:spacing w:after="0" w:line="240" w:lineRule="auto"/>
        <w:ind w:left="720" w:right="-43"/>
        <w:jc w:val="thaiDistribute"/>
        <w:rPr>
          <w:cs/>
          <w:lang w:val="en-GB"/>
        </w:rPr>
      </w:pPr>
      <w:r>
        <w:rPr>
          <w:rFonts w:ascii="Tahoma" w:hAnsi="Tahoma" w:cs="Tahoma"/>
          <w:color w:val="36393D"/>
          <w:sz w:val="18"/>
          <w:szCs w:val="18"/>
        </w:rPr>
        <w:br/>
      </w:r>
      <w:r w:rsidRPr="006E4E32">
        <w:rPr>
          <w:cs/>
          <w:lang w:val="en-GB"/>
        </w:rPr>
        <w:t>บริษัทย่อยแห่งหน</w:t>
      </w:r>
      <w:r>
        <w:rPr>
          <w:rFonts w:hint="cs"/>
          <w:cs/>
          <w:lang w:val="en-GB"/>
        </w:rPr>
        <w:t>ึ่</w:t>
      </w:r>
      <w:r w:rsidRPr="006E4E32">
        <w:rPr>
          <w:cs/>
          <w:lang w:val="en-GB"/>
        </w:rPr>
        <w:t>ง</w:t>
      </w:r>
      <w:r w:rsidR="00F2487B">
        <w:rPr>
          <w:rFonts w:hint="cs"/>
          <w:cs/>
          <w:lang w:val="en-GB"/>
        </w:rPr>
        <w:t>ได้ทำสัญญาให้เช่าที่ดิน</w:t>
      </w:r>
      <w:r w:rsidR="00F2487B" w:rsidRPr="006E4E32">
        <w:rPr>
          <w:cs/>
          <w:lang w:val="en-GB"/>
        </w:rPr>
        <w:t>เพื่อ</w:t>
      </w:r>
      <w:r w:rsidR="00AC3F44">
        <w:rPr>
          <w:rFonts w:hint="cs"/>
          <w:cs/>
          <w:lang w:val="en-GB"/>
        </w:rPr>
        <w:t>การ</w:t>
      </w:r>
      <w:r w:rsidR="00F2487B" w:rsidRPr="006E4E32">
        <w:rPr>
          <w:cs/>
          <w:lang w:val="en-GB"/>
        </w:rPr>
        <w:t>ปลูกมันสำปะหลังและข้าว</w:t>
      </w:r>
      <w:r w:rsidR="00F2487B">
        <w:rPr>
          <w:rFonts w:hint="cs"/>
          <w:cs/>
          <w:lang w:val="en-GB"/>
        </w:rPr>
        <w:t xml:space="preserve"> และบริษัทย่อยดังกล่าว</w:t>
      </w:r>
      <w:r w:rsidRPr="00CC36BA">
        <w:rPr>
          <w:cs/>
          <w:lang w:val="en-GB"/>
        </w:rPr>
        <w:t>มีภาระผูกพัน</w:t>
      </w:r>
      <w:r>
        <w:rPr>
          <w:rFonts w:hint="cs"/>
          <w:cs/>
          <w:lang w:val="en-GB"/>
        </w:rPr>
        <w:t>ที่จะต้องรับซื้อ</w:t>
      </w:r>
      <w:r w:rsidR="00F2487B" w:rsidRPr="006E4E32">
        <w:rPr>
          <w:cs/>
          <w:lang w:val="en-GB"/>
        </w:rPr>
        <w:t>มันสำปะหลังและข้าว</w:t>
      </w:r>
      <w:r w:rsidR="00F2487B">
        <w:rPr>
          <w:rFonts w:hint="cs"/>
          <w:cs/>
          <w:lang w:val="en-GB"/>
        </w:rPr>
        <w:t>ที่ปลูกได้จากพื้นที่ให้เช่าดังกล่าว โดยราคาเป็นไปตาม</w:t>
      </w:r>
      <w:r w:rsidR="00AC3F44">
        <w:rPr>
          <w:rFonts w:hint="cs"/>
          <w:cs/>
          <w:lang w:val="en-GB"/>
        </w:rPr>
        <w:t>ที่กำหนดไว้ในสัญญา</w:t>
      </w:r>
    </w:p>
    <w:p w14:paraId="39C838B5" w14:textId="77777777" w:rsidR="006E4E32" w:rsidRDefault="006E4E32" w:rsidP="006E4E32">
      <w:pPr>
        <w:pStyle w:val="BodyTextIndent"/>
        <w:spacing w:after="0" w:line="240" w:lineRule="auto"/>
        <w:ind w:left="720" w:right="-43"/>
        <w:jc w:val="thaiDistribute"/>
      </w:pPr>
    </w:p>
    <w:p w14:paraId="52799776" w14:textId="6E92C5EA" w:rsidR="00F2487B" w:rsidRDefault="00F2487B" w:rsidP="00F24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  <w:r w:rsidRPr="00F2487B">
        <w:rPr>
          <w:b/>
          <w:bCs/>
        </w:rPr>
        <w:t>1</w:t>
      </w:r>
      <w:r w:rsidR="00D31E36">
        <w:rPr>
          <w:b/>
          <w:bCs/>
        </w:rPr>
        <w:t>4</w:t>
      </w:r>
      <w:r w:rsidRPr="00F2487B">
        <w:rPr>
          <w:b/>
          <w:bCs/>
        </w:rPr>
        <w:t xml:space="preserve">      </w:t>
      </w:r>
      <w:r w:rsidRPr="00F2487B">
        <w:rPr>
          <w:rFonts w:hint="cs"/>
          <w:b/>
          <w:bCs/>
          <w:cs/>
        </w:rPr>
        <w:t>เหตุการณ์หลังรอบระยะเวลารายงาน</w:t>
      </w:r>
    </w:p>
    <w:p w14:paraId="1DB47158" w14:textId="77777777" w:rsidR="00F2487B" w:rsidRDefault="00F2487B" w:rsidP="00F24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b/>
          <w:bCs/>
        </w:rPr>
      </w:pPr>
    </w:p>
    <w:p w14:paraId="2E6D10E4" w14:textId="58B28ABA" w:rsidR="00F2487B" w:rsidRPr="00F2487B" w:rsidRDefault="00F2487B" w:rsidP="00F2487B">
      <w:pPr>
        <w:pStyle w:val="BodyTextIndent"/>
        <w:spacing w:after="0" w:line="240" w:lineRule="auto"/>
        <w:ind w:left="720" w:right="-43"/>
        <w:jc w:val="thaiDistribute"/>
        <w:rPr>
          <w:lang w:val="en-GB"/>
        </w:rPr>
      </w:pPr>
      <w:r w:rsidRPr="00F2487B">
        <w:rPr>
          <w:rFonts w:hint="cs"/>
          <w:cs/>
          <w:lang w:val="en-GB"/>
        </w:rPr>
        <w:t>เมื่อวันที่</w:t>
      </w:r>
      <w:r w:rsidRPr="00F2487B">
        <w:rPr>
          <w:lang w:val="en-GB"/>
        </w:rPr>
        <w:t xml:space="preserve"> </w:t>
      </w:r>
      <w:r w:rsidR="00E043A8">
        <w:rPr>
          <w:lang w:val="en-GB"/>
        </w:rPr>
        <w:t>1</w:t>
      </w:r>
      <w:r w:rsidR="00B20404">
        <w:rPr>
          <w:lang w:val="en-GB"/>
        </w:rPr>
        <w:t>1</w:t>
      </w:r>
      <w:r w:rsidR="00E043A8">
        <w:rPr>
          <w:lang w:val="en-GB"/>
        </w:rPr>
        <w:t xml:space="preserve"> </w:t>
      </w:r>
      <w:r w:rsidR="00E043A8">
        <w:rPr>
          <w:rFonts w:hint="cs"/>
          <w:cs/>
          <w:lang w:val="en-GB"/>
        </w:rPr>
        <w:t>สิงหาคม</w:t>
      </w:r>
      <w:r w:rsidRPr="00F2487B">
        <w:rPr>
          <w:rFonts w:hint="cs"/>
          <w:cs/>
          <w:lang w:val="en-GB"/>
        </w:rPr>
        <w:t xml:space="preserve"> </w:t>
      </w:r>
      <w:r w:rsidRPr="00F2487B">
        <w:rPr>
          <w:lang w:val="en-GB"/>
        </w:rPr>
        <w:t xml:space="preserve">2564 </w:t>
      </w:r>
      <w:r w:rsidRPr="00F2487B">
        <w:rPr>
          <w:rFonts w:hint="cs"/>
          <w:cs/>
          <w:lang w:val="en-GB"/>
        </w:rPr>
        <w:t>ที่ประชุมคณะกรรมการบร</w:t>
      </w:r>
      <w:r w:rsidR="00E043A8">
        <w:rPr>
          <w:rFonts w:hint="cs"/>
          <w:cs/>
          <w:lang w:val="en-GB"/>
        </w:rPr>
        <w:t>ิษัท</w:t>
      </w:r>
      <w:r w:rsidRPr="00F2487B">
        <w:rPr>
          <w:rFonts w:hint="cs"/>
          <w:cs/>
          <w:lang w:val="en-GB"/>
        </w:rPr>
        <w:t xml:space="preserve"> มีมติอนุมัติจ่ายเงินปันผลระหว่างกาลปี </w:t>
      </w:r>
      <w:r w:rsidRPr="00F2487B">
        <w:rPr>
          <w:lang w:val="en-GB"/>
        </w:rPr>
        <w:t>2564</w:t>
      </w:r>
      <w:r w:rsidRPr="00F2487B">
        <w:rPr>
          <w:rFonts w:hint="cs"/>
          <w:cs/>
          <w:lang w:val="en-GB"/>
        </w:rPr>
        <w:t xml:space="preserve"> จากกำไรสะสมของบริษัท</w:t>
      </w:r>
      <w:r w:rsidRPr="00F2487B">
        <w:rPr>
          <w:lang w:val="en-GB"/>
        </w:rPr>
        <w:t xml:space="preserve"> </w:t>
      </w:r>
      <w:r w:rsidRPr="00F2487B">
        <w:rPr>
          <w:rFonts w:hint="cs"/>
          <w:cs/>
          <w:lang w:val="en-GB"/>
        </w:rPr>
        <w:t>ให้แก่ผู้ถือหุ้นเฉพาะผู้ที่มีสิทธิรับเงินปันผล เป็นจำนวน</w:t>
      </w:r>
      <w:r w:rsidR="0016141E">
        <w:rPr>
          <w:rFonts w:hint="cs"/>
          <w:cs/>
          <w:lang w:val="en-GB"/>
        </w:rPr>
        <w:t>เงิน</w:t>
      </w:r>
      <w:r w:rsidRPr="00F2487B">
        <w:rPr>
          <w:rFonts w:hint="cs"/>
          <w:cs/>
          <w:lang w:val="en-GB"/>
        </w:rPr>
        <w:t xml:space="preserve"> </w:t>
      </w:r>
      <w:r w:rsidRPr="00F2487B">
        <w:rPr>
          <w:lang w:val="en-GB"/>
        </w:rPr>
        <w:t>2</w:t>
      </w:r>
      <w:r w:rsidR="0016141E">
        <w:t>8</w:t>
      </w:r>
      <w:r w:rsidRPr="00F2487B">
        <w:rPr>
          <w:lang w:val="en-GB"/>
        </w:rPr>
        <w:t xml:space="preserve">0 </w:t>
      </w:r>
      <w:r w:rsidRPr="00F2487B">
        <w:rPr>
          <w:rFonts w:hint="cs"/>
          <w:cs/>
          <w:lang w:val="en-GB"/>
        </w:rPr>
        <w:t xml:space="preserve">ล้านบาท </w:t>
      </w:r>
      <w:r w:rsidR="00E043A8">
        <w:rPr>
          <w:rFonts w:hint="cs"/>
          <w:cs/>
          <w:lang w:val="en-GB"/>
        </w:rPr>
        <w:t xml:space="preserve">โดยกำหนดจ่ายในวันที่ </w:t>
      </w:r>
      <w:r w:rsidR="0016141E">
        <w:rPr>
          <w:lang w:val="en-GB"/>
        </w:rPr>
        <w:br/>
      </w:r>
      <w:r w:rsidR="00E043A8">
        <w:t xml:space="preserve">9 </w:t>
      </w:r>
      <w:r w:rsidR="00E043A8">
        <w:rPr>
          <w:rFonts w:hint="cs"/>
          <w:cs/>
        </w:rPr>
        <w:t xml:space="preserve">กันยายน </w:t>
      </w:r>
      <w:r w:rsidR="00E043A8">
        <w:t>2564</w:t>
      </w:r>
      <w:r w:rsidRPr="00F2487B">
        <w:rPr>
          <w:lang w:val="en-GB"/>
        </w:rPr>
        <w:t xml:space="preserve"> </w:t>
      </w:r>
    </w:p>
    <w:p w14:paraId="12219EE8" w14:textId="482AE092" w:rsidR="006E4E32" w:rsidRPr="00F2487B" w:rsidRDefault="006E4E32" w:rsidP="006E4E32">
      <w:pPr>
        <w:pStyle w:val="BodyTextIndent"/>
        <w:spacing w:after="0" w:line="240" w:lineRule="auto"/>
        <w:ind w:left="720" w:right="-43"/>
        <w:jc w:val="thaiDistribute"/>
      </w:pPr>
    </w:p>
    <w:sectPr w:rsidR="006E4E32" w:rsidRPr="00F2487B" w:rsidSect="007970C5">
      <w:footerReference w:type="default" r:id="rId17"/>
      <w:pgSz w:w="11909" w:h="16834" w:code="9"/>
      <w:pgMar w:top="691" w:right="929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3212B" w14:textId="77777777" w:rsidR="008B7F33" w:rsidRDefault="008B7F33">
      <w:r>
        <w:separator/>
      </w:r>
    </w:p>
  </w:endnote>
  <w:endnote w:type="continuationSeparator" w:id="0">
    <w:p w14:paraId="11F24F74" w14:textId="77777777" w:rsidR="008B7F33" w:rsidRDefault="008B7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F792C" w14:textId="17AD8AE9" w:rsidR="002473B3" w:rsidRPr="00ED2966" w:rsidRDefault="002473B3" w:rsidP="00ED2966">
    <w:pPr>
      <w:pStyle w:val="Footer"/>
      <w:jc w:val="center"/>
    </w:pPr>
    <w:r w:rsidRPr="00D5310E">
      <w:fldChar w:fldCharType="begin"/>
    </w:r>
    <w:r w:rsidRPr="00D5310E">
      <w:instrText xml:space="preserve"> PAGE   \* MERGEFORMAT </w:instrText>
    </w:r>
    <w:r w:rsidRPr="00D5310E">
      <w:fldChar w:fldCharType="separate"/>
    </w:r>
    <w:r>
      <w:rPr>
        <w:noProof/>
      </w:rPr>
      <w:t>23</w:t>
    </w:r>
    <w:r w:rsidRPr="00D5310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ADD48" w14:textId="3839C183" w:rsidR="002473B3" w:rsidRPr="00D06851" w:rsidRDefault="002473B3" w:rsidP="00D06851">
    <w:pPr>
      <w:pStyle w:val="Footer"/>
      <w:jc w:val="center"/>
    </w:pPr>
    <w:r w:rsidRPr="00F302B2">
      <w:fldChar w:fldCharType="begin"/>
    </w:r>
    <w:r w:rsidRPr="00F302B2">
      <w:instrText xml:space="preserve"> PAGE   \* MERGEFORMAT </w:instrText>
    </w:r>
    <w:r w:rsidRPr="00F302B2">
      <w:fldChar w:fldCharType="separate"/>
    </w:r>
    <w:r>
      <w:rPr>
        <w:noProof/>
      </w:rPr>
      <w:t>32</w:t>
    </w:r>
    <w:r w:rsidRPr="00F302B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AED83" w14:textId="6F8CC585" w:rsidR="002473B3" w:rsidRPr="00D06851" w:rsidRDefault="002473B3" w:rsidP="00D06851">
    <w:pPr>
      <w:pStyle w:val="Footer"/>
      <w:jc w:val="center"/>
    </w:pPr>
    <w:r w:rsidRPr="00F302B2">
      <w:fldChar w:fldCharType="begin"/>
    </w:r>
    <w:r w:rsidRPr="00F302B2">
      <w:instrText xml:space="preserve"> PAGE   \* MERGEFORMAT </w:instrText>
    </w:r>
    <w:r w:rsidRPr="00F302B2">
      <w:fldChar w:fldCharType="separate"/>
    </w:r>
    <w:r>
      <w:rPr>
        <w:noProof/>
      </w:rPr>
      <w:t>37</w:t>
    </w:r>
    <w:r w:rsidRPr="00F302B2"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5BCD2" w14:textId="77777777" w:rsidR="002473B3" w:rsidRDefault="002473B3" w:rsidP="00D65AAB">
    <w:pPr>
      <w:pStyle w:val="Footer"/>
      <w:jc w:val="center"/>
      <w:rPr>
        <w:lang w:val="en-US"/>
      </w:rPr>
    </w:pPr>
  </w:p>
  <w:p w14:paraId="68A983C0" w14:textId="1DC4C168" w:rsidR="002473B3" w:rsidRPr="00D06851" w:rsidRDefault="002473B3" w:rsidP="00D06851">
    <w:pPr>
      <w:pStyle w:val="Footer"/>
      <w:jc w:val="center"/>
    </w:pPr>
    <w:r w:rsidRPr="00F302B2">
      <w:fldChar w:fldCharType="begin"/>
    </w:r>
    <w:r w:rsidRPr="00F302B2">
      <w:instrText xml:space="preserve"> PAGE   \* MERGEFORMAT </w:instrText>
    </w:r>
    <w:r w:rsidRPr="00F302B2">
      <w:fldChar w:fldCharType="separate"/>
    </w:r>
    <w:r>
      <w:rPr>
        <w:noProof/>
      </w:rPr>
      <w:t>39</w:t>
    </w:r>
    <w:r w:rsidRPr="00F302B2"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D7845" w14:textId="74BD79F5" w:rsidR="002473B3" w:rsidRPr="00D06851" w:rsidRDefault="002473B3" w:rsidP="00D06851">
    <w:pPr>
      <w:pStyle w:val="Footer"/>
      <w:jc w:val="center"/>
    </w:pPr>
    <w:r w:rsidRPr="00F302B2">
      <w:fldChar w:fldCharType="begin"/>
    </w:r>
    <w:r w:rsidRPr="00F302B2">
      <w:instrText xml:space="preserve"> PAGE   \* MERGEFORMAT </w:instrText>
    </w:r>
    <w:r w:rsidRPr="00F302B2">
      <w:fldChar w:fldCharType="separate"/>
    </w:r>
    <w:r>
      <w:rPr>
        <w:noProof/>
      </w:rPr>
      <w:t>46</w:t>
    </w:r>
    <w:r w:rsidRPr="00F302B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F1AA5" w14:textId="77777777" w:rsidR="008B7F33" w:rsidRDefault="008B7F33">
      <w:r>
        <w:separator/>
      </w:r>
    </w:p>
  </w:footnote>
  <w:footnote w:type="continuationSeparator" w:id="0">
    <w:p w14:paraId="1EBF15A4" w14:textId="77777777" w:rsidR="008B7F33" w:rsidRDefault="008B7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00604" w14:textId="77777777" w:rsidR="002473B3" w:rsidRPr="00D06851" w:rsidRDefault="002473B3" w:rsidP="00687E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b/>
        <w:bCs/>
        <w:sz w:val="32"/>
        <w:szCs w:val="32"/>
        <w:cs/>
      </w:rPr>
    </w:pPr>
    <w:r w:rsidRPr="00D06851">
      <w:rPr>
        <w:b/>
        <w:bCs/>
        <w:sz w:val="32"/>
        <w:szCs w:val="32"/>
        <w:cs/>
      </w:rPr>
      <w:t xml:space="preserve">บริษัท </w:t>
    </w:r>
    <w:r w:rsidRPr="006429BB">
      <w:rPr>
        <w:rFonts w:hint="cs"/>
        <w:b/>
        <w:bCs/>
        <w:sz w:val="32"/>
        <w:szCs w:val="32"/>
        <w:cs/>
      </w:rPr>
      <w:t>อุบล ไบโอ</w:t>
    </w:r>
    <w:r w:rsidRPr="006429BB">
      <w:rPr>
        <w:b/>
        <w:bCs/>
        <w:sz w:val="32"/>
        <w:szCs w:val="32"/>
        <w:cs/>
      </w:rPr>
      <w:t xml:space="preserve"> เอทานอล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>จำกัด</w:t>
    </w:r>
    <w:r w:rsidRPr="00BB29C6">
      <w:rPr>
        <w:rFonts w:hint="cs"/>
        <w:b/>
        <w:bCs/>
        <w:sz w:val="32"/>
        <w:szCs w:val="32"/>
        <w:cs/>
      </w:rPr>
      <w:t xml:space="preserve"> </w:t>
    </w:r>
    <w:r w:rsidRPr="00BB29C6">
      <w:rPr>
        <w:b/>
        <w:bCs/>
        <w:sz w:val="32"/>
        <w:szCs w:val="32"/>
      </w:rPr>
      <w:t>(</w:t>
    </w:r>
    <w:r w:rsidRPr="00BB29C6">
      <w:rPr>
        <w:rFonts w:hint="cs"/>
        <w:b/>
        <w:bCs/>
        <w:sz w:val="32"/>
        <w:szCs w:val="32"/>
        <w:cs/>
      </w:rPr>
      <w:t>มหาชน</w:t>
    </w:r>
    <w:r w:rsidRPr="00BB29C6">
      <w:rPr>
        <w:b/>
        <w:bCs/>
        <w:sz w:val="32"/>
        <w:szCs w:val="32"/>
      </w:rPr>
      <w:t>)</w:t>
    </w:r>
    <w:r w:rsidRPr="00BB29C6">
      <w:rPr>
        <w:rFonts w:hint="cs"/>
        <w:b/>
        <w:bCs/>
        <w:sz w:val="32"/>
        <w:szCs w:val="32"/>
        <w:cs/>
      </w:rPr>
      <w:t xml:space="preserve"> </w:t>
    </w:r>
    <w:r w:rsidRPr="00D06851">
      <w:rPr>
        <w:b/>
        <w:bCs/>
        <w:sz w:val="32"/>
        <w:szCs w:val="32"/>
        <w:cs/>
      </w:rPr>
      <w:t>และบริษัทย่อย</w:t>
    </w:r>
  </w:p>
  <w:p w14:paraId="78B375E8" w14:textId="77777777" w:rsidR="002473B3" w:rsidRDefault="002473B3" w:rsidP="00687E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b/>
        <w:bCs/>
        <w:sz w:val="32"/>
        <w:szCs w:val="32"/>
      </w:rPr>
    </w:pPr>
    <w:r w:rsidRPr="00D068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  <w:r w:rsidRPr="00A76FBD">
      <w:rPr>
        <w:rFonts w:hint="cs"/>
        <w:b/>
        <w:bCs/>
        <w:sz w:val="32"/>
        <w:szCs w:val="32"/>
        <w:cs/>
      </w:rPr>
      <w:t>แบบย่อ</w:t>
    </w:r>
  </w:p>
  <w:p w14:paraId="17BF36CD" w14:textId="49A29E2D" w:rsidR="002473B3" w:rsidRPr="008030AB" w:rsidRDefault="002473B3" w:rsidP="00687E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F37350">
      <w:rPr>
        <w:rFonts w:hint="cs"/>
        <w:b/>
        <w:bCs/>
        <w:sz w:val="32"/>
        <w:szCs w:val="32"/>
      </w:rPr>
      <w:t>30</w:t>
    </w:r>
    <w:r>
      <w:rPr>
        <w:rFonts w:hint="cs"/>
        <w:b/>
        <w:bCs/>
        <w:sz w:val="32"/>
        <w:szCs w:val="32"/>
        <w:cs/>
      </w:rPr>
      <w:t xml:space="preserve"> มิถุนายน </w:t>
    </w:r>
    <w:r w:rsidRPr="00F37350">
      <w:rPr>
        <w:rFonts w:hint="cs"/>
        <w:b/>
        <w:bCs/>
        <w:sz w:val="32"/>
        <w:szCs w:val="32"/>
      </w:rPr>
      <w:t>256</w:t>
    </w:r>
    <w:r>
      <w:rPr>
        <w:b/>
        <w:bCs/>
        <w:sz w:val="32"/>
        <w:szCs w:val="32"/>
      </w:rPr>
      <w:t xml:space="preserve">4 </w:t>
    </w:r>
  </w:p>
  <w:p w14:paraId="1DA61125" w14:textId="77777777" w:rsidR="002473B3" w:rsidRPr="00844940" w:rsidRDefault="002473B3" w:rsidP="008449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00"/>
      </w:tabs>
      <w:rPr>
        <w:sz w:val="26"/>
        <w:szCs w:val="26"/>
      </w:rPr>
    </w:pPr>
    <w:r>
      <w:rPr>
        <w:sz w:val="28"/>
        <w:szCs w:val="2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3F683" w14:textId="77777777" w:rsidR="002473B3" w:rsidRPr="003E6798" w:rsidRDefault="002473B3" w:rsidP="00C25B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90"/>
      <w:jc w:val="both"/>
      <w:rPr>
        <w:b/>
        <w:bCs/>
        <w:sz w:val="32"/>
        <w:szCs w:val="32"/>
        <w:cs/>
        <w:lang w:val="th-TH"/>
      </w:rPr>
    </w:pPr>
    <w:r w:rsidRPr="003E6798">
      <w:rPr>
        <w:b/>
        <w:bCs/>
        <w:sz w:val="32"/>
        <w:szCs w:val="32"/>
        <w:cs/>
      </w:rPr>
      <w:t>บ</w:t>
    </w:r>
    <w:r>
      <w:rPr>
        <w:b/>
        <w:bCs/>
        <w:sz w:val="32"/>
        <w:szCs w:val="32"/>
        <w:cs/>
      </w:rPr>
      <w:t>ริษัท อุบล ไบโอ เอทานอล</w:t>
    </w:r>
    <w:r w:rsidRPr="003E6798">
      <w:rPr>
        <w:b/>
        <w:bCs/>
        <w:sz w:val="32"/>
        <w:szCs w:val="32"/>
        <w:cs/>
      </w:rPr>
      <w:t xml:space="preserve"> จำกัด</w:t>
    </w:r>
    <w:r>
      <w:rPr>
        <w:b/>
        <w:bCs/>
        <w:sz w:val="32"/>
        <w:szCs w:val="32"/>
      </w:rPr>
      <w:t xml:space="preserve"> (</w:t>
    </w:r>
    <w:r>
      <w:rPr>
        <w:rFonts w:hint="cs"/>
        <w:b/>
        <w:bCs/>
        <w:sz w:val="32"/>
        <w:szCs w:val="32"/>
        <w:cs/>
      </w:rPr>
      <w:t>มหาชน</w:t>
    </w:r>
    <w:r>
      <w:rPr>
        <w:b/>
        <w:bCs/>
        <w:sz w:val="32"/>
        <w:szCs w:val="32"/>
      </w:rPr>
      <w:t>)</w:t>
    </w:r>
    <w:r w:rsidRPr="003E6798">
      <w:rPr>
        <w:b/>
        <w:bCs/>
        <w:sz w:val="32"/>
        <w:szCs w:val="32"/>
        <w:cs/>
      </w:rPr>
      <w:t xml:space="preserve"> และบริษัทย่อย</w:t>
    </w:r>
  </w:p>
  <w:p w14:paraId="5BE4B610" w14:textId="77777777" w:rsidR="002473B3" w:rsidRDefault="002473B3" w:rsidP="00C25B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90"/>
      <w:jc w:val="both"/>
      <w:rPr>
        <w:b/>
        <w:bCs/>
        <w:sz w:val="32"/>
        <w:szCs w:val="32"/>
        <w:cs/>
      </w:rPr>
    </w:pPr>
    <w:r w:rsidRPr="003E6798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</w:t>
    </w:r>
    <w:r w:rsidRPr="000828AE">
      <w:rPr>
        <w:rFonts w:hint="cs"/>
        <w:b/>
        <w:bCs/>
        <w:sz w:val="32"/>
        <w:szCs w:val="32"/>
        <w:cs/>
      </w:rPr>
      <w:t>กาลแบบย่อ</w:t>
    </w:r>
  </w:p>
  <w:p w14:paraId="70295FAC" w14:textId="4272C086" w:rsidR="002473B3" w:rsidRPr="00D06851" w:rsidRDefault="002473B3" w:rsidP="00C25B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90"/>
      <w:jc w:val="both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F37350">
      <w:rPr>
        <w:rFonts w:hint="cs"/>
        <w:b/>
        <w:bCs/>
        <w:sz w:val="32"/>
        <w:szCs w:val="32"/>
      </w:rPr>
      <w:t>30</w:t>
    </w:r>
    <w:r>
      <w:rPr>
        <w:rFonts w:hint="cs"/>
        <w:b/>
        <w:bCs/>
        <w:sz w:val="32"/>
        <w:szCs w:val="32"/>
        <w:cs/>
      </w:rPr>
      <w:t xml:space="preserve"> มิถุนายน </w:t>
    </w:r>
    <w:r w:rsidRPr="00F37350">
      <w:rPr>
        <w:rFonts w:hint="cs"/>
        <w:b/>
        <w:bCs/>
        <w:sz w:val="32"/>
        <w:szCs w:val="32"/>
      </w:rPr>
      <w:t>256</w:t>
    </w:r>
    <w:r>
      <w:rPr>
        <w:b/>
        <w:bCs/>
        <w:sz w:val="32"/>
        <w:szCs w:val="32"/>
      </w:rPr>
      <w:t xml:space="preserve">4 </w:t>
    </w:r>
    <w:r>
      <w:rPr>
        <w:rFonts w:hint="cs"/>
        <w:b/>
        <w:bCs/>
        <w:sz w:val="32"/>
        <w:szCs w:val="32"/>
        <w:cs/>
      </w:rPr>
      <w:t>(ไม่ได้ตรวจสอบ)</w:t>
    </w:r>
  </w:p>
  <w:p w14:paraId="7E483DD8" w14:textId="77777777" w:rsidR="002473B3" w:rsidRPr="00381B54" w:rsidRDefault="002473B3" w:rsidP="005A5C14">
    <w:pPr>
      <w:pStyle w:val="Header"/>
      <w:rPr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C152E" w14:textId="77777777" w:rsidR="002473B3" w:rsidRDefault="002473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9BC4F" w14:textId="77777777" w:rsidR="002473B3" w:rsidRPr="003E6798" w:rsidRDefault="002473B3" w:rsidP="00E073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 w:hanging="180"/>
      <w:jc w:val="both"/>
      <w:rPr>
        <w:b/>
        <w:bCs/>
        <w:sz w:val="32"/>
        <w:szCs w:val="32"/>
        <w:cs/>
        <w:lang w:val="th-TH"/>
      </w:rPr>
    </w:pPr>
    <w:r w:rsidRPr="003E6798">
      <w:rPr>
        <w:b/>
        <w:bCs/>
        <w:sz w:val="32"/>
        <w:szCs w:val="32"/>
        <w:cs/>
      </w:rPr>
      <w:t>บ</w:t>
    </w:r>
    <w:r>
      <w:rPr>
        <w:b/>
        <w:bCs/>
        <w:sz w:val="32"/>
        <w:szCs w:val="32"/>
        <w:cs/>
      </w:rPr>
      <w:t>ริษัท อุบล ไบโอ เอทานอล</w:t>
    </w:r>
    <w:r w:rsidRPr="003E6798">
      <w:rPr>
        <w:b/>
        <w:bCs/>
        <w:sz w:val="32"/>
        <w:szCs w:val="32"/>
        <w:cs/>
      </w:rPr>
      <w:t xml:space="preserve"> จำกัด</w:t>
    </w:r>
    <w:r>
      <w:rPr>
        <w:b/>
        <w:bCs/>
        <w:sz w:val="32"/>
        <w:szCs w:val="32"/>
      </w:rPr>
      <w:t xml:space="preserve"> (</w:t>
    </w:r>
    <w:r>
      <w:rPr>
        <w:rFonts w:hint="cs"/>
        <w:b/>
        <w:bCs/>
        <w:sz w:val="32"/>
        <w:szCs w:val="32"/>
        <w:cs/>
      </w:rPr>
      <w:t>มหาชน</w:t>
    </w:r>
    <w:r>
      <w:rPr>
        <w:b/>
        <w:bCs/>
        <w:sz w:val="32"/>
        <w:szCs w:val="32"/>
      </w:rPr>
      <w:t>)</w:t>
    </w:r>
    <w:r w:rsidRPr="003E6798">
      <w:rPr>
        <w:b/>
        <w:bCs/>
        <w:sz w:val="32"/>
        <w:szCs w:val="32"/>
        <w:cs/>
      </w:rPr>
      <w:t xml:space="preserve"> และบริษัทย่อย</w:t>
    </w:r>
  </w:p>
  <w:p w14:paraId="7C69D220" w14:textId="77777777" w:rsidR="002473B3" w:rsidRDefault="002473B3" w:rsidP="00E073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 w:hanging="180"/>
      <w:jc w:val="both"/>
      <w:rPr>
        <w:b/>
        <w:bCs/>
        <w:sz w:val="32"/>
        <w:szCs w:val="32"/>
        <w:cs/>
      </w:rPr>
    </w:pPr>
    <w:r w:rsidRPr="003E6798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</w:t>
    </w:r>
    <w:r w:rsidRPr="00FB097F">
      <w:rPr>
        <w:rFonts w:hint="cs"/>
        <w:b/>
        <w:bCs/>
        <w:sz w:val="32"/>
        <w:szCs w:val="32"/>
        <w:cs/>
      </w:rPr>
      <w:t>กาลแบบย่อ</w:t>
    </w:r>
  </w:p>
  <w:p w14:paraId="02AF1502" w14:textId="7CD28AAA" w:rsidR="002473B3" w:rsidRPr="00D06851" w:rsidRDefault="002473B3" w:rsidP="00E073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 w:hanging="180"/>
      <w:jc w:val="both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F37350">
      <w:rPr>
        <w:rFonts w:hint="cs"/>
        <w:b/>
        <w:bCs/>
        <w:sz w:val="32"/>
        <w:szCs w:val="32"/>
      </w:rPr>
      <w:t>30</w:t>
    </w:r>
    <w:r>
      <w:rPr>
        <w:rFonts w:hint="cs"/>
        <w:b/>
        <w:bCs/>
        <w:sz w:val="32"/>
        <w:szCs w:val="32"/>
        <w:cs/>
      </w:rPr>
      <w:t xml:space="preserve"> มิถุนายน </w:t>
    </w:r>
    <w:r w:rsidRPr="00F37350">
      <w:rPr>
        <w:rFonts w:hint="cs"/>
        <w:b/>
        <w:bCs/>
        <w:sz w:val="32"/>
        <w:szCs w:val="32"/>
      </w:rPr>
      <w:t>256</w:t>
    </w:r>
    <w:r>
      <w:rPr>
        <w:b/>
        <w:bCs/>
        <w:sz w:val="32"/>
        <w:szCs w:val="32"/>
      </w:rPr>
      <w:t xml:space="preserve">4 </w:t>
    </w:r>
    <w:r>
      <w:rPr>
        <w:rFonts w:hint="cs"/>
        <w:b/>
        <w:bCs/>
        <w:sz w:val="32"/>
        <w:szCs w:val="32"/>
        <w:cs/>
      </w:rPr>
      <w:t>(ไม่ได้ตรวจสอบ)</w:t>
    </w:r>
  </w:p>
  <w:p w14:paraId="11C5991D" w14:textId="77777777" w:rsidR="002473B3" w:rsidRPr="00381B54" w:rsidRDefault="002473B3" w:rsidP="005A5C14">
    <w:pPr>
      <w:pStyle w:val="Header"/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EF6CF" w14:textId="77777777" w:rsidR="002473B3" w:rsidRDefault="002473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09CE"/>
    <w:multiLevelType w:val="hybridMultilevel"/>
    <w:tmpl w:val="FA6A7402"/>
    <w:lvl w:ilvl="0" w:tplc="0FA0EE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F978267E"/>
    <w:lvl w:ilvl="0" w:tplc="2A42785C">
      <w:start w:val="1"/>
      <w:numFmt w:val="thaiLetters"/>
      <w:lvlText w:val="(%1)"/>
      <w:lvlJc w:val="left"/>
      <w:pPr>
        <w:ind w:left="144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3004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4796" w:hanging="360"/>
      </w:pPr>
    </w:lvl>
    <w:lvl w:ilvl="2" w:tplc="0409001B" w:tentative="1">
      <w:start w:val="1"/>
      <w:numFmt w:val="lowerRoman"/>
      <w:lvlText w:val="%3."/>
      <w:lvlJc w:val="right"/>
      <w:pPr>
        <w:ind w:left="5516" w:hanging="180"/>
      </w:pPr>
    </w:lvl>
    <w:lvl w:ilvl="3" w:tplc="0409000F" w:tentative="1">
      <w:start w:val="1"/>
      <w:numFmt w:val="decimal"/>
      <w:lvlText w:val="%4."/>
      <w:lvlJc w:val="left"/>
      <w:pPr>
        <w:ind w:left="6236" w:hanging="360"/>
      </w:pPr>
    </w:lvl>
    <w:lvl w:ilvl="4" w:tplc="04090019" w:tentative="1">
      <w:start w:val="1"/>
      <w:numFmt w:val="lowerLetter"/>
      <w:lvlText w:val="%5."/>
      <w:lvlJc w:val="left"/>
      <w:pPr>
        <w:ind w:left="6956" w:hanging="360"/>
      </w:pPr>
    </w:lvl>
    <w:lvl w:ilvl="5" w:tplc="0409001B" w:tentative="1">
      <w:start w:val="1"/>
      <w:numFmt w:val="lowerRoman"/>
      <w:lvlText w:val="%6."/>
      <w:lvlJc w:val="right"/>
      <w:pPr>
        <w:ind w:left="7676" w:hanging="180"/>
      </w:pPr>
    </w:lvl>
    <w:lvl w:ilvl="6" w:tplc="0409000F" w:tentative="1">
      <w:start w:val="1"/>
      <w:numFmt w:val="decimal"/>
      <w:lvlText w:val="%7."/>
      <w:lvlJc w:val="left"/>
      <w:pPr>
        <w:ind w:left="8396" w:hanging="360"/>
      </w:pPr>
    </w:lvl>
    <w:lvl w:ilvl="7" w:tplc="04090019" w:tentative="1">
      <w:start w:val="1"/>
      <w:numFmt w:val="lowerLetter"/>
      <w:lvlText w:val="%8."/>
      <w:lvlJc w:val="left"/>
      <w:pPr>
        <w:ind w:left="9116" w:hanging="360"/>
      </w:pPr>
    </w:lvl>
    <w:lvl w:ilvl="8" w:tplc="0409001B" w:tentative="1">
      <w:start w:val="1"/>
      <w:numFmt w:val="lowerRoman"/>
      <w:lvlText w:val="%9."/>
      <w:lvlJc w:val="right"/>
      <w:pPr>
        <w:ind w:left="9836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CF176DE"/>
    <w:multiLevelType w:val="hybridMultilevel"/>
    <w:tmpl w:val="10D04560"/>
    <w:lvl w:ilvl="0" w:tplc="1304C480"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8C41E4"/>
    <w:multiLevelType w:val="hybridMultilevel"/>
    <w:tmpl w:val="B956C152"/>
    <w:lvl w:ilvl="0" w:tplc="1D12AEA0"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8"/>
  </w:num>
  <w:num w:numId="11">
    <w:abstractNumId w:val="9"/>
  </w:num>
  <w:num w:numId="1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27452"/>
    <w:rsid w:val="000009A9"/>
    <w:rsid w:val="000009D0"/>
    <w:rsid w:val="00000AEC"/>
    <w:rsid w:val="00000D55"/>
    <w:rsid w:val="000012A5"/>
    <w:rsid w:val="000013DC"/>
    <w:rsid w:val="00001526"/>
    <w:rsid w:val="00001EAB"/>
    <w:rsid w:val="00001ED7"/>
    <w:rsid w:val="00001FFD"/>
    <w:rsid w:val="00002E85"/>
    <w:rsid w:val="00004ABF"/>
    <w:rsid w:val="000051AC"/>
    <w:rsid w:val="000051ED"/>
    <w:rsid w:val="0000574B"/>
    <w:rsid w:val="00005F7C"/>
    <w:rsid w:val="000063C4"/>
    <w:rsid w:val="00006DC0"/>
    <w:rsid w:val="00007071"/>
    <w:rsid w:val="00007B53"/>
    <w:rsid w:val="00007F2D"/>
    <w:rsid w:val="000101C1"/>
    <w:rsid w:val="000103F7"/>
    <w:rsid w:val="00010B80"/>
    <w:rsid w:val="000111E9"/>
    <w:rsid w:val="000111F3"/>
    <w:rsid w:val="000112EF"/>
    <w:rsid w:val="000114E1"/>
    <w:rsid w:val="00011617"/>
    <w:rsid w:val="00011951"/>
    <w:rsid w:val="00011CAC"/>
    <w:rsid w:val="00012476"/>
    <w:rsid w:val="00013A1C"/>
    <w:rsid w:val="00013E9F"/>
    <w:rsid w:val="00014114"/>
    <w:rsid w:val="0001432E"/>
    <w:rsid w:val="00014BB4"/>
    <w:rsid w:val="00014C35"/>
    <w:rsid w:val="00015A4A"/>
    <w:rsid w:val="00015FBF"/>
    <w:rsid w:val="0001604C"/>
    <w:rsid w:val="00016163"/>
    <w:rsid w:val="000164C3"/>
    <w:rsid w:val="00016F32"/>
    <w:rsid w:val="000175CD"/>
    <w:rsid w:val="00017787"/>
    <w:rsid w:val="00020317"/>
    <w:rsid w:val="0002078F"/>
    <w:rsid w:val="00020B40"/>
    <w:rsid w:val="00021242"/>
    <w:rsid w:val="000212A0"/>
    <w:rsid w:val="0002136D"/>
    <w:rsid w:val="00021396"/>
    <w:rsid w:val="000213A9"/>
    <w:rsid w:val="00021A10"/>
    <w:rsid w:val="00022AA7"/>
    <w:rsid w:val="00022D65"/>
    <w:rsid w:val="00022DCA"/>
    <w:rsid w:val="00024CAB"/>
    <w:rsid w:val="00024E75"/>
    <w:rsid w:val="0002525C"/>
    <w:rsid w:val="0002548E"/>
    <w:rsid w:val="0002573F"/>
    <w:rsid w:val="00025AB1"/>
    <w:rsid w:val="00026A55"/>
    <w:rsid w:val="00026AF2"/>
    <w:rsid w:val="000271D3"/>
    <w:rsid w:val="000274C6"/>
    <w:rsid w:val="000278D7"/>
    <w:rsid w:val="00027E03"/>
    <w:rsid w:val="00027F90"/>
    <w:rsid w:val="00030640"/>
    <w:rsid w:val="00030790"/>
    <w:rsid w:val="00030AE9"/>
    <w:rsid w:val="00030C06"/>
    <w:rsid w:val="00030D78"/>
    <w:rsid w:val="000318E9"/>
    <w:rsid w:val="0003286F"/>
    <w:rsid w:val="00032BC3"/>
    <w:rsid w:val="00032FA7"/>
    <w:rsid w:val="00033E6B"/>
    <w:rsid w:val="00034704"/>
    <w:rsid w:val="00035A33"/>
    <w:rsid w:val="00035EB0"/>
    <w:rsid w:val="00036095"/>
    <w:rsid w:val="000362C1"/>
    <w:rsid w:val="00036492"/>
    <w:rsid w:val="0003773D"/>
    <w:rsid w:val="00037CB7"/>
    <w:rsid w:val="0004071A"/>
    <w:rsid w:val="00041353"/>
    <w:rsid w:val="000413CA"/>
    <w:rsid w:val="00041501"/>
    <w:rsid w:val="000419C5"/>
    <w:rsid w:val="000423E1"/>
    <w:rsid w:val="000429FE"/>
    <w:rsid w:val="00042F76"/>
    <w:rsid w:val="00042FF1"/>
    <w:rsid w:val="0004309E"/>
    <w:rsid w:val="000431F5"/>
    <w:rsid w:val="00043231"/>
    <w:rsid w:val="000435BD"/>
    <w:rsid w:val="00043F48"/>
    <w:rsid w:val="0004589E"/>
    <w:rsid w:val="00045D2A"/>
    <w:rsid w:val="00045F9A"/>
    <w:rsid w:val="00046094"/>
    <w:rsid w:val="00046637"/>
    <w:rsid w:val="00046744"/>
    <w:rsid w:val="00046D57"/>
    <w:rsid w:val="00047261"/>
    <w:rsid w:val="000477BF"/>
    <w:rsid w:val="00047F34"/>
    <w:rsid w:val="000503EE"/>
    <w:rsid w:val="00050918"/>
    <w:rsid w:val="00050DDC"/>
    <w:rsid w:val="0005113F"/>
    <w:rsid w:val="00051554"/>
    <w:rsid w:val="00051689"/>
    <w:rsid w:val="000517FB"/>
    <w:rsid w:val="00051DA6"/>
    <w:rsid w:val="00052273"/>
    <w:rsid w:val="000524A7"/>
    <w:rsid w:val="00052552"/>
    <w:rsid w:val="00052C40"/>
    <w:rsid w:val="00052DD7"/>
    <w:rsid w:val="000532C7"/>
    <w:rsid w:val="00054AFA"/>
    <w:rsid w:val="00055049"/>
    <w:rsid w:val="000557FD"/>
    <w:rsid w:val="00055B53"/>
    <w:rsid w:val="000560C0"/>
    <w:rsid w:val="000573FC"/>
    <w:rsid w:val="00057477"/>
    <w:rsid w:val="00057A90"/>
    <w:rsid w:val="00057D83"/>
    <w:rsid w:val="00057DF6"/>
    <w:rsid w:val="000605AA"/>
    <w:rsid w:val="00060D20"/>
    <w:rsid w:val="000611BE"/>
    <w:rsid w:val="000616A6"/>
    <w:rsid w:val="000616E9"/>
    <w:rsid w:val="00061CFB"/>
    <w:rsid w:val="00061F01"/>
    <w:rsid w:val="00062208"/>
    <w:rsid w:val="000625D9"/>
    <w:rsid w:val="00062BC9"/>
    <w:rsid w:val="00062D26"/>
    <w:rsid w:val="00062FBE"/>
    <w:rsid w:val="0006383D"/>
    <w:rsid w:val="000648F6"/>
    <w:rsid w:val="00064FA8"/>
    <w:rsid w:val="000651AC"/>
    <w:rsid w:val="000653AF"/>
    <w:rsid w:val="000653FC"/>
    <w:rsid w:val="00065CF5"/>
    <w:rsid w:val="00066B54"/>
    <w:rsid w:val="00066B6F"/>
    <w:rsid w:val="00066DDC"/>
    <w:rsid w:val="0006752A"/>
    <w:rsid w:val="000676FC"/>
    <w:rsid w:val="0007042C"/>
    <w:rsid w:val="000719C5"/>
    <w:rsid w:val="00071E67"/>
    <w:rsid w:val="00072294"/>
    <w:rsid w:val="00072E15"/>
    <w:rsid w:val="00072E7E"/>
    <w:rsid w:val="00073035"/>
    <w:rsid w:val="0007303F"/>
    <w:rsid w:val="000736C5"/>
    <w:rsid w:val="00073AC9"/>
    <w:rsid w:val="00073EB8"/>
    <w:rsid w:val="0007476D"/>
    <w:rsid w:val="00074835"/>
    <w:rsid w:val="00074E88"/>
    <w:rsid w:val="00075154"/>
    <w:rsid w:val="0007528C"/>
    <w:rsid w:val="0007543A"/>
    <w:rsid w:val="00075471"/>
    <w:rsid w:val="00075929"/>
    <w:rsid w:val="00075FFB"/>
    <w:rsid w:val="00076076"/>
    <w:rsid w:val="000767C2"/>
    <w:rsid w:val="00076B7A"/>
    <w:rsid w:val="00076E5A"/>
    <w:rsid w:val="000806A1"/>
    <w:rsid w:val="00080807"/>
    <w:rsid w:val="0008126C"/>
    <w:rsid w:val="000818D2"/>
    <w:rsid w:val="000820FD"/>
    <w:rsid w:val="000823F8"/>
    <w:rsid w:val="00082409"/>
    <w:rsid w:val="000828AE"/>
    <w:rsid w:val="00083DBF"/>
    <w:rsid w:val="00084AC5"/>
    <w:rsid w:val="000856E0"/>
    <w:rsid w:val="000865C9"/>
    <w:rsid w:val="00086B38"/>
    <w:rsid w:val="00086C88"/>
    <w:rsid w:val="00086EE9"/>
    <w:rsid w:val="000874C2"/>
    <w:rsid w:val="00087A0E"/>
    <w:rsid w:val="00087BA3"/>
    <w:rsid w:val="00087C6E"/>
    <w:rsid w:val="00087D54"/>
    <w:rsid w:val="00087DB5"/>
    <w:rsid w:val="00090235"/>
    <w:rsid w:val="00090340"/>
    <w:rsid w:val="00090A9D"/>
    <w:rsid w:val="00090B4C"/>
    <w:rsid w:val="0009181C"/>
    <w:rsid w:val="00091C1F"/>
    <w:rsid w:val="00091C35"/>
    <w:rsid w:val="0009207C"/>
    <w:rsid w:val="0009268A"/>
    <w:rsid w:val="00092F99"/>
    <w:rsid w:val="00093356"/>
    <w:rsid w:val="0009354C"/>
    <w:rsid w:val="00093876"/>
    <w:rsid w:val="00093AD3"/>
    <w:rsid w:val="00093E7C"/>
    <w:rsid w:val="00094022"/>
    <w:rsid w:val="00094157"/>
    <w:rsid w:val="000942B8"/>
    <w:rsid w:val="000948AF"/>
    <w:rsid w:val="00094D46"/>
    <w:rsid w:val="00094D86"/>
    <w:rsid w:val="00094F1C"/>
    <w:rsid w:val="000954E8"/>
    <w:rsid w:val="00096183"/>
    <w:rsid w:val="0009676A"/>
    <w:rsid w:val="00097089"/>
    <w:rsid w:val="0009739C"/>
    <w:rsid w:val="000973F7"/>
    <w:rsid w:val="00097EAE"/>
    <w:rsid w:val="000A0189"/>
    <w:rsid w:val="000A077C"/>
    <w:rsid w:val="000A0A76"/>
    <w:rsid w:val="000A0AE0"/>
    <w:rsid w:val="000A0F7D"/>
    <w:rsid w:val="000A11E2"/>
    <w:rsid w:val="000A1C2A"/>
    <w:rsid w:val="000A2453"/>
    <w:rsid w:val="000A2B28"/>
    <w:rsid w:val="000A379E"/>
    <w:rsid w:val="000A3AEB"/>
    <w:rsid w:val="000A3C1F"/>
    <w:rsid w:val="000A3D6E"/>
    <w:rsid w:val="000A3DD2"/>
    <w:rsid w:val="000A4253"/>
    <w:rsid w:val="000A4479"/>
    <w:rsid w:val="000A498C"/>
    <w:rsid w:val="000A4A48"/>
    <w:rsid w:val="000A4E4A"/>
    <w:rsid w:val="000A521F"/>
    <w:rsid w:val="000A5DEE"/>
    <w:rsid w:val="000A5F8B"/>
    <w:rsid w:val="000A6039"/>
    <w:rsid w:val="000A66F2"/>
    <w:rsid w:val="000A67F3"/>
    <w:rsid w:val="000A6C1E"/>
    <w:rsid w:val="000A6CE2"/>
    <w:rsid w:val="000A703A"/>
    <w:rsid w:val="000A792B"/>
    <w:rsid w:val="000A79C6"/>
    <w:rsid w:val="000A7FAF"/>
    <w:rsid w:val="000B09D6"/>
    <w:rsid w:val="000B0D97"/>
    <w:rsid w:val="000B0FF7"/>
    <w:rsid w:val="000B1C99"/>
    <w:rsid w:val="000B20F2"/>
    <w:rsid w:val="000B265A"/>
    <w:rsid w:val="000B2B78"/>
    <w:rsid w:val="000B2D73"/>
    <w:rsid w:val="000B34E1"/>
    <w:rsid w:val="000B47D8"/>
    <w:rsid w:val="000B4BFE"/>
    <w:rsid w:val="000B4C45"/>
    <w:rsid w:val="000B4DAD"/>
    <w:rsid w:val="000B60FF"/>
    <w:rsid w:val="000B6A38"/>
    <w:rsid w:val="000B7721"/>
    <w:rsid w:val="000B7773"/>
    <w:rsid w:val="000B7B99"/>
    <w:rsid w:val="000C00A2"/>
    <w:rsid w:val="000C0CF7"/>
    <w:rsid w:val="000C11CC"/>
    <w:rsid w:val="000C1F54"/>
    <w:rsid w:val="000C253C"/>
    <w:rsid w:val="000C285F"/>
    <w:rsid w:val="000C2902"/>
    <w:rsid w:val="000C2908"/>
    <w:rsid w:val="000C321F"/>
    <w:rsid w:val="000C37B5"/>
    <w:rsid w:val="000C3B93"/>
    <w:rsid w:val="000C49CF"/>
    <w:rsid w:val="000C4ADC"/>
    <w:rsid w:val="000C4E2A"/>
    <w:rsid w:val="000C5A75"/>
    <w:rsid w:val="000C5AD7"/>
    <w:rsid w:val="000C5FD9"/>
    <w:rsid w:val="000C6075"/>
    <w:rsid w:val="000C6B57"/>
    <w:rsid w:val="000C6DC8"/>
    <w:rsid w:val="000C794D"/>
    <w:rsid w:val="000C7DFA"/>
    <w:rsid w:val="000D01D0"/>
    <w:rsid w:val="000D0673"/>
    <w:rsid w:val="000D0F0E"/>
    <w:rsid w:val="000D12A8"/>
    <w:rsid w:val="000D1968"/>
    <w:rsid w:val="000D1A84"/>
    <w:rsid w:val="000D2311"/>
    <w:rsid w:val="000D33B3"/>
    <w:rsid w:val="000D349E"/>
    <w:rsid w:val="000D3617"/>
    <w:rsid w:val="000D365F"/>
    <w:rsid w:val="000D39EF"/>
    <w:rsid w:val="000D4377"/>
    <w:rsid w:val="000D4553"/>
    <w:rsid w:val="000D4706"/>
    <w:rsid w:val="000D47A3"/>
    <w:rsid w:val="000D4B71"/>
    <w:rsid w:val="000D50FC"/>
    <w:rsid w:val="000D55EC"/>
    <w:rsid w:val="000D566D"/>
    <w:rsid w:val="000D5997"/>
    <w:rsid w:val="000D5A3E"/>
    <w:rsid w:val="000D6CC5"/>
    <w:rsid w:val="000D7125"/>
    <w:rsid w:val="000D7EC8"/>
    <w:rsid w:val="000D7FCC"/>
    <w:rsid w:val="000E03CF"/>
    <w:rsid w:val="000E04BC"/>
    <w:rsid w:val="000E050E"/>
    <w:rsid w:val="000E0CEF"/>
    <w:rsid w:val="000E136F"/>
    <w:rsid w:val="000E138F"/>
    <w:rsid w:val="000E17E1"/>
    <w:rsid w:val="000E19BE"/>
    <w:rsid w:val="000E19C4"/>
    <w:rsid w:val="000E1BDB"/>
    <w:rsid w:val="000E1EA8"/>
    <w:rsid w:val="000E29C6"/>
    <w:rsid w:val="000E3037"/>
    <w:rsid w:val="000E30B5"/>
    <w:rsid w:val="000E3412"/>
    <w:rsid w:val="000E353D"/>
    <w:rsid w:val="000E480D"/>
    <w:rsid w:val="000E4D69"/>
    <w:rsid w:val="000E533A"/>
    <w:rsid w:val="000E5B81"/>
    <w:rsid w:val="000E68EB"/>
    <w:rsid w:val="000E7004"/>
    <w:rsid w:val="000E7620"/>
    <w:rsid w:val="000F0330"/>
    <w:rsid w:val="000F0637"/>
    <w:rsid w:val="000F100D"/>
    <w:rsid w:val="000F1951"/>
    <w:rsid w:val="000F1C6A"/>
    <w:rsid w:val="000F2E55"/>
    <w:rsid w:val="000F2F4A"/>
    <w:rsid w:val="000F349F"/>
    <w:rsid w:val="000F3A6E"/>
    <w:rsid w:val="000F45C4"/>
    <w:rsid w:val="000F480E"/>
    <w:rsid w:val="000F4A44"/>
    <w:rsid w:val="000F5482"/>
    <w:rsid w:val="000F5B04"/>
    <w:rsid w:val="000F5D09"/>
    <w:rsid w:val="000F66C5"/>
    <w:rsid w:val="000F6C0E"/>
    <w:rsid w:val="000F6CC1"/>
    <w:rsid w:val="000F6CF8"/>
    <w:rsid w:val="000F6FF5"/>
    <w:rsid w:val="000F7580"/>
    <w:rsid w:val="001005FC"/>
    <w:rsid w:val="00100801"/>
    <w:rsid w:val="00100B05"/>
    <w:rsid w:val="00100B74"/>
    <w:rsid w:val="00100C5A"/>
    <w:rsid w:val="00101403"/>
    <w:rsid w:val="00101651"/>
    <w:rsid w:val="00101992"/>
    <w:rsid w:val="0010253C"/>
    <w:rsid w:val="00102759"/>
    <w:rsid w:val="00102D76"/>
    <w:rsid w:val="00102DC8"/>
    <w:rsid w:val="00102EA7"/>
    <w:rsid w:val="0010307F"/>
    <w:rsid w:val="0010313F"/>
    <w:rsid w:val="0010319E"/>
    <w:rsid w:val="00103612"/>
    <w:rsid w:val="00103B15"/>
    <w:rsid w:val="00103E36"/>
    <w:rsid w:val="00104778"/>
    <w:rsid w:val="001047C1"/>
    <w:rsid w:val="001059B6"/>
    <w:rsid w:val="00105A7F"/>
    <w:rsid w:val="0010719B"/>
    <w:rsid w:val="00107430"/>
    <w:rsid w:val="001077C9"/>
    <w:rsid w:val="00107D5E"/>
    <w:rsid w:val="001111E2"/>
    <w:rsid w:val="00111734"/>
    <w:rsid w:val="00111F35"/>
    <w:rsid w:val="0011206A"/>
    <w:rsid w:val="00112EA8"/>
    <w:rsid w:val="0011341D"/>
    <w:rsid w:val="001135D6"/>
    <w:rsid w:val="001136DC"/>
    <w:rsid w:val="00115355"/>
    <w:rsid w:val="001153C7"/>
    <w:rsid w:val="001155D9"/>
    <w:rsid w:val="0011609A"/>
    <w:rsid w:val="001162F7"/>
    <w:rsid w:val="00116740"/>
    <w:rsid w:val="00116AD1"/>
    <w:rsid w:val="00116BDB"/>
    <w:rsid w:val="00116D50"/>
    <w:rsid w:val="00116EC0"/>
    <w:rsid w:val="00116EED"/>
    <w:rsid w:val="0011729E"/>
    <w:rsid w:val="0011738D"/>
    <w:rsid w:val="00117623"/>
    <w:rsid w:val="00117657"/>
    <w:rsid w:val="00117721"/>
    <w:rsid w:val="0012017F"/>
    <w:rsid w:val="0012079E"/>
    <w:rsid w:val="001208C8"/>
    <w:rsid w:val="00121128"/>
    <w:rsid w:val="001216CD"/>
    <w:rsid w:val="00121990"/>
    <w:rsid w:val="00121D90"/>
    <w:rsid w:val="00122877"/>
    <w:rsid w:val="00122973"/>
    <w:rsid w:val="00123308"/>
    <w:rsid w:val="00123335"/>
    <w:rsid w:val="00123462"/>
    <w:rsid w:val="00123741"/>
    <w:rsid w:val="0012410F"/>
    <w:rsid w:val="001254DC"/>
    <w:rsid w:val="00125E90"/>
    <w:rsid w:val="0012609D"/>
    <w:rsid w:val="00126269"/>
    <w:rsid w:val="001269FD"/>
    <w:rsid w:val="00126C9F"/>
    <w:rsid w:val="0012792A"/>
    <w:rsid w:val="001302A0"/>
    <w:rsid w:val="001315D4"/>
    <w:rsid w:val="001316B8"/>
    <w:rsid w:val="00131D3F"/>
    <w:rsid w:val="00131EFB"/>
    <w:rsid w:val="001321B8"/>
    <w:rsid w:val="00132A6B"/>
    <w:rsid w:val="00132F9D"/>
    <w:rsid w:val="00133EC7"/>
    <w:rsid w:val="00134940"/>
    <w:rsid w:val="00134B33"/>
    <w:rsid w:val="00134B50"/>
    <w:rsid w:val="00135043"/>
    <w:rsid w:val="00135541"/>
    <w:rsid w:val="0013569E"/>
    <w:rsid w:val="00136209"/>
    <w:rsid w:val="001362A6"/>
    <w:rsid w:val="001363F8"/>
    <w:rsid w:val="001368A5"/>
    <w:rsid w:val="00136D6F"/>
    <w:rsid w:val="00136E53"/>
    <w:rsid w:val="00137E5B"/>
    <w:rsid w:val="00137F53"/>
    <w:rsid w:val="00140698"/>
    <w:rsid w:val="00140B79"/>
    <w:rsid w:val="00140C2A"/>
    <w:rsid w:val="001418A0"/>
    <w:rsid w:val="001418B7"/>
    <w:rsid w:val="001418F1"/>
    <w:rsid w:val="001426F4"/>
    <w:rsid w:val="00142A40"/>
    <w:rsid w:val="00142B16"/>
    <w:rsid w:val="001434EE"/>
    <w:rsid w:val="00143A2E"/>
    <w:rsid w:val="00143AAC"/>
    <w:rsid w:val="001443DF"/>
    <w:rsid w:val="001449E7"/>
    <w:rsid w:val="00144FAF"/>
    <w:rsid w:val="001452F3"/>
    <w:rsid w:val="001456B6"/>
    <w:rsid w:val="0014576F"/>
    <w:rsid w:val="00146106"/>
    <w:rsid w:val="00146347"/>
    <w:rsid w:val="001463B6"/>
    <w:rsid w:val="001465C1"/>
    <w:rsid w:val="00146654"/>
    <w:rsid w:val="00146B4E"/>
    <w:rsid w:val="00146C8A"/>
    <w:rsid w:val="001470B2"/>
    <w:rsid w:val="00147476"/>
    <w:rsid w:val="0015167C"/>
    <w:rsid w:val="00151D32"/>
    <w:rsid w:val="001520E1"/>
    <w:rsid w:val="001522F7"/>
    <w:rsid w:val="0015249D"/>
    <w:rsid w:val="00153021"/>
    <w:rsid w:val="00153445"/>
    <w:rsid w:val="00153A4D"/>
    <w:rsid w:val="00154C42"/>
    <w:rsid w:val="0015555C"/>
    <w:rsid w:val="00156CF1"/>
    <w:rsid w:val="00157148"/>
    <w:rsid w:val="001574E9"/>
    <w:rsid w:val="00157BD6"/>
    <w:rsid w:val="00157CDD"/>
    <w:rsid w:val="0016023C"/>
    <w:rsid w:val="00160C08"/>
    <w:rsid w:val="00160DBD"/>
    <w:rsid w:val="0016141E"/>
    <w:rsid w:val="00161DE9"/>
    <w:rsid w:val="00162344"/>
    <w:rsid w:val="001629C5"/>
    <w:rsid w:val="00162F9F"/>
    <w:rsid w:val="00162FB2"/>
    <w:rsid w:val="00163034"/>
    <w:rsid w:val="0016345F"/>
    <w:rsid w:val="00163868"/>
    <w:rsid w:val="00163C2E"/>
    <w:rsid w:val="001642F1"/>
    <w:rsid w:val="00164658"/>
    <w:rsid w:val="001666F2"/>
    <w:rsid w:val="001668D6"/>
    <w:rsid w:val="001670A7"/>
    <w:rsid w:val="001670FE"/>
    <w:rsid w:val="0016777D"/>
    <w:rsid w:val="001678AF"/>
    <w:rsid w:val="001679C9"/>
    <w:rsid w:val="00167C71"/>
    <w:rsid w:val="00167F49"/>
    <w:rsid w:val="00170079"/>
    <w:rsid w:val="00170EDF"/>
    <w:rsid w:val="00170F9B"/>
    <w:rsid w:val="0017111D"/>
    <w:rsid w:val="001712D3"/>
    <w:rsid w:val="0017176A"/>
    <w:rsid w:val="00171E69"/>
    <w:rsid w:val="001724EA"/>
    <w:rsid w:val="00173276"/>
    <w:rsid w:val="00173861"/>
    <w:rsid w:val="00174032"/>
    <w:rsid w:val="001747AE"/>
    <w:rsid w:val="00174C38"/>
    <w:rsid w:val="001750F9"/>
    <w:rsid w:val="00175162"/>
    <w:rsid w:val="001758AF"/>
    <w:rsid w:val="001759B5"/>
    <w:rsid w:val="001759F7"/>
    <w:rsid w:val="00175BBE"/>
    <w:rsid w:val="0017637D"/>
    <w:rsid w:val="001774FE"/>
    <w:rsid w:val="001776B5"/>
    <w:rsid w:val="0018067D"/>
    <w:rsid w:val="001808EC"/>
    <w:rsid w:val="00180FE1"/>
    <w:rsid w:val="001814AD"/>
    <w:rsid w:val="00181B5C"/>
    <w:rsid w:val="00181C24"/>
    <w:rsid w:val="00181C9F"/>
    <w:rsid w:val="00181D8C"/>
    <w:rsid w:val="0018210C"/>
    <w:rsid w:val="0018274D"/>
    <w:rsid w:val="00182E0E"/>
    <w:rsid w:val="00183002"/>
    <w:rsid w:val="001830B4"/>
    <w:rsid w:val="0018436F"/>
    <w:rsid w:val="001844E1"/>
    <w:rsid w:val="00184AF9"/>
    <w:rsid w:val="00184C42"/>
    <w:rsid w:val="00184E19"/>
    <w:rsid w:val="00185659"/>
    <w:rsid w:val="00185777"/>
    <w:rsid w:val="00185947"/>
    <w:rsid w:val="00185D1B"/>
    <w:rsid w:val="00185DED"/>
    <w:rsid w:val="00186101"/>
    <w:rsid w:val="001862DC"/>
    <w:rsid w:val="001865D6"/>
    <w:rsid w:val="0018664B"/>
    <w:rsid w:val="00186752"/>
    <w:rsid w:val="00186820"/>
    <w:rsid w:val="00186ACC"/>
    <w:rsid w:val="001874C3"/>
    <w:rsid w:val="0018794A"/>
    <w:rsid w:val="00187F6B"/>
    <w:rsid w:val="001908FD"/>
    <w:rsid w:val="00190C26"/>
    <w:rsid w:val="00190CA9"/>
    <w:rsid w:val="00190D52"/>
    <w:rsid w:val="00190FA2"/>
    <w:rsid w:val="0019104F"/>
    <w:rsid w:val="001910B4"/>
    <w:rsid w:val="00191D23"/>
    <w:rsid w:val="00191DF1"/>
    <w:rsid w:val="0019233E"/>
    <w:rsid w:val="001923A8"/>
    <w:rsid w:val="0019245E"/>
    <w:rsid w:val="00192568"/>
    <w:rsid w:val="001925CA"/>
    <w:rsid w:val="00192C1C"/>
    <w:rsid w:val="00192E49"/>
    <w:rsid w:val="0019317E"/>
    <w:rsid w:val="001932F5"/>
    <w:rsid w:val="0019395B"/>
    <w:rsid w:val="00194451"/>
    <w:rsid w:val="0019496B"/>
    <w:rsid w:val="00195B10"/>
    <w:rsid w:val="00196177"/>
    <w:rsid w:val="0019620F"/>
    <w:rsid w:val="001962B9"/>
    <w:rsid w:val="0019640F"/>
    <w:rsid w:val="00196680"/>
    <w:rsid w:val="00196874"/>
    <w:rsid w:val="00196932"/>
    <w:rsid w:val="00196967"/>
    <w:rsid w:val="00196ADD"/>
    <w:rsid w:val="00196E0E"/>
    <w:rsid w:val="00196F6F"/>
    <w:rsid w:val="001974D2"/>
    <w:rsid w:val="00197748"/>
    <w:rsid w:val="001977B4"/>
    <w:rsid w:val="00197F80"/>
    <w:rsid w:val="001A0018"/>
    <w:rsid w:val="001A01B0"/>
    <w:rsid w:val="001A03C1"/>
    <w:rsid w:val="001A0BCF"/>
    <w:rsid w:val="001A0E4C"/>
    <w:rsid w:val="001A0E59"/>
    <w:rsid w:val="001A109E"/>
    <w:rsid w:val="001A1285"/>
    <w:rsid w:val="001A1A4D"/>
    <w:rsid w:val="001A1E90"/>
    <w:rsid w:val="001A263D"/>
    <w:rsid w:val="001A26B1"/>
    <w:rsid w:val="001A331A"/>
    <w:rsid w:val="001A33C4"/>
    <w:rsid w:val="001A3444"/>
    <w:rsid w:val="001A34C3"/>
    <w:rsid w:val="001A35F0"/>
    <w:rsid w:val="001A3770"/>
    <w:rsid w:val="001A3837"/>
    <w:rsid w:val="001A3A1B"/>
    <w:rsid w:val="001A5078"/>
    <w:rsid w:val="001A5422"/>
    <w:rsid w:val="001A5526"/>
    <w:rsid w:val="001A5637"/>
    <w:rsid w:val="001A5B01"/>
    <w:rsid w:val="001A5BC6"/>
    <w:rsid w:val="001A6156"/>
    <w:rsid w:val="001A6301"/>
    <w:rsid w:val="001A6373"/>
    <w:rsid w:val="001A64F2"/>
    <w:rsid w:val="001A66A0"/>
    <w:rsid w:val="001A6973"/>
    <w:rsid w:val="001A69A3"/>
    <w:rsid w:val="001A727C"/>
    <w:rsid w:val="001A7428"/>
    <w:rsid w:val="001A77D0"/>
    <w:rsid w:val="001A7D97"/>
    <w:rsid w:val="001A7E8E"/>
    <w:rsid w:val="001B0302"/>
    <w:rsid w:val="001B05A5"/>
    <w:rsid w:val="001B05AB"/>
    <w:rsid w:val="001B099C"/>
    <w:rsid w:val="001B09BB"/>
    <w:rsid w:val="001B0CA5"/>
    <w:rsid w:val="001B0EBA"/>
    <w:rsid w:val="001B103D"/>
    <w:rsid w:val="001B19F7"/>
    <w:rsid w:val="001B1C4B"/>
    <w:rsid w:val="001B2206"/>
    <w:rsid w:val="001B2254"/>
    <w:rsid w:val="001B2501"/>
    <w:rsid w:val="001B2595"/>
    <w:rsid w:val="001B2C83"/>
    <w:rsid w:val="001B2E18"/>
    <w:rsid w:val="001B2FFE"/>
    <w:rsid w:val="001B310C"/>
    <w:rsid w:val="001B31BA"/>
    <w:rsid w:val="001B3286"/>
    <w:rsid w:val="001B363B"/>
    <w:rsid w:val="001B3723"/>
    <w:rsid w:val="001B3787"/>
    <w:rsid w:val="001B3AB9"/>
    <w:rsid w:val="001B3B30"/>
    <w:rsid w:val="001B3EE8"/>
    <w:rsid w:val="001B47CA"/>
    <w:rsid w:val="001B4988"/>
    <w:rsid w:val="001B4DC4"/>
    <w:rsid w:val="001B4FBC"/>
    <w:rsid w:val="001B507F"/>
    <w:rsid w:val="001B55EA"/>
    <w:rsid w:val="001B5D34"/>
    <w:rsid w:val="001B607A"/>
    <w:rsid w:val="001B631A"/>
    <w:rsid w:val="001B66F8"/>
    <w:rsid w:val="001B6736"/>
    <w:rsid w:val="001B723B"/>
    <w:rsid w:val="001B725B"/>
    <w:rsid w:val="001B7AE2"/>
    <w:rsid w:val="001C02AC"/>
    <w:rsid w:val="001C0F83"/>
    <w:rsid w:val="001C175D"/>
    <w:rsid w:val="001C1CAF"/>
    <w:rsid w:val="001C1D4A"/>
    <w:rsid w:val="001C209F"/>
    <w:rsid w:val="001C2933"/>
    <w:rsid w:val="001C2EA2"/>
    <w:rsid w:val="001C37FA"/>
    <w:rsid w:val="001C4A3D"/>
    <w:rsid w:val="001C4DD6"/>
    <w:rsid w:val="001C5392"/>
    <w:rsid w:val="001C54AA"/>
    <w:rsid w:val="001C577F"/>
    <w:rsid w:val="001C5973"/>
    <w:rsid w:val="001C6080"/>
    <w:rsid w:val="001C64DE"/>
    <w:rsid w:val="001C6D18"/>
    <w:rsid w:val="001C6DF6"/>
    <w:rsid w:val="001C6FB2"/>
    <w:rsid w:val="001C78F2"/>
    <w:rsid w:val="001D037B"/>
    <w:rsid w:val="001D0B54"/>
    <w:rsid w:val="001D1B3D"/>
    <w:rsid w:val="001D1BC2"/>
    <w:rsid w:val="001D2083"/>
    <w:rsid w:val="001D2747"/>
    <w:rsid w:val="001D2769"/>
    <w:rsid w:val="001D42B2"/>
    <w:rsid w:val="001D437E"/>
    <w:rsid w:val="001D4CEA"/>
    <w:rsid w:val="001D4E59"/>
    <w:rsid w:val="001D571F"/>
    <w:rsid w:val="001D58AA"/>
    <w:rsid w:val="001D615F"/>
    <w:rsid w:val="001D69BF"/>
    <w:rsid w:val="001D6A38"/>
    <w:rsid w:val="001D6C6C"/>
    <w:rsid w:val="001D70DD"/>
    <w:rsid w:val="001E03D6"/>
    <w:rsid w:val="001E06AF"/>
    <w:rsid w:val="001E0CED"/>
    <w:rsid w:val="001E14FE"/>
    <w:rsid w:val="001E1766"/>
    <w:rsid w:val="001E1FE2"/>
    <w:rsid w:val="001E2348"/>
    <w:rsid w:val="001E2408"/>
    <w:rsid w:val="001E2448"/>
    <w:rsid w:val="001E26CD"/>
    <w:rsid w:val="001E2737"/>
    <w:rsid w:val="001E2C12"/>
    <w:rsid w:val="001E2D20"/>
    <w:rsid w:val="001E3019"/>
    <w:rsid w:val="001E3099"/>
    <w:rsid w:val="001E316E"/>
    <w:rsid w:val="001E362D"/>
    <w:rsid w:val="001E4117"/>
    <w:rsid w:val="001E55BF"/>
    <w:rsid w:val="001E6075"/>
    <w:rsid w:val="001E69A6"/>
    <w:rsid w:val="001E75AD"/>
    <w:rsid w:val="001E788C"/>
    <w:rsid w:val="001E7D1D"/>
    <w:rsid w:val="001E7D6E"/>
    <w:rsid w:val="001F0158"/>
    <w:rsid w:val="001F076A"/>
    <w:rsid w:val="001F07BB"/>
    <w:rsid w:val="001F0AF9"/>
    <w:rsid w:val="001F0AFA"/>
    <w:rsid w:val="001F0C08"/>
    <w:rsid w:val="001F0C48"/>
    <w:rsid w:val="001F13A3"/>
    <w:rsid w:val="001F169B"/>
    <w:rsid w:val="001F1AD7"/>
    <w:rsid w:val="001F1F85"/>
    <w:rsid w:val="001F2120"/>
    <w:rsid w:val="001F24A9"/>
    <w:rsid w:val="001F2790"/>
    <w:rsid w:val="001F2B83"/>
    <w:rsid w:val="001F3CFA"/>
    <w:rsid w:val="001F3E35"/>
    <w:rsid w:val="001F3F71"/>
    <w:rsid w:val="001F4702"/>
    <w:rsid w:val="001F4AFC"/>
    <w:rsid w:val="001F50DC"/>
    <w:rsid w:val="001F51D0"/>
    <w:rsid w:val="001F5DE6"/>
    <w:rsid w:val="001F6C6A"/>
    <w:rsid w:val="001F6E81"/>
    <w:rsid w:val="001F707D"/>
    <w:rsid w:val="001F7315"/>
    <w:rsid w:val="001F7848"/>
    <w:rsid w:val="00200323"/>
    <w:rsid w:val="00200A78"/>
    <w:rsid w:val="00200E0F"/>
    <w:rsid w:val="0020106E"/>
    <w:rsid w:val="002015C6"/>
    <w:rsid w:val="00201D85"/>
    <w:rsid w:val="00201EDC"/>
    <w:rsid w:val="0020210A"/>
    <w:rsid w:val="0020231A"/>
    <w:rsid w:val="00202368"/>
    <w:rsid w:val="00202A38"/>
    <w:rsid w:val="002034ED"/>
    <w:rsid w:val="0020466F"/>
    <w:rsid w:val="002047D5"/>
    <w:rsid w:val="00204A0B"/>
    <w:rsid w:val="00204F1D"/>
    <w:rsid w:val="002055A2"/>
    <w:rsid w:val="002059BF"/>
    <w:rsid w:val="00205A7E"/>
    <w:rsid w:val="00205A98"/>
    <w:rsid w:val="00205ABD"/>
    <w:rsid w:val="00205D17"/>
    <w:rsid w:val="00206759"/>
    <w:rsid w:val="002076D0"/>
    <w:rsid w:val="0020770B"/>
    <w:rsid w:val="00207E62"/>
    <w:rsid w:val="0021028A"/>
    <w:rsid w:val="00210923"/>
    <w:rsid w:val="00210F5B"/>
    <w:rsid w:val="00211430"/>
    <w:rsid w:val="0021153B"/>
    <w:rsid w:val="0021159E"/>
    <w:rsid w:val="002117D5"/>
    <w:rsid w:val="00212956"/>
    <w:rsid w:val="002136B7"/>
    <w:rsid w:val="00213D63"/>
    <w:rsid w:val="002140CC"/>
    <w:rsid w:val="0021445A"/>
    <w:rsid w:val="00214810"/>
    <w:rsid w:val="00214B37"/>
    <w:rsid w:val="00214DE0"/>
    <w:rsid w:val="00215331"/>
    <w:rsid w:val="002155E2"/>
    <w:rsid w:val="00215BFA"/>
    <w:rsid w:val="0021696C"/>
    <w:rsid w:val="00217328"/>
    <w:rsid w:val="0021797D"/>
    <w:rsid w:val="002209C5"/>
    <w:rsid w:val="0022113C"/>
    <w:rsid w:val="00221DB4"/>
    <w:rsid w:val="00221DC4"/>
    <w:rsid w:val="00222278"/>
    <w:rsid w:val="0022277B"/>
    <w:rsid w:val="00222CB0"/>
    <w:rsid w:val="00222D9C"/>
    <w:rsid w:val="002231F3"/>
    <w:rsid w:val="00223638"/>
    <w:rsid w:val="002238B4"/>
    <w:rsid w:val="00223B41"/>
    <w:rsid w:val="00224309"/>
    <w:rsid w:val="002248F7"/>
    <w:rsid w:val="00224E30"/>
    <w:rsid w:val="002259DE"/>
    <w:rsid w:val="00225C47"/>
    <w:rsid w:val="0022641A"/>
    <w:rsid w:val="0022675A"/>
    <w:rsid w:val="00226B71"/>
    <w:rsid w:val="00226C48"/>
    <w:rsid w:val="00226E88"/>
    <w:rsid w:val="00227485"/>
    <w:rsid w:val="00230B80"/>
    <w:rsid w:val="00230DED"/>
    <w:rsid w:val="002313C4"/>
    <w:rsid w:val="00231D3C"/>
    <w:rsid w:val="00232087"/>
    <w:rsid w:val="002320B2"/>
    <w:rsid w:val="00232331"/>
    <w:rsid w:val="00232A3D"/>
    <w:rsid w:val="0023331D"/>
    <w:rsid w:val="00234A0F"/>
    <w:rsid w:val="00234C69"/>
    <w:rsid w:val="002351C3"/>
    <w:rsid w:val="0023535F"/>
    <w:rsid w:val="00235BFA"/>
    <w:rsid w:val="00235F46"/>
    <w:rsid w:val="0023646E"/>
    <w:rsid w:val="00236A39"/>
    <w:rsid w:val="00237119"/>
    <w:rsid w:val="00237AD9"/>
    <w:rsid w:val="00240FD4"/>
    <w:rsid w:val="002410A4"/>
    <w:rsid w:val="00241919"/>
    <w:rsid w:val="00241E93"/>
    <w:rsid w:val="002422C8"/>
    <w:rsid w:val="00242489"/>
    <w:rsid w:val="00242663"/>
    <w:rsid w:val="0024289E"/>
    <w:rsid w:val="00242C3A"/>
    <w:rsid w:val="00242CAA"/>
    <w:rsid w:val="00242E64"/>
    <w:rsid w:val="0024307F"/>
    <w:rsid w:val="00243CB1"/>
    <w:rsid w:val="002443B1"/>
    <w:rsid w:val="00244633"/>
    <w:rsid w:val="002447D9"/>
    <w:rsid w:val="002454B8"/>
    <w:rsid w:val="00245C35"/>
    <w:rsid w:val="00245D9E"/>
    <w:rsid w:val="0024606A"/>
    <w:rsid w:val="00246360"/>
    <w:rsid w:val="0024680C"/>
    <w:rsid w:val="00246B0B"/>
    <w:rsid w:val="00246D16"/>
    <w:rsid w:val="00247115"/>
    <w:rsid w:val="00247268"/>
    <w:rsid w:val="002472B8"/>
    <w:rsid w:val="002473B3"/>
    <w:rsid w:val="0024766E"/>
    <w:rsid w:val="002479B7"/>
    <w:rsid w:val="00247E55"/>
    <w:rsid w:val="00250072"/>
    <w:rsid w:val="002501E4"/>
    <w:rsid w:val="0025055B"/>
    <w:rsid w:val="00250A8C"/>
    <w:rsid w:val="00250E8B"/>
    <w:rsid w:val="00250F7C"/>
    <w:rsid w:val="00251415"/>
    <w:rsid w:val="00251684"/>
    <w:rsid w:val="00251D1E"/>
    <w:rsid w:val="00251DE0"/>
    <w:rsid w:val="0025282E"/>
    <w:rsid w:val="0025286F"/>
    <w:rsid w:val="00252BC2"/>
    <w:rsid w:val="00253459"/>
    <w:rsid w:val="00253E15"/>
    <w:rsid w:val="002542F2"/>
    <w:rsid w:val="002545B3"/>
    <w:rsid w:val="002558FE"/>
    <w:rsid w:val="002560C1"/>
    <w:rsid w:val="0025612B"/>
    <w:rsid w:val="002566D6"/>
    <w:rsid w:val="00257322"/>
    <w:rsid w:val="00257906"/>
    <w:rsid w:val="00260B49"/>
    <w:rsid w:val="00260F3B"/>
    <w:rsid w:val="00261D59"/>
    <w:rsid w:val="0026223A"/>
    <w:rsid w:val="0026249B"/>
    <w:rsid w:val="002625EC"/>
    <w:rsid w:val="00262667"/>
    <w:rsid w:val="00262C63"/>
    <w:rsid w:val="00262D4D"/>
    <w:rsid w:val="00263F04"/>
    <w:rsid w:val="00264077"/>
    <w:rsid w:val="00264BED"/>
    <w:rsid w:val="00265107"/>
    <w:rsid w:val="00265372"/>
    <w:rsid w:val="00265515"/>
    <w:rsid w:val="00265525"/>
    <w:rsid w:val="00265747"/>
    <w:rsid w:val="002657DF"/>
    <w:rsid w:val="00265E10"/>
    <w:rsid w:val="00266797"/>
    <w:rsid w:val="002667D7"/>
    <w:rsid w:val="00266FEC"/>
    <w:rsid w:val="0026719F"/>
    <w:rsid w:val="00267443"/>
    <w:rsid w:val="002676ED"/>
    <w:rsid w:val="002676F1"/>
    <w:rsid w:val="00267BA1"/>
    <w:rsid w:val="00267C21"/>
    <w:rsid w:val="00270C5E"/>
    <w:rsid w:val="0027115A"/>
    <w:rsid w:val="0027134A"/>
    <w:rsid w:val="00271A7A"/>
    <w:rsid w:val="002722B8"/>
    <w:rsid w:val="002729A3"/>
    <w:rsid w:val="00272AA9"/>
    <w:rsid w:val="0027317A"/>
    <w:rsid w:val="002738AC"/>
    <w:rsid w:val="00273CC8"/>
    <w:rsid w:val="00273FDE"/>
    <w:rsid w:val="00274465"/>
    <w:rsid w:val="002744F8"/>
    <w:rsid w:val="0027450A"/>
    <w:rsid w:val="00274C08"/>
    <w:rsid w:val="00275925"/>
    <w:rsid w:val="002759A3"/>
    <w:rsid w:val="00275E2F"/>
    <w:rsid w:val="00276632"/>
    <w:rsid w:val="0027733F"/>
    <w:rsid w:val="00277545"/>
    <w:rsid w:val="00280160"/>
    <w:rsid w:val="00280289"/>
    <w:rsid w:val="00280642"/>
    <w:rsid w:val="002806B3"/>
    <w:rsid w:val="002807CB"/>
    <w:rsid w:val="00281195"/>
    <w:rsid w:val="00281265"/>
    <w:rsid w:val="00281588"/>
    <w:rsid w:val="0028259B"/>
    <w:rsid w:val="0028265C"/>
    <w:rsid w:val="002827EB"/>
    <w:rsid w:val="00282CEF"/>
    <w:rsid w:val="00284021"/>
    <w:rsid w:val="00284185"/>
    <w:rsid w:val="00284DC2"/>
    <w:rsid w:val="0028558F"/>
    <w:rsid w:val="00285ED9"/>
    <w:rsid w:val="00286068"/>
    <w:rsid w:val="00286B14"/>
    <w:rsid w:val="00286CB5"/>
    <w:rsid w:val="00287841"/>
    <w:rsid w:val="00287985"/>
    <w:rsid w:val="00290B63"/>
    <w:rsid w:val="00290DAE"/>
    <w:rsid w:val="00290E43"/>
    <w:rsid w:val="00292032"/>
    <w:rsid w:val="0029205D"/>
    <w:rsid w:val="00293800"/>
    <w:rsid w:val="00293AA2"/>
    <w:rsid w:val="00293CA7"/>
    <w:rsid w:val="00293F62"/>
    <w:rsid w:val="00294CC6"/>
    <w:rsid w:val="00294FD6"/>
    <w:rsid w:val="002952AD"/>
    <w:rsid w:val="00295312"/>
    <w:rsid w:val="00295602"/>
    <w:rsid w:val="002957E0"/>
    <w:rsid w:val="00296343"/>
    <w:rsid w:val="002966C6"/>
    <w:rsid w:val="00296B7A"/>
    <w:rsid w:val="00297562"/>
    <w:rsid w:val="00297D66"/>
    <w:rsid w:val="002A07AB"/>
    <w:rsid w:val="002A0D35"/>
    <w:rsid w:val="002A13FD"/>
    <w:rsid w:val="002A169E"/>
    <w:rsid w:val="002A1B5B"/>
    <w:rsid w:val="002A25DB"/>
    <w:rsid w:val="002A32A5"/>
    <w:rsid w:val="002A3629"/>
    <w:rsid w:val="002A37BC"/>
    <w:rsid w:val="002A49DE"/>
    <w:rsid w:val="002A4E29"/>
    <w:rsid w:val="002A5047"/>
    <w:rsid w:val="002A5EB2"/>
    <w:rsid w:val="002A6365"/>
    <w:rsid w:val="002A642A"/>
    <w:rsid w:val="002A6F8E"/>
    <w:rsid w:val="002A7724"/>
    <w:rsid w:val="002A7EF5"/>
    <w:rsid w:val="002A7F64"/>
    <w:rsid w:val="002B0236"/>
    <w:rsid w:val="002B0E9C"/>
    <w:rsid w:val="002B14CC"/>
    <w:rsid w:val="002B1F71"/>
    <w:rsid w:val="002B2271"/>
    <w:rsid w:val="002B23E8"/>
    <w:rsid w:val="002B2E5C"/>
    <w:rsid w:val="002B3311"/>
    <w:rsid w:val="002B35A6"/>
    <w:rsid w:val="002B35F7"/>
    <w:rsid w:val="002B3EBD"/>
    <w:rsid w:val="002B4599"/>
    <w:rsid w:val="002B4B95"/>
    <w:rsid w:val="002B4E02"/>
    <w:rsid w:val="002B5923"/>
    <w:rsid w:val="002B66F8"/>
    <w:rsid w:val="002B6881"/>
    <w:rsid w:val="002B6A64"/>
    <w:rsid w:val="002B6E5F"/>
    <w:rsid w:val="002B7189"/>
    <w:rsid w:val="002B7362"/>
    <w:rsid w:val="002B750C"/>
    <w:rsid w:val="002B78A2"/>
    <w:rsid w:val="002C039A"/>
    <w:rsid w:val="002C0FB3"/>
    <w:rsid w:val="002C1240"/>
    <w:rsid w:val="002C12B0"/>
    <w:rsid w:val="002C13FA"/>
    <w:rsid w:val="002C140B"/>
    <w:rsid w:val="002C1547"/>
    <w:rsid w:val="002C1871"/>
    <w:rsid w:val="002C1D11"/>
    <w:rsid w:val="002C1D74"/>
    <w:rsid w:val="002C1EDE"/>
    <w:rsid w:val="002C2B51"/>
    <w:rsid w:val="002C2D5C"/>
    <w:rsid w:val="002C3148"/>
    <w:rsid w:val="002C3225"/>
    <w:rsid w:val="002C3E68"/>
    <w:rsid w:val="002C416A"/>
    <w:rsid w:val="002C5901"/>
    <w:rsid w:val="002C6605"/>
    <w:rsid w:val="002C67F3"/>
    <w:rsid w:val="002C69C7"/>
    <w:rsid w:val="002C6B68"/>
    <w:rsid w:val="002C7578"/>
    <w:rsid w:val="002C760A"/>
    <w:rsid w:val="002D0259"/>
    <w:rsid w:val="002D0482"/>
    <w:rsid w:val="002D134C"/>
    <w:rsid w:val="002D15D0"/>
    <w:rsid w:val="002D19E1"/>
    <w:rsid w:val="002D2442"/>
    <w:rsid w:val="002D24E6"/>
    <w:rsid w:val="002D472F"/>
    <w:rsid w:val="002D5F9A"/>
    <w:rsid w:val="002D6429"/>
    <w:rsid w:val="002D71FA"/>
    <w:rsid w:val="002D7517"/>
    <w:rsid w:val="002E0194"/>
    <w:rsid w:val="002E0523"/>
    <w:rsid w:val="002E0CEF"/>
    <w:rsid w:val="002E1612"/>
    <w:rsid w:val="002E16C0"/>
    <w:rsid w:val="002E1A11"/>
    <w:rsid w:val="002E1E3B"/>
    <w:rsid w:val="002E1F62"/>
    <w:rsid w:val="002E200D"/>
    <w:rsid w:val="002E2912"/>
    <w:rsid w:val="002E291C"/>
    <w:rsid w:val="002E2A3E"/>
    <w:rsid w:val="002E2C45"/>
    <w:rsid w:val="002E3695"/>
    <w:rsid w:val="002E42EB"/>
    <w:rsid w:val="002E4DEF"/>
    <w:rsid w:val="002E55CD"/>
    <w:rsid w:val="002E5B38"/>
    <w:rsid w:val="002E5DB8"/>
    <w:rsid w:val="002E63E0"/>
    <w:rsid w:val="002E67F9"/>
    <w:rsid w:val="002E6A1A"/>
    <w:rsid w:val="002E6A90"/>
    <w:rsid w:val="002E7655"/>
    <w:rsid w:val="002E7D3E"/>
    <w:rsid w:val="002F0066"/>
    <w:rsid w:val="002F058A"/>
    <w:rsid w:val="002F0DD3"/>
    <w:rsid w:val="002F0FB4"/>
    <w:rsid w:val="002F11D2"/>
    <w:rsid w:val="002F138B"/>
    <w:rsid w:val="002F1822"/>
    <w:rsid w:val="002F2150"/>
    <w:rsid w:val="002F2290"/>
    <w:rsid w:val="002F2F5E"/>
    <w:rsid w:val="002F3A72"/>
    <w:rsid w:val="002F3AF3"/>
    <w:rsid w:val="002F3AFB"/>
    <w:rsid w:val="002F5215"/>
    <w:rsid w:val="002F547A"/>
    <w:rsid w:val="002F57EE"/>
    <w:rsid w:val="002F5ABC"/>
    <w:rsid w:val="002F5D56"/>
    <w:rsid w:val="002F67DF"/>
    <w:rsid w:val="002F685A"/>
    <w:rsid w:val="002F68FF"/>
    <w:rsid w:val="002F75F6"/>
    <w:rsid w:val="002F7B9E"/>
    <w:rsid w:val="002F7FC8"/>
    <w:rsid w:val="003004EA"/>
    <w:rsid w:val="003009A3"/>
    <w:rsid w:val="00300C24"/>
    <w:rsid w:val="003013B9"/>
    <w:rsid w:val="003013FF"/>
    <w:rsid w:val="00301899"/>
    <w:rsid w:val="00302380"/>
    <w:rsid w:val="003026C3"/>
    <w:rsid w:val="003027EA"/>
    <w:rsid w:val="003027F4"/>
    <w:rsid w:val="0030327D"/>
    <w:rsid w:val="00304B64"/>
    <w:rsid w:val="0030541C"/>
    <w:rsid w:val="00305D21"/>
    <w:rsid w:val="003063DE"/>
    <w:rsid w:val="003068CB"/>
    <w:rsid w:val="003069F6"/>
    <w:rsid w:val="00306D50"/>
    <w:rsid w:val="003079AE"/>
    <w:rsid w:val="00307CD0"/>
    <w:rsid w:val="00310035"/>
    <w:rsid w:val="003107F6"/>
    <w:rsid w:val="00311486"/>
    <w:rsid w:val="0031196C"/>
    <w:rsid w:val="003119C7"/>
    <w:rsid w:val="0031396A"/>
    <w:rsid w:val="00313A3C"/>
    <w:rsid w:val="0031414E"/>
    <w:rsid w:val="00314D18"/>
    <w:rsid w:val="003155FE"/>
    <w:rsid w:val="003156D7"/>
    <w:rsid w:val="003157DE"/>
    <w:rsid w:val="00315D12"/>
    <w:rsid w:val="00315E31"/>
    <w:rsid w:val="00316C12"/>
    <w:rsid w:val="003171F1"/>
    <w:rsid w:val="00317448"/>
    <w:rsid w:val="003176FC"/>
    <w:rsid w:val="00317CEB"/>
    <w:rsid w:val="00317EAC"/>
    <w:rsid w:val="00317F91"/>
    <w:rsid w:val="003200D6"/>
    <w:rsid w:val="003209D6"/>
    <w:rsid w:val="00320DCB"/>
    <w:rsid w:val="00320F9E"/>
    <w:rsid w:val="00321158"/>
    <w:rsid w:val="00321442"/>
    <w:rsid w:val="003219B6"/>
    <w:rsid w:val="0032238C"/>
    <w:rsid w:val="0032297E"/>
    <w:rsid w:val="003229B7"/>
    <w:rsid w:val="00322F66"/>
    <w:rsid w:val="0032341E"/>
    <w:rsid w:val="0032394E"/>
    <w:rsid w:val="00323F3F"/>
    <w:rsid w:val="00323FCC"/>
    <w:rsid w:val="00324731"/>
    <w:rsid w:val="0032568F"/>
    <w:rsid w:val="00325905"/>
    <w:rsid w:val="00325EEC"/>
    <w:rsid w:val="00326C5B"/>
    <w:rsid w:val="00327DAB"/>
    <w:rsid w:val="00327DD5"/>
    <w:rsid w:val="003309FA"/>
    <w:rsid w:val="003311D3"/>
    <w:rsid w:val="0033158C"/>
    <w:rsid w:val="003318CA"/>
    <w:rsid w:val="00331D74"/>
    <w:rsid w:val="00331EDC"/>
    <w:rsid w:val="003322A9"/>
    <w:rsid w:val="003325DE"/>
    <w:rsid w:val="00332950"/>
    <w:rsid w:val="00332C40"/>
    <w:rsid w:val="0033380F"/>
    <w:rsid w:val="00333A07"/>
    <w:rsid w:val="00333A96"/>
    <w:rsid w:val="00334244"/>
    <w:rsid w:val="00334A4C"/>
    <w:rsid w:val="00334BF9"/>
    <w:rsid w:val="00334C5F"/>
    <w:rsid w:val="003350E5"/>
    <w:rsid w:val="003354F0"/>
    <w:rsid w:val="003359B6"/>
    <w:rsid w:val="00336577"/>
    <w:rsid w:val="003369F4"/>
    <w:rsid w:val="00336A70"/>
    <w:rsid w:val="00336A8E"/>
    <w:rsid w:val="00336EFE"/>
    <w:rsid w:val="0033719A"/>
    <w:rsid w:val="003373EB"/>
    <w:rsid w:val="00337474"/>
    <w:rsid w:val="0033754E"/>
    <w:rsid w:val="003375A2"/>
    <w:rsid w:val="00337FDF"/>
    <w:rsid w:val="0034090C"/>
    <w:rsid w:val="003413A8"/>
    <w:rsid w:val="00341515"/>
    <w:rsid w:val="00341648"/>
    <w:rsid w:val="00341A59"/>
    <w:rsid w:val="00342156"/>
    <w:rsid w:val="0034217C"/>
    <w:rsid w:val="003421F6"/>
    <w:rsid w:val="0034255B"/>
    <w:rsid w:val="00342EDB"/>
    <w:rsid w:val="003435BF"/>
    <w:rsid w:val="0034433B"/>
    <w:rsid w:val="003443DF"/>
    <w:rsid w:val="00344562"/>
    <w:rsid w:val="0034462E"/>
    <w:rsid w:val="00344759"/>
    <w:rsid w:val="003447D2"/>
    <w:rsid w:val="003453FB"/>
    <w:rsid w:val="00345706"/>
    <w:rsid w:val="003458D1"/>
    <w:rsid w:val="00346155"/>
    <w:rsid w:val="00346861"/>
    <w:rsid w:val="003474F6"/>
    <w:rsid w:val="00347524"/>
    <w:rsid w:val="00350746"/>
    <w:rsid w:val="0035082C"/>
    <w:rsid w:val="0035095E"/>
    <w:rsid w:val="0035105F"/>
    <w:rsid w:val="0035155E"/>
    <w:rsid w:val="003518CA"/>
    <w:rsid w:val="00351ED4"/>
    <w:rsid w:val="00352270"/>
    <w:rsid w:val="003525DA"/>
    <w:rsid w:val="0035270D"/>
    <w:rsid w:val="00352CB0"/>
    <w:rsid w:val="0035377B"/>
    <w:rsid w:val="0035386F"/>
    <w:rsid w:val="00353ACE"/>
    <w:rsid w:val="00354037"/>
    <w:rsid w:val="00354283"/>
    <w:rsid w:val="00354355"/>
    <w:rsid w:val="0035441C"/>
    <w:rsid w:val="0035442A"/>
    <w:rsid w:val="0035506F"/>
    <w:rsid w:val="003550B9"/>
    <w:rsid w:val="00355DFA"/>
    <w:rsid w:val="00355F59"/>
    <w:rsid w:val="00356A02"/>
    <w:rsid w:val="00356E29"/>
    <w:rsid w:val="00357017"/>
    <w:rsid w:val="00357019"/>
    <w:rsid w:val="00357098"/>
    <w:rsid w:val="00357181"/>
    <w:rsid w:val="00357BB6"/>
    <w:rsid w:val="00357F92"/>
    <w:rsid w:val="00360340"/>
    <w:rsid w:val="003607EF"/>
    <w:rsid w:val="00360879"/>
    <w:rsid w:val="00360D34"/>
    <w:rsid w:val="00360FF9"/>
    <w:rsid w:val="003611B9"/>
    <w:rsid w:val="003611C0"/>
    <w:rsid w:val="0036163F"/>
    <w:rsid w:val="00361D49"/>
    <w:rsid w:val="003620CC"/>
    <w:rsid w:val="00362358"/>
    <w:rsid w:val="00362E21"/>
    <w:rsid w:val="00362E53"/>
    <w:rsid w:val="00363212"/>
    <w:rsid w:val="003633F1"/>
    <w:rsid w:val="003640D3"/>
    <w:rsid w:val="00364104"/>
    <w:rsid w:val="00364C25"/>
    <w:rsid w:val="00364E7F"/>
    <w:rsid w:val="00365056"/>
    <w:rsid w:val="003652DE"/>
    <w:rsid w:val="00365535"/>
    <w:rsid w:val="00365AB0"/>
    <w:rsid w:val="00366051"/>
    <w:rsid w:val="00366507"/>
    <w:rsid w:val="0036652A"/>
    <w:rsid w:val="00366664"/>
    <w:rsid w:val="00366AC5"/>
    <w:rsid w:val="0036767C"/>
    <w:rsid w:val="00367C9C"/>
    <w:rsid w:val="00367E83"/>
    <w:rsid w:val="00370783"/>
    <w:rsid w:val="003717A1"/>
    <w:rsid w:val="00371A6A"/>
    <w:rsid w:val="00371FA1"/>
    <w:rsid w:val="003721D3"/>
    <w:rsid w:val="00372812"/>
    <w:rsid w:val="003729B5"/>
    <w:rsid w:val="00372BA2"/>
    <w:rsid w:val="003730B0"/>
    <w:rsid w:val="0037316C"/>
    <w:rsid w:val="0037319F"/>
    <w:rsid w:val="003732E8"/>
    <w:rsid w:val="003737E4"/>
    <w:rsid w:val="00373E8B"/>
    <w:rsid w:val="003740CF"/>
    <w:rsid w:val="00374196"/>
    <w:rsid w:val="003742DC"/>
    <w:rsid w:val="003757D7"/>
    <w:rsid w:val="003761CB"/>
    <w:rsid w:val="00376762"/>
    <w:rsid w:val="00376934"/>
    <w:rsid w:val="00376F31"/>
    <w:rsid w:val="00376F3A"/>
    <w:rsid w:val="00377306"/>
    <w:rsid w:val="003774EF"/>
    <w:rsid w:val="003779A1"/>
    <w:rsid w:val="003810A9"/>
    <w:rsid w:val="003812AF"/>
    <w:rsid w:val="003813C2"/>
    <w:rsid w:val="003814F6"/>
    <w:rsid w:val="00381846"/>
    <w:rsid w:val="00381A7C"/>
    <w:rsid w:val="00382934"/>
    <w:rsid w:val="00382E33"/>
    <w:rsid w:val="00383B33"/>
    <w:rsid w:val="00383DDE"/>
    <w:rsid w:val="00383E27"/>
    <w:rsid w:val="00383F6F"/>
    <w:rsid w:val="00383F94"/>
    <w:rsid w:val="00384063"/>
    <w:rsid w:val="0038406E"/>
    <w:rsid w:val="00384169"/>
    <w:rsid w:val="003841F8"/>
    <w:rsid w:val="0038437B"/>
    <w:rsid w:val="0038438D"/>
    <w:rsid w:val="00384C92"/>
    <w:rsid w:val="00384CA7"/>
    <w:rsid w:val="0038501C"/>
    <w:rsid w:val="00385655"/>
    <w:rsid w:val="00385D0A"/>
    <w:rsid w:val="00386C07"/>
    <w:rsid w:val="00386F7F"/>
    <w:rsid w:val="00387007"/>
    <w:rsid w:val="0038707E"/>
    <w:rsid w:val="00387D50"/>
    <w:rsid w:val="00390C79"/>
    <w:rsid w:val="00390F2C"/>
    <w:rsid w:val="00391B02"/>
    <w:rsid w:val="0039229B"/>
    <w:rsid w:val="003922D1"/>
    <w:rsid w:val="00392574"/>
    <w:rsid w:val="0039257F"/>
    <w:rsid w:val="003925C8"/>
    <w:rsid w:val="003926A1"/>
    <w:rsid w:val="00392E99"/>
    <w:rsid w:val="00393355"/>
    <w:rsid w:val="00393463"/>
    <w:rsid w:val="00393741"/>
    <w:rsid w:val="0039410A"/>
    <w:rsid w:val="0039447C"/>
    <w:rsid w:val="003949BD"/>
    <w:rsid w:val="003955D7"/>
    <w:rsid w:val="003963E4"/>
    <w:rsid w:val="0039640A"/>
    <w:rsid w:val="00396508"/>
    <w:rsid w:val="00396795"/>
    <w:rsid w:val="00396821"/>
    <w:rsid w:val="00396CA0"/>
    <w:rsid w:val="00397961"/>
    <w:rsid w:val="00397ED6"/>
    <w:rsid w:val="003A005C"/>
    <w:rsid w:val="003A0BF9"/>
    <w:rsid w:val="003A1E0E"/>
    <w:rsid w:val="003A1F9D"/>
    <w:rsid w:val="003A206D"/>
    <w:rsid w:val="003A254E"/>
    <w:rsid w:val="003A258C"/>
    <w:rsid w:val="003A2CFC"/>
    <w:rsid w:val="003A2EE9"/>
    <w:rsid w:val="003A3059"/>
    <w:rsid w:val="003A329A"/>
    <w:rsid w:val="003A4532"/>
    <w:rsid w:val="003A5B98"/>
    <w:rsid w:val="003A60E1"/>
    <w:rsid w:val="003A64E8"/>
    <w:rsid w:val="003A6A96"/>
    <w:rsid w:val="003A6D3D"/>
    <w:rsid w:val="003A6DBE"/>
    <w:rsid w:val="003A71A4"/>
    <w:rsid w:val="003A7654"/>
    <w:rsid w:val="003A77DD"/>
    <w:rsid w:val="003A78C4"/>
    <w:rsid w:val="003A79C6"/>
    <w:rsid w:val="003A7B13"/>
    <w:rsid w:val="003A7C49"/>
    <w:rsid w:val="003B00E2"/>
    <w:rsid w:val="003B0270"/>
    <w:rsid w:val="003B0427"/>
    <w:rsid w:val="003B12DF"/>
    <w:rsid w:val="003B2967"/>
    <w:rsid w:val="003B30CC"/>
    <w:rsid w:val="003B3764"/>
    <w:rsid w:val="003B3D75"/>
    <w:rsid w:val="003B4678"/>
    <w:rsid w:val="003B4A6D"/>
    <w:rsid w:val="003B5137"/>
    <w:rsid w:val="003B5E75"/>
    <w:rsid w:val="003B5E7A"/>
    <w:rsid w:val="003B5EF8"/>
    <w:rsid w:val="003B6665"/>
    <w:rsid w:val="003B673C"/>
    <w:rsid w:val="003B68A8"/>
    <w:rsid w:val="003B6E0E"/>
    <w:rsid w:val="003B726A"/>
    <w:rsid w:val="003B72FC"/>
    <w:rsid w:val="003B76F6"/>
    <w:rsid w:val="003B7854"/>
    <w:rsid w:val="003B7B4A"/>
    <w:rsid w:val="003C0679"/>
    <w:rsid w:val="003C06BA"/>
    <w:rsid w:val="003C0BCE"/>
    <w:rsid w:val="003C18CD"/>
    <w:rsid w:val="003C1D08"/>
    <w:rsid w:val="003C1E46"/>
    <w:rsid w:val="003C1FCC"/>
    <w:rsid w:val="003C36BA"/>
    <w:rsid w:val="003C39CA"/>
    <w:rsid w:val="003C4388"/>
    <w:rsid w:val="003C463B"/>
    <w:rsid w:val="003C46A9"/>
    <w:rsid w:val="003C4840"/>
    <w:rsid w:val="003C4926"/>
    <w:rsid w:val="003C59BD"/>
    <w:rsid w:val="003C6917"/>
    <w:rsid w:val="003C6EF7"/>
    <w:rsid w:val="003C71C3"/>
    <w:rsid w:val="003C7489"/>
    <w:rsid w:val="003C7504"/>
    <w:rsid w:val="003C7C9A"/>
    <w:rsid w:val="003D03A1"/>
    <w:rsid w:val="003D0971"/>
    <w:rsid w:val="003D0E28"/>
    <w:rsid w:val="003D1DFC"/>
    <w:rsid w:val="003D2229"/>
    <w:rsid w:val="003D23D5"/>
    <w:rsid w:val="003D24A4"/>
    <w:rsid w:val="003D2D81"/>
    <w:rsid w:val="003D49AE"/>
    <w:rsid w:val="003D4FCF"/>
    <w:rsid w:val="003D52AC"/>
    <w:rsid w:val="003D53F4"/>
    <w:rsid w:val="003D55E6"/>
    <w:rsid w:val="003D5CE6"/>
    <w:rsid w:val="003D5D36"/>
    <w:rsid w:val="003D6165"/>
    <w:rsid w:val="003D6E23"/>
    <w:rsid w:val="003D78F8"/>
    <w:rsid w:val="003D7942"/>
    <w:rsid w:val="003D7AAF"/>
    <w:rsid w:val="003D7AC0"/>
    <w:rsid w:val="003D7DBB"/>
    <w:rsid w:val="003E0828"/>
    <w:rsid w:val="003E1DF5"/>
    <w:rsid w:val="003E1FEF"/>
    <w:rsid w:val="003E2242"/>
    <w:rsid w:val="003E3C1C"/>
    <w:rsid w:val="003E3E08"/>
    <w:rsid w:val="003E47F5"/>
    <w:rsid w:val="003E4B19"/>
    <w:rsid w:val="003E529C"/>
    <w:rsid w:val="003E5868"/>
    <w:rsid w:val="003E5DE5"/>
    <w:rsid w:val="003E6748"/>
    <w:rsid w:val="003E6DB4"/>
    <w:rsid w:val="003E74DE"/>
    <w:rsid w:val="003F065A"/>
    <w:rsid w:val="003F0B93"/>
    <w:rsid w:val="003F0E5A"/>
    <w:rsid w:val="003F1889"/>
    <w:rsid w:val="003F19D6"/>
    <w:rsid w:val="003F1A83"/>
    <w:rsid w:val="003F20C6"/>
    <w:rsid w:val="003F26EA"/>
    <w:rsid w:val="003F2B27"/>
    <w:rsid w:val="003F2FA2"/>
    <w:rsid w:val="003F3C2F"/>
    <w:rsid w:val="003F3F17"/>
    <w:rsid w:val="003F40F9"/>
    <w:rsid w:val="003F432D"/>
    <w:rsid w:val="003F43D2"/>
    <w:rsid w:val="003F45DD"/>
    <w:rsid w:val="003F5074"/>
    <w:rsid w:val="003F55A1"/>
    <w:rsid w:val="003F581D"/>
    <w:rsid w:val="003F5C48"/>
    <w:rsid w:val="003F657F"/>
    <w:rsid w:val="003F6929"/>
    <w:rsid w:val="003F69F4"/>
    <w:rsid w:val="003F6A45"/>
    <w:rsid w:val="003F7339"/>
    <w:rsid w:val="003F75AE"/>
    <w:rsid w:val="003F76E8"/>
    <w:rsid w:val="003F77C0"/>
    <w:rsid w:val="003F7932"/>
    <w:rsid w:val="003F7B06"/>
    <w:rsid w:val="003F7E99"/>
    <w:rsid w:val="004002E7"/>
    <w:rsid w:val="00400A52"/>
    <w:rsid w:val="00400A76"/>
    <w:rsid w:val="004010A0"/>
    <w:rsid w:val="00401344"/>
    <w:rsid w:val="0040161D"/>
    <w:rsid w:val="0040197C"/>
    <w:rsid w:val="00401BE7"/>
    <w:rsid w:val="00402066"/>
    <w:rsid w:val="00402126"/>
    <w:rsid w:val="004023A8"/>
    <w:rsid w:val="00402AF5"/>
    <w:rsid w:val="004034A8"/>
    <w:rsid w:val="004039B4"/>
    <w:rsid w:val="004042A4"/>
    <w:rsid w:val="00404BC8"/>
    <w:rsid w:val="00404EC4"/>
    <w:rsid w:val="00405315"/>
    <w:rsid w:val="004055A6"/>
    <w:rsid w:val="00405C8B"/>
    <w:rsid w:val="004062DD"/>
    <w:rsid w:val="0040642C"/>
    <w:rsid w:val="00406E95"/>
    <w:rsid w:val="004071E3"/>
    <w:rsid w:val="004073E9"/>
    <w:rsid w:val="00407F00"/>
    <w:rsid w:val="004102C5"/>
    <w:rsid w:val="00410A03"/>
    <w:rsid w:val="00410EEA"/>
    <w:rsid w:val="004115A4"/>
    <w:rsid w:val="00411941"/>
    <w:rsid w:val="004119D1"/>
    <w:rsid w:val="00411CC3"/>
    <w:rsid w:val="004123BC"/>
    <w:rsid w:val="004125E7"/>
    <w:rsid w:val="00412A4D"/>
    <w:rsid w:val="004131BE"/>
    <w:rsid w:val="00413E1F"/>
    <w:rsid w:val="00414D47"/>
    <w:rsid w:val="004153A3"/>
    <w:rsid w:val="00415951"/>
    <w:rsid w:val="00415975"/>
    <w:rsid w:val="00416802"/>
    <w:rsid w:val="00416CAE"/>
    <w:rsid w:val="004171B4"/>
    <w:rsid w:val="00420509"/>
    <w:rsid w:val="00420E0B"/>
    <w:rsid w:val="0042104B"/>
    <w:rsid w:val="00421796"/>
    <w:rsid w:val="00421814"/>
    <w:rsid w:val="00421839"/>
    <w:rsid w:val="00421DC3"/>
    <w:rsid w:val="00421E50"/>
    <w:rsid w:val="004223EC"/>
    <w:rsid w:val="0042287F"/>
    <w:rsid w:val="00422E4A"/>
    <w:rsid w:val="00423ECB"/>
    <w:rsid w:val="004240F5"/>
    <w:rsid w:val="00424A25"/>
    <w:rsid w:val="00424F52"/>
    <w:rsid w:val="00425508"/>
    <w:rsid w:val="00425949"/>
    <w:rsid w:val="00425C67"/>
    <w:rsid w:val="004260A9"/>
    <w:rsid w:val="004260AE"/>
    <w:rsid w:val="004267CB"/>
    <w:rsid w:val="00426C2A"/>
    <w:rsid w:val="00426EA2"/>
    <w:rsid w:val="004276B5"/>
    <w:rsid w:val="004277D4"/>
    <w:rsid w:val="00427C79"/>
    <w:rsid w:val="004303CD"/>
    <w:rsid w:val="0043159A"/>
    <w:rsid w:val="004317A5"/>
    <w:rsid w:val="004317BB"/>
    <w:rsid w:val="004318B0"/>
    <w:rsid w:val="004322B4"/>
    <w:rsid w:val="004326C1"/>
    <w:rsid w:val="004326F1"/>
    <w:rsid w:val="00432A8E"/>
    <w:rsid w:val="00432AD4"/>
    <w:rsid w:val="00432C72"/>
    <w:rsid w:val="00432EB9"/>
    <w:rsid w:val="004332A2"/>
    <w:rsid w:val="0043396B"/>
    <w:rsid w:val="00433C0F"/>
    <w:rsid w:val="00433CBA"/>
    <w:rsid w:val="00434155"/>
    <w:rsid w:val="00435078"/>
    <w:rsid w:val="00435C52"/>
    <w:rsid w:val="00436260"/>
    <w:rsid w:val="004364E7"/>
    <w:rsid w:val="004367B3"/>
    <w:rsid w:val="0043689E"/>
    <w:rsid w:val="00436A6F"/>
    <w:rsid w:val="00436BD4"/>
    <w:rsid w:val="00436BEE"/>
    <w:rsid w:val="00436E77"/>
    <w:rsid w:val="00437063"/>
    <w:rsid w:val="00437843"/>
    <w:rsid w:val="00437D50"/>
    <w:rsid w:val="00437F70"/>
    <w:rsid w:val="004400FC"/>
    <w:rsid w:val="00440675"/>
    <w:rsid w:val="00440E56"/>
    <w:rsid w:val="00441128"/>
    <w:rsid w:val="004418E7"/>
    <w:rsid w:val="0044191E"/>
    <w:rsid w:val="00441EDC"/>
    <w:rsid w:val="00442239"/>
    <w:rsid w:val="00442AB7"/>
    <w:rsid w:val="00442D3A"/>
    <w:rsid w:val="00442F77"/>
    <w:rsid w:val="00442F7A"/>
    <w:rsid w:val="00443736"/>
    <w:rsid w:val="00443CA8"/>
    <w:rsid w:val="00443F61"/>
    <w:rsid w:val="004441D3"/>
    <w:rsid w:val="0044420A"/>
    <w:rsid w:val="004446F0"/>
    <w:rsid w:val="004447E1"/>
    <w:rsid w:val="00444992"/>
    <w:rsid w:val="00444C38"/>
    <w:rsid w:val="00444C4F"/>
    <w:rsid w:val="004455E8"/>
    <w:rsid w:val="004456F6"/>
    <w:rsid w:val="00445AEC"/>
    <w:rsid w:val="004462D1"/>
    <w:rsid w:val="00446626"/>
    <w:rsid w:val="00446A71"/>
    <w:rsid w:val="00446BB2"/>
    <w:rsid w:val="004470F1"/>
    <w:rsid w:val="004472B3"/>
    <w:rsid w:val="0044776C"/>
    <w:rsid w:val="00447F56"/>
    <w:rsid w:val="004502FC"/>
    <w:rsid w:val="00450932"/>
    <w:rsid w:val="0045103F"/>
    <w:rsid w:val="00452685"/>
    <w:rsid w:val="004526F8"/>
    <w:rsid w:val="00453190"/>
    <w:rsid w:val="004534D8"/>
    <w:rsid w:val="0045353F"/>
    <w:rsid w:val="0045354A"/>
    <w:rsid w:val="00453DB7"/>
    <w:rsid w:val="00454EC4"/>
    <w:rsid w:val="004550CC"/>
    <w:rsid w:val="00455AA2"/>
    <w:rsid w:val="0045618C"/>
    <w:rsid w:val="0045641E"/>
    <w:rsid w:val="00456618"/>
    <w:rsid w:val="00456A8B"/>
    <w:rsid w:val="00456C3E"/>
    <w:rsid w:val="00457073"/>
    <w:rsid w:val="004571EA"/>
    <w:rsid w:val="0045738F"/>
    <w:rsid w:val="00457586"/>
    <w:rsid w:val="00457F2F"/>
    <w:rsid w:val="0046147C"/>
    <w:rsid w:val="00461B8C"/>
    <w:rsid w:val="00461E1C"/>
    <w:rsid w:val="004623E0"/>
    <w:rsid w:val="00462A0F"/>
    <w:rsid w:val="00463223"/>
    <w:rsid w:val="00463898"/>
    <w:rsid w:val="00463967"/>
    <w:rsid w:val="004639A6"/>
    <w:rsid w:val="00464BB4"/>
    <w:rsid w:val="00464C90"/>
    <w:rsid w:val="00464C9E"/>
    <w:rsid w:val="00465706"/>
    <w:rsid w:val="00465846"/>
    <w:rsid w:val="00465E80"/>
    <w:rsid w:val="00466F47"/>
    <w:rsid w:val="0046700D"/>
    <w:rsid w:val="00467083"/>
    <w:rsid w:val="0046761D"/>
    <w:rsid w:val="004678A1"/>
    <w:rsid w:val="00467B6C"/>
    <w:rsid w:val="0047000E"/>
    <w:rsid w:val="0047009D"/>
    <w:rsid w:val="00470126"/>
    <w:rsid w:val="00470196"/>
    <w:rsid w:val="004704B2"/>
    <w:rsid w:val="0047092F"/>
    <w:rsid w:val="00470A1D"/>
    <w:rsid w:val="00470E62"/>
    <w:rsid w:val="0047118D"/>
    <w:rsid w:val="00471B90"/>
    <w:rsid w:val="00472E64"/>
    <w:rsid w:val="00473993"/>
    <w:rsid w:val="00473D22"/>
    <w:rsid w:val="004744A8"/>
    <w:rsid w:val="00474C4F"/>
    <w:rsid w:val="00474D91"/>
    <w:rsid w:val="00475536"/>
    <w:rsid w:val="00475C52"/>
    <w:rsid w:val="00475D0E"/>
    <w:rsid w:val="00475FE0"/>
    <w:rsid w:val="004761C8"/>
    <w:rsid w:val="004763E3"/>
    <w:rsid w:val="0047692C"/>
    <w:rsid w:val="00477418"/>
    <w:rsid w:val="00477AD6"/>
    <w:rsid w:val="0048083F"/>
    <w:rsid w:val="00480B4F"/>
    <w:rsid w:val="00481738"/>
    <w:rsid w:val="00481A36"/>
    <w:rsid w:val="00481AB0"/>
    <w:rsid w:val="00481D43"/>
    <w:rsid w:val="00481E46"/>
    <w:rsid w:val="00482000"/>
    <w:rsid w:val="00482487"/>
    <w:rsid w:val="00482639"/>
    <w:rsid w:val="004829D9"/>
    <w:rsid w:val="00483371"/>
    <w:rsid w:val="0048355C"/>
    <w:rsid w:val="00483A05"/>
    <w:rsid w:val="00484177"/>
    <w:rsid w:val="00484659"/>
    <w:rsid w:val="00484C21"/>
    <w:rsid w:val="00484D90"/>
    <w:rsid w:val="00484FC1"/>
    <w:rsid w:val="00485AC2"/>
    <w:rsid w:val="00485E7C"/>
    <w:rsid w:val="00485EC3"/>
    <w:rsid w:val="00486145"/>
    <w:rsid w:val="0048672F"/>
    <w:rsid w:val="00486F12"/>
    <w:rsid w:val="0048758A"/>
    <w:rsid w:val="00487973"/>
    <w:rsid w:val="00487DC1"/>
    <w:rsid w:val="00490418"/>
    <w:rsid w:val="00490512"/>
    <w:rsid w:val="004905EF"/>
    <w:rsid w:val="00490C16"/>
    <w:rsid w:val="004912E4"/>
    <w:rsid w:val="0049163B"/>
    <w:rsid w:val="00491C10"/>
    <w:rsid w:val="00492132"/>
    <w:rsid w:val="00492A52"/>
    <w:rsid w:val="0049320E"/>
    <w:rsid w:val="0049335B"/>
    <w:rsid w:val="00493C75"/>
    <w:rsid w:val="00494140"/>
    <w:rsid w:val="00494C8A"/>
    <w:rsid w:val="004952B9"/>
    <w:rsid w:val="00495504"/>
    <w:rsid w:val="00495741"/>
    <w:rsid w:val="00495FF0"/>
    <w:rsid w:val="004967A5"/>
    <w:rsid w:val="0049693C"/>
    <w:rsid w:val="00496BF3"/>
    <w:rsid w:val="00496E5A"/>
    <w:rsid w:val="004970C2"/>
    <w:rsid w:val="0049743E"/>
    <w:rsid w:val="0049771C"/>
    <w:rsid w:val="004977B5"/>
    <w:rsid w:val="00497915"/>
    <w:rsid w:val="004A007E"/>
    <w:rsid w:val="004A00B7"/>
    <w:rsid w:val="004A130E"/>
    <w:rsid w:val="004A1447"/>
    <w:rsid w:val="004A27E5"/>
    <w:rsid w:val="004A2971"/>
    <w:rsid w:val="004A3976"/>
    <w:rsid w:val="004A3C40"/>
    <w:rsid w:val="004A3CD1"/>
    <w:rsid w:val="004A4C51"/>
    <w:rsid w:val="004A4F06"/>
    <w:rsid w:val="004A5325"/>
    <w:rsid w:val="004A5394"/>
    <w:rsid w:val="004A58B2"/>
    <w:rsid w:val="004A6C44"/>
    <w:rsid w:val="004A6CBA"/>
    <w:rsid w:val="004A6D86"/>
    <w:rsid w:val="004A6EA5"/>
    <w:rsid w:val="004A7116"/>
    <w:rsid w:val="004A72F8"/>
    <w:rsid w:val="004A756F"/>
    <w:rsid w:val="004A763D"/>
    <w:rsid w:val="004A772C"/>
    <w:rsid w:val="004A7F7F"/>
    <w:rsid w:val="004B055A"/>
    <w:rsid w:val="004B08FE"/>
    <w:rsid w:val="004B0C33"/>
    <w:rsid w:val="004B0EA3"/>
    <w:rsid w:val="004B0F63"/>
    <w:rsid w:val="004B1400"/>
    <w:rsid w:val="004B1AE6"/>
    <w:rsid w:val="004B1E00"/>
    <w:rsid w:val="004B1F43"/>
    <w:rsid w:val="004B1F58"/>
    <w:rsid w:val="004B2039"/>
    <w:rsid w:val="004B2438"/>
    <w:rsid w:val="004B24AE"/>
    <w:rsid w:val="004B3294"/>
    <w:rsid w:val="004B3463"/>
    <w:rsid w:val="004B361C"/>
    <w:rsid w:val="004B3A69"/>
    <w:rsid w:val="004B3A6D"/>
    <w:rsid w:val="004B3DE5"/>
    <w:rsid w:val="004B3DEF"/>
    <w:rsid w:val="004B49AB"/>
    <w:rsid w:val="004B4BEC"/>
    <w:rsid w:val="004B5AC3"/>
    <w:rsid w:val="004B6768"/>
    <w:rsid w:val="004B693D"/>
    <w:rsid w:val="004B6B8D"/>
    <w:rsid w:val="004C0255"/>
    <w:rsid w:val="004C038D"/>
    <w:rsid w:val="004C05BA"/>
    <w:rsid w:val="004C0788"/>
    <w:rsid w:val="004C12EF"/>
    <w:rsid w:val="004C15B2"/>
    <w:rsid w:val="004C237F"/>
    <w:rsid w:val="004C2AE3"/>
    <w:rsid w:val="004C3293"/>
    <w:rsid w:val="004C3301"/>
    <w:rsid w:val="004C3341"/>
    <w:rsid w:val="004C338B"/>
    <w:rsid w:val="004C3B6F"/>
    <w:rsid w:val="004C4B97"/>
    <w:rsid w:val="004C5B3B"/>
    <w:rsid w:val="004C5C51"/>
    <w:rsid w:val="004C5DB9"/>
    <w:rsid w:val="004C5FC3"/>
    <w:rsid w:val="004C6B3D"/>
    <w:rsid w:val="004C6D77"/>
    <w:rsid w:val="004C7B68"/>
    <w:rsid w:val="004C7F20"/>
    <w:rsid w:val="004D1814"/>
    <w:rsid w:val="004D1AC2"/>
    <w:rsid w:val="004D1EEA"/>
    <w:rsid w:val="004D2E27"/>
    <w:rsid w:val="004D2E49"/>
    <w:rsid w:val="004D3361"/>
    <w:rsid w:val="004D367A"/>
    <w:rsid w:val="004D3803"/>
    <w:rsid w:val="004D3B55"/>
    <w:rsid w:val="004D3E22"/>
    <w:rsid w:val="004D4643"/>
    <w:rsid w:val="004D4D06"/>
    <w:rsid w:val="004D4F1F"/>
    <w:rsid w:val="004D4F26"/>
    <w:rsid w:val="004D50F1"/>
    <w:rsid w:val="004D630B"/>
    <w:rsid w:val="004D6884"/>
    <w:rsid w:val="004D6B8C"/>
    <w:rsid w:val="004D6D52"/>
    <w:rsid w:val="004D7AF0"/>
    <w:rsid w:val="004E02C2"/>
    <w:rsid w:val="004E037A"/>
    <w:rsid w:val="004E05FD"/>
    <w:rsid w:val="004E125C"/>
    <w:rsid w:val="004E15C4"/>
    <w:rsid w:val="004E1C52"/>
    <w:rsid w:val="004E2140"/>
    <w:rsid w:val="004E254B"/>
    <w:rsid w:val="004E2DD2"/>
    <w:rsid w:val="004E2DEE"/>
    <w:rsid w:val="004E3122"/>
    <w:rsid w:val="004E318C"/>
    <w:rsid w:val="004E331D"/>
    <w:rsid w:val="004E3438"/>
    <w:rsid w:val="004E34C6"/>
    <w:rsid w:val="004E34E4"/>
    <w:rsid w:val="004E3CFA"/>
    <w:rsid w:val="004E3F7C"/>
    <w:rsid w:val="004E462E"/>
    <w:rsid w:val="004E49CB"/>
    <w:rsid w:val="004E4A36"/>
    <w:rsid w:val="004E4B96"/>
    <w:rsid w:val="004E4D0A"/>
    <w:rsid w:val="004E50D7"/>
    <w:rsid w:val="004E50F6"/>
    <w:rsid w:val="004E5397"/>
    <w:rsid w:val="004E5AC7"/>
    <w:rsid w:val="004E5FD8"/>
    <w:rsid w:val="004E661C"/>
    <w:rsid w:val="004E6B54"/>
    <w:rsid w:val="004E6D67"/>
    <w:rsid w:val="004E7583"/>
    <w:rsid w:val="004E7EBC"/>
    <w:rsid w:val="004F0054"/>
    <w:rsid w:val="004F01EA"/>
    <w:rsid w:val="004F0FD8"/>
    <w:rsid w:val="004F18B0"/>
    <w:rsid w:val="004F1C68"/>
    <w:rsid w:val="004F1C9F"/>
    <w:rsid w:val="004F1D3C"/>
    <w:rsid w:val="004F21A9"/>
    <w:rsid w:val="004F227D"/>
    <w:rsid w:val="004F2A1A"/>
    <w:rsid w:val="004F2C00"/>
    <w:rsid w:val="004F2CCE"/>
    <w:rsid w:val="004F2F4A"/>
    <w:rsid w:val="004F3131"/>
    <w:rsid w:val="004F3AAB"/>
    <w:rsid w:val="004F3BBB"/>
    <w:rsid w:val="004F3BDB"/>
    <w:rsid w:val="004F3F36"/>
    <w:rsid w:val="004F4408"/>
    <w:rsid w:val="004F459B"/>
    <w:rsid w:val="004F47DC"/>
    <w:rsid w:val="004F506A"/>
    <w:rsid w:val="004F5585"/>
    <w:rsid w:val="004F634B"/>
    <w:rsid w:val="004F68E0"/>
    <w:rsid w:val="004F6EA0"/>
    <w:rsid w:val="004F703F"/>
    <w:rsid w:val="004F70B5"/>
    <w:rsid w:val="004F72D5"/>
    <w:rsid w:val="004F79B3"/>
    <w:rsid w:val="004F7BBC"/>
    <w:rsid w:val="00500478"/>
    <w:rsid w:val="005004EA"/>
    <w:rsid w:val="00500D9C"/>
    <w:rsid w:val="00500E8A"/>
    <w:rsid w:val="00501117"/>
    <w:rsid w:val="005013A4"/>
    <w:rsid w:val="00501831"/>
    <w:rsid w:val="00501D77"/>
    <w:rsid w:val="00502476"/>
    <w:rsid w:val="00502C18"/>
    <w:rsid w:val="00502E41"/>
    <w:rsid w:val="00503917"/>
    <w:rsid w:val="00503A92"/>
    <w:rsid w:val="00504892"/>
    <w:rsid w:val="005048D1"/>
    <w:rsid w:val="00504E0E"/>
    <w:rsid w:val="005054C8"/>
    <w:rsid w:val="005055D4"/>
    <w:rsid w:val="00505A22"/>
    <w:rsid w:val="00505C20"/>
    <w:rsid w:val="00506655"/>
    <w:rsid w:val="005067D9"/>
    <w:rsid w:val="00506B64"/>
    <w:rsid w:val="005074BF"/>
    <w:rsid w:val="00507A49"/>
    <w:rsid w:val="00507E7D"/>
    <w:rsid w:val="0051023A"/>
    <w:rsid w:val="00510321"/>
    <w:rsid w:val="00511238"/>
    <w:rsid w:val="0051147B"/>
    <w:rsid w:val="00511AB7"/>
    <w:rsid w:val="00511FC9"/>
    <w:rsid w:val="00512447"/>
    <w:rsid w:val="00512C7E"/>
    <w:rsid w:val="00513314"/>
    <w:rsid w:val="00513DE7"/>
    <w:rsid w:val="0051442E"/>
    <w:rsid w:val="005147A4"/>
    <w:rsid w:val="00514B3C"/>
    <w:rsid w:val="00514FBC"/>
    <w:rsid w:val="00514FDD"/>
    <w:rsid w:val="005154DD"/>
    <w:rsid w:val="005162AA"/>
    <w:rsid w:val="005165BA"/>
    <w:rsid w:val="00516E0D"/>
    <w:rsid w:val="00517011"/>
    <w:rsid w:val="005178F3"/>
    <w:rsid w:val="0051799A"/>
    <w:rsid w:val="00517A01"/>
    <w:rsid w:val="00517C54"/>
    <w:rsid w:val="00517DA2"/>
    <w:rsid w:val="0052035A"/>
    <w:rsid w:val="00520458"/>
    <w:rsid w:val="005206C1"/>
    <w:rsid w:val="00520CDC"/>
    <w:rsid w:val="005211BE"/>
    <w:rsid w:val="00521214"/>
    <w:rsid w:val="00521A7F"/>
    <w:rsid w:val="00522465"/>
    <w:rsid w:val="00522900"/>
    <w:rsid w:val="00523318"/>
    <w:rsid w:val="005234C3"/>
    <w:rsid w:val="005234DB"/>
    <w:rsid w:val="00523941"/>
    <w:rsid w:val="00523E11"/>
    <w:rsid w:val="005247B4"/>
    <w:rsid w:val="00525259"/>
    <w:rsid w:val="0052568F"/>
    <w:rsid w:val="00525767"/>
    <w:rsid w:val="00526016"/>
    <w:rsid w:val="00526C39"/>
    <w:rsid w:val="00526CFD"/>
    <w:rsid w:val="005272D2"/>
    <w:rsid w:val="00527524"/>
    <w:rsid w:val="00527783"/>
    <w:rsid w:val="0052785E"/>
    <w:rsid w:val="00527F94"/>
    <w:rsid w:val="005303B1"/>
    <w:rsid w:val="00530C17"/>
    <w:rsid w:val="00530CC2"/>
    <w:rsid w:val="0053136D"/>
    <w:rsid w:val="0053184B"/>
    <w:rsid w:val="005319A0"/>
    <w:rsid w:val="00531DF6"/>
    <w:rsid w:val="0053234B"/>
    <w:rsid w:val="005324B1"/>
    <w:rsid w:val="00532549"/>
    <w:rsid w:val="00532AAF"/>
    <w:rsid w:val="005331C9"/>
    <w:rsid w:val="00533607"/>
    <w:rsid w:val="00533992"/>
    <w:rsid w:val="00533A3E"/>
    <w:rsid w:val="00533B47"/>
    <w:rsid w:val="00533C38"/>
    <w:rsid w:val="00534080"/>
    <w:rsid w:val="005345EA"/>
    <w:rsid w:val="00535327"/>
    <w:rsid w:val="0053563D"/>
    <w:rsid w:val="00535CC7"/>
    <w:rsid w:val="00536073"/>
    <w:rsid w:val="00536778"/>
    <w:rsid w:val="00536836"/>
    <w:rsid w:val="005368DF"/>
    <w:rsid w:val="0053722B"/>
    <w:rsid w:val="00537399"/>
    <w:rsid w:val="00537A1A"/>
    <w:rsid w:val="00540746"/>
    <w:rsid w:val="005409ED"/>
    <w:rsid w:val="00540FA9"/>
    <w:rsid w:val="005410BC"/>
    <w:rsid w:val="005411DA"/>
    <w:rsid w:val="00541C12"/>
    <w:rsid w:val="00541CA5"/>
    <w:rsid w:val="00542100"/>
    <w:rsid w:val="005424CE"/>
    <w:rsid w:val="0054256C"/>
    <w:rsid w:val="005428DF"/>
    <w:rsid w:val="00542FFD"/>
    <w:rsid w:val="00543188"/>
    <w:rsid w:val="0054334D"/>
    <w:rsid w:val="005444C4"/>
    <w:rsid w:val="00544741"/>
    <w:rsid w:val="005447D2"/>
    <w:rsid w:val="005448B8"/>
    <w:rsid w:val="00545758"/>
    <w:rsid w:val="00545A3F"/>
    <w:rsid w:val="00546DC8"/>
    <w:rsid w:val="00546E72"/>
    <w:rsid w:val="00546FC5"/>
    <w:rsid w:val="0054704A"/>
    <w:rsid w:val="005471F8"/>
    <w:rsid w:val="00550A25"/>
    <w:rsid w:val="00550F17"/>
    <w:rsid w:val="005511AE"/>
    <w:rsid w:val="005521A0"/>
    <w:rsid w:val="0055244D"/>
    <w:rsid w:val="00552B16"/>
    <w:rsid w:val="00552FA7"/>
    <w:rsid w:val="00553137"/>
    <w:rsid w:val="00553697"/>
    <w:rsid w:val="005549DA"/>
    <w:rsid w:val="00554DC9"/>
    <w:rsid w:val="00554FA8"/>
    <w:rsid w:val="00555380"/>
    <w:rsid w:val="00555429"/>
    <w:rsid w:val="005557D5"/>
    <w:rsid w:val="00555809"/>
    <w:rsid w:val="00555A32"/>
    <w:rsid w:val="00557295"/>
    <w:rsid w:val="00557BCA"/>
    <w:rsid w:val="00557D04"/>
    <w:rsid w:val="00560B64"/>
    <w:rsid w:val="00561ADA"/>
    <w:rsid w:val="005620DC"/>
    <w:rsid w:val="00562272"/>
    <w:rsid w:val="0056270C"/>
    <w:rsid w:val="0056272C"/>
    <w:rsid w:val="005627D4"/>
    <w:rsid w:val="00562FF4"/>
    <w:rsid w:val="005636A1"/>
    <w:rsid w:val="005636BD"/>
    <w:rsid w:val="00563861"/>
    <w:rsid w:val="005639ED"/>
    <w:rsid w:val="005645E3"/>
    <w:rsid w:val="00564649"/>
    <w:rsid w:val="0056488B"/>
    <w:rsid w:val="005648D6"/>
    <w:rsid w:val="00564F3B"/>
    <w:rsid w:val="00565B48"/>
    <w:rsid w:val="00565ED5"/>
    <w:rsid w:val="00566006"/>
    <w:rsid w:val="00566017"/>
    <w:rsid w:val="00566A39"/>
    <w:rsid w:val="005670A2"/>
    <w:rsid w:val="00567696"/>
    <w:rsid w:val="00567AEC"/>
    <w:rsid w:val="0057083C"/>
    <w:rsid w:val="00570C60"/>
    <w:rsid w:val="00570EE2"/>
    <w:rsid w:val="00571489"/>
    <w:rsid w:val="0057150D"/>
    <w:rsid w:val="00571BFA"/>
    <w:rsid w:val="00572423"/>
    <w:rsid w:val="005727F9"/>
    <w:rsid w:val="005736CB"/>
    <w:rsid w:val="0057375E"/>
    <w:rsid w:val="005743B5"/>
    <w:rsid w:val="005743EE"/>
    <w:rsid w:val="005746F0"/>
    <w:rsid w:val="00574DC0"/>
    <w:rsid w:val="005754B2"/>
    <w:rsid w:val="00575529"/>
    <w:rsid w:val="00575B75"/>
    <w:rsid w:val="005765F5"/>
    <w:rsid w:val="00576E3F"/>
    <w:rsid w:val="005774A3"/>
    <w:rsid w:val="005778E3"/>
    <w:rsid w:val="00577B25"/>
    <w:rsid w:val="00577BC6"/>
    <w:rsid w:val="00577F4D"/>
    <w:rsid w:val="00580048"/>
    <w:rsid w:val="005801E9"/>
    <w:rsid w:val="0058031C"/>
    <w:rsid w:val="00580470"/>
    <w:rsid w:val="00580D98"/>
    <w:rsid w:val="00580FCD"/>
    <w:rsid w:val="00581B57"/>
    <w:rsid w:val="00581FDB"/>
    <w:rsid w:val="005827D7"/>
    <w:rsid w:val="00582997"/>
    <w:rsid w:val="00582BFD"/>
    <w:rsid w:val="005830F5"/>
    <w:rsid w:val="005835DA"/>
    <w:rsid w:val="0058396D"/>
    <w:rsid w:val="00583B5A"/>
    <w:rsid w:val="00583DD4"/>
    <w:rsid w:val="00583DF2"/>
    <w:rsid w:val="0058409E"/>
    <w:rsid w:val="005847D8"/>
    <w:rsid w:val="005849C2"/>
    <w:rsid w:val="00585083"/>
    <w:rsid w:val="00585289"/>
    <w:rsid w:val="0058549C"/>
    <w:rsid w:val="005855AE"/>
    <w:rsid w:val="00585BAC"/>
    <w:rsid w:val="00586314"/>
    <w:rsid w:val="00586768"/>
    <w:rsid w:val="005867B7"/>
    <w:rsid w:val="00586B5A"/>
    <w:rsid w:val="00586D96"/>
    <w:rsid w:val="0058733F"/>
    <w:rsid w:val="0058747F"/>
    <w:rsid w:val="005878D9"/>
    <w:rsid w:val="00587B2D"/>
    <w:rsid w:val="00587D3E"/>
    <w:rsid w:val="00590622"/>
    <w:rsid w:val="00590C64"/>
    <w:rsid w:val="00590E0E"/>
    <w:rsid w:val="00590F2C"/>
    <w:rsid w:val="00591642"/>
    <w:rsid w:val="0059178B"/>
    <w:rsid w:val="00591CD9"/>
    <w:rsid w:val="00591E75"/>
    <w:rsid w:val="00591F1A"/>
    <w:rsid w:val="00592EAD"/>
    <w:rsid w:val="00592F56"/>
    <w:rsid w:val="005934AF"/>
    <w:rsid w:val="00593679"/>
    <w:rsid w:val="0059457B"/>
    <w:rsid w:val="00594643"/>
    <w:rsid w:val="00594FD4"/>
    <w:rsid w:val="0059528E"/>
    <w:rsid w:val="005956BA"/>
    <w:rsid w:val="0059590B"/>
    <w:rsid w:val="00595D95"/>
    <w:rsid w:val="00596408"/>
    <w:rsid w:val="005965AA"/>
    <w:rsid w:val="00596C5D"/>
    <w:rsid w:val="00596D95"/>
    <w:rsid w:val="005974CA"/>
    <w:rsid w:val="0059765B"/>
    <w:rsid w:val="005976FC"/>
    <w:rsid w:val="005A0535"/>
    <w:rsid w:val="005A06D1"/>
    <w:rsid w:val="005A0C34"/>
    <w:rsid w:val="005A0DF7"/>
    <w:rsid w:val="005A10B0"/>
    <w:rsid w:val="005A1718"/>
    <w:rsid w:val="005A19BE"/>
    <w:rsid w:val="005A19D2"/>
    <w:rsid w:val="005A1AFB"/>
    <w:rsid w:val="005A1B37"/>
    <w:rsid w:val="005A1BBB"/>
    <w:rsid w:val="005A1D33"/>
    <w:rsid w:val="005A1EA3"/>
    <w:rsid w:val="005A2085"/>
    <w:rsid w:val="005A20E5"/>
    <w:rsid w:val="005A20FF"/>
    <w:rsid w:val="005A2DF3"/>
    <w:rsid w:val="005A336D"/>
    <w:rsid w:val="005A3BB2"/>
    <w:rsid w:val="005A44AF"/>
    <w:rsid w:val="005A4548"/>
    <w:rsid w:val="005A456A"/>
    <w:rsid w:val="005A4EE7"/>
    <w:rsid w:val="005A5440"/>
    <w:rsid w:val="005A5B03"/>
    <w:rsid w:val="005A5C14"/>
    <w:rsid w:val="005A6ABE"/>
    <w:rsid w:val="005A73ED"/>
    <w:rsid w:val="005A7475"/>
    <w:rsid w:val="005A761A"/>
    <w:rsid w:val="005A7976"/>
    <w:rsid w:val="005B0158"/>
    <w:rsid w:val="005B039B"/>
    <w:rsid w:val="005B040D"/>
    <w:rsid w:val="005B071E"/>
    <w:rsid w:val="005B10CF"/>
    <w:rsid w:val="005B1165"/>
    <w:rsid w:val="005B17D8"/>
    <w:rsid w:val="005B1B4C"/>
    <w:rsid w:val="005B1F30"/>
    <w:rsid w:val="005B2582"/>
    <w:rsid w:val="005B2B65"/>
    <w:rsid w:val="005B3641"/>
    <w:rsid w:val="005B42EF"/>
    <w:rsid w:val="005B4373"/>
    <w:rsid w:val="005B5B89"/>
    <w:rsid w:val="005B5CD8"/>
    <w:rsid w:val="005B6364"/>
    <w:rsid w:val="005B636F"/>
    <w:rsid w:val="005B68D3"/>
    <w:rsid w:val="005B704E"/>
    <w:rsid w:val="005B71EA"/>
    <w:rsid w:val="005B7668"/>
    <w:rsid w:val="005B7821"/>
    <w:rsid w:val="005B7AE9"/>
    <w:rsid w:val="005B7CEF"/>
    <w:rsid w:val="005C003B"/>
    <w:rsid w:val="005C00BF"/>
    <w:rsid w:val="005C022E"/>
    <w:rsid w:val="005C07E3"/>
    <w:rsid w:val="005C0B19"/>
    <w:rsid w:val="005C0C74"/>
    <w:rsid w:val="005C15BE"/>
    <w:rsid w:val="005C1CFA"/>
    <w:rsid w:val="005C204D"/>
    <w:rsid w:val="005C265C"/>
    <w:rsid w:val="005C2AE9"/>
    <w:rsid w:val="005C2F79"/>
    <w:rsid w:val="005C306D"/>
    <w:rsid w:val="005C34D5"/>
    <w:rsid w:val="005C4DA9"/>
    <w:rsid w:val="005C4EE3"/>
    <w:rsid w:val="005C5370"/>
    <w:rsid w:val="005C58ED"/>
    <w:rsid w:val="005C5A99"/>
    <w:rsid w:val="005C6214"/>
    <w:rsid w:val="005C6A6E"/>
    <w:rsid w:val="005C7974"/>
    <w:rsid w:val="005D0045"/>
    <w:rsid w:val="005D04F2"/>
    <w:rsid w:val="005D0591"/>
    <w:rsid w:val="005D0B59"/>
    <w:rsid w:val="005D0E06"/>
    <w:rsid w:val="005D1A3F"/>
    <w:rsid w:val="005D1BCD"/>
    <w:rsid w:val="005D1C4B"/>
    <w:rsid w:val="005D1D3A"/>
    <w:rsid w:val="005D1DFD"/>
    <w:rsid w:val="005D1E95"/>
    <w:rsid w:val="005D2B80"/>
    <w:rsid w:val="005D2F84"/>
    <w:rsid w:val="005D41E8"/>
    <w:rsid w:val="005D4309"/>
    <w:rsid w:val="005D4E27"/>
    <w:rsid w:val="005D5EDF"/>
    <w:rsid w:val="005D6073"/>
    <w:rsid w:val="005D6600"/>
    <w:rsid w:val="005D6B2E"/>
    <w:rsid w:val="005D77C1"/>
    <w:rsid w:val="005D7B81"/>
    <w:rsid w:val="005D7C79"/>
    <w:rsid w:val="005E133B"/>
    <w:rsid w:val="005E17F2"/>
    <w:rsid w:val="005E18DF"/>
    <w:rsid w:val="005E1D0F"/>
    <w:rsid w:val="005E251B"/>
    <w:rsid w:val="005E28C4"/>
    <w:rsid w:val="005E2942"/>
    <w:rsid w:val="005E34B1"/>
    <w:rsid w:val="005E37FC"/>
    <w:rsid w:val="005E3A8B"/>
    <w:rsid w:val="005E434D"/>
    <w:rsid w:val="005E453E"/>
    <w:rsid w:val="005E49C3"/>
    <w:rsid w:val="005E4D54"/>
    <w:rsid w:val="005E4ECA"/>
    <w:rsid w:val="005E546A"/>
    <w:rsid w:val="005E5FD2"/>
    <w:rsid w:val="005E5FE2"/>
    <w:rsid w:val="005E64C9"/>
    <w:rsid w:val="005E6B2A"/>
    <w:rsid w:val="005E6D61"/>
    <w:rsid w:val="005E740E"/>
    <w:rsid w:val="005E78FE"/>
    <w:rsid w:val="005E7B1E"/>
    <w:rsid w:val="005E7BF2"/>
    <w:rsid w:val="005F013B"/>
    <w:rsid w:val="005F0D9C"/>
    <w:rsid w:val="005F1C28"/>
    <w:rsid w:val="005F2074"/>
    <w:rsid w:val="005F26AB"/>
    <w:rsid w:val="005F2721"/>
    <w:rsid w:val="005F2FF1"/>
    <w:rsid w:val="005F35BC"/>
    <w:rsid w:val="005F37E3"/>
    <w:rsid w:val="005F396B"/>
    <w:rsid w:val="005F4256"/>
    <w:rsid w:val="005F4A1D"/>
    <w:rsid w:val="005F4F44"/>
    <w:rsid w:val="005F516A"/>
    <w:rsid w:val="005F53AF"/>
    <w:rsid w:val="005F5465"/>
    <w:rsid w:val="005F62BB"/>
    <w:rsid w:val="005F6735"/>
    <w:rsid w:val="005F6802"/>
    <w:rsid w:val="005F7041"/>
    <w:rsid w:val="0060000F"/>
    <w:rsid w:val="00600168"/>
    <w:rsid w:val="0060030E"/>
    <w:rsid w:val="00600FEB"/>
    <w:rsid w:val="006012B9"/>
    <w:rsid w:val="00601497"/>
    <w:rsid w:val="00601683"/>
    <w:rsid w:val="00601839"/>
    <w:rsid w:val="00601A0C"/>
    <w:rsid w:val="0060233B"/>
    <w:rsid w:val="006028D3"/>
    <w:rsid w:val="00602E39"/>
    <w:rsid w:val="00602EF0"/>
    <w:rsid w:val="00602F4C"/>
    <w:rsid w:val="006041A3"/>
    <w:rsid w:val="006042EC"/>
    <w:rsid w:val="0060435A"/>
    <w:rsid w:val="00604D39"/>
    <w:rsid w:val="00604E47"/>
    <w:rsid w:val="00605157"/>
    <w:rsid w:val="00605459"/>
    <w:rsid w:val="0060571B"/>
    <w:rsid w:val="006057C0"/>
    <w:rsid w:val="00605AED"/>
    <w:rsid w:val="00605AF6"/>
    <w:rsid w:val="00606333"/>
    <w:rsid w:val="00606BE5"/>
    <w:rsid w:val="00606E1B"/>
    <w:rsid w:val="006070C6"/>
    <w:rsid w:val="00607132"/>
    <w:rsid w:val="006072C2"/>
    <w:rsid w:val="00610903"/>
    <w:rsid w:val="00610C52"/>
    <w:rsid w:val="00611146"/>
    <w:rsid w:val="006114CE"/>
    <w:rsid w:val="006126CD"/>
    <w:rsid w:val="00613158"/>
    <w:rsid w:val="006134BF"/>
    <w:rsid w:val="00613B39"/>
    <w:rsid w:val="00613CE7"/>
    <w:rsid w:val="0061409C"/>
    <w:rsid w:val="0061428A"/>
    <w:rsid w:val="00614839"/>
    <w:rsid w:val="00614934"/>
    <w:rsid w:val="00614A5C"/>
    <w:rsid w:val="00614E07"/>
    <w:rsid w:val="00615466"/>
    <w:rsid w:val="00615965"/>
    <w:rsid w:val="00615EF6"/>
    <w:rsid w:val="006162D6"/>
    <w:rsid w:val="0061635F"/>
    <w:rsid w:val="006163A9"/>
    <w:rsid w:val="00616482"/>
    <w:rsid w:val="00616519"/>
    <w:rsid w:val="00616663"/>
    <w:rsid w:val="0061678F"/>
    <w:rsid w:val="00616D30"/>
    <w:rsid w:val="00617718"/>
    <w:rsid w:val="00620270"/>
    <w:rsid w:val="006202E8"/>
    <w:rsid w:val="006203E3"/>
    <w:rsid w:val="00620583"/>
    <w:rsid w:val="00620A0F"/>
    <w:rsid w:val="00620BCA"/>
    <w:rsid w:val="00620EB8"/>
    <w:rsid w:val="00621229"/>
    <w:rsid w:val="00621442"/>
    <w:rsid w:val="006219FA"/>
    <w:rsid w:val="00621BBC"/>
    <w:rsid w:val="00622075"/>
    <w:rsid w:val="00622894"/>
    <w:rsid w:val="006228E2"/>
    <w:rsid w:val="00622D13"/>
    <w:rsid w:val="0062314C"/>
    <w:rsid w:val="00623B71"/>
    <w:rsid w:val="0062433C"/>
    <w:rsid w:val="006249C1"/>
    <w:rsid w:val="00624FE2"/>
    <w:rsid w:val="00625210"/>
    <w:rsid w:val="0062575A"/>
    <w:rsid w:val="00626365"/>
    <w:rsid w:val="00626FAD"/>
    <w:rsid w:val="006270D4"/>
    <w:rsid w:val="006270E7"/>
    <w:rsid w:val="0062731B"/>
    <w:rsid w:val="00627CDF"/>
    <w:rsid w:val="00627EC1"/>
    <w:rsid w:val="00627F33"/>
    <w:rsid w:val="00630885"/>
    <w:rsid w:val="00631BB3"/>
    <w:rsid w:val="00632443"/>
    <w:rsid w:val="00632A18"/>
    <w:rsid w:val="006334D0"/>
    <w:rsid w:val="006337A3"/>
    <w:rsid w:val="006337E4"/>
    <w:rsid w:val="00633DF2"/>
    <w:rsid w:val="0063447C"/>
    <w:rsid w:val="0063492C"/>
    <w:rsid w:val="0063515C"/>
    <w:rsid w:val="00635CAD"/>
    <w:rsid w:val="00636641"/>
    <w:rsid w:val="00636898"/>
    <w:rsid w:val="006412EA"/>
    <w:rsid w:val="006414C9"/>
    <w:rsid w:val="006419B8"/>
    <w:rsid w:val="00641C6B"/>
    <w:rsid w:val="00641D85"/>
    <w:rsid w:val="00642314"/>
    <w:rsid w:val="0064260E"/>
    <w:rsid w:val="0064263D"/>
    <w:rsid w:val="006429BB"/>
    <w:rsid w:val="00642A2E"/>
    <w:rsid w:val="00642ACE"/>
    <w:rsid w:val="00642B05"/>
    <w:rsid w:val="00642C73"/>
    <w:rsid w:val="006443CC"/>
    <w:rsid w:val="006449C5"/>
    <w:rsid w:val="00645791"/>
    <w:rsid w:val="00646A3B"/>
    <w:rsid w:val="00647BCA"/>
    <w:rsid w:val="006500C6"/>
    <w:rsid w:val="00651134"/>
    <w:rsid w:val="006513DC"/>
    <w:rsid w:val="00651EE6"/>
    <w:rsid w:val="00652167"/>
    <w:rsid w:val="0065222A"/>
    <w:rsid w:val="00652A1F"/>
    <w:rsid w:val="00653499"/>
    <w:rsid w:val="00653551"/>
    <w:rsid w:val="00653D1F"/>
    <w:rsid w:val="006543A4"/>
    <w:rsid w:val="00654605"/>
    <w:rsid w:val="006548E9"/>
    <w:rsid w:val="00654E44"/>
    <w:rsid w:val="00655FD4"/>
    <w:rsid w:val="006560FB"/>
    <w:rsid w:val="006562AC"/>
    <w:rsid w:val="00656E11"/>
    <w:rsid w:val="0065726C"/>
    <w:rsid w:val="006578B7"/>
    <w:rsid w:val="00657968"/>
    <w:rsid w:val="00657C88"/>
    <w:rsid w:val="006603AF"/>
    <w:rsid w:val="00660CEC"/>
    <w:rsid w:val="00660DD4"/>
    <w:rsid w:val="00661286"/>
    <w:rsid w:val="0066199D"/>
    <w:rsid w:val="006620BE"/>
    <w:rsid w:val="00663044"/>
    <w:rsid w:val="00663111"/>
    <w:rsid w:val="006635E1"/>
    <w:rsid w:val="00663837"/>
    <w:rsid w:val="0066386E"/>
    <w:rsid w:val="00664BA2"/>
    <w:rsid w:val="00664DF5"/>
    <w:rsid w:val="00665980"/>
    <w:rsid w:val="006662B4"/>
    <w:rsid w:val="00666647"/>
    <w:rsid w:val="006669E3"/>
    <w:rsid w:val="00667192"/>
    <w:rsid w:val="006707E8"/>
    <w:rsid w:val="00671831"/>
    <w:rsid w:val="00671A96"/>
    <w:rsid w:val="00672275"/>
    <w:rsid w:val="006722DF"/>
    <w:rsid w:val="00672D9A"/>
    <w:rsid w:val="00673406"/>
    <w:rsid w:val="006738B8"/>
    <w:rsid w:val="00673DEA"/>
    <w:rsid w:val="006744EA"/>
    <w:rsid w:val="00674836"/>
    <w:rsid w:val="0067495A"/>
    <w:rsid w:val="00674A5F"/>
    <w:rsid w:val="006750C2"/>
    <w:rsid w:val="00675580"/>
    <w:rsid w:val="006756AD"/>
    <w:rsid w:val="00675F0D"/>
    <w:rsid w:val="00676D23"/>
    <w:rsid w:val="00677278"/>
    <w:rsid w:val="0067729F"/>
    <w:rsid w:val="00677A4D"/>
    <w:rsid w:val="00680931"/>
    <w:rsid w:val="00680BD5"/>
    <w:rsid w:val="00681228"/>
    <w:rsid w:val="00681437"/>
    <w:rsid w:val="00681EDC"/>
    <w:rsid w:val="006823F5"/>
    <w:rsid w:val="00682514"/>
    <w:rsid w:val="00682977"/>
    <w:rsid w:val="00682BB5"/>
    <w:rsid w:val="00682E21"/>
    <w:rsid w:val="006830CA"/>
    <w:rsid w:val="00683427"/>
    <w:rsid w:val="00684650"/>
    <w:rsid w:val="00684AB7"/>
    <w:rsid w:val="00685473"/>
    <w:rsid w:val="00685508"/>
    <w:rsid w:val="006856E2"/>
    <w:rsid w:val="0068591B"/>
    <w:rsid w:val="0068631D"/>
    <w:rsid w:val="00686B66"/>
    <w:rsid w:val="0068730D"/>
    <w:rsid w:val="00687EEE"/>
    <w:rsid w:val="006903C4"/>
    <w:rsid w:val="00690422"/>
    <w:rsid w:val="006907FF"/>
    <w:rsid w:val="00690C01"/>
    <w:rsid w:val="00690DFC"/>
    <w:rsid w:val="0069100B"/>
    <w:rsid w:val="006910CE"/>
    <w:rsid w:val="006918A0"/>
    <w:rsid w:val="00691FE2"/>
    <w:rsid w:val="00692553"/>
    <w:rsid w:val="006925F3"/>
    <w:rsid w:val="006929E1"/>
    <w:rsid w:val="00693596"/>
    <w:rsid w:val="00693716"/>
    <w:rsid w:val="00693BEB"/>
    <w:rsid w:val="00693E99"/>
    <w:rsid w:val="00693FCF"/>
    <w:rsid w:val="006946B5"/>
    <w:rsid w:val="00694935"/>
    <w:rsid w:val="00694BD5"/>
    <w:rsid w:val="00694CCD"/>
    <w:rsid w:val="006952FE"/>
    <w:rsid w:val="0069530D"/>
    <w:rsid w:val="00695C1D"/>
    <w:rsid w:val="0069668E"/>
    <w:rsid w:val="00696827"/>
    <w:rsid w:val="00696F5C"/>
    <w:rsid w:val="00697363"/>
    <w:rsid w:val="00697775"/>
    <w:rsid w:val="00697D3B"/>
    <w:rsid w:val="006A0A0E"/>
    <w:rsid w:val="006A0F72"/>
    <w:rsid w:val="006A140B"/>
    <w:rsid w:val="006A1D9D"/>
    <w:rsid w:val="006A1DC4"/>
    <w:rsid w:val="006A205B"/>
    <w:rsid w:val="006A2300"/>
    <w:rsid w:val="006A27DE"/>
    <w:rsid w:val="006A2892"/>
    <w:rsid w:val="006A2CE4"/>
    <w:rsid w:val="006A39C3"/>
    <w:rsid w:val="006A3B80"/>
    <w:rsid w:val="006A3BCD"/>
    <w:rsid w:val="006A408D"/>
    <w:rsid w:val="006A431B"/>
    <w:rsid w:val="006A4A55"/>
    <w:rsid w:val="006A60B5"/>
    <w:rsid w:val="006A625D"/>
    <w:rsid w:val="006A6709"/>
    <w:rsid w:val="006A6976"/>
    <w:rsid w:val="006A6B4C"/>
    <w:rsid w:val="006A71D6"/>
    <w:rsid w:val="006A7263"/>
    <w:rsid w:val="006A747F"/>
    <w:rsid w:val="006B03A4"/>
    <w:rsid w:val="006B0436"/>
    <w:rsid w:val="006B0944"/>
    <w:rsid w:val="006B0A63"/>
    <w:rsid w:val="006B0ED4"/>
    <w:rsid w:val="006B103E"/>
    <w:rsid w:val="006B17B7"/>
    <w:rsid w:val="006B193E"/>
    <w:rsid w:val="006B219D"/>
    <w:rsid w:val="006B2333"/>
    <w:rsid w:val="006B25ED"/>
    <w:rsid w:val="006B352F"/>
    <w:rsid w:val="006B4D2E"/>
    <w:rsid w:val="006B4D69"/>
    <w:rsid w:val="006B4D80"/>
    <w:rsid w:val="006B4DCC"/>
    <w:rsid w:val="006B5023"/>
    <w:rsid w:val="006B561D"/>
    <w:rsid w:val="006B590B"/>
    <w:rsid w:val="006B6166"/>
    <w:rsid w:val="006B63FA"/>
    <w:rsid w:val="006B6B59"/>
    <w:rsid w:val="006B7350"/>
    <w:rsid w:val="006B7727"/>
    <w:rsid w:val="006B77C9"/>
    <w:rsid w:val="006B7ABE"/>
    <w:rsid w:val="006B7D76"/>
    <w:rsid w:val="006B7FC2"/>
    <w:rsid w:val="006C021B"/>
    <w:rsid w:val="006C0382"/>
    <w:rsid w:val="006C0470"/>
    <w:rsid w:val="006C12D1"/>
    <w:rsid w:val="006C1849"/>
    <w:rsid w:val="006C1BEE"/>
    <w:rsid w:val="006C1FAC"/>
    <w:rsid w:val="006C2499"/>
    <w:rsid w:val="006C2ED7"/>
    <w:rsid w:val="006C2EF0"/>
    <w:rsid w:val="006C3D3E"/>
    <w:rsid w:val="006C412D"/>
    <w:rsid w:val="006C43C7"/>
    <w:rsid w:val="006C46E2"/>
    <w:rsid w:val="006C47C3"/>
    <w:rsid w:val="006C4B1A"/>
    <w:rsid w:val="006C510F"/>
    <w:rsid w:val="006C5922"/>
    <w:rsid w:val="006C5B02"/>
    <w:rsid w:val="006C5C48"/>
    <w:rsid w:val="006C5D37"/>
    <w:rsid w:val="006C6B5F"/>
    <w:rsid w:val="006C6BBF"/>
    <w:rsid w:val="006C717E"/>
    <w:rsid w:val="006C71B6"/>
    <w:rsid w:val="006D013B"/>
    <w:rsid w:val="006D02FE"/>
    <w:rsid w:val="006D12A9"/>
    <w:rsid w:val="006D1951"/>
    <w:rsid w:val="006D1CFB"/>
    <w:rsid w:val="006D2FE3"/>
    <w:rsid w:val="006D3392"/>
    <w:rsid w:val="006D4584"/>
    <w:rsid w:val="006D4A02"/>
    <w:rsid w:val="006D4CFE"/>
    <w:rsid w:val="006D4D24"/>
    <w:rsid w:val="006D4D31"/>
    <w:rsid w:val="006D5007"/>
    <w:rsid w:val="006D556B"/>
    <w:rsid w:val="006D5B2D"/>
    <w:rsid w:val="006D6149"/>
    <w:rsid w:val="006D61F6"/>
    <w:rsid w:val="006D6450"/>
    <w:rsid w:val="006D72E9"/>
    <w:rsid w:val="006D7A30"/>
    <w:rsid w:val="006D7AC8"/>
    <w:rsid w:val="006D7C41"/>
    <w:rsid w:val="006E11F5"/>
    <w:rsid w:val="006E1300"/>
    <w:rsid w:val="006E1444"/>
    <w:rsid w:val="006E187C"/>
    <w:rsid w:val="006E19B9"/>
    <w:rsid w:val="006E1ABA"/>
    <w:rsid w:val="006E22B9"/>
    <w:rsid w:val="006E292C"/>
    <w:rsid w:val="006E2C32"/>
    <w:rsid w:val="006E352B"/>
    <w:rsid w:val="006E3D28"/>
    <w:rsid w:val="006E40A3"/>
    <w:rsid w:val="006E4670"/>
    <w:rsid w:val="006E495C"/>
    <w:rsid w:val="006E4A0E"/>
    <w:rsid w:val="006E4BEF"/>
    <w:rsid w:val="006E4E32"/>
    <w:rsid w:val="006E5403"/>
    <w:rsid w:val="006E563B"/>
    <w:rsid w:val="006E607A"/>
    <w:rsid w:val="006E6DAF"/>
    <w:rsid w:val="006E6F1E"/>
    <w:rsid w:val="006E76F6"/>
    <w:rsid w:val="006E799A"/>
    <w:rsid w:val="006E7D42"/>
    <w:rsid w:val="006E7D6D"/>
    <w:rsid w:val="006E7E7B"/>
    <w:rsid w:val="006E7E8F"/>
    <w:rsid w:val="006E7F9D"/>
    <w:rsid w:val="006F076D"/>
    <w:rsid w:val="006F0C74"/>
    <w:rsid w:val="006F0EA9"/>
    <w:rsid w:val="006F1063"/>
    <w:rsid w:val="006F1BEA"/>
    <w:rsid w:val="006F1E5D"/>
    <w:rsid w:val="006F20A4"/>
    <w:rsid w:val="006F24F1"/>
    <w:rsid w:val="006F2561"/>
    <w:rsid w:val="006F2627"/>
    <w:rsid w:val="006F26BE"/>
    <w:rsid w:val="006F2BE1"/>
    <w:rsid w:val="006F2D46"/>
    <w:rsid w:val="006F3A06"/>
    <w:rsid w:val="006F3A2C"/>
    <w:rsid w:val="006F3B39"/>
    <w:rsid w:val="006F3C75"/>
    <w:rsid w:val="006F3E2D"/>
    <w:rsid w:val="006F43D3"/>
    <w:rsid w:val="006F4928"/>
    <w:rsid w:val="006F4FB8"/>
    <w:rsid w:val="006F59FD"/>
    <w:rsid w:val="006F5FC4"/>
    <w:rsid w:val="006F6378"/>
    <w:rsid w:val="006F6DAF"/>
    <w:rsid w:val="006F6F1B"/>
    <w:rsid w:val="006F7776"/>
    <w:rsid w:val="006F7FEA"/>
    <w:rsid w:val="007000A7"/>
    <w:rsid w:val="00700B3C"/>
    <w:rsid w:val="00700F65"/>
    <w:rsid w:val="007011A9"/>
    <w:rsid w:val="00701356"/>
    <w:rsid w:val="00702287"/>
    <w:rsid w:val="0070246E"/>
    <w:rsid w:val="007027BE"/>
    <w:rsid w:val="0070286A"/>
    <w:rsid w:val="007028BD"/>
    <w:rsid w:val="00702B80"/>
    <w:rsid w:val="007030A4"/>
    <w:rsid w:val="007030FE"/>
    <w:rsid w:val="007033DC"/>
    <w:rsid w:val="0070343C"/>
    <w:rsid w:val="007035D9"/>
    <w:rsid w:val="007037D4"/>
    <w:rsid w:val="0070384A"/>
    <w:rsid w:val="00703BE2"/>
    <w:rsid w:val="00703E96"/>
    <w:rsid w:val="00704465"/>
    <w:rsid w:val="0070478D"/>
    <w:rsid w:val="00705441"/>
    <w:rsid w:val="00705901"/>
    <w:rsid w:val="00706327"/>
    <w:rsid w:val="007067D4"/>
    <w:rsid w:val="00706D05"/>
    <w:rsid w:val="00707611"/>
    <w:rsid w:val="00707F1E"/>
    <w:rsid w:val="00710110"/>
    <w:rsid w:val="00710431"/>
    <w:rsid w:val="00710C03"/>
    <w:rsid w:val="0071133D"/>
    <w:rsid w:val="007117C4"/>
    <w:rsid w:val="00711AFB"/>
    <w:rsid w:val="0071262B"/>
    <w:rsid w:val="00713121"/>
    <w:rsid w:val="00713FBF"/>
    <w:rsid w:val="00714401"/>
    <w:rsid w:val="00714425"/>
    <w:rsid w:val="00714D86"/>
    <w:rsid w:val="007152A8"/>
    <w:rsid w:val="00715591"/>
    <w:rsid w:val="00715687"/>
    <w:rsid w:val="0071686C"/>
    <w:rsid w:val="007175CD"/>
    <w:rsid w:val="007176B4"/>
    <w:rsid w:val="00717820"/>
    <w:rsid w:val="00717BD7"/>
    <w:rsid w:val="00720275"/>
    <w:rsid w:val="00720785"/>
    <w:rsid w:val="0072086A"/>
    <w:rsid w:val="00721009"/>
    <w:rsid w:val="00721129"/>
    <w:rsid w:val="00721AA4"/>
    <w:rsid w:val="00721BA8"/>
    <w:rsid w:val="00721F64"/>
    <w:rsid w:val="007226D0"/>
    <w:rsid w:val="00723A3E"/>
    <w:rsid w:val="00723A71"/>
    <w:rsid w:val="00723F50"/>
    <w:rsid w:val="0072417C"/>
    <w:rsid w:val="007244BA"/>
    <w:rsid w:val="0072548F"/>
    <w:rsid w:val="00725749"/>
    <w:rsid w:val="0072586E"/>
    <w:rsid w:val="00725B1F"/>
    <w:rsid w:val="00726037"/>
    <w:rsid w:val="00726199"/>
    <w:rsid w:val="00726E5F"/>
    <w:rsid w:val="00726F8E"/>
    <w:rsid w:val="007273B2"/>
    <w:rsid w:val="00727E67"/>
    <w:rsid w:val="0073091A"/>
    <w:rsid w:val="00730C1B"/>
    <w:rsid w:val="007311EC"/>
    <w:rsid w:val="00731646"/>
    <w:rsid w:val="00731A79"/>
    <w:rsid w:val="007322CF"/>
    <w:rsid w:val="007327D2"/>
    <w:rsid w:val="0073280E"/>
    <w:rsid w:val="00732921"/>
    <w:rsid w:val="00733AAE"/>
    <w:rsid w:val="00733B26"/>
    <w:rsid w:val="00734670"/>
    <w:rsid w:val="00734A48"/>
    <w:rsid w:val="007356D0"/>
    <w:rsid w:val="00735725"/>
    <w:rsid w:val="00735835"/>
    <w:rsid w:val="00736982"/>
    <w:rsid w:val="00736C53"/>
    <w:rsid w:val="0073774F"/>
    <w:rsid w:val="00737C31"/>
    <w:rsid w:val="00740263"/>
    <w:rsid w:val="00740348"/>
    <w:rsid w:val="00740613"/>
    <w:rsid w:val="00740933"/>
    <w:rsid w:val="00740DBC"/>
    <w:rsid w:val="00740F38"/>
    <w:rsid w:val="0074119F"/>
    <w:rsid w:val="007413E5"/>
    <w:rsid w:val="00742000"/>
    <w:rsid w:val="00742736"/>
    <w:rsid w:val="00742EB9"/>
    <w:rsid w:val="00743016"/>
    <w:rsid w:val="00743769"/>
    <w:rsid w:val="00743882"/>
    <w:rsid w:val="0074390E"/>
    <w:rsid w:val="00745392"/>
    <w:rsid w:val="00745571"/>
    <w:rsid w:val="00745587"/>
    <w:rsid w:val="0074597F"/>
    <w:rsid w:val="00745A97"/>
    <w:rsid w:val="00746178"/>
    <w:rsid w:val="00746222"/>
    <w:rsid w:val="007463E4"/>
    <w:rsid w:val="007465F3"/>
    <w:rsid w:val="007468F7"/>
    <w:rsid w:val="00746F6E"/>
    <w:rsid w:val="00747122"/>
    <w:rsid w:val="007476C0"/>
    <w:rsid w:val="00750167"/>
    <w:rsid w:val="0075067E"/>
    <w:rsid w:val="00750733"/>
    <w:rsid w:val="007509D2"/>
    <w:rsid w:val="00750C2B"/>
    <w:rsid w:val="007510AE"/>
    <w:rsid w:val="00751254"/>
    <w:rsid w:val="00751A17"/>
    <w:rsid w:val="00752D7E"/>
    <w:rsid w:val="00753A15"/>
    <w:rsid w:val="007545A2"/>
    <w:rsid w:val="0075468B"/>
    <w:rsid w:val="0075495F"/>
    <w:rsid w:val="0075578E"/>
    <w:rsid w:val="00756078"/>
    <w:rsid w:val="0075649A"/>
    <w:rsid w:val="0075692E"/>
    <w:rsid w:val="007569A4"/>
    <w:rsid w:val="00757457"/>
    <w:rsid w:val="0075787E"/>
    <w:rsid w:val="007578A3"/>
    <w:rsid w:val="00757D71"/>
    <w:rsid w:val="00757D87"/>
    <w:rsid w:val="007601F3"/>
    <w:rsid w:val="00760281"/>
    <w:rsid w:val="00760747"/>
    <w:rsid w:val="0076075E"/>
    <w:rsid w:val="00760F21"/>
    <w:rsid w:val="007615FF"/>
    <w:rsid w:val="00761677"/>
    <w:rsid w:val="0076228E"/>
    <w:rsid w:val="007625BB"/>
    <w:rsid w:val="00762A18"/>
    <w:rsid w:val="00762B69"/>
    <w:rsid w:val="00763219"/>
    <w:rsid w:val="007637CE"/>
    <w:rsid w:val="00764641"/>
    <w:rsid w:val="00764969"/>
    <w:rsid w:val="00764AC9"/>
    <w:rsid w:val="00764BAD"/>
    <w:rsid w:val="0076579F"/>
    <w:rsid w:val="00765B2C"/>
    <w:rsid w:val="00765BC6"/>
    <w:rsid w:val="00766DC1"/>
    <w:rsid w:val="00766F08"/>
    <w:rsid w:val="007671E0"/>
    <w:rsid w:val="007673B1"/>
    <w:rsid w:val="0076746B"/>
    <w:rsid w:val="0076773D"/>
    <w:rsid w:val="00767B9F"/>
    <w:rsid w:val="00767D81"/>
    <w:rsid w:val="00770036"/>
    <w:rsid w:val="00771027"/>
    <w:rsid w:val="0077216F"/>
    <w:rsid w:val="007727A8"/>
    <w:rsid w:val="00772C81"/>
    <w:rsid w:val="00772DF3"/>
    <w:rsid w:val="00772E61"/>
    <w:rsid w:val="007731CB"/>
    <w:rsid w:val="007733FD"/>
    <w:rsid w:val="007739BB"/>
    <w:rsid w:val="0077451E"/>
    <w:rsid w:val="00774623"/>
    <w:rsid w:val="00774B6B"/>
    <w:rsid w:val="00774E14"/>
    <w:rsid w:val="00774EDF"/>
    <w:rsid w:val="007754BA"/>
    <w:rsid w:val="0077576A"/>
    <w:rsid w:val="00775E1B"/>
    <w:rsid w:val="007760A5"/>
    <w:rsid w:val="0077627D"/>
    <w:rsid w:val="0077733F"/>
    <w:rsid w:val="007777B0"/>
    <w:rsid w:val="007778AF"/>
    <w:rsid w:val="00777A8C"/>
    <w:rsid w:val="00777CD6"/>
    <w:rsid w:val="0078130B"/>
    <w:rsid w:val="007815C8"/>
    <w:rsid w:val="007819FC"/>
    <w:rsid w:val="00781B9E"/>
    <w:rsid w:val="00781CF8"/>
    <w:rsid w:val="00782CB4"/>
    <w:rsid w:val="00782CCB"/>
    <w:rsid w:val="00784662"/>
    <w:rsid w:val="00784804"/>
    <w:rsid w:val="007848C9"/>
    <w:rsid w:val="00784EA5"/>
    <w:rsid w:val="00785C12"/>
    <w:rsid w:val="007860A0"/>
    <w:rsid w:val="00786C71"/>
    <w:rsid w:val="00786E4D"/>
    <w:rsid w:val="007870DC"/>
    <w:rsid w:val="007873B8"/>
    <w:rsid w:val="00787A0E"/>
    <w:rsid w:val="00787AB2"/>
    <w:rsid w:val="0079005D"/>
    <w:rsid w:val="007902B6"/>
    <w:rsid w:val="007904C4"/>
    <w:rsid w:val="0079083F"/>
    <w:rsid w:val="00790957"/>
    <w:rsid w:val="0079153A"/>
    <w:rsid w:val="00791680"/>
    <w:rsid w:val="007922DF"/>
    <w:rsid w:val="00792627"/>
    <w:rsid w:val="00792737"/>
    <w:rsid w:val="00792A17"/>
    <w:rsid w:val="00792EF4"/>
    <w:rsid w:val="00793BCC"/>
    <w:rsid w:val="00793C07"/>
    <w:rsid w:val="00793E82"/>
    <w:rsid w:val="007941D2"/>
    <w:rsid w:val="00794256"/>
    <w:rsid w:val="0079465B"/>
    <w:rsid w:val="0079474E"/>
    <w:rsid w:val="00794BCB"/>
    <w:rsid w:val="00795042"/>
    <w:rsid w:val="007953C7"/>
    <w:rsid w:val="00795780"/>
    <w:rsid w:val="007957E4"/>
    <w:rsid w:val="00795ACE"/>
    <w:rsid w:val="007967C8"/>
    <w:rsid w:val="00796BB0"/>
    <w:rsid w:val="007970C5"/>
    <w:rsid w:val="00797449"/>
    <w:rsid w:val="00797873"/>
    <w:rsid w:val="00797A4D"/>
    <w:rsid w:val="00797CBB"/>
    <w:rsid w:val="007A038D"/>
    <w:rsid w:val="007A03FC"/>
    <w:rsid w:val="007A0430"/>
    <w:rsid w:val="007A0E48"/>
    <w:rsid w:val="007A118B"/>
    <w:rsid w:val="007A180D"/>
    <w:rsid w:val="007A1923"/>
    <w:rsid w:val="007A29A4"/>
    <w:rsid w:val="007A2B21"/>
    <w:rsid w:val="007A32BC"/>
    <w:rsid w:val="007A44B1"/>
    <w:rsid w:val="007A482A"/>
    <w:rsid w:val="007A5540"/>
    <w:rsid w:val="007A558B"/>
    <w:rsid w:val="007A5752"/>
    <w:rsid w:val="007A5A66"/>
    <w:rsid w:val="007A5B85"/>
    <w:rsid w:val="007A661F"/>
    <w:rsid w:val="007A6F1B"/>
    <w:rsid w:val="007A72FC"/>
    <w:rsid w:val="007A76AF"/>
    <w:rsid w:val="007A774F"/>
    <w:rsid w:val="007B0486"/>
    <w:rsid w:val="007B0AAE"/>
    <w:rsid w:val="007B1F95"/>
    <w:rsid w:val="007B25CD"/>
    <w:rsid w:val="007B2B73"/>
    <w:rsid w:val="007B3218"/>
    <w:rsid w:val="007B34DA"/>
    <w:rsid w:val="007B34DD"/>
    <w:rsid w:val="007B37FA"/>
    <w:rsid w:val="007B3BA7"/>
    <w:rsid w:val="007B43C8"/>
    <w:rsid w:val="007B43FE"/>
    <w:rsid w:val="007B4540"/>
    <w:rsid w:val="007B4DFE"/>
    <w:rsid w:val="007B4ED3"/>
    <w:rsid w:val="007B5016"/>
    <w:rsid w:val="007B50D0"/>
    <w:rsid w:val="007B530B"/>
    <w:rsid w:val="007B55B4"/>
    <w:rsid w:val="007B57DA"/>
    <w:rsid w:val="007B5B7B"/>
    <w:rsid w:val="007B616F"/>
    <w:rsid w:val="007B7410"/>
    <w:rsid w:val="007B75CF"/>
    <w:rsid w:val="007B771D"/>
    <w:rsid w:val="007C000A"/>
    <w:rsid w:val="007C01FC"/>
    <w:rsid w:val="007C0FE5"/>
    <w:rsid w:val="007C1190"/>
    <w:rsid w:val="007C3353"/>
    <w:rsid w:val="007C35E9"/>
    <w:rsid w:val="007C37BF"/>
    <w:rsid w:val="007C3854"/>
    <w:rsid w:val="007C3F12"/>
    <w:rsid w:val="007C3F48"/>
    <w:rsid w:val="007C4105"/>
    <w:rsid w:val="007C4713"/>
    <w:rsid w:val="007C4BE6"/>
    <w:rsid w:val="007C53C4"/>
    <w:rsid w:val="007C570F"/>
    <w:rsid w:val="007C6731"/>
    <w:rsid w:val="007C70C6"/>
    <w:rsid w:val="007C79F0"/>
    <w:rsid w:val="007C7BD2"/>
    <w:rsid w:val="007C7D7A"/>
    <w:rsid w:val="007C7D85"/>
    <w:rsid w:val="007C7EAC"/>
    <w:rsid w:val="007D167F"/>
    <w:rsid w:val="007D1B19"/>
    <w:rsid w:val="007D1B48"/>
    <w:rsid w:val="007D1EB3"/>
    <w:rsid w:val="007D21B3"/>
    <w:rsid w:val="007D2BA8"/>
    <w:rsid w:val="007D2E87"/>
    <w:rsid w:val="007D2F75"/>
    <w:rsid w:val="007D3896"/>
    <w:rsid w:val="007D428A"/>
    <w:rsid w:val="007D445D"/>
    <w:rsid w:val="007D466A"/>
    <w:rsid w:val="007D48F3"/>
    <w:rsid w:val="007D4BD3"/>
    <w:rsid w:val="007D5149"/>
    <w:rsid w:val="007D6519"/>
    <w:rsid w:val="007D6996"/>
    <w:rsid w:val="007D69C8"/>
    <w:rsid w:val="007D6D47"/>
    <w:rsid w:val="007D6E3A"/>
    <w:rsid w:val="007D6EDB"/>
    <w:rsid w:val="007D7392"/>
    <w:rsid w:val="007D7AF1"/>
    <w:rsid w:val="007D7EA1"/>
    <w:rsid w:val="007E0168"/>
    <w:rsid w:val="007E0442"/>
    <w:rsid w:val="007E1020"/>
    <w:rsid w:val="007E11B5"/>
    <w:rsid w:val="007E13F7"/>
    <w:rsid w:val="007E1875"/>
    <w:rsid w:val="007E1D26"/>
    <w:rsid w:val="007E27B5"/>
    <w:rsid w:val="007E282B"/>
    <w:rsid w:val="007E283B"/>
    <w:rsid w:val="007E2EA7"/>
    <w:rsid w:val="007E32C6"/>
    <w:rsid w:val="007E38F3"/>
    <w:rsid w:val="007E3D00"/>
    <w:rsid w:val="007E4A59"/>
    <w:rsid w:val="007E4BE9"/>
    <w:rsid w:val="007E4C70"/>
    <w:rsid w:val="007E5004"/>
    <w:rsid w:val="007E5634"/>
    <w:rsid w:val="007E592D"/>
    <w:rsid w:val="007E595C"/>
    <w:rsid w:val="007E5C57"/>
    <w:rsid w:val="007E62BA"/>
    <w:rsid w:val="007E65C7"/>
    <w:rsid w:val="007E66BD"/>
    <w:rsid w:val="007E694E"/>
    <w:rsid w:val="007E7502"/>
    <w:rsid w:val="007E7B39"/>
    <w:rsid w:val="007E7C66"/>
    <w:rsid w:val="007F0329"/>
    <w:rsid w:val="007F0DDF"/>
    <w:rsid w:val="007F0EA0"/>
    <w:rsid w:val="007F10FF"/>
    <w:rsid w:val="007F13B7"/>
    <w:rsid w:val="007F18C2"/>
    <w:rsid w:val="007F223F"/>
    <w:rsid w:val="007F265D"/>
    <w:rsid w:val="007F2B21"/>
    <w:rsid w:val="007F2DBD"/>
    <w:rsid w:val="007F2E9D"/>
    <w:rsid w:val="007F3491"/>
    <w:rsid w:val="007F3766"/>
    <w:rsid w:val="007F39A6"/>
    <w:rsid w:val="007F436C"/>
    <w:rsid w:val="007F48E3"/>
    <w:rsid w:val="007F5045"/>
    <w:rsid w:val="007F5683"/>
    <w:rsid w:val="007F6BC1"/>
    <w:rsid w:val="007F71BF"/>
    <w:rsid w:val="007F74BF"/>
    <w:rsid w:val="007F7508"/>
    <w:rsid w:val="007F75D4"/>
    <w:rsid w:val="007F79CD"/>
    <w:rsid w:val="007F7BBB"/>
    <w:rsid w:val="007F7FDA"/>
    <w:rsid w:val="008007B1"/>
    <w:rsid w:val="00800949"/>
    <w:rsid w:val="00800957"/>
    <w:rsid w:val="00800A4B"/>
    <w:rsid w:val="0080103C"/>
    <w:rsid w:val="0080127A"/>
    <w:rsid w:val="008012EE"/>
    <w:rsid w:val="00801983"/>
    <w:rsid w:val="00801A79"/>
    <w:rsid w:val="00801A84"/>
    <w:rsid w:val="00801B08"/>
    <w:rsid w:val="00802226"/>
    <w:rsid w:val="008022FA"/>
    <w:rsid w:val="00802A1A"/>
    <w:rsid w:val="00802DD7"/>
    <w:rsid w:val="00802E95"/>
    <w:rsid w:val="008030AB"/>
    <w:rsid w:val="00803128"/>
    <w:rsid w:val="008037F4"/>
    <w:rsid w:val="0080409F"/>
    <w:rsid w:val="00804245"/>
    <w:rsid w:val="00804680"/>
    <w:rsid w:val="00804744"/>
    <w:rsid w:val="0080523B"/>
    <w:rsid w:val="00805959"/>
    <w:rsid w:val="00805A65"/>
    <w:rsid w:val="00806196"/>
    <w:rsid w:val="008065E1"/>
    <w:rsid w:val="00807B40"/>
    <w:rsid w:val="00807EF3"/>
    <w:rsid w:val="00810090"/>
    <w:rsid w:val="00810620"/>
    <w:rsid w:val="00810BD8"/>
    <w:rsid w:val="0081106D"/>
    <w:rsid w:val="008113D0"/>
    <w:rsid w:val="008120BD"/>
    <w:rsid w:val="00812137"/>
    <w:rsid w:val="00812981"/>
    <w:rsid w:val="00813247"/>
    <w:rsid w:val="00813581"/>
    <w:rsid w:val="00813B76"/>
    <w:rsid w:val="00814217"/>
    <w:rsid w:val="0081423F"/>
    <w:rsid w:val="00814840"/>
    <w:rsid w:val="00814DD1"/>
    <w:rsid w:val="00814DD9"/>
    <w:rsid w:val="008152AD"/>
    <w:rsid w:val="00815B37"/>
    <w:rsid w:val="00815D5A"/>
    <w:rsid w:val="0081627F"/>
    <w:rsid w:val="00816DB9"/>
    <w:rsid w:val="00816E6A"/>
    <w:rsid w:val="00816E86"/>
    <w:rsid w:val="00816F23"/>
    <w:rsid w:val="008170E4"/>
    <w:rsid w:val="00817118"/>
    <w:rsid w:val="00817704"/>
    <w:rsid w:val="008207D5"/>
    <w:rsid w:val="00820A6A"/>
    <w:rsid w:val="00820C47"/>
    <w:rsid w:val="00820F67"/>
    <w:rsid w:val="00821723"/>
    <w:rsid w:val="00821870"/>
    <w:rsid w:val="00821A87"/>
    <w:rsid w:val="008225B0"/>
    <w:rsid w:val="00822C62"/>
    <w:rsid w:val="00822C7F"/>
    <w:rsid w:val="00822D6F"/>
    <w:rsid w:val="00822E71"/>
    <w:rsid w:val="008237E1"/>
    <w:rsid w:val="00823DB9"/>
    <w:rsid w:val="008240D1"/>
    <w:rsid w:val="008245A0"/>
    <w:rsid w:val="00824FD5"/>
    <w:rsid w:val="00825916"/>
    <w:rsid w:val="00826102"/>
    <w:rsid w:val="00826201"/>
    <w:rsid w:val="008268B6"/>
    <w:rsid w:val="00826A0C"/>
    <w:rsid w:val="00826A63"/>
    <w:rsid w:val="00826F0A"/>
    <w:rsid w:val="008271B7"/>
    <w:rsid w:val="008273CF"/>
    <w:rsid w:val="0082759C"/>
    <w:rsid w:val="00827E11"/>
    <w:rsid w:val="00830058"/>
    <w:rsid w:val="008307B7"/>
    <w:rsid w:val="00830BDB"/>
    <w:rsid w:val="0083102E"/>
    <w:rsid w:val="0083163A"/>
    <w:rsid w:val="00831792"/>
    <w:rsid w:val="00832039"/>
    <w:rsid w:val="0083291D"/>
    <w:rsid w:val="00832F5B"/>
    <w:rsid w:val="008331F4"/>
    <w:rsid w:val="00833E4F"/>
    <w:rsid w:val="00834428"/>
    <w:rsid w:val="00834A37"/>
    <w:rsid w:val="00835972"/>
    <w:rsid w:val="00835FB4"/>
    <w:rsid w:val="0083608D"/>
    <w:rsid w:val="00836295"/>
    <w:rsid w:val="00836C96"/>
    <w:rsid w:val="00836EA3"/>
    <w:rsid w:val="008372DD"/>
    <w:rsid w:val="00837790"/>
    <w:rsid w:val="00837B36"/>
    <w:rsid w:val="008405B7"/>
    <w:rsid w:val="0084095C"/>
    <w:rsid w:val="00840A33"/>
    <w:rsid w:val="00840BCB"/>
    <w:rsid w:val="0084148D"/>
    <w:rsid w:val="008417B5"/>
    <w:rsid w:val="00841F1D"/>
    <w:rsid w:val="00841F2B"/>
    <w:rsid w:val="00842106"/>
    <w:rsid w:val="00842B37"/>
    <w:rsid w:val="00843036"/>
    <w:rsid w:val="008434DB"/>
    <w:rsid w:val="008444B6"/>
    <w:rsid w:val="00844940"/>
    <w:rsid w:val="00844C86"/>
    <w:rsid w:val="00845046"/>
    <w:rsid w:val="008456D1"/>
    <w:rsid w:val="00845834"/>
    <w:rsid w:val="008464A6"/>
    <w:rsid w:val="00846CE5"/>
    <w:rsid w:val="00847154"/>
    <w:rsid w:val="00847B1A"/>
    <w:rsid w:val="00847CE4"/>
    <w:rsid w:val="008504B0"/>
    <w:rsid w:val="008508D5"/>
    <w:rsid w:val="00850B2C"/>
    <w:rsid w:val="00851223"/>
    <w:rsid w:val="00851BB8"/>
    <w:rsid w:val="008522BA"/>
    <w:rsid w:val="00852549"/>
    <w:rsid w:val="008525DA"/>
    <w:rsid w:val="00853342"/>
    <w:rsid w:val="0085347D"/>
    <w:rsid w:val="008534EE"/>
    <w:rsid w:val="00853ACB"/>
    <w:rsid w:val="00853B0B"/>
    <w:rsid w:val="008541B3"/>
    <w:rsid w:val="008546F4"/>
    <w:rsid w:val="0085496E"/>
    <w:rsid w:val="00854AA4"/>
    <w:rsid w:val="00854ABF"/>
    <w:rsid w:val="008559FF"/>
    <w:rsid w:val="00856035"/>
    <w:rsid w:val="00856052"/>
    <w:rsid w:val="00856393"/>
    <w:rsid w:val="008566EB"/>
    <w:rsid w:val="00856916"/>
    <w:rsid w:val="00856E15"/>
    <w:rsid w:val="008572E4"/>
    <w:rsid w:val="0085737B"/>
    <w:rsid w:val="008574D4"/>
    <w:rsid w:val="0085769F"/>
    <w:rsid w:val="00857C0E"/>
    <w:rsid w:val="0086048E"/>
    <w:rsid w:val="00860C1F"/>
    <w:rsid w:val="00860EB6"/>
    <w:rsid w:val="00861161"/>
    <w:rsid w:val="0086151A"/>
    <w:rsid w:val="00861576"/>
    <w:rsid w:val="00861D93"/>
    <w:rsid w:val="00861F18"/>
    <w:rsid w:val="00862163"/>
    <w:rsid w:val="00862198"/>
    <w:rsid w:val="00862381"/>
    <w:rsid w:val="0086253A"/>
    <w:rsid w:val="00862F38"/>
    <w:rsid w:val="00863098"/>
    <w:rsid w:val="008631BC"/>
    <w:rsid w:val="00863327"/>
    <w:rsid w:val="00863699"/>
    <w:rsid w:val="00863EDE"/>
    <w:rsid w:val="00864143"/>
    <w:rsid w:val="008643E7"/>
    <w:rsid w:val="00864ABE"/>
    <w:rsid w:val="008652C7"/>
    <w:rsid w:val="008654A1"/>
    <w:rsid w:val="0086552D"/>
    <w:rsid w:val="008657EF"/>
    <w:rsid w:val="00865C9B"/>
    <w:rsid w:val="00866E8B"/>
    <w:rsid w:val="00866EF0"/>
    <w:rsid w:val="008673C6"/>
    <w:rsid w:val="00870F1D"/>
    <w:rsid w:val="00871752"/>
    <w:rsid w:val="00871773"/>
    <w:rsid w:val="00871854"/>
    <w:rsid w:val="00871918"/>
    <w:rsid w:val="00872AFE"/>
    <w:rsid w:val="00872E96"/>
    <w:rsid w:val="00872F0C"/>
    <w:rsid w:val="008732BE"/>
    <w:rsid w:val="008732DF"/>
    <w:rsid w:val="00873308"/>
    <w:rsid w:val="008739FA"/>
    <w:rsid w:val="00873D21"/>
    <w:rsid w:val="00873FEC"/>
    <w:rsid w:val="00874641"/>
    <w:rsid w:val="00874BD8"/>
    <w:rsid w:val="00874C1F"/>
    <w:rsid w:val="00874D7B"/>
    <w:rsid w:val="00874FB4"/>
    <w:rsid w:val="0087529B"/>
    <w:rsid w:val="0087561C"/>
    <w:rsid w:val="00875909"/>
    <w:rsid w:val="00875949"/>
    <w:rsid w:val="0087647A"/>
    <w:rsid w:val="00876626"/>
    <w:rsid w:val="008766C5"/>
    <w:rsid w:val="00876DEB"/>
    <w:rsid w:val="00877601"/>
    <w:rsid w:val="00877886"/>
    <w:rsid w:val="00880B5A"/>
    <w:rsid w:val="00881DAD"/>
    <w:rsid w:val="00881F81"/>
    <w:rsid w:val="00882A11"/>
    <w:rsid w:val="00883290"/>
    <w:rsid w:val="008838F0"/>
    <w:rsid w:val="00883998"/>
    <w:rsid w:val="008839D0"/>
    <w:rsid w:val="00884727"/>
    <w:rsid w:val="0088519C"/>
    <w:rsid w:val="008852C6"/>
    <w:rsid w:val="00885849"/>
    <w:rsid w:val="008859C2"/>
    <w:rsid w:val="00885CE3"/>
    <w:rsid w:val="0088616C"/>
    <w:rsid w:val="008861C0"/>
    <w:rsid w:val="00886605"/>
    <w:rsid w:val="008866B3"/>
    <w:rsid w:val="00886BA7"/>
    <w:rsid w:val="0088723E"/>
    <w:rsid w:val="00890057"/>
    <w:rsid w:val="0089017B"/>
    <w:rsid w:val="008903C4"/>
    <w:rsid w:val="008907BA"/>
    <w:rsid w:val="00890A79"/>
    <w:rsid w:val="00890D9B"/>
    <w:rsid w:val="00890E26"/>
    <w:rsid w:val="00890E50"/>
    <w:rsid w:val="0089103A"/>
    <w:rsid w:val="00891752"/>
    <w:rsid w:val="00891A66"/>
    <w:rsid w:val="00891BA8"/>
    <w:rsid w:val="00891F80"/>
    <w:rsid w:val="008927BA"/>
    <w:rsid w:val="00892D58"/>
    <w:rsid w:val="00892F74"/>
    <w:rsid w:val="008933AC"/>
    <w:rsid w:val="0089347E"/>
    <w:rsid w:val="0089359B"/>
    <w:rsid w:val="00893A2C"/>
    <w:rsid w:val="00893AFE"/>
    <w:rsid w:val="00893C69"/>
    <w:rsid w:val="0089432B"/>
    <w:rsid w:val="008945DA"/>
    <w:rsid w:val="00894852"/>
    <w:rsid w:val="00894872"/>
    <w:rsid w:val="0089498F"/>
    <w:rsid w:val="00894A7A"/>
    <w:rsid w:val="00894D7D"/>
    <w:rsid w:val="00894E03"/>
    <w:rsid w:val="008950BA"/>
    <w:rsid w:val="008951FE"/>
    <w:rsid w:val="008955FA"/>
    <w:rsid w:val="00895685"/>
    <w:rsid w:val="00895811"/>
    <w:rsid w:val="00895E59"/>
    <w:rsid w:val="008963C8"/>
    <w:rsid w:val="008965F1"/>
    <w:rsid w:val="00896653"/>
    <w:rsid w:val="00897810"/>
    <w:rsid w:val="008A0105"/>
    <w:rsid w:val="008A0472"/>
    <w:rsid w:val="008A1131"/>
    <w:rsid w:val="008A1375"/>
    <w:rsid w:val="008A1732"/>
    <w:rsid w:val="008A19D8"/>
    <w:rsid w:val="008A241F"/>
    <w:rsid w:val="008A2697"/>
    <w:rsid w:val="008A2A4B"/>
    <w:rsid w:val="008A2B50"/>
    <w:rsid w:val="008A32AD"/>
    <w:rsid w:val="008A3380"/>
    <w:rsid w:val="008A3629"/>
    <w:rsid w:val="008A39F2"/>
    <w:rsid w:val="008A3A62"/>
    <w:rsid w:val="008A3DD3"/>
    <w:rsid w:val="008A3EB3"/>
    <w:rsid w:val="008A448D"/>
    <w:rsid w:val="008A467D"/>
    <w:rsid w:val="008A4E54"/>
    <w:rsid w:val="008A526B"/>
    <w:rsid w:val="008A53A1"/>
    <w:rsid w:val="008A5804"/>
    <w:rsid w:val="008A5FA1"/>
    <w:rsid w:val="008A5FBC"/>
    <w:rsid w:val="008A5FC8"/>
    <w:rsid w:val="008A64E6"/>
    <w:rsid w:val="008A67F3"/>
    <w:rsid w:val="008A6CAB"/>
    <w:rsid w:val="008A71B9"/>
    <w:rsid w:val="008A7830"/>
    <w:rsid w:val="008A7AC0"/>
    <w:rsid w:val="008A7F3B"/>
    <w:rsid w:val="008B007F"/>
    <w:rsid w:val="008B01A5"/>
    <w:rsid w:val="008B0E60"/>
    <w:rsid w:val="008B1563"/>
    <w:rsid w:val="008B16EF"/>
    <w:rsid w:val="008B204D"/>
    <w:rsid w:val="008B2315"/>
    <w:rsid w:val="008B2523"/>
    <w:rsid w:val="008B2B90"/>
    <w:rsid w:val="008B2BBE"/>
    <w:rsid w:val="008B3A15"/>
    <w:rsid w:val="008B3C1E"/>
    <w:rsid w:val="008B43D8"/>
    <w:rsid w:val="008B515D"/>
    <w:rsid w:val="008B556A"/>
    <w:rsid w:val="008B5966"/>
    <w:rsid w:val="008B5F32"/>
    <w:rsid w:val="008B5F43"/>
    <w:rsid w:val="008B60EB"/>
    <w:rsid w:val="008B6C4E"/>
    <w:rsid w:val="008B6EE9"/>
    <w:rsid w:val="008B795D"/>
    <w:rsid w:val="008B7A11"/>
    <w:rsid w:val="008B7F33"/>
    <w:rsid w:val="008C0269"/>
    <w:rsid w:val="008C086C"/>
    <w:rsid w:val="008C18E1"/>
    <w:rsid w:val="008C229C"/>
    <w:rsid w:val="008C2463"/>
    <w:rsid w:val="008C2AAD"/>
    <w:rsid w:val="008C2EF0"/>
    <w:rsid w:val="008C3D3A"/>
    <w:rsid w:val="008C4020"/>
    <w:rsid w:val="008C421B"/>
    <w:rsid w:val="008C4D35"/>
    <w:rsid w:val="008C4F29"/>
    <w:rsid w:val="008C5577"/>
    <w:rsid w:val="008C580C"/>
    <w:rsid w:val="008C6724"/>
    <w:rsid w:val="008C68CB"/>
    <w:rsid w:val="008C6A66"/>
    <w:rsid w:val="008C7030"/>
    <w:rsid w:val="008C7449"/>
    <w:rsid w:val="008D0495"/>
    <w:rsid w:val="008D05B1"/>
    <w:rsid w:val="008D0836"/>
    <w:rsid w:val="008D105E"/>
    <w:rsid w:val="008D118F"/>
    <w:rsid w:val="008D1615"/>
    <w:rsid w:val="008D1A05"/>
    <w:rsid w:val="008D20A4"/>
    <w:rsid w:val="008D26CF"/>
    <w:rsid w:val="008D3442"/>
    <w:rsid w:val="008D3E95"/>
    <w:rsid w:val="008D4509"/>
    <w:rsid w:val="008D45B7"/>
    <w:rsid w:val="008D4B58"/>
    <w:rsid w:val="008D5429"/>
    <w:rsid w:val="008D5645"/>
    <w:rsid w:val="008D58F0"/>
    <w:rsid w:val="008D6023"/>
    <w:rsid w:val="008D649D"/>
    <w:rsid w:val="008D6F8C"/>
    <w:rsid w:val="008D71D6"/>
    <w:rsid w:val="008D73D3"/>
    <w:rsid w:val="008E01A8"/>
    <w:rsid w:val="008E03A4"/>
    <w:rsid w:val="008E0550"/>
    <w:rsid w:val="008E1202"/>
    <w:rsid w:val="008E1C7F"/>
    <w:rsid w:val="008E1D6F"/>
    <w:rsid w:val="008E2674"/>
    <w:rsid w:val="008E2887"/>
    <w:rsid w:val="008E34C1"/>
    <w:rsid w:val="008E36DC"/>
    <w:rsid w:val="008E3D4D"/>
    <w:rsid w:val="008E4039"/>
    <w:rsid w:val="008E41EB"/>
    <w:rsid w:val="008E43B2"/>
    <w:rsid w:val="008E4672"/>
    <w:rsid w:val="008E50A7"/>
    <w:rsid w:val="008E5490"/>
    <w:rsid w:val="008E7101"/>
    <w:rsid w:val="008E72DD"/>
    <w:rsid w:val="008E7350"/>
    <w:rsid w:val="008E76B5"/>
    <w:rsid w:val="008E7E9A"/>
    <w:rsid w:val="008F07FB"/>
    <w:rsid w:val="008F1147"/>
    <w:rsid w:val="008F1791"/>
    <w:rsid w:val="008F201B"/>
    <w:rsid w:val="008F2CDA"/>
    <w:rsid w:val="008F2D0E"/>
    <w:rsid w:val="008F3195"/>
    <w:rsid w:val="008F3AFE"/>
    <w:rsid w:val="008F3BB2"/>
    <w:rsid w:val="008F3D4E"/>
    <w:rsid w:val="008F4006"/>
    <w:rsid w:val="008F46F2"/>
    <w:rsid w:val="008F5104"/>
    <w:rsid w:val="008F51FF"/>
    <w:rsid w:val="008F5FFF"/>
    <w:rsid w:val="008F61E1"/>
    <w:rsid w:val="008F63AB"/>
    <w:rsid w:val="008F63C6"/>
    <w:rsid w:val="008F7709"/>
    <w:rsid w:val="008F79D6"/>
    <w:rsid w:val="008F7DE9"/>
    <w:rsid w:val="00900AA8"/>
    <w:rsid w:val="00900D97"/>
    <w:rsid w:val="00900E19"/>
    <w:rsid w:val="00900E82"/>
    <w:rsid w:val="00900EEF"/>
    <w:rsid w:val="00900F2D"/>
    <w:rsid w:val="0090106B"/>
    <w:rsid w:val="009018AB"/>
    <w:rsid w:val="00901B71"/>
    <w:rsid w:val="00901BA1"/>
    <w:rsid w:val="009023AB"/>
    <w:rsid w:val="00902913"/>
    <w:rsid w:val="0090363B"/>
    <w:rsid w:val="00903A19"/>
    <w:rsid w:val="00903D3B"/>
    <w:rsid w:val="00903EF3"/>
    <w:rsid w:val="00903F78"/>
    <w:rsid w:val="00904364"/>
    <w:rsid w:val="00904485"/>
    <w:rsid w:val="00904765"/>
    <w:rsid w:val="00904F53"/>
    <w:rsid w:val="00905282"/>
    <w:rsid w:val="00905372"/>
    <w:rsid w:val="00905374"/>
    <w:rsid w:val="00905B2D"/>
    <w:rsid w:val="00905D28"/>
    <w:rsid w:val="00905DC9"/>
    <w:rsid w:val="00905F9F"/>
    <w:rsid w:val="0090762B"/>
    <w:rsid w:val="00907C36"/>
    <w:rsid w:val="0091040F"/>
    <w:rsid w:val="00910798"/>
    <w:rsid w:val="0091082C"/>
    <w:rsid w:val="00910A71"/>
    <w:rsid w:val="00910EA8"/>
    <w:rsid w:val="00910FB8"/>
    <w:rsid w:val="0091101F"/>
    <w:rsid w:val="009113D4"/>
    <w:rsid w:val="009117C0"/>
    <w:rsid w:val="00911CA4"/>
    <w:rsid w:val="00912455"/>
    <w:rsid w:val="0091287F"/>
    <w:rsid w:val="00914165"/>
    <w:rsid w:val="009144CB"/>
    <w:rsid w:val="00914519"/>
    <w:rsid w:val="009145C2"/>
    <w:rsid w:val="0091483D"/>
    <w:rsid w:val="00914A51"/>
    <w:rsid w:val="00914AE1"/>
    <w:rsid w:val="00914B1F"/>
    <w:rsid w:val="00915157"/>
    <w:rsid w:val="00915539"/>
    <w:rsid w:val="00915AFC"/>
    <w:rsid w:val="009161A2"/>
    <w:rsid w:val="00916488"/>
    <w:rsid w:val="00916990"/>
    <w:rsid w:val="00916E84"/>
    <w:rsid w:val="00917E64"/>
    <w:rsid w:val="0092004D"/>
    <w:rsid w:val="00920050"/>
    <w:rsid w:val="00920614"/>
    <w:rsid w:val="00920775"/>
    <w:rsid w:val="00921707"/>
    <w:rsid w:val="009217CB"/>
    <w:rsid w:val="00921B6C"/>
    <w:rsid w:val="00921B6E"/>
    <w:rsid w:val="00921E5B"/>
    <w:rsid w:val="009225A0"/>
    <w:rsid w:val="00922989"/>
    <w:rsid w:val="00923086"/>
    <w:rsid w:val="00923CBA"/>
    <w:rsid w:val="00925143"/>
    <w:rsid w:val="00925403"/>
    <w:rsid w:val="0092566E"/>
    <w:rsid w:val="00925E79"/>
    <w:rsid w:val="00925EAA"/>
    <w:rsid w:val="00925F2E"/>
    <w:rsid w:val="00925FEF"/>
    <w:rsid w:val="00926094"/>
    <w:rsid w:val="009264C8"/>
    <w:rsid w:val="009265BF"/>
    <w:rsid w:val="00926967"/>
    <w:rsid w:val="00926C8F"/>
    <w:rsid w:val="00926EBF"/>
    <w:rsid w:val="00927452"/>
    <w:rsid w:val="00927ED2"/>
    <w:rsid w:val="00927FD5"/>
    <w:rsid w:val="009302CE"/>
    <w:rsid w:val="009305E8"/>
    <w:rsid w:val="009307BD"/>
    <w:rsid w:val="009310AF"/>
    <w:rsid w:val="00931341"/>
    <w:rsid w:val="00931791"/>
    <w:rsid w:val="00931800"/>
    <w:rsid w:val="00931C0D"/>
    <w:rsid w:val="00932004"/>
    <w:rsid w:val="009324E7"/>
    <w:rsid w:val="0093284D"/>
    <w:rsid w:val="009338C7"/>
    <w:rsid w:val="00933944"/>
    <w:rsid w:val="00934289"/>
    <w:rsid w:val="0093455F"/>
    <w:rsid w:val="00934AB1"/>
    <w:rsid w:val="00934D2E"/>
    <w:rsid w:val="00935108"/>
    <w:rsid w:val="00935694"/>
    <w:rsid w:val="00936069"/>
    <w:rsid w:val="00936253"/>
    <w:rsid w:val="00936D40"/>
    <w:rsid w:val="00937190"/>
    <w:rsid w:val="0093725F"/>
    <w:rsid w:val="0093733E"/>
    <w:rsid w:val="0093749D"/>
    <w:rsid w:val="009374F7"/>
    <w:rsid w:val="009402E1"/>
    <w:rsid w:val="00940541"/>
    <w:rsid w:val="00940BC6"/>
    <w:rsid w:val="00940FB0"/>
    <w:rsid w:val="00941E3C"/>
    <w:rsid w:val="009420D4"/>
    <w:rsid w:val="0094270D"/>
    <w:rsid w:val="00942F82"/>
    <w:rsid w:val="00943484"/>
    <w:rsid w:val="009437E9"/>
    <w:rsid w:val="009442CE"/>
    <w:rsid w:val="00944C80"/>
    <w:rsid w:val="00944EF1"/>
    <w:rsid w:val="0094509C"/>
    <w:rsid w:val="00945514"/>
    <w:rsid w:val="00945832"/>
    <w:rsid w:val="0094595E"/>
    <w:rsid w:val="00945B89"/>
    <w:rsid w:val="00945C15"/>
    <w:rsid w:val="00945C22"/>
    <w:rsid w:val="009462D4"/>
    <w:rsid w:val="00947381"/>
    <w:rsid w:val="009478C9"/>
    <w:rsid w:val="00947D5C"/>
    <w:rsid w:val="00950034"/>
    <w:rsid w:val="00950149"/>
    <w:rsid w:val="00950191"/>
    <w:rsid w:val="009509AB"/>
    <w:rsid w:val="00950ECE"/>
    <w:rsid w:val="0095149F"/>
    <w:rsid w:val="00952047"/>
    <w:rsid w:val="009521AE"/>
    <w:rsid w:val="0095268F"/>
    <w:rsid w:val="00952AE9"/>
    <w:rsid w:val="00952F65"/>
    <w:rsid w:val="00953052"/>
    <w:rsid w:val="009530F0"/>
    <w:rsid w:val="00953438"/>
    <w:rsid w:val="00953BBB"/>
    <w:rsid w:val="00953EA0"/>
    <w:rsid w:val="00953F0D"/>
    <w:rsid w:val="00953FB4"/>
    <w:rsid w:val="009541BA"/>
    <w:rsid w:val="00954526"/>
    <w:rsid w:val="009545DA"/>
    <w:rsid w:val="00954857"/>
    <w:rsid w:val="00954E23"/>
    <w:rsid w:val="0095517A"/>
    <w:rsid w:val="009552D3"/>
    <w:rsid w:val="009557C4"/>
    <w:rsid w:val="00955F10"/>
    <w:rsid w:val="0095634F"/>
    <w:rsid w:val="009569B7"/>
    <w:rsid w:val="00957859"/>
    <w:rsid w:val="00957C67"/>
    <w:rsid w:val="00957F84"/>
    <w:rsid w:val="00960035"/>
    <w:rsid w:val="00960205"/>
    <w:rsid w:val="009605D3"/>
    <w:rsid w:val="00960A33"/>
    <w:rsid w:val="00960DEB"/>
    <w:rsid w:val="00960E6A"/>
    <w:rsid w:val="00960F95"/>
    <w:rsid w:val="00961ACC"/>
    <w:rsid w:val="00961FD4"/>
    <w:rsid w:val="009621C5"/>
    <w:rsid w:val="009628BF"/>
    <w:rsid w:val="00962D32"/>
    <w:rsid w:val="0096440C"/>
    <w:rsid w:val="00964523"/>
    <w:rsid w:val="009645A6"/>
    <w:rsid w:val="0096535B"/>
    <w:rsid w:val="00965829"/>
    <w:rsid w:val="0096584E"/>
    <w:rsid w:val="009659C3"/>
    <w:rsid w:val="009667E6"/>
    <w:rsid w:val="00966A76"/>
    <w:rsid w:val="00966FC4"/>
    <w:rsid w:val="00967451"/>
    <w:rsid w:val="0096750B"/>
    <w:rsid w:val="009677D6"/>
    <w:rsid w:val="00967CA9"/>
    <w:rsid w:val="00970479"/>
    <w:rsid w:val="00970547"/>
    <w:rsid w:val="0097055F"/>
    <w:rsid w:val="00970A1B"/>
    <w:rsid w:val="00970C46"/>
    <w:rsid w:val="00971880"/>
    <w:rsid w:val="00972031"/>
    <w:rsid w:val="00972C51"/>
    <w:rsid w:val="00972CAB"/>
    <w:rsid w:val="00973003"/>
    <w:rsid w:val="00973034"/>
    <w:rsid w:val="00973480"/>
    <w:rsid w:val="00973703"/>
    <w:rsid w:val="00973BAA"/>
    <w:rsid w:val="00974947"/>
    <w:rsid w:val="00974D1A"/>
    <w:rsid w:val="009756F0"/>
    <w:rsid w:val="00975AB8"/>
    <w:rsid w:val="00975C1F"/>
    <w:rsid w:val="00975CAF"/>
    <w:rsid w:val="00975F69"/>
    <w:rsid w:val="009763B2"/>
    <w:rsid w:val="00976B17"/>
    <w:rsid w:val="00976F19"/>
    <w:rsid w:val="00977C10"/>
    <w:rsid w:val="00977ED8"/>
    <w:rsid w:val="00977F4A"/>
    <w:rsid w:val="009801FC"/>
    <w:rsid w:val="00980B45"/>
    <w:rsid w:val="00981517"/>
    <w:rsid w:val="00981867"/>
    <w:rsid w:val="00981878"/>
    <w:rsid w:val="00981A24"/>
    <w:rsid w:val="00982107"/>
    <w:rsid w:val="009822BB"/>
    <w:rsid w:val="00982AC6"/>
    <w:rsid w:val="00982CD3"/>
    <w:rsid w:val="00983A52"/>
    <w:rsid w:val="00984149"/>
    <w:rsid w:val="00984D28"/>
    <w:rsid w:val="00984D5E"/>
    <w:rsid w:val="009850D0"/>
    <w:rsid w:val="009859F0"/>
    <w:rsid w:val="00985E62"/>
    <w:rsid w:val="0098637B"/>
    <w:rsid w:val="00986782"/>
    <w:rsid w:val="00986913"/>
    <w:rsid w:val="00987488"/>
    <w:rsid w:val="0098755A"/>
    <w:rsid w:val="009879BE"/>
    <w:rsid w:val="00987BF7"/>
    <w:rsid w:val="00987D6B"/>
    <w:rsid w:val="00987E37"/>
    <w:rsid w:val="009901D3"/>
    <w:rsid w:val="009904B3"/>
    <w:rsid w:val="009905D5"/>
    <w:rsid w:val="00990652"/>
    <w:rsid w:val="00990F52"/>
    <w:rsid w:val="00991250"/>
    <w:rsid w:val="009916E0"/>
    <w:rsid w:val="00991A6E"/>
    <w:rsid w:val="00991B95"/>
    <w:rsid w:val="00991E2A"/>
    <w:rsid w:val="00991F31"/>
    <w:rsid w:val="0099225C"/>
    <w:rsid w:val="0099284C"/>
    <w:rsid w:val="00992B02"/>
    <w:rsid w:val="00992B28"/>
    <w:rsid w:val="009936B9"/>
    <w:rsid w:val="009940D3"/>
    <w:rsid w:val="009944C5"/>
    <w:rsid w:val="00995055"/>
    <w:rsid w:val="009950AB"/>
    <w:rsid w:val="0099554D"/>
    <w:rsid w:val="009958F0"/>
    <w:rsid w:val="00995A18"/>
    <w:rsid w:val="00995B46"/>
    <w:rsid w:val="00996034"/>
    <w:rsid w:val="00996153"/>
    <w:rsid w:val="009961F5"/>
    <w:rsid w:val="009963CA"/>
    <w:rsid w:val="009969FF"/>
    <w:rsid w:val="0099729C"/>
    <w:rsid w:val="009975DA"/>
    <w:rsid w:val="009976CD"/>
    <w:rsid w:val="00997808"/>
    <w:rsid w:val="0099798E"/>
    <w:rsid w:val="00997AD9"/>
    <w:rsid w:val="00997B02"/>
    <w:rsid w:val="00997E7D"/>
    <w:rsid w:val="009A0368"/>
    <w:rsid w:val="009A0641"/>
    <w:rsid w:val="009A0AF9"/>
    <w:rsid w:val="009A0EEC"/>
    <w:rsid w:val="009A1020"/>
    <w:rsid w:val="009A17E9"/>
    <w:rsid w:val="009A18EB"/>
    <w:rsid w:val="009A190D"/>
    <w:rsid w:val="009A1ED8"/>
    <w:rsid w:val="009A249E"/>
    <w:rsid w:val="009A2565"/>
    <w:rsid w:val="009A25E1"/>
    <w:rsid w:val="009A2623"/>
    <w:rsid w:val="009A2841"/>
    <w:rsid w:val="009A290F"/>
    <w:rsid w:val="009A30C8"/>
    <w:rsid w:val="009A3249"/>
    <w:rsid w:val="009A3C1C"/>
    <w:rsid w:val="009A4863"/>
    <w:rsid w:val="009A4A74"/>
    <w:rsid w:val="009A4AB7"/>
    <w:rsid w:val="009A64E8"/>
    <w:rsid w:val="009A66DB"/>
    <w:rsid w:val="009A6A94"/>
    <w:rsid w:val="009A6E7F"/>
    <w:rsid w:val="009A6FA9"/>
    <w:rsid w:val="009A75EE"/>
    <w:rsid w:val="009A76D3"/>
    <w:rsid w:val="009A7B8C"/>
    <w:rsid w:val="009A7EB6"/>
    <w:rsid w:val="009B0118"/>
    <w:rsid w:val="009B02BD"/>
    <w:rsid w:val="009B0D5F"/>
    <w:rsid w:val="009B14CB"/>
    <w:rsid w:val="009B15A0"/>
    <w:rsid w:val="009B15B1"/>
    <w:rsid w:val="009B15CD"/>
    <w:rsid w:val="009B1A50"/>
    <w:rsid w:val="009B1B25"/>
    <w:rsid w:val="009B1FD5"/>
    <w:rsid w:val="009B2691"/>
    <w:rsid w:val="009B2EBC"/>
    <w:rsid w:val="009B30F0"/>
    <w:rsid w:val="009B37F7"/>
    <w:rsid w:val="009B384A"/>
    <w:rsid w:val="009B40B4"/>
    <w:rsid w:val="009B42BB"/>
    <w:rsid w:val="009B4F4B"/>
    <w:rsid w:val="009B4F97"/>
    <w:rsid w:val="009B519A"/>
    <w:rsid w:val="009B58C8"/>
    <w:rsid w:val="009B5A1C"/>
    <w:rsid w:val="009B5A70"/>
    <w:rsid w:val="009B709A"/>
    <w:rsid w:val="009B71AD"/>
    <w:rsid w:val="009B73A5"/>
    <w:rsid w:val="009B7773"/>
    <w:rsid w:val="009B7C03"/>
    <w:rsid w:val="009B7EBF"/>
    <w:rsid w:val="009C0546"/>
    <w:rsid w:val="009C06F4"/>
    <w:rsid w:val="009C1896"/>
    <w:rsid w:val="009C1BDB"/>
    <w:rsid w:val="009C1EBC"/>
    <w:rsid w:val="009C24BA"/>
    <w:rsid w:val="009C27AF"/>
    <w:rsid w:val="009C2AD1"/>
    <w:rsid w:val="009C2C0D"/>
    <w:rsid w:val="009C2D04"/>
    <w:rsid w:val="009C2F24"/>
    <w:rsid w:val="009C3117"/>
    <w:rsid w:val="009C3385"/>
    <w:rsid w:val="009C385B"/>
    <w:rsid w:val="009C3D58"/>
    <w:rsid w:val="009C4D7C"/>
    <w:rsid w:val="009C539F"/>
    <w:rsid w:val="009C5AE7"/>
    <w:rsid w:val="009C5B5D"/>
    <w:rsid w:val="009C6A6A"/>
    <w:rsid w:val="009C740B"/>
    <w:rsid w:val="009C753D"/>
    <w:rsid w:val="009C7E05"/>
    <w:rsid w:val="009D03B2"/>
    <w:rsid w:val="009D04DA"/>
    <w:rsid w:val="009D0584"/>
    <w:rsid w:val="009D1135"/>
    <w:rsid w:val="009D19CA"/>
    <w:rsid w:val="009D1C1E"/>
    <w:rsid w:val="009D1C31"/>
    <w:rsid w:val="009D2591"/>
    <w:rsid w:val="009D2945"/>
    <w:rsid w:val="009D37C5"/>
    <w:rsid w:val="009D3C0A"/>
    <w:rsid w:val="009D3CAC"/>
    <w:rsid w:val="009D4308"/>
    <w:rsid w:val="009D48AE"/>
    <w:rsid w:val="009D4944"/>
    <w:rsid w:val="009D4CA8"/>
    <w:rsid w:val="009D4D97"/>
    <w:rsid w:val="009D5FDB"/>
    <w:rsid w:val="009D63A8"/>
    <w:rsid w:val="009D657A"/>
    <w:rsid w:val="009D6661"/>
    <w:rsid w:val="009D66F5"/>
    <w:rsid w:val="009D67AC"/>
    <w:rsid w:val="009D6C40"/>
    <w:rsid w:val="009D74EC"/>
    <w:rsid w:val="009D7D50"/>
    <w:rsid w:val="009E0346"/>
    <w:rsid w:val="009E085E"/>
    <w:rsid w:val="009E0C5A"/>
    <w:rsid w:val="009E2663"/>
    <w:rsid w:val="009E2A47"/>
    <w:rsid w:val="009E2EB2"/>
    <w:rsid w:val="009E3102"/>
    <w:rsid w:val="009E37CA"/>
    <w:rsid w:val="009E408A"/>
    <w:rsid w:val="009E40B4"/>
    <w:rsid w:val="009E4445"/>
    <w:rsid w:val="009E4488"/>
    <w:rsid w:val="009E4829"/>
    <w:rsid w:val="009E4F1F"/>
    <w:rsid w:val="009E5494"/>
    <w:rsid w:val="009E58A6"/>
    <w:rsid w:val="009E6275"/>
    <w:rsid w:val="009E6A8E"/>
    <w:rsid w:val="009E6A97"/>
    <w:rsid w:val="009E7181"/>
    <w:rsid w:val="009E7434"/>
    <w:rsid w:val="009F06B5"/>
    <w:rsid w:val="009F0950"/>
    <w:rsid w:val="009F0EE7"/>
    <w:rsid w:val="009F299D"/>
    <w:rsid w:val="009F2F20"/>
    <w:rsid w:val="009F312B"/>
    <w:rsid w:val="009F323C"/>
    <w:rsid w:val="009F3458"/>
    <w:rsid w:val="009F4701"/>
    <w:rsid w:val="009F4771"/>
    <w:rsid w:val="009F4B65"/>
    <w:rsid w:val="009F4D3E"/>
    <w:rsid w:val="009F512B"/>
    <w:rsid w:val="009F527D"/>
    <w:rsid w:val="009F5A08"/>
    <w:rsid w:val="009F5B2E"/>
    <w:rsid w:val="009F5D17"/>
    <w:rsid w:val="009F5EAE"/>
    <w:rsid w:val="009F6274"/>
    <w:rsid w:val="009F6898"/>
    <w:rsid w:val="009F6ABE"/>
    <w:rsid w:val="009F7617"/>
    <w:rsid w:val="009F78E8"/>
    <w:rsid w:val="00A00457"/>
    <w:rsid w:val="00A00888"/>
    <w:rsid w:val="00A00AA4"/>
    <w:rsid w:val="00A00D2F"/>
    <w:rsid w:val="00A015A2"/>
    <w:rsid w:val="00A017BE"/>
    <w:rsid w:val="00A01D61"/>
    <w:rsid w:val="00A02842"/>
    <w:rsid w:val="00A03450"/>
    <w:rsid w:val="00A03555"/>
    <w:rsid w:val="00A0374F"/>
    <w:rsid w:val="00A03991"/>
    <w:rsid w:val="00A03FA5"/>
    <w:rsid w:val="00A0406A"/>
    <w:rsid w:val="00A0518D"/>
    <w:rsid w:val="00A05213"/>
    <w:rsid w:val="00A05C18"/>
    <w:rsid w:val="00A064E4"/>
    <w:rsid w:val="00A06527"/>
    <w:rsid w:val="00A06533"/>
    <w:rsid w:val="00A06690"/>
    <w:rsid w:val="00A0775E"/>
    <w:rsid w:val="00A07EF2"/>
    <w:rsid w:val="00A1035D"/>
    <w:rsid w:val="00A10461"/>
    <w:rsid w:val="00A112A3"/>
    <w:rsid w:val="00A117ED"/>
    <w:rsid w:val="00A12337"/>
    <w:rsid w:val="00A1265A"/>
    <w:rsid w:val="00A1267F"/>
    <w:rsid w:val="00A12B9C"/>
    <w:rsid w:val="00A12E63"/>
    <w:rsid w:val="00A132B2"/>
    <w:rsid w:val="00A13995"/>
    <w:rsid w:val="00A13AE5"/>
    <w:rsid w:val="00A14367"/>
    <w:rsid w:val="00A14E26"/>
    <w:rsid w:val="00A15B0E"/>
    <w:rsid w:val="00A15FD5"/>
    <w:rsid w:val="00A16624"/>
    <w:rsid w:val="00A16ABB"/>
    <w:rsid w:val="00A16EF5"/>
    <w:rsid w:val="00A16FF6"/>
    <w:rsid w:val="00A1727D"/>
    <w:rsid w:val="00A174FE"/>
    <w:rsid w:val="00A17541"/>
    <w:rsid w:val="00A1770A"/>
    <w:rsid w:val="00A17DB4"/>
    <w:rsid w:val="00A17DF9"/>
    <w:rsid w:val="00A17E4E"/>
    <w:rsid w:val="00A2003E"/>
    <w:rsid w:val="00A20794"/>
    <w:rsid w:val="00A20AF7"/>
    <w:rsid w:val="00A212EA"/>
    <w:rsid w:val="00A21B37"/>
    <w:rsid w:val="00A22C4F"/>
    <w:rsid w:val="00A2330A"/>
    <w:rsid w:val="00A236E8"/>
    <w:rsid w:val="00A23F58"/>
    <w:rsid w:val="00A2451A"/>
    <w:rsid w:val="00A24C02"/>
    <w:rsid w:val="00A25052"/>
    <w:rsid w:val="00A25608"/>
    <w:rsid w:val="00A2575C"/>
    <w:rsid w:val="00A25B42"/>
    <w:rsid w:val="00A264FD"/>
    <w:rsid w:val="00A265A5"/>
    <w:rsid w:val="00A2660E"/>
    <w:rsid w:val="00A27571"/>
    <w:rsid w:val="00A275D1"/>
    <w:rsid w:val="00A301DF"/>
    <w:rsid w:val="00A30402"/>
    <w:rsid w:val="00A30D51"/>
    <w:rsid w:val="00A30E8E"/>
    <w:rsid w:val="00A30F20"/>
    <w:rsid w:val="00A3104F"/>
    <w:rsid w:val="00A313A6"/>
    <w:rsid w:val="00A32110"/>
    <w:rsid w:val="00A3223A"/>
    <w:rsid w:val="00A328D7"/>
    <w:rsid w:val="00A32D01"/>
    <w:rsid w:val="00A33237"/>
    <w:rsid w:val="00A332AD"/>
    <w:rsid w:val="00A33F8A"/>
    <w:rsid w:val="00A348D4"/>
    <w:rsid w:val="00A35038"/>
    <w:rsid w:val="00A350E3"/>
    <w:rsid w:val="00A35148"/>
    <w:rsid w:val="00A3553F"/>
    <w:rsid w:val="00A356DF"/>
    <w:rsid w:val="00A3629E"/>
    <w:rsid w:val="00A364B4"/>
    <w:rsid w:val="00A3652E"/>
    <w:rsid w:val="00A3674D"/>
    <w:rsid w:val="00A3677C"/>
    <w:rsid w:val="00A368F5"/>
    <w:rsid w:val="00A401C3"/>
    <w:rsid w:val="00A412D8"/>
    <w:rsid w:val="00A414FA"/>
    <w:rsid w:val="00A41BB6"/>
    <w:rsid w:val="00A41D13"/>
    <w:rsid w:val="00A41D33"/>
    <w:rsid w:val="00A423CA"/>
    <w:rsid w:val="00A42924"/>
    <w:rsid w:val="00A42D11"/>
    <w:rsid w:val="00A4364F"/>
    <w:rsid w:val="00A43A25"/>
    <w:rsid w:val="00A44596"/>
    <w:rsid w:val="00A449FB"/>
    <w:rsid w:val="00A44A4F"/>
    <w:rsid w:val="00A44AFE"/>
    <w:rsid w:val="00A44FEA"/>
    <w:rsid w:val="00A465C0"/>
    <w:rsid w:val="00A46789"/>
    <w:rsid w:val="00A46869"/>
    <w:rsid w:val="00A46A54"/>
    <w:rsid w:val="00A46CED"/>
    <w:rsid w:val="00A4706A"/>
    <w:rsid w:val="00A47A05"/>
    <w:rsid w:val="00A50D6A"/>
    <w:rsid w:val="00A51889"/>
    <w:rsid w:val="00A519D5"/>
    <w:rsid w:val="00A51BEF"/>
    <w:rsid w:val="00A5250E"/>
    <w:rsid w:val="00A525CB"/>
    <w:rsid w:val="00A525E8"/>
    <w:rsid w:val="00A526C8"/>
    <w:rsid w:val="00A52949"/>
    <w:rsid w:val="00A52BC1"/>
    <w:rsid w:val="00A52C6E"/>
    <w:rsid w:val="00A52FE5"/>
    <w:rsid w:val="00A53129"/>
    <w:rsid w:val="00A539AE"/>
    <w:rsid w:val="00A542D0"/>
    <w:rsid w:val="00A544C7"/>
    <w:rsid w:val="00A54EB2"/>
    <w:rsid w:val="00A5501C"/>
    <w:rsid w:val="00A551A6"/>
    <w:rsid w:val="00A55436"/>
    <w:rsid w:val="00A570F9"/>
    <w:rsid w:val="00A5729E"/>
    <w:rsid w:val="00A573AF"/>
    <w:rsid w:val="00A576A1"/>
    <w:rsid w:val="00A57A4B"/>
    <w:rsid w:val="00A6026B"/>
    <w:rsid w:val="00A60357"/>
    <w:rsid w:val="00A607AC"/>
    <w:rsid w:val="00A6085F"/>
    <w:rsid w:val="00A60883"/>
    <w:rsid w:val="00A60F7F"/>
    <w:rsid w:val="00A60FD5"/>
    <w:rsid w:val="00A612FD"/>
    <w:rsid w:val="00A614B7"/>
    <w:rsid w:val="00A617E7"/>
    <w:rsid w:val="00A618F0"/>
    <w:rsid w:val="00A61C3E"/>
    <w:rsid w:val="00A61D6F"/>
    <w:rsid w:val="00A61E84"/>
    <w:rsid w:val="00A623EE"/>
    <w:rsid w:val="00A62BDC"/>
    <w:rsid w:val="00A63C7D"/>
    <w:rsid w:val="00A63DD0"/>
    <w:rsid w:val="00A641D1"/>
    <w:rsid w:val="00A646B2"/>
    <w:rsid w:val="00A65249"/>
    <w:rsid w:val="00A66AD2"/>
    <w:rsid w:val="00A67162"/>
    <w:rsid w:val="00A674E2"/>
    <w:rsid w:val="00A6760A"/>
    <w:rsid w:val="00A704EF"/>
    <w:rsid w:val="00A7094E"/>
    <w:rsid w:val="00A719B9"/>
    <w:rsid w:val="00A71E74"/>
    <w:rsid w:val="00A721B4"/>
    <w:rsid w:val="00A7273D"/>
    <w:rsid w:val="00A72CC3"/>
    <w:rsid w:val="00A73B94"/>
    <w:rsid w:val="00A73DDD"/>
    <w:rsid w:val="00A7409D"/>
    <w:rsid w:val="00A74370"/>
    <w:rsid w:val="00A74514"/>
    <w:rsid w:val="00A757FC"/>
    <w:rsid w:val="00A759FC"/>
    <w:rsid w:val="00A761D5"/>
    <w:rsid w:val="00A76583"/>
    <w:rsid w:val="00A76917"/>
    <w:rsid w:val="00A76FBD"/>
    <w:rsid w:val="00A771F7"/>
    <w:rsid w:val="00A775F4"/>
    <w:rsid w:val="00A778EA"/>
    <w:rsid w:val="00A77CE2"/>
    <w:rsid w:val="00A801E7"/>
    <w:rsid w:val="00A80870"/>
    <w:rsid w:val="00A81409"/>
    <w:rsid w:val="00A81975"/>
    <w:rsid w:val="00A8199E"/>
    <w:rsid w:val="00A81C93"/>
    <w:rsid w:val="00A8258A"/>
    <w:rsid w:val="00A82B75"/>
    <w:rsid w:val="00A836F0"/>
    <w:rsid w:val="00A8372E"/>
    <w:rsid w:val="00A83C51"/>
    <w:rsid w:val="00A843B4"/>
    <w:rsid w:val="00A843D9"/>
    <w:rsid w:val="00A84727"/>
    <w:rsid w:val="00A84D00"/>
    <w:rsid w:val="00A86E39"/>
    <w:rsid w:val="00A87237"/>
    <w:rsid w:val="00A90112"/>
    <w:rsid w:val="00A903AA"/>
    <w:rsid w:val="00A909C7"/>
    <w:rsid w:val="00A90DF5"/>
    <w:rsid w:val="00A91812"/>
    <w:rsid w:val="00A91EFE"/>
    <w:rsid w:val="00A92015"/>
    <w:rsid w:val="00A936CB"/>
    <w:rsid w:val="00A93900"/>
    <w:rsid w:val="00A93BDE"/>
    <w:rsid w:val="00A941C3"/>
    <w:rsid w:val="00A94331"/>
    <w:rsid w:val="00A94623"/>
    <w:rsid w:val="00A94773"/>
    <w:rsid w:val="00A94BC9"/>
    <w:rsid w:val="00A94BD6"/>
    <w:rsid w:val="00A95575"/>
    <w:rsid w:val="00A957AE"/>
    <w:rsid w:val="00A95F8E"/>
    <w:rsid w:val="00A967C3"/>
    <w:rsid w:val="00A96870"/>
    <w:rsid w:val="00A96B09"/>
    <w:rsid w:val="00A96B67"/>
    <w:rsid w:val="00A96BBF"/>
    <w:rsid w:val="00A96C88"/>
    <w:rsid w:val="00A9715C"/>
    <w:rsid w:val="00A9787B"/>
    <w:rsid w:val="00A97938"/>
    <w:rsid w:val="00AA0229"/>
    <w:rsid w:val="00AA02A8"/>
    <w:rsid w:val="00AA07AF"/>
    <w:rsid w:val="00AA08F0"/>
    <w:rsid w:val="00AA0AF4"/>
    <w:rsid w:val="00AA0DC4"/>
    <w:rsid w:val="00AA0FA9"/>
    <w:rsid w:val="00AA1082"/>
    <w:rsid w:val="00AA25C1"/>
    <w:rsid w:val="00AA2F21"/>
    <w:rsid w:val="00AA384B"/>
    <w:rsid w:val="00AA3D4D"/>
    <w:rsid w:val="00AA5029"/>
    <w:rsid w:val="00AA51E8"/>
    <w:rsid w:val="00AA53B1"/>
    <w:rsid w:val="00AA5622"/>
    <w:rsid w:val="00AA5A8F"/>
    <w:rsid w:val="00AA5D1D"/>
    <w:rsid w:val="00AA5D7D"/>
    <w:rsid w:val="00AA5FEB"/>
    <w:rsid w:val="00AA60DB"/>
    <w:rsid w:val="00AA61D4"/>
    <w:rsid w:val="00AA6A51"/>
    <w:rsid w:val="00AA6A6D"/>
    <w:rsid w:val="00AA6AE5"/>
    <w:rsid w:val="00AA77DE"/>
    <w:rsid w:val="00AA7BDD"/>
    <w:rsid w:val="00AB01B3"/>
    <w:rsid w:val="00AB06C1"/>
    <w:rsid w:val="00AB07CB"/>
    <w:rsid w:val="00AB0D1A"/>
    <w:rsid w:val="00AB0EDC"/>
    <w:rsid w:val="00AB1C24"/>
    <w:rsid w:val="00AB1F2C"/>
    <w:rsid w:val="00AB20F3"/>
    <w:rsid w:val="00AB26A7"/>
    <w:rsid w:val="00AB36A3"/>
    <w:rsid w:val="00AB3740"/>
    <w:rsid w:val="00AB46D3"/>
    <w:rsid w:val="00AB4836"/>
    <w:rsid w:val="00AB496F"/>
    <w:rsid w:val="00AB51B8"/>
    <w:rsid w:val="00AB561E"/>
    <w:rsid w:val="00AB597D"/>
    <w:rsid w:val="00AB59E9"/>
    <w:rsid w:val="00AB5D59"/>
    <w:rsid w:val="00AB5F23"/>
    <w:rsid w:val="00AB6013"/>
    <w:rsid w:val="00AB636C"/>
    <w:rsid w:val="00AB68D0"/>
    <w:rsid w:val="00AB70AD"/>
    <w:rsid w:val="00AB7EF2"/>
    <w:rsid w:val="00AC0056"/>
    <w:rsid w:val="00AC0656"/>
    <w:rsid w:val="00AC0FDA"/>
    <w:rsid w:val="00AC10F1"/>
    <w:rsid w:val="00AC193C"/>
    <w:rsid w:val="00AC1BEF"/>
    <w:rsid w:val="00AC2068"/>
    <w:rsid w:val="00AC22D5"/>
    <w:rsid w:val="00AC35AB"/>
    <w:rsid w:val="00AC36E2"/>
    <w:rsid w:val="00AC3E73"/>
    <w:rsid w:val="00AC3F44"/>
    <w:rsid w:val="00AC457F"/>
    <w:rsid w:val="00AC5F56"/>
    <w:rsid w:val="00AC6144"/>
    <w:rsid w:val="00AC671E"/>
    <w:rsid w:val="00AC6D19"/>
    <w:rsid w:val="00AC6E19"/>
    <w:rsid w:val="00AC7180"/>
    <w:rsid w:val="00AC7587"/>
    <w:rsid w:val="00AC7758"/>
    <w:rsid w:val="00AD05E1"/>
    <w:rsid w:val="00AD0DA9"/>
    <w:rsid w:val="00AD0ED7"/>
    <w:rsid w:val="00AD0F0D"/>
    <w:rsid w:val="00AD0F12"/>
    <w:rsid w:val="00AD1FF6"/>
    <w:rsid w:val="00AD2188"/>
    <w:rsid w:val="00AD231B"/>
    <w:rsid w:val="00AD2BB5"/>
    <w:rsid w:val="00AD2C0D"/>
    <w:rsid w:val="00AD30CE"/>
    <w:rsid w:val="00AD3A4B"/>
    <w:rsid w:val="00AD3AF4"/>
    <w:rsid w:val="00AD3E74"/>
    <w:rsid w:val="00AD41DA"/>
    <w:rsid w:val="00AD4564"/>
    <w:rsid w:val="00AD4C30"/>
    <w:rsid w:val="00AD4DA1"/>
    <w:rsid w:val="00AD4FED"/>
    <w:rsid w:val="00AD5CE1"/>
    <w:rsid w:val="00AD67A7"/>
    <w:rsid w:val="00AD7439"/>
    <w:rsid w:val="00AE022D"/>
    <w:rsid w:val="00AE116A"/>
    <w:rsid w:val="00AE1253"/>
    <w:rsid w:val="00AE3025"/>
    <w:rsid w:val="00AE3415"/>
    <w:rsid w:val="00AE41C9"/>
    <w:rsid w:val="00AE46F6"/>
    <w:rsid w:val="00AE4D0E"/>
    <w:rsid w:val="00AE4F8E"/>
    <w:rsid w:val="00AE59E1"/>
    <w:rsid w:val="00AE5DB0"/>
    <w:rsid w:val="00AE606A"/>
    <w:rsid w:val="00AE6C7E"/>
    <w:rsid w:val="00AE7E23"/>
    <w:rsid w:val="00AE7F06"/>
    <w:rsid w:val="00AE7F20"/>
    <w:rsid w:val="00AF0506"/>
    <w:rsid w:val="00AF0708"/>
    <w:rsid w:val="00AF09AD"/>
    <w:rsid w:val="00AF0B2E"/>
    <w:rsid w:val="00AF0BFD"/>
    <w:rsid w:val="00AF0D2D"/>
    <w:rsid w:val="00AF143B"/>
    <w:rsid w:val="00AF1792"/>
    <w:rsid w:val="00AF1BE2"/>
    <w:rsid w:val="00AF1D76"/>
    <w:rsid w:val="00AF1D89"/>
    <w:rsid w:val="00AF2339"/>
    <w:rsid w:val="00AF2895"/>
    <w:rsid w:val="00AF2A67"/>
    <w:rsid w:val="00AF3091"/>
    <w:rsid w:val="00AF3682"/>
    <w:rsid w:val="00AF3891"/>
    <w:rsid w:val="00AF3C4D"/>
    <w:rsid w:val="00AF3FBC"/>
    <w:rsid w:val="00AF40B9"/>
    <w:rsid w:val="00AF475F"/>
    <w:rsid w:val="00AF52BB"/>
    <w:rsid w:val="00AF5886"/>
    <w:rsid w:val="00AF5C83"/>
    <w:rsid w:val="00AF611F"/>
    <w:rsid w:val="00AF628E"/>
    <w:rsid w:val="00AF7420"/>
    <w:rsid w:val="00AF76DD"/>
    <w:rsid w:val="00AF77AE"/>
    <w:rsid w:val="00AF7840"/>
    <w:rsid w:val="00AF7C92"/>
    <w:rsid w:val="00B000C0"/>
    <w:rsid w:val="00B0030E"/>
    <w:rsid w:val="00B0090E"/>
    <w:rsid w:val="00B00A10"/>
    <w:rsid w:val="00B00CA2"/>
    <w:rsid w:val="00B00E48"/>
    <w:rsid w:val="00B01190"/>
    <w:rsid w:val="00B01934"/>
    <w:rsid w:val="00B01B69"/>
    <w:rsid w:val="00B01F82"/>
    <w:rsid w:val="00B026E6"/>
    <w:rsid w:val="00B03102"/>
    <w:rsid w:val="00B03384"/>
    <w:rsid w:val="00B03764"/>
    <w:rsid w:val="00B03DEA"/>
    <w:rsid w:val="00B040A3"/>
    <w:rsid w:val="00B04262"/>
    <w:rsid w:val="00B048E6"/>
    <w:rsid w:val="00B0552B"/>
    <w:rsid w:val="00B05F56"/>
    <w:rsid w:val="00B062E8"/>
    <w:rsid w:val="00B0748F"/>
    <w:rsid w:val="00B075A7"/>
    <w:rsid w:val="00B07816"/>
    <w:rsid w:val="00B0784F"/>
    <w:rsid w:val="00B079E3"/>
    <w:rsid w:val="00B101A6"/>
    <w:rsid w:val="00B102C5"/>
    <w:rsid w:val="00B10319"/>
    <w:rsid w:val="00B103CB"/>
    <w:rsid w:val="00B1069A"/>
    <w:rsid w:val="00B10C2C"/>
    <w:rsid w:val="00B10D74"/>
    <w:rsid w:val="00B10EDF"/>
    <w:rsid w:val="00B1171A"/>
    <w:rsid w:val="00B11DF1"/>
    <w:rsid w:val="00B127D7"/>
    <w:rsid w:val="00B12A03"/>
    <w:rsid w:val="00B12E52"/>
    <w:rsid w:val="00B13126"/>
    <w:rsid w:val="00B1325C"/>
    <w:rsid w:val="00B133B8"/>
    <w:rsid w:val="00B14993"/>
    <w:rsid w:val="00B14F22"/>
    <w:rsid w:val="00B14F43"/>
    <w:rsid w:val="00B15190"/>
    <w:rsid w:val="00B15628"/>
    <w:rsid w:val="00B1586C"/>
    <w:rsid w:val="00B15BB3"/>
    <w:rsid w:val="00B170E8"/>
    <w:rsid w:val="00B17683"/>
    <w:rsid w:val="00B1794D"/>
    <w:rsid w:val="00B17A52"/>
    <w:rsid w:val="00B20325"/>
    <w:rsid w:val="00B20404"/>
    <w:rsid w:val="00B20553"/>
    <w:rsid w:val="00B20609"/>
    <w:rsid w:val="00B20AED"/>
    <w:rsid w:val="00B21254"/>
    <w:rsid w:val="00B216CD"/>
    <w:rsid w:val="00B216E9"/>
    <w:rsid w:val="00B21B55"/>
    <w:rsid w:val="00B21E84"/>
    <w:rsid w:val="00B221FF"/>
    <w:rsid w:val="00B22D6E"/>
    <w:rsid w:val="00B231B7"/>
    <w:rsid w:val="00B23212"/>
    <w:rsid w:val="00B2375A"/>
    <w:rsid w:val="00B23E3B"/>
    <w:rsid w:val="00B2411D"/>
    <w:rsid w:val="00B245A3"/>
    <w:rsid w:val="00B24940"/>
    <w:rsid w:val="00B24C66"/>
    <w:rsid w:val="00B253E4"/>
    <w:rsid w:val="00B257E3"/>
    <w:rsid w:val="00B2596B"/>
    <w:rsid w:val="00B25D69"/>
    <w:rsid w:val="00B25E15"/>
    <w:rsid w:val="00B25F35"/>
    <w:rsid w:val="00B260A8"/>
    <w:rsid w:val="00B26832"/>
    <w:rsid w:val="00B26B20"/>
    <w:rsid w:val="00B26CD0"/>
    <w:rsid w:val="00B271F3"/>
    <w:rsid w:val="00B278A2"/>
    <w:rsid w:val="00B30254"/>
    <w:rsid w:val="00B304E7"/>
    <w:rsid w:val="00B30593"/>
    <w:rsid w:val="00B30867"/>
    <w:rsid w:val="00B30D00"/>
    <w:rsid w:val="00B30D39"/>
    <w:rsid w:val="00B311A4"/>
    <w:rsid w:val="00B311FB"/>
    <w:rsid w:val="00B31523"/>
    <w:rsid w:val="00B31879"/>
    <w:rsid w:val="00B325AF"/>
    <w:rsid w:val="00B32C51"/>
    <w:rsid w:val="00B3302F"/>
    <w:rsid w:val="00B33175"/>
    <w:rsid w:val="00B332B6"/>
    <w:rsid w:val="00B33F98"/>
    <w:rsid w:val="00B34A23"/>
    <w:rsid w:val="00B34D19"/>
    <w:rsid w:val="00B34FC6"/>
    <w:rsid w:val="00B35F4C"/>
    <w:rsid w:val="00B364B2"/>
    <w:rsid w:val="00B364E7"/>
    <w:rsid w:val="00B37165"/>
    <w:rsid w:val="00B3730D"/>
    <w:rsid w:val="00B37456"/>
    <w:rsid w:val="00B3751D"/>
    <w:rsid w:val="00B379BF"/>
    <w:rsid w:val="00B37CA3"/>
    <w:rsid w:val="00B401E0"/>
    <w:rsid w:val="00B406FE"/>
    <w:rsid w:val="00B4136F"/>
    <w:rsid w:val="00B415A7"/>
    <w:rsid w:val="00B41939"/>
    <w:rsid w:val="00B41CFD"/>
    <w:rsid w:val="00B42209"/>
    <w:rsid w:val="00B42214"/>
    <w:rsid w:val="00B42A9C"/>
    <w:rsid w:val="00B42B93"/>
    <w:rsid w:val="00B42E3B"/>
    <w:rsid w:val="00B43350"/>
    <w:rsid w:val="00B441B4"/>
    <w:rsid w:val="00B4425F"/>
    <w:rsid w:val="00B44C64"/>
    <w:rsid w:val="00B4573D"/>
    <w:rsid w:val="00B45BFC"/>
    <w:rsid w:val="00B45DBF"/>
    <w:rsid w:val="00B4600F"/>
    <w:rsid w:val="00B462D9"/>
    <w:rsid w:val="00B47326"/>
    <w:rsid w:val="00B4757F"/>
    <w:rsid w:val="00B4790A"/>
    <w:rsid w:val="00B47C3C"/>
    <w:rsid w:val="00B50105"/>
    <w:rsid w:val="00B50236"/>
    <w:rsid w:val="00B50301"/>
    <w:rsid w:val="00B50618"/>
    <w:rsid w:val="00B506A0"/>
    <w:rsid w:val="00B509AB"/>
    <w:rsid w:val="00B513E6"/>
    <w:rsid w:val="00B517B0"/>
    <w:rsid w:val="00B5184D"/>
    <w:rsid w:val="00B51A0F"/>
    <w:rsid w:val="00B52BA1"/>
    <w:rsid w:val="00B53115"/>
    <w:rsid w:val="00B53159"/>
    <w:rsid w:val="00B534DA"/>
    <w:rsid w:val="00B5368F"/>
    <w:rsid w:val="00B53A9D"/>
    <w:rsid w:val="00B53CB8"/>
    <w:rsid w:val="00B53E77"/>
    <w:rsid w:val="00B53EBA"/>
    <w:rsid w:val="00B54290"/>
    <w:rsid w:val="00B55418"/>
    <w:rsid w:val="00B55480"/>
    <w:rsid w:val="00B557FD"/>
    <w:rsid w:val="00B56950"/>
    <w:rsid w:val="00B56D08"/>
    <w:rsid w:val="00B56FD4"/>
    <w:rsid w:val="00B5769B"/>
    <w:rsid w:val="00B57ABE"/>
    <w:rsid w:val="00B60629"/>
    <w:rsid w:val="00B608C0"/>
    <w:rsid w:val="00B6095F"/>
    <w:rsid w:val="00B612AA"/>
    <w:rsid w:val="00B622EF"/>
    <w:rsid w:val="00B62A22"/>
    <w:rsid w:val="00B62A30"/>
    <w:rsid w:val="00B62DC8"/>
    <w:rsid w:val="00B62F2A"/>
    <w:rsid w:val="00B631AC"/>
    <w:rsid w:val="00B63224"/>
    <w:rsid w:val="00B6340D"/>
    <w:rsid w:val="00B64883"/>
    <w:rsid w:val="00B648B6"/>
    <w:rsid w:val="00B6534C"/>
    <w:rsid w:val="00B657F4"/>
    <w:rsid w:val="00B65B9F"/>
    <w:rsid w:val="00B65E85"/>
    <w:rsid w:val="00B66FEF"/>
    <w:rsid w:val="00B6726E"/>
    <w:rsid w:val="00B70B23"/>
    <w:rsid w:val="00B712F2"/>
    <w:rsid w:val="00B716D7"/>
    <w:rsid w:val="00B7178F"/>
    <w:rsid w:val="00B72367"/>
    <w:rsid w:val="00B734C4"/>
    <w:rsid w:val="00B73640"/>
    <w:rsid w:val="00B73C62"/>
    <w:rsid w:val="00B73D21"/>
    <w:rsid w:val="00B7413F"/>
    <w:rsid w:val="00B7457B"/>
    <w:rsid w:val="00B7459A"/>
    <w:rsid w:val="00B7499B"/>
    <w:rsid w:val="00B74E19"/>
    <w:rsid w:val="00B74FB3"/>
    <w:rsid w:val="00B76640"/>
    <w:rsid w:val="00B767A1"/>
    <w:rsid w:val="00B768BF"/>
    <w:rsid w:val="00B76C9D"/>
    <w:rsid w:val="00B7717F"/>
    <w:rsid w:val="00B777BE"/>
    <w:rsid w:val="00B77DDF"/>
    <w:rsid w:val="00B77E2D"/>
    <w:rsid w:val="00B80A82"/>
    <w:rsid w:val="00B8104F"/>
    <w:rsid w:val="00B8123C"/>
    <w:rsid w:val="00B8126E"/>
    <w:rsid w:val="00B813C3"/>
    <w:rsid w:val="00B814F6"/>
    <w:rsid w:val="00B81B17"/>
    <w:rsid w:val="00B81D16"/>
    <w:rsid w:val="00B82056"/>
    <w:rsid w:val="00B82386"/>
    <w:rsid w:val="00B823D5"/>
    <w:rsid w:val="00B825F8"/>
    <w:rsid w:val="00B82BD5"/>
    <w:rsid w:val="00B82FEC"/>
    <w:rsid w:val="00B83762"/>
    <w:rsid w:val="00B83A5D"/>
    <w:rsid w:val="00B83F21"/>
    <w:rsid w:val="00B84639"/>
    <w:rsid w:val="00B84C10"/>
    <w:rsid w:val="00B860D1"/>
    <w:rsid w:val="00B86430"/>
    <w:rsid w:val="00B865F1"/>
    <w:rsid w:val="00B86697"/>
    <w:rsid w:val="00B8676B"/>
    <w:rsid w:val="00B868BF"/>
    <w:rsid w:val="00B86AC8"/>
    <w:rsid w:val="00B86E70"/>
    <w:rsid w:val="00B871FE"/>
    <w:rsid w:val="00B879D7"/>
    <w:rsid w:val="00B87E78"/>
    <w:rsid w:val="00B9007E"/>
    <w:rsid w:val="00B90A30"/>
    <w:rsid w:val="00B913CB"/>
    <w:rsid w:val="00B91807"/>
    <w:rsid w:val="00B91BFA"/>
    <w:rsid w:val="00B91F97"/>
    <w:rsid w:val="00B92363"/>
    <w:rsid w:val="00B9316E"/>
    <w:rsid w:val="00B932B3"/>
    <w:rsid w:val="00B93492"/>
    <w:rsid w:val="00B93884"/>
    <w:rsid w:val="00B93A58"/>
    <w:rsid w:val="00B93FCD"/>
    <w:rsid w:val="00B94797"/>
    <w:rsid w:val="00B9480F"/>
    <w:rsid w:val="00B95F9F"/>
    <w:rsid w:val="00B966E1"/>
    <w:rsid w:val="00B96763"/>
    <w:rsid w:val="00B96BBF"/>
    <w:rsid w:val="00B9706A"/>
    <w:rsid w:val="00B972AB"/>
    <w:rsid w:val="00B9754F"/>
    <w:rsid w:val="00B97ADE"/>
    <w:rsid w:val="00B97FF5"/>
    <w:rsid w:val="00BA0257"/>
    <w:rsid w:val="00BA075D"/>
    <w:rsid w:val="00BA103F"/>
    <w:rsid w:val="00BA107E"/>
    <w:rsid w:val="00BA110F"/>
    <w:rsid w:val="00BA159D"/>
    <w:rsid w:val="00BA16B5"/>
    <w:rsid w:val="00BA1929"/>
    <w:rsid w:val="00BA2038"/>
    <w:rsid w:val="00BA24C0"/>
    <w:rsid w:val="00BA2E1A"/>
    <w:rsid w:val="00BA2E71"/>
    <w:rsid w:val="00BA3038"/>
    <w:rsid w:val="00BA3081"/>
    <w:rsid w:val="00BA3703"/>
    <w:rsid w:val="00BA3D9A"/>
    <w:rsid w:val="00BA405F"/>
    <w:rsid w:val="00BA4228"/>
    <w:rsid w:val="00BA452B"/>
    <w:rsid w:val="00BA45AF"/>
    <w:rsid w:val="00BA4E94"/>
    <w:rsid w:val="00BA51C7"/>
    <w:rsid w:val="00BA5664"/>
    <w:rsid w:val="00BA57E8"/>
    <w:rsid w:val="00BA5AD2"/>
    <w:rsid w:val="00BA5EA9"/>
    <w:rsid w:val="00BA6555"/>
    <w:rsid w:val="00BA66A6"/>
    <w:rsid w:val="00BA68B2"/>
    <w:rsid w:val="00BA76A8"/>
    <w:rsid w:val="00BA7FCE"/>
    <w:rsid w:val="00BB03D2"/>
    <w:rsid w:val="00BB12BF"/>
    <w:rsid w:val="00BB14F1"/>
    <w:rsid w:val="00BB1836"/>
    <w:rsid w:val="00BB183D"/>
    <w:rsid w:val="00BB193D"/>
    <w:rsid w:val="00BB2408"/>
    <w:rsid w:val="00BB2811"/>
    <w:rsid w:val="00BB2B31"/>
    <w:rsid w:val="00BB2D6B"/>
    <w:rsid w:val="00BB2E74"/>
    <w:rsid w:val="00BB30E0"/>
    <w:rsid w:val="00BB333D"/>
    <w:rsid w:val="00BB38ED"/>
    <w:rsid w:val="00BB4287"/>
    <w:rsid w:val="00BB4BFD"/>
    <w:rsid w:val="00BB4E31"/>
    <w:rsid w:val="00BB5D32"/>
    <w:rsid w:val="00BB61B2"/>
    <w:rsid w:val="00BB6383"/>
    <w:rsid w:val="00BB6977"/>
    <w:rsid w:val="00BB7007"/>
    <w:rsid w:val="00BB7C7C"/>
    <w:rsid w:val="00BB7D29"/>
    <w:rsid w:val="00BC067F"/>
    <w:rsid w:val="00BC1C6A"/>
    <w:rsid w:val="00BC283F"/>
    <w:rsid w:val="00BC3507"/>
    <w:rsid w:val="00BC36F4"/>
    <w:rsid w:val="00BC3D2C"/>
    <w:rsid w:val="00BC439A"/>
    <w:rsid w:val="00BC46B7"/>
    <w:rsid w:val="00BC50FF"/>
    <w:rsid w:val="00BC5813"/>
    <w:rsid w:val="00BC5854"/>
    <w:rsid w:val="00BC5B2F"/>
    <w:rsid w:val="00BC63E7"/>
    <w:rsid w:val="00BC6406"/>
    <w:rsid w:val="00BC6444"/>
    <w:rsid w:val="00BC6770"/>
    <w:rsid w:val="00BC68E2"/>
    <w:rsid w:val="00BC6A3D"/>
    <w:rsid w:val="00BC6B78"/>
    <w:rsid w:val="00BC6BA2"/>
    <w:rsid w:val="00BC6EC2"/>
    <w:rsid w:val="00BC71B6"/>
    <w:rsid w:val="00BC7ECB"/>
    <w:rsid w:val="00BD0164"/>
    <w:rsid w:val="00BD03EF"/>
    <w:rsid w:val="00BD04C0"/>
    <w:rsid w:val="00BD0885"/>
    <w:rsid w:val="00BD08E8"/>
    <w:rsid w:val="00BD1367"/>
    <w:rsid w:val="00BD15BF"/>
    <w:rsid w:val="00BD1C08"/>
    <w:rsid w:val="00BD2039"/>
    <w:rsid w:val="00BD23A5"/>
    <w:rsid w:val="00BD285A"/>
    <w:rsid w:val="00BD28C2"/>
    <w:rsid w:val="00BD2A69"/>
    <w:rsid w:val="00BD2E40"/>
    <w:rsid w:val="00BD30F8"/>
    <w:rsid w:val="00BD31DD"/>
    <w:rsid w:val="00BD3A49"/>
    <w:rsid w:val="00BD3DC3"/>
    <w:rsid w:val="00BD4516"/>
    <w:rsid w:val="00BD47DE"/>
    <w:rsid w:val="00BD496A"/>
    <w:rsid w:val="00BD508C"/>
    <w:rsid w:val="00BD517F"/>
    <w:rsid w:val="00BD54E3"/>
    <w:rsid w:val="00BD56EE"/>
    <w:rsid w:val="00BD5820"/>
    <w:rsid w:val="00BD5958"/>
    <w:rsid w:val="00BD5A5A"/>
    <w:rsid w:val="00BD5AE5"/>
    <w:rsid w:val="00BD667E"/>
    <w:rsid w:val="00BD695E"/>
    <w:rsid w:val="00BD6A22"/>
    <w:rsid w:val="00BD6CFC"/>
    <w:rsid w:val="00BD6EDC"/>
    <w:rsid w:val="00BD73A8"/>
    <w:rsid w:val="00BD785F"/>
    <w:rsid w:val="00BD79EB"/>
    <w:rsid w:val="00BE0066"/>
    <w:rsid w:val="00BE0275"/>
    <w:rsid w:val="00BE027F"/>
    <w:rsid w:val="00BE05B8"/>
    <w:rsid w:val="00BE0654"/>
    <w:rsid w:val="00BE0E76"/>
    <w:rsid w:val="00BE12A7"/>
    <w:rsid w:val="00BE13A7"/>
    <w:rsid w:val="00BE19C7"/>
    <w:rsid w:val="00BE1C3F"/>
    <w:rsid w:val="00BE1E6D"/>
    <w:rsid w:val="00BE211E"/>
    <w:rsid w:val="00BE25A5"/>
    <w:rsid w:val="00BE268D"/>
    <w:rsid w:val="00BE2831"/>
    <w:rsid w:val="00BE2957"/>
    <w:rsid w:val="00BE2B8B"/>
    <w:rsid w:val="00BE2E8A"/>
    <w:rsid w:val="00BE4029"/>
    <w:rsid w:val="00BE4354"/>
    <w:rsid w:val="00BE4828"/>
    <w:rsid w:val="00BE495E"/>
    <w:rsid w:val="00BE4A0D"/>
    <w:rsid w:val="00BE4E3B"/>
    <w:rsid w:val="00BE4E67"/>
    <w:rsid w:val="00BE5B61"/>
    <w:rsid w:val="00BE5DE9"/>
    <w:rsid w:val="00BE67AD"/>
    <w:rsid w:val="00BE6A97"/>
    <w:rsid w:val="00BE6C43"/>
    <w:rsid w:val="00BE735B"/>
    <w:rsid w:val="00BE755A"/>
    <w:rsid w:val="00BE7B05"/>
    <w:rsid w:val="00BE7D0F"/>
    <w:rsid w:val="00BE7D8A"/>
    <w:rsid w:val="00BF02C6"/>
    <w:rsid w:val="00BF0B24"/>
    <w:rsid w:val="00BF0CFC"/>
    <w:rsid w:val="00BF0F16"/>
    <w:rsid w:val="00BF1E46"/>
    <w:rsid w:val="00BF1EF9"/>
    <w:rsid w:val="00BF1FA7"/>
    <w:rsid w:val="00BF27AD"/>
    <w:rsid w:val="00BF2F39"/>
    <w:rsid w:val="00BF3084"/>
    <w:rsid w:val="00BF3388"/>
    <w:rsid w:val="00BF338C"/>
    <w:rsid w:val="00BF33F2"/>
    <w:rsid w:val="00BF3482"/>
    <w:rsid w:val="00BF3E52"/>
    <w:rsid w:val="00BF4294"/>
    <w:rsid w:val="00BF4A4A"/>
    <w:rsid w:val="00BF4B7D"/>
    <w:rsid w:val="00BF4F99"/>
    <w:rsid w:val="00BF56A4"/>
    <w:rsid w:val="00BF56E7"/>
    <w:rsid w:val="00BF62C5"/>
    <w:rsid w:val="00BF6E22"/>
    <w:rsid w:val="00BF726C"/>
    <w:rsid w:val="00BF769A"/>
    <w:rsid w:val="00BF7E0D"/>
    <w:rsid w:val="00C00089"/>
    <w:rsid w:val="00C000D7"/>
    <w:rsid w:val="00C00792"/>
    <w:rsid w:val="00C00C56"/>
    <w:rsid w:val="00C00DB4"/>
    <w:rsid w:val="00C010B2"/>
    <w:rsid w:val="00C01D6F"/>
    <w:rsid w:val="00C021BF"/>
    <w:rsid w:val="00C02371"/>
    <w:rsid w:val="00C0290E"/>
    <w:rsid w:val="00C02A52"/>
    <w:rsid w:val="00C02A87"/>
    <w:rsid w:val="00C02E36"/>
    <w:rsid w:val="00C02F28"/>
    <w:rsid w:val="00C02F86"/>
    <w:rsid w:val="00C03ABE"/>
    <w:rsid w:val="00C03DFC"/>
    <w:rsid w:val="00C03FF0"/>
    <w:rsid w:val="00C040AA"/>
    <w:rsid w:val="00C04894"/>
    <w:rsid w:val="00C04D27"/>
    <w:rsid w:val="00C04D9D"/>
    <w:rsid w:val="00C05146"/>
    <w:rsid w:val="00C05D66"/>
    <w:rsid w:val="00C064B4"/>
    <w:rsid w:val="00C064F0"/>
    <w:rsid w:val="00C0705B"/>
    <w:rsid w:val="00C0718D"/>
    <w:rsid w:val="00C071C4"/>
    <w:rsid w:val="00C07528"/>
    <w:rsid w:val="00C07944"/>
    <w:rsid w:val="00C07B0F"/>
    <w:rsid w:val="00C07F78"/>
    <w:rsid w:val="00C10430"/>
    <w:rsid w:val="00C108D7"/>
    <w:rsid w:val="00C10CDB"/>
    <w:rsid w:val="00C10FD9"/>
    <w:rsid w:val="00C11562"/>
    <w:rsid w:val="00C119C7"/>
    <w:rsid w:val="00C120FE"/>
    <w:rsid w:val="00C1237D"/>
    <w:rsid w:val="00C128C3"/>
    <w:rsid w:val="00C133C4"/>
    <w:rsid w:val="00C137B4"/>
    <w:rsid w:val="00C13C66"/>
    <w:rsid w:val="00C13FC0"/>
    <w:rsid w:val="00C140A7"/>
    <w:rsid w:val="00C14180"/>
    <w:rsid w:val="00C14447"/>
    <w:rsid w:val="00C148BE"/>
    <w:rsid w:val="00C14939"/>
    <w:rsid w:val="00C14C93"/>
    <w:rsid w:val="00C152F5"/>
    <w:rsid w:val="00C15D60"/>
    <w:rsid w:val="00C15F61"/>
    <w:rsid w:val="00C163F5"/>
    <w:rsid w:val="00C16902"/>
    <w:rsid w:val="00C16CB3"/>
    <w:rsid w:val="00C1729B"/>
    <w:rsid w:val="00C172F3"/>
    <w:rsid w:val="00C17579"/>
    <w:rsid w:val="00C17DFB"/>
    <w:rsid w:val="00C17E85"/>
    <w:rsid w:val="00C20039"/>
    <w:rsid w:val="00C202B7"/>
    <w:rsid w:val="00C2062D"/>
    <w:rsid w:val="00C206FD"/>
    <w:rsid w:val="00C20E99"/>
    <w:rsid w:val="00C218EB"/>
    <w:rsid w:val="00C21E13"/>
    <w:rsid w:val="00C2238B"/>
    <w:rsid w:val="00C2283A"/>
    <w:rsid w:val="00C22B77"/>
    <w:rsid w:val="00C22BBE"/>
    <w:rsid w:val="00C22E6C"/>
    <w:rsid w:val="00C23FD7"/>
    <w:rsid w:val="00C24452"/>
    <w:rsid w:val="00C24C25"/>
    <w:rsid w:val="00C24EB1"/>
    <w:rsid w:val="00C254E6"/>
    <w:rsid w:val="00C25830"/>
    <w:rsid w:val="00C25B11"/>
    <w:rsid w:val="00C25B1F"/>
    <w:rsid w:val="00C25C1B"/>
    <w:rsid w:val="00C25F4D"/>
    <w:rsid w:val="00C26931"/>
    <w:rsid w:val="00C26D86"/>
    <w:rsid w:val="00C272FF"/>
    <w:rsid w:val="00C275E5"/>
    <w:rsid w:val="00C27780"/>
    <w:rsid w:val="00C277A9"/>
    <w:rsid w:val="00C304D9"/>
    <w:rsid w:val="00C3062D"/>
    <w:rsid w:val="00C314DD"/>
    <w:rsid w:val="00C3168B"/>
    <w:rsid w:val="00C319B5"/>
    <w:rsid w:val="00C31BBD"/>
    <w:rsid w:val="00C31D01"/>
    <w:rsid w:val="00C3201D"/>
    <w:rsid w:val="00C325B1"/>
    <w:rsid w:val="00C32CBA"/>
    <w:rsid w:val="00C330D4"/>
    <w:rsid w:val="00C3382D"/>
    <w:rsid w:val="00C33CC4"/>
    <w:rsid w:val="00C33D5B"/>
    <w:rsid w:val="00C341FE"/>
    <w:rsid w:val="00C34AEA"/>
    <w:rsid w:val="00C34CB5"/>
    <w:rsid w:val="00C35743"/>
    <w:rsid w:val="00C35964"/>
    <w:rsid w:val="00C35E88"/>
    <w:rsid w:val="00C379AD"/>
    <w:rsid w:val="00C40396"/>
    <w:rsid w:val="00C4052B"/>
    <w:rsid w:val="00C40D97"/>
    <w:rsid w:val="00C413C6"/>
    <w:rsid w:val="00C41C1A"/>
    <w:rsid w:val="00C41E10"/>
    <w:rsid w:val="00C41F18"/>
    <w:rsid w:val="00C42C7B"/>
    <w:rsid w:val="00C434EA"/>
    <w:rsid w:val="00C438BC"/>
    <w:rsid w:val="00C43FA1"/>
    <w:rsid w:val="00C44317"/>
    <w:rsid w:val="00C44410"/>
    <w:rsid w:val="00C44738"/>
    <w:rsid w:val="00C45ABA"/>
    <w:rsid w:val="00C46D3D"/>
    <w:rsid w:val="00C472A0"/>
    <w:rsid w:val="00C47B05"/>
    <w:rsid w:val="00C47D36"/>
    <w:rsid w:val="00C47E9D"/>
    <w:rsid w:val="00C50316"/>
    <w:rsid w:val="00C50A29"/>
    <w:rsid w:val="00C50A94"/>
    <w:rsid w:val="00C50E7A"/>
    <w:rsid w:val="00C516AD"/>
    <w:rsid w:val="00C51C2C"/>
    <w:rsid w:val="00C51DCF"/>
    <w:rsid w:val="00C52427"/>
    <w:rsid w:val="00C52D43"/>
    <w:rsid w:val="00C5335E"/>
    <w:rsid w:val="00C5360D"/>
    <w:rsid w:val="00C53639"/>
    <w:rsid w:val="00C53B9C"/>
    <w:rsid w:val="00C544F6"/>
    <w:rsid w:val="00C5475C"/>
    <w:rsid w:val="00C54E8F"/>
    <w:rsid w:val="00C54EA8"/>
    <w:rsid w:val="00C5547F"/>
    <w:rsid w:val="00C555AC"/>
    <w:rsid w:val="00C55F0A"/>
    <w:rsid w:val="00C5617D"/>
    <w:rsid w:val="00C56A20"/>
    <w:rsid w:val="00C56DD7"/>
    <w:rsid w:val="00C57199"/>
    <w:rsid w:val="00C5745E"/>
    <w:rsid w:val="00C57CBA"/>
    <w:rsid w:val="00C6004E"/>
    <w:rsid w:val="00C600BA"/>
    <w:rsid w:val="00C60743"/>
    <w:rsid w:val="00C615CC"/>
    <w:rsid w:val="00C6288F"/>
    <w:rsid w:val="00C62B07"/>
    <w:rsid w:val="00C639AB"/>
    <w:rsid w:val="00C63D61"/>
    <w:rsid w:val="00C63EF3"/>
    <w:rsid w:val="00C64517"/>
    <w:rsid w:val="00C64768"/>
    <w:rsid w:val="00C6538A"/>
    <w:rsid w:val="00C656A3"/>
    <w:rsid w:val="00C65EAB"/>
    <w:rsid w:val="00C66151"/>
    <w:rsid w:val="00C66418"/>
    <w:rsid w:val="00C670EA"/>
    <w:rsid w:val="00C672FD"/>
    <w:rsid w:val="00C67367"/>
    <w:rsid w:val="00C67F1A"/>
    <w:rsid w:val="00C7052A"/>
    <w:rsid w:val="00C70D7E"/>
    <w:rsid w:val="00C70E8A"/>
    <w:rsid w:val="00C70E9D"/>
    <w:rsid w:val="00C71195"/>
    <w:rsid w:val="00C7124B"/>
    <w:rsid w:val="00C71481"/>
    <w:rsid w:val="00C716D6"/>
    <w:rsid w:val="00C71C56"/>
    <w:rsid w:val="00C720C7"/>
    <w:rsid w:val="00C722ED"/>
    <w:rsid w:val="00C72416"/>
    <w:rsid w:val="00C72A65"/>
    <w:rsid w:val="00C72AA9"/>
    <w:rsid w:val="00C72DC3"/>
    <w:rsid w:val="00C72FB6"/>
    <w:rsid w:val="00C734DC"/>
    <w:rsid w:val="00C73679"/>
    <w:rsid w:val="00C738EA"/>
    <w:rsid w:val="00C7410A"/>
    <w:rsid w:val="00C7452F"/>
    <w:rsid w:val="00C74757"/>
    <w:rsid w:val="00C747D8"/>
    <w:rsid w:val="00C74830"/>
    <w:rsid w:val="00C74FB4"/>
    <w:rsid w:val="00C750D7"/>
    <w:rsid w:val="00C752E2"/>
    <w:rsid w:val="00C752EE"/>
    <w:rsid w:val="00C75634"/>
    <w:rsid w:val="00C75750"/>
    <w:rsid w:val="00C75906"/>
    <w:rsid w:val="00C75A0B"/>
    <w:rsid w:val="00C75F8D"/>
    <w:rsid w:val="00C75FCB"/>
    <w:rsid w:val="00C760A2"/>
    <w:rsid w:val="00C7637B"/>
    <w:rsid w:val="00C765A9"/>
    <w:rsid w:val="00C76AD1"/>
    <w:rsid w:val="00C77700"/>
    <w:rsid w:val="00C80A4A"/>
    <w:rsid w:val="00C80C89"/>
    <w:rsid w:val="00C80CF2"/>
    <w:rsid w:val="00C80E00"/>
    <w:rsid w:val="00C80E0B"/>
    <w:rsid w:val="00C8109C"/>
    <w:rsid w:val="00C819CF"/>
    <w:rsid w:val="00C829C4"/>
    <w:rsid w:val="00C82BCE"/>
    <w:rsid w:val="00C83095"/>
    <w:rsid w:val="00C83230"/>
    <w:rsid w:val="00C8364C"/>
    <w:rsid w:val="00C84117"/>
    <w:rsid w:val="00C8443F"/>
    <w:rsid w:val="00C8449A"/>
    <w:rsid w:val="00C84AE8"/>
    <w:rsid w:val="00C8503D"/>
    <w:rsid w:val="00C85CCD"/>
    <w:rsid w:val="00C862EC"/>
    <w:rsid w:val="00C86326"/>
    <w:rsid w:val="00C8678B"/>
    <w:rsid w:val="00C86CFC"/>
    <w:rsid w:val="00C86F9E"/>
    <w:rsid w:val="00C870BB"/>
    <w:rsid w:val="00C905A5"/>
    <w:rsid w:val="00C906BA"/>
    <w:rsid w:val="00C90CA2"/>
    <w:rsid w:val="00C91804"/>
    <w:rsid w:val="00C91C9E"/>
    <w:rsid w:val="00C923EA"/>
    <w:rsid w:val="00C9297B"/>
    <w:rsid w:val="00C935E7"/>
    <w:rsid w:val="00C9574F"/>
    <w:rsid w:val="00C95D38"/>
    <w:rsid w:val="00C960DE"/>
    <w:rsid w:val="00C9625E"/>
    <w:rsid w:val="00C962DC"/>
    <w:rsid w:val="00C96306"/>
    <w:rsid w:val="00C96D46"/>
    <w:rsid w:val="00C973ED"/>
    <w:rsid w:val="00C9749F"/>
    <w:rsid w:val="00C9791C"/>
    <w:rsid w:val="00CA06FF"/>
    <w:rsid w:val="00CA1D0C"/>
    <w:rsid w:val="00CA1EE4"/>
    <w:rsid w:val="00CA208E"/>
    <w:rsid w:val="00CA260A"/>
    <w:rsid w:val="00CA2BA2"/>
    <w:rsid w:val="00CA2BFE"/>
    <w:rsid w:val="00CA2D48"/>
    <w:rsid w:val="00CA375B"/>
    <w:rsid w:val="00CA3B41"/>
    <w:rsid w:val="00CA4785"/>
    <w:rsid w:val="00CA4D31"/>
    <w:rsid w:val="00CA4D35"/>
    <w:rsid w:val="00CA4EE0"/>
    <w:rsid w:val="00CA5054"/>
    <w:rsid w:val="00CA5201"/>
    <w:rsid w:val="00CA5735"/>
    <w:rsid w:val="00CA5F4C"/>
    <w:rsid w:val="00CA5FEE"/>
    <w:rsid w:val="00CA600D"/>
    <w:rsid w:val="00CA61FD"/>
    <w:rsid w:val="00CA6288"/>
    <w:rsid w:val="00CA65DB"/>
    <w:rsid w:val="00CA688E"/>
    <w:rsid w:val="00CA6EDF"/>
    <w:rsid w:val="00CA7104"/>
    <w:rsid w:val="00CA7181"/>
    <w:rsid w:val="00CA79F6"/>
    <w:rsid w:val="00CA7B17"/>
    <w:rsid w:val="00CA7C24"/>
    <w:rsid w:val="00CB0437"/>
    <w:rsid w:val="00CB0706"/>
    <w:rsid w:val="00CB127E"/>
    <w:rsid w:val="00CB1B75"/>
    <w:rsid w:val="00CB1BF2"/>
    <w:rsid w:val="00CB2DA5"/>
    <w:rsid w:val="00CB3336"/>
    <w:rsid w:val="00CB3F94"/>
    <w:rsid w:val="00CB4B72"/>
    <w:rsid w:val="00CB50EF"/>
    <w:rsid w:val="00CB5124"/>
    <w:rsid w:val="00CB512D"/>
    <w:rsid w:val="00CB5196"/>
    <w:rsid w:val="00CB532B"/>
    <w:rsid w:val="00CB5354"/>
    <w:rsid w:val="00CB5646"/>
    <w:rsid w:val="00CB5BD4"/>
    <w:rsid w:val="00CB5BE8"/>
    <w:rsid w:val="00CB5E59"/>
    <w:rsid w:val="00CB62BA"/>
    <w:rsid w:val="00CB6A58"/>
    <w:rsid w:val="00CB6B98"/>
    <w:rsid w:val="00CB6BBA"/>
    <w:rsid w:val="00CB6D1A"/>
    <w:rsid w:val="00CB6EB1"/>
    <w:rsid w:val="00CB7263"/>
    <w:rsid w:val="00CC0DCB"/>
    <w:rsid w:val="00CC1693"/>
    <w:rsid w:val="00CC17BF"/>
    <w:rsid w:val="00CC1F9A"/>
    <w:rsid w:val="00CC2522"/>
    <w:rsid w:val="00CC2652"/>
    <w:rsid w:val="00CC26CD"/>
    <w:rsid w:val="00CC2DCF"/>
    <w:rsid w:val="00CC36BA"/>
    <w:rsid w:val="00CC37DE"/>
    <w:rsid w:val="00CC3854"/>
    <w:rsid w:val="00CC3890"/>
    <w:rsid w:val="00CC3F1B"/>
    <w:rsid w:val="00CC40AE"/>
    <w:rsid w:val="00CC57DB"/>
    <w:rsid w:val="00CC61A2"/>
    <w:rsid w:val="00CC6C8E"/>
    <w:rsid w:val="00CC6CC0"/>
    <w:rsid w:val="00CC7CD2"/>
    <w:rsid w:val="00CD01C8"/>
    <w:rsid w:val="00CD0A0F"/>
    <w:rsid w:val="00CD1961"/>
    <w:rsid w:val="00CD23A9"/>
    <w:rsid w:val="00CD3342"/>
    <w:rsid w:val="00CD3651"/>
    <w:rsid w:val="00CD3E1A"/>
    <w:rsid w:val="00CD3F4E"/>
    <w:rsid w:val="00CD477F"/>
    <w:rsid w:val="00CD4C90"/>
    <w:rsid w:val="00CD54E2"/>
    <w:rsid w:val="00CD5AD3"/>
    <w:rsid w:val="00CD5BFC"/>
    <w:rsid w:val="00CD5CEA"/>
    <w:rsid w:val="00CD5DDF"/>
    <w:rsid w:val="00CD6309"/>
    <w:rsid w:val="00CD63C0"/>
    <w:rsid w:val="00CD67A8"/>
    <w:rsid w:val="00CD730A"/>
    <w:rsid w:val="00CD775B"/>
    <w:rsid w:val="00CD7F80"/>
    <w:rsid w:val="00CE011B"/>
    <w:rsid w:val="00CE07FA"/>
    <w:rsid w:val="00CE08F2"/>
    <w:rsid w:val="00CE09CA"/>
    <w:rsid w:val="00CE1165"/>
    <w:rsid w:val="00CE11CD"/>
    <w:rsid w:val="00CE14B0"/>
    <w:rsid w:val="00CE192E"/>
    <w:rsid w:val="00CE193F"/>
    <w:rsid w:val="00CE2084"/>
    <w:rsid w:val="00CE3266"/>
    <w:rsid w:val="00CE3E94"/>
    <w:rsid w:val="00CE40C6"/>
    <w:rsid w:val="00CE45C4"/>
    <w:rsid w:val="00CE4787"/>
    <w:rsid w:val="00CE542C"/>
    <w:rsid w:val="00CE5469"/>
    <w:rsid w:val="00CE5516"/>
    <w:rsid w:val="00CE5987"/>
    <w:rsid w:val="00CE6053"/>
    <w:rsid w:val="00CE6261"/>
    <w:rsid w:val="00CE6803"/>
    <w:rsid w:val="00CE69BC"/>
    <w:rsid w:val="00CE71E8"/>
    <w:rsid w:val="00CF0E56"/>
    <w:rsid w:val="00CF1050"/>
    <w:rsid w:val="00CF1123"/>
    <w:rsid w:val="00CF1997"/>
    <w:rsid w:val="00CF1B90"/>
    <w:rsid w:val="00CF1BEB"/>
    <w:rsid w:val="00CF1C08"/>
    <w:rsid w:val="00CF2200"/>
    <w:rsid w:val="00CF2352"/>
    <w:rsid w:val="00CF237B"/>
    <w:rsid w:val="00CF2B85"/>
    <w:rsid w:val="00CF3B37"/>
    <w:rsid w:val="00CF3BB6"/>
    <w:rsid w:val="00CF3FDD"/>
    <w:rsid w:val="00CF4B8E"/>
    <w:rsid w:val="00CF57AC"/>
    <w:rsid w:val="00CF57C0"/>
    <w:rsid w:val="00CF57E3"/>
    <w:rsid w:val="00CF584A"/>
    <w:rsid w:val="00CF5EDA"/>
    <w:rsid w:val="00CF631B"/>
    <w:rsid w:val="00CF6734"/>
    <w:rsid w:val="00CF6925"/>
    <w:rsid w:val="00CF6F22"/>
    <w:rsid w:val="00CF6FBE"/>
    <w:rsid w:val="00CF7929"/>
    <w:rsid w:val="00CF7AAF"/>
    <w:rsid w:val="00CF7D70"/>
    <w:rsid w:val="00D007E6"/>
    <w:rsid w:val="00D0126D"/>
    <w:rsid w:val="00D01B3E"/>
    <w:rsid w:val="00D02058"/>
    <w:rsid w:val="00D0255E"/>
    <w:rsid w:val="00D02F4E"/>
    <w:rsid w:val="00D03627"/>
    <w:rsid w:val="00D03CE1"/>
    <w:rsid w:val="00D03EA1"/>
    <w:rsid w:val="00D045DA"/>
    <w:rsid w:val="00D04793"/>
    <w:rsid w:val="00D047DA"/>
    <w:rsid w:val="00D06185"/>
    <w:rsid w:val="00D061BC"/>
    <w:rsid w:val="00D06851"/>
    <w:rsid w:val="00D069BD"/>
    <w:rsid w:val="00D06A65"/>
    <w:rsid w:val="00D06CF2"/>
    <w:rsid w:val="00D07909"/>
    <w:rsid w:val="00D100CA"/>
    <w:rsid w:val="00D10253"/>
    <w:rsid w:val="00D1033D"/>
    <w:rsid w:val="00D1040D"/>
    <w:rsid w:val="00D10C46"/>
    <w:rsid w:val="00D1182D"/>
    <w:rsid w:val="00D11A30"/>
    <w:rsid w:val="00D125D4"/>
    <w:rsid w:val="00D1271D"/>
    <w:rsid w:val="00D12CA3"/>
    <w:rsid w:val="00D12D6D"/>
    <w:rsid w:val="00D131ED"/>
    <w:rsid w:val="00D133ED"/>
    <w:rsid w:val="00D13736"/>
    <w:rsid w:val="00D1385A"/>
    <w:rsid w:val="00D13D3F"/>
    <w:rsid w:val="00D13D4A"/>
    <w:rsid w:val="00D14345"/>
    <w:rsid w:val="00D14602"/>
    <w:rsid w:val="00D1560E"/>
    <w:rsid w:val="00D1562B"/>
    <w:rsid w:val="00D15F5F"/>
    <w:rsid w:val="00D1639D"/>
    <w:rsid w:val="00D1654A"/>
    <w:rsid w:val="00D16554"/>
    <w:rsid w:val="00D16F9F"/>
    <w:rsid w:val="00D1713D"/>
    <w:rsid w:val="00D17366"/>
    <w:rsid w:val="00D17607"/>
    <w:rsid w:val="00D17856"/>
    <w:rsid w:val="00D2032F"/>
    <w:rsid w:val="00D20574"/>
    <w:rsid w:val="00D21001"/>
    <w:rsid w:val="00D210BD"/>
    <w:rsid w:val="00D210ED"/>
    <w:rsid w:val="00D212BD"/>
    <w:rsid w:val="00D2168A"/>
    <w:rsid w:val="00D21719"/>
    <w:rsid w:val="00D21992"/>
    <w:rsid w:val="00D21DEF"/>
    <w:rsid w:val="00D21F19"/>
    <w:rsid w:val="00D226C1"/>
    <w:rsid w:val="00D2281F"/>
    <w:rsid w:val="00D22D99"/>
    <w:rsid w:val="00D22F02"/>
    <w:rsid w:val="00D22F44"/>
    <w:rsid w:val="00D233B2"/>
    <w:rsid w:val="00D242CF"/>
    <w:rsid w:val="00D24902"/>
    <w:rsid w:val="00D24BA1"/>
    <w:rsid w:val="00D25012"/>
    <w:rsid w:val="00D254B0"/>
    <w:rsid w:val="00D25E36"/>
    <w:rsid w:val="00D2644E"/>
    <w:rsid w:val="00D2687B"/>
    <w:rsid w:val="00D26E8E"/>
    <w:rsid w:val="00D26FD8"/>
    <w:rsid w:val="00D271B5"/>
    <w:rsid w:val="00D275E0"/>
    <w:rsid w:val="00D27FD8"/>
    <w:rsid w:val="00D301D4"/>
    <w:rsid w:val="00D303EB"/>
    <w:rsid w:val="00D305D4"/>
    <w:rsid w:val="00D3084E"/>
    <w:rsid w:val="00D31E36"/>
    <w:rsid w:val="00D31FC2"/>
    <w:rsid w:val="00D3205A"/>
    <w:rsid w:val="00D33439"/>
    <w:rsid w:val="00D34647"/>
    <w:rsid w:val="00D34B56"/>
    <w:rsid w:val="00D35275"/>
    <w:rsid w:val="00D35E9B"/>
    <w:rsid w:val="00D36253"/>
    <w:rsid w:val="00D362CC"/>
    <w:rsid w:val="00D368F3"/>
    <w:rsid w:val="00D36AD1"/>
    <w:rsid w:val="00D36C67"/>
    <w:rsid w:val="00D36DCF"/>
    <w:rsid w:val="00D37A57"/>
    <w:rsid w:val="00D37BD2"/>
    <w:rsid w:val="00D401C2"/>
    <w:rsid w:val="00D405D6"/>
    <w:rsid w:val="00D40F78"/>
    <w:rsid w:val="00D4113E"/>
    <w:rsid w:val="00D4185F"/>
    <w:rsid w:val="00D42208"/>
    <w:rsid w:val="00D4228A"/>
    <w:rsid w:val="00D42332"/>
    <w:rsid w:val="00D42EAB"/>
    <w:rsid w:val="00D43050"/>
    <w:rsid w:val="00D4364C"/>
    <w:rsid w:val="00D436A1"/>
    <w:rsid w:val="00D4456A"/>
    <w:rsid w:val="00D447DB"/>
    <w:rsid w:val="00D44BAC"/>
    <w:rsid w:val="00D44EC1"/>
    <w:rsid w:val="00D4559B"/>
    <w:rsid w:val="00D45C64"/>
    <w:rsid w:val="00D4602A"/>
    <w:rsid w:val="00D461E6"/>
    <w:rsid w:val="00D4633E"/>
    <w:rsid w:val="00D474C7"/>
    <w:rsid w:val="00D475FC"/>
    <w:rsid w:val="00D4781F"/>
    <w:rsid w:val="00D47C19"/>
    <w:rsid w:val="00D47D5A"/>
    <w:rsid w:val="00D47E42"/>
    <w:rsid w:val="00D50A56"/>
    <w:rsid w:val="00D50C51"/>
    <w:rsid w:val="00D50F1F"/>
    <w:rsid w:val="00D51331"/>
    <w:rsid w:val="00D5159C"/>
    <w:rsid w:val="00D524B6"/>
    <w:rsid w:val="00D529D9"/>
    <w:rsid w:val="00D52E74"/>
    <w:rsid w:val="00D5310E"/>
    <w:rsid w:val="00D5321E"/>
    <w:rsid w:val="00D53ABC"/>
    <w:rsid w:val="00D53CF4"/>
    <w:rsid w:val="00D54037"/>
    <w:rsid w:val="00D55041"/>
    <w:rsid w:val="00D5505C"/>
    <w:rsid w:val="00D55710"/>
    <w:rsid w:val="00D557A5"/>
    <w:rsid w:val="00D55A32"/>
    <w:rsid w:val="00D56680"/>
    <w:rsid w:val="00D568E2"/>
    <w:rsid w:val="00D56AB8"/>
    <w:rsid w:val="00D56EE7"/>
    <w:rsid w:val="00D57C13"/>
    <w:rsid w:val="00D57C24"/>
    <w:rsid w:val="00D61378"/>
    <w:rsid w:val="00D61C02"/>
    <w:rsid w:val="00D61CBC"/>
    <w:rsid w:val="00D61EE7"/>
    <w:rsid w:val="00D622A8"/>
    <w:rsid w:val="00D6255F"/>
    <w:rsid w:val="00D62811"/>
    <w:rsid w:val="00D62D60"/>
    <w:rsid w:val="00D63288"/>
    <w:rsid w:val="00D633B4"/>
    <w:rsid w:val="00D6351A"/>
    <w:rsid w:val="00D63769"/>
    <w:rsid w:val="00D63A4E"/>
    <w:rsid w:val="00D63ADD"/>
    <w:rsid w:val="00D63DB4"/>
    <w:rsid w:val="00D63E81"/>
    <w:rsid w:val="00D64765"/>
    <w:rsid w:val="00D64907"/>
    <w:rsid w:val="00D64913"/>
    <w:rsid w:val="00D6518A"/>
    <w:rsid w:val="00D6530C"/>
    <w:rsid w:val="00D653DA"/>
    <w:rsid w:val="00D65517"/>
    <w:rsid w:val="00D65565"/>
    <w:rsid w:val="00D65A8F"/>
    <w:rsid w:val="00D65AAB"/>
    <w:rsid w:val="00D65BA1"/>
    <w:rsid w:val="00D66E84"/>
    <w:rsid w:val="00D671AF"/>
    <w:rsid w:val="00D67F5A"/>
    <w:rsid w:val="00D70187"/>
    <w:rsid w:val="00D709B7"/>
    <w:rsid w:val="00D71054"/>
    <w:rsid w:val="00D710A9"/>
    <w:rsid w:val="00D713E5"/>
    <w:rsid w:val="00D7174A"/>
    <w:rsid w:val="00D71768"/>
    <w:rsid w:val="00D72319"/>
    <w:rsid w:val="00D72356"/>
    <w:rsid w:val="00D72A4A"/>
    <w:rsid w:val="00D73714"/>
    <w:rsid w:val="00D73E0E"/>
    <w:rsid w:val="00D745F3"/>
    <w:rsid w:val="00D7461B"/>
    <w:rsid w:val="00D74870"/>
    <w:rsid w:val="00D74DF5"/>
    <w:rsid w:val="00D74F90"/>
    <w:rsid w:val="00D756E0"/>
    <w:rsid w:val="00D75731"/>
    <w:rsid w:val="00D76335"/>
    <w:rsid w:val="00D7663E"/>
    <w:rsid w:val="00D76644"/>
    <w:rsid w:val="00D771B9"/>
    <w:rsid w:val="00D771E0"/>
    <w:rsid w:val="00D77267"/>
    <w:rsid w:val="00D77893"/>
    <w:rsid w:val="00D811BA"/>
    <w:rsid w:val="00D82019"/>
    <w:rsid w:val="00D82043"/>
    <w:rsid w:val="00D82317"/>
    <w:rsid w:val="00D82698"/>
    <w:rsid w:val="00D82DD1"/>
    <w:rsid w:val="00D83069"/>
    <w:rsid w:val="00D832CC"/>
    <w:rsid w:val="00D83BAA"/>
    <w:rsid w:val="00D83EC2"/>
    <w:rsid w:val="00D84073"/>
    <w:rsid w:val="00D84221"/>
    <w:rsid w:val="00D843BB"/>
    <w:rsid w:val="00D84949"/>
    <w:rsid w:val="00D85044"/>
    <w:rsid w:val="00D85063"/>
    <w:rsid w:val="00D859BD"/>
    <w:rsid w:val="00D8642A"/>
    <w:rsid w:val="00D868C4"/>
    <w:rsid w:val="00D87619"/>
    <w:rsid w:val="00D87EEE"/>
    <w:rsid w:val="00D90389"/>
    <w:rsid w:val="00D90697"/>
    <w:rsid w:val="00D909AC"/>
    <w:rsid w:val="00D90EF5"/>
    <w:rsid w:val="00D9152E"/>
    <w:rsid w:val="00D91713"/>
    <w:rsid w:val="00D922D9"/>
    <w:rsid w:val="00D9296D"/>
    <w:rsid w:val="00D929F2"/>
    <w:rsid w:val="00D92A0F"/>
    <w:rsid w:val="00D92BDE"/>
    <w:rsid w:val="00D92C50"/>
    <w:rsid w:val="00D92FC2"/>
    <w:rsid w:val="00D93058"/>
    <w:rsid w:val="00D9334A"/>
    <w:rsid w:val="00D93F0A"/>
    <w:rsid w:val="00D945CB"/>
    <w:rsid w:val="00D946F4"/>
    <w:rsid w:val="00D947EE"/>
    <w:rsid w:val="00D94AC0"/>
    <w:rsid w:val="00D94CC5"/>
    <w:rsid w:val="00D95A0F"/>
    <w:rsid w:val="00D95E25"/>
    <w:rsid w:val="00D96F42"/>
    <w:rsid w:val="00D96F9C"/>
    <w:rsid w:val="00D97665"/>
    <w:rsid w:val="00D97A9D"/>
    <w:rsid w:val="00D97CD5"/>
    <w:rsid w:val="00DA0818"/>
    <w:rsid w:val="00DA0911"/>
    <w:rsid w:val="00DA0DE6"/>
    <w:rsid w:val="00DA105E"/>
    <w:rsid w:val="00DA121B"/>
    <w:rsid w:val="00DA1A61"/>
    <w:rsid w:val="00DA28A1"/>
    <w:rsid w:val="00DA2C18"/>
    <w:rsid w:val="00DA3161"/>
    <w:rsid w:val="00DA459C"/>
    <w:rsid w:val="00DA465F"/>
    <w:rsid w:val="00DA47D7"/>
    <w:rsid w:val="00DA4B5C"/>
    <w:rsid w:val="00DA4EE6"/>
    <w:rsid w:val="00DA4F99"/>
    <w:rsid w:val="00DA5109"/>
    <w:rsid w:val="00DA585C"/>
    <w:rsid w:val="00DA5922"/>
    <w:rsid w:val="00DA683D"/>
    <w:rsid w:val="00DA77C1"/>
    <w:rsid w:val="00DA79EF"/>
    <w:rsid w:val="00DA7FD2"/>
    <w:rsid w:val="00DB04F8"/>
    <w:rsid w:val="00DB07E6"/>
    <w:rsid w:val="00DB0868"/>
    <w:rsid w:val="00DB08FF"/>
    <w:rsid w:val="00DB0C0E"/>
    <w:rsid w:val="00DB107B"/>
    <w:rsid w:val="00DB1A34"/>
    <w:rsid w:val="00DB1C10"/>
    <w:rsid w:val="00DB1EF8"/>
    <w:rsid w:val="00DB2921"/>
    <w:rsid w:val="00DB2F7C"/>
    <w:rsid w:val="00DB3341"/>
    <w:rsid w:val="00DB3512"/>
    <w:rsid w:val="00DB3683"/>
    <w:rsid w:val="00DB4A88"/>
    <w:rsid w:val="00DB4F0F"/>
    <w:rsid w:val="00DB4FC1"/>
    <w:rsid w:val="00DB5393"/>
    <w:rsid w:val="00DB5813"/>
    <w:rsid w:val="00DB5964"/>
    <w:rsid w:val="00DB6A8C"/>
    <w:rsid w:val="00DB6AD4"/>
    <w:rsid w:val="00DB700F"/>
    <w:rsid w:val="00DB7290"/>
    <w:rsid w:val="00DB7434"/>
    <w:rsid w:val="00DC0010"/>
    <w:rsid w:val="00DC01ED"/>
    <w:rsid w:val="00DC03CB"/>
    <w:rsid w:val="00DC0684"/>
    <w:rsid w:val="00DC0BCE"/>
    <w:rsid w:val="00DC1F51"/>
    <w:rsid w:val="00DC21D1"/>
    <w:rsid w:val="00DC252F"/>
    <w:rsid w:val="00DC255F"/>
    <w:rsid w:val="00DC257D"/>
    <w:rsid w:val="00DC261B"/>
    <w:rsid w:val="00DC32CD"/>
    <w:rsid w:val="00DC3A93"/>
    <w:rsid w:val="00DC3E03"/>
    <w:rsid w:val="00DC3ECA"/>
    <w:rsid w:val="00DC4BC8"/>
    <w:rsid w:val="00DC4FC8"/>
    <w:rsid w:val="00DC52E9"/>
    <w:rsid w:val="00DC5635"/>
    <w:rsid w:val="00DC5912"/>
    <w:rsid w:val="00DC5A7D"/>
    <w:rsid w:val="00DC650B"/>
    <w:rsid w:val="00DC680F"/>
    <w:rsid w:val="00DC6A10"/>
    <w:rsid w:val="00DC7679"/>
    <w:rsid w:val="00DC7BAC"/>
    <w:rsid w:val="00DD061F"/>
    <w:rsid w:val="00DD07FA"/>
    <w:rsid w:val="00DD0C06"/>
    <w:rsid w:val="00DD15F6"/>
    <w:rsid w:val="00DD1913"/>
    <w:rsid w:val="00DD1AE8"/>
    <w:rsid w:val="00DD1B4D"/>
    <w:rsid w:val="00DD1DB4"/>
    <w:rsid w:val="00DD1EDC"/>
    <w:rsid w:val="00DD23DE"/>
    <w:rsid w:val="00DD267E"/>
    <w:rsid w:val="00DD2C79"/>
    <w:rsid w:val="00DD2E51"/>
    <w:rsid w:val="00DD360F"/>
    <w:rsid w:val="00DD3719"/>
    <w:rsid w:val="00DD3D5A"/>
    <w:rsid w:val="00DD3ED8"/>
    <w:rsid w:val="00DD499E"/>
    <w:rsid w:val="00DD4D3B"/>
    <w:rsid w:val="00DD51A3"/>
    <w:rsid w:val="00DD538B"/>
    <w:rsid w:val="00DD5DB5"/>
    <w:rsid w:val="00DD5DF2"/>
    <w:rsid w:val="00DD5F95"/>
    <w:rsid w:val="00DD67B5"/>
    <w:rsid w:val="00DD7086"/>
    <w:rsid w:val="00DD7962"/>
    <w:rsid w:val="00DD7A16"/>
    <w:rsid w:val="00DE0BA5"/>
    <w:rsid w:val="00DE14FA"/>
    <w:rsid w:val="00DE2313"/>
    <w:rsid w:val="00DE302F"/>
    <w:rsid w:val="00DE3954"/>
    <w:rsid w:val="00DE4045"/>
    <w:rsid w:val="00DE422B"/>
    <w:rsid w:val="00DE4A19"/>
    <w:rsid w:val="00DE4E39"/>
    <w:rsid w:val="00DE507D"/>
    <w:rsid w:val="00DE6204"/>
    <w:rsid w:val="00DE624C"/>
    <w:rsid w:val="00DE6527"/>
    <w:rsid w:val="00DE6B18"/>
    <w:rsid w:val="00DE6B39"/>
    <w:rsid w:val="00DE6E26"/>
    <w:rsid w:val="00DE7761"/>
    <w:rsid w:val="00DE77F5"/>
    <w:rsid w:val="00DE7E07"/>
    <w:rsid w:val="00DE7F42"/>
    <w:rsid w:val="00DF07D9"/>
    <w:rsid w:val="00DF08BB"/>
    <w:rsid w:val="00DF0AE2"/>
    <w:rsid w:val="00DF1826"/>
    <w:rsid w:val="00DF186A"/>
    <w:rsid w:val="00DF2D26"/>
    <w:rsid w:val="00DF3951"/>
    <w:rsid w:val="00DF411E"/>
    <w:rsid w:val="00DF49C1"/>
    <w:rsid w:val="00DF4A1F"/>
    <w:rsid w:val="00DF50A6"/>
    <w:rsid w:val="00DF51F6"/>
    <w:rsid w:val="00DF5237"/>
    <w:rsid w:val="00DF52AF"/>
    <w:rsid w:val="00DF5706"/>
    <w:rsid w:val="00DF57A3"/>
    <w:rsid w:val="00DF5819"/>
    <w:rsid w:val="00DF5905"/>
    <w:rsid w:val="00DF5B0A"/>
    <w:rsid w:val="00DF5C5A"/>
    <w:rsid w:val="00DF5E43"/>
    <w:rsid w:val="00DF6FB8"/>
    <w:rsid w:val="00DF70D0"/>
    <w:rsid w:val="00DF714F"/>
    <w:rsid w:val="00DF73BC"/>
    <w:rsid w:val="00E01131"/>
    <w:rsid w:val="00E013F7"/>
    <w:rsid w:val="00E01E0E"/>
    <w:rsid w:val="00E01F4A"/>
    <w:rsid w:val="00E020C9"/>
    <w:rsid w:val="00E0242B"/>
    <w:rsid w:val="00E02681"/>
    <w:rsid w:val="00E040BA"/>
    <w:rsid w:val="00E043A8"/>
    <w:rsid w:val="00E043E8"/>
    <w:rsid w:val="00E0441B"/>
    <w:rsid w:val="00E0526A"/>
    <w:rsid w:val="00E05828"/>
    <w:rsid w:val="00E0598E"/>
    <w:rsid w:val="00E05A39"/>
    <w:rsid w:val="00E05B6B"/>
    <w:rsid w:val="00E05B84"/>
    <w:rsid w:val="00E062A7"/>
    <w:rsid w:val="00E062D0"/>
    <w:rsid w:val="00E0663A"/>
    <w:rsid w:val="00E06773"/>
    <w:rsid w:val="00E06B96"/>
    <w:rsid w:val="00E0713D"/>
    <w:rsid w:val="00E07162"/>
    <w:rsid w:val="00E0734A"/>
    <w:rsid w:val="00E07525"/>
    <w:rsid w:val="00E07B84"/>
    <w:rsid w:val="00E07DEA"/>
    <w:rsid w:val="00E11166"/>
    <w:rsid w:val="00E11541"/>
    <w:rsid w:val="00E11749"/>
    <w:rsid w:val="00E11BB1"/>
    <w:rsid w:val="00E12441"/>
    <w:rsid w:val="00E124F4"/>
    <w:rsid w:val="00E12E29"/>
    <w:rsid w:val="00E12F85"/>
    <w:rsid w:val="00E131F0"/>
    <w:rsid w:val="00E13360"/>
    <w:rsid w:val="00E13401"/>
    <w:rsid w:val="00E1392C"/>
    <w:rsid w:val="00E13F4C"/>
    <w:rsid w:val="00E141A6"/>
    <w:rsid w:val="00E1421D"/>
    <w:rsid w:val="00E159E1"/>
    <w:rsid w:val="00E1606C"/>
    <w:rsid w:val="00E162E1"/>
    <w:rsid w:val="00E16346"/>
    <w:rsid w:val="00E168B3"/>
    <w:rsid w:val="00E16A20"/>
    <w:rsid w:val="00E16C30"/>
    <w:rsid w:val="00E17597"/>
    <w:rsid w:val="00E17A42"/>
    <w:rsid w:val="00E17B65"/>
    <w:rsid w:val="00E17F52"/>
    <w:rsid w:val="00E20152"/>
    <w:rsid w:val="00E20230"/>
    <w:rsid w:val="00E20A7E"/>
    <w:rsid w:val="00E213DC"/>
    <w:rsid w:val="00E2159D"/>
    <w:rsid w:val="00E217F3"/>
    <w:rsid w:val="00E2207C"/>
    <w:rsid w:val="00E228DD"/>
    <w:rsid w:val="00E229B2"/>
    <w:rsid w:val="00E22C82"/>
    <w:rsid w:val="00E22DAF"/>
    <w:rsid w:val="00E23387"/>
    <w:rsid w:val="00E233F9"/>
    <w:rsid w:val="00E235DA"/>
    <w:rsid w:val="00E236CF"/>
    <w:rsid w:val="00E23DDD"/>
    <w:rsid w:val="00E23F02"/>
    <w:rsid w:val="00E241EA"/>
    <w:rsid w:val="00E24270"/>
    <w:rsid w:val="00E245C6"/>
    <w:rsid w:val="00E2516C"/>
    <w:rsid w:val="00E25C68"/>
    <w:rsid w:val="00E261E9"/>
    <w:rsid w:val="00E26D60"/>
    <w:rsid w:val="00E27938"/>
    <w:rsid w:val="00E300DA"/>
    <w:rsid w:val="00E302EF"/>
    <w:rsid w:val="00E3047F"/>
    <w:rsid w:val="00E30651"/>
    <w:rsid w:val="00E3125B"/>
    <w:rsid w:val="00E3150E"/>
    <w:rsid w:val="00E31589"/>
    <w:rsid w:val="00E31F67"/>
    <w:rsid w:val="00E3216E"/>
    <w:rsid w:val="00E3232C"/>
    <w:rsid w:val="00E329E8"/>
    <w:rsid w:val="00E32F1A"/>
    <w:rsid w:val="00E33D77"/>
    <w:rsid w:val="00E34021"/>
    <w:rsid w:val="00E34554"/>
    <w:rsid w:val="00E3472B"/>
    <w:rsid w:val="00E34855"/>
    <w:rsid w:val="00E3493F"/>
    <w:rsid w:val="00E34DE3"/>
    <w:rsid w:val="00E34E3B"/>
    <w:rsid w:val="00E34FD6"/>
    <w:rsid w:val="00E354E6"/>
    <w:rsid w:val="00E355B5"/>
    <w:rsid w:val="00E35F75"/>
    <w:rsid w:val="00E36067"/>
    <w:rsid w:val="00E36421"/>
    <w:rsid w:val="00E36444"/>
    <w:rsid w:val="00E3706F"/>
    <w:rsid w:val="00E3752A"/>
    <w:rsid w:val="00E379D2"/>
    <w:rsid w:val="00E37C6D"/>
    <w:rsid w:val="00E37CA2"/>
    <w:rsid w:val="00E40646"/>
    <w:rsid w:val="00E4066E"/>
    <w:rsid w:val="00E41CA2"/>
    <w:rsid w:val="00E422F3"/>
    <w:rsid w:val="00E42321"/>
    <w:rsid w:val="00E4282F"/>
    <w:rsid w:val="00E43F32"/>
    <w:rsid w:val="00E44420"/>
    <w:rsid w:val="00E4479F"/>
    <w:rsid w:val="00E448BA"/>
    <w:rsid w:val="00E44BAF"/>
    <w:rsid w:val="00E44FAE"/>
    <w:rsid w:val="00E44FD4"/>
    <w:rsid w:val="00E452EB"/>
    <w:rsid w:val="00E459DA"/>
    <w:rsid w:val="00E45CF4"/>
    <w:rsid w:val="00E461B7"/>
    <w:rsid w:val="00E463F3"/>
    <w:rsid w:val="00E467AD"/>
    <w:rsid w:val="00E46EFE"/>
    <w:rsid w:val="00E47752"/>
    <w:rsid w:val="00E50138"/>
    <w:rsid w:val="00E502B0"/>
    <w:rsid w:val="00E50360"/>
    <w:rsid w:val="00E506B1"/>
    <w:rsid w:val="00E508B0"/>
    <w:rsid w:val="00E50C1A"/>
    <w:rsid w:val="00E50C9E"/>
    <w:rsid w:val="00E50F0F"/>
    <w:rsid w:val="00E5142B"/>
    <w:rsid w:val="00E51919"/>
    <w:rsid w:val="00E51954"/>
    <w:rsid w:val="00E51D80"/>
    <w:rsid w:val="00E523BB"/>
    <w:rsid w:val="00E534EC"/>
    <w:rsid w:val="00E5350E"/>
    <w:rsid w:val="00E53510"/>
    <w:rsid w:val="00E53567"/>
    <w:rsid w:val="00E54924"/>
    <w:rsid w:val="00E54C17"/>
    <w:rsid w:val="00E5520E"/>
    <w:rsid w:val="00E55897"/>
    <w:rsid w:val="00E56C36"/>
    <w:rsid w:val="00E577F5"/>
    <w:rsid w:val="00E57E08"/>
    <w:rsid w:val="00E57FD4"/>
    <w:rsid w:val="00E6055C"/>
    <w:rsid w:val="00E60A2F"/>
    <w:rsid w:val="00E60A76"/>
    <w:rsid w:val="00E612EF"/>
    <w:rsid w:val="00E613A0"/>
    <w:rsid w:val="00E618A3"/>
    <w:rsid w:val="00E62676"/>
    <w:rsid w:val="00E62749"/>
    <w:rsid w:val="00E6308D"/>
    <w:rsid w:val="00E63095"/>
    <w:rsid w:val="00E63364"/>
    <w:rsid w:val="00E636E4"/>
    <w:rsid w:val="00E64057"/>
    <w:rsid w:val="00E646FD"/>
    <w:rsid w:val="00E6477C"/>
    <w:rsid w:val="00E6494E"/>
    <w:rsid w:val="00E649AD"/>
    <w:rsid w:val="00E64F63"/>
    <w:rsid w:val="00E650C8"/>
    <w:rsid w:val="00E65CB1"/>
    <w:rsid w:val="00E65E83"/>
    <w:rsid w:val="00E66393"/>
    <w:rsid w:val="00E672EA"/>
    <w:rsid w:val="00E673EF"/>
    <w:rsid w:val="00E67500"/>
    <w:rsid w:val="00E67E08"/>
    <w:rsid w:val="00E67FDE"/>
    <w:rsid w:val="00E712D3"/>
    <w:rsid w:val="00E71656"/>
    <w:rsid w:val="00E71B96"/>
    <w:rsid w:val="00E71F81"/>
    <w:rsid w:val="00E720AD"/>
    <w:rsid w:val="00E72C61"/>
    <w:rsid w:val="00E736A3"/>
    <w:rsid w:val="00E73E0B"/>
    <w:rsid w:val="00E74095"/>
    <w:rsid w:val="00E744B3"/>
    <w:rsid w:val="00E7488F"/>
    <w:rsid w:val="00E74CA0"/>
    <w:rsid w:val="00E753A4"/>
    <w:rsid w:val="00E757EE"/>
    <w:rsid w:val="00E75DB7"/>
    <w:rsid w:val="00E762D4"/>
    <w:rsid w:val="00E76799"/>
    <w:rsid w:val="00E76AAA"/>
    <w:rsid w:val="00E76F8C"/>
    <w:rsid w:val="00E771D2"/>
    <w:rsid w:val="00E77D15"/>
    <w:rsid w:val="00E81DC9"/>
    <w:rsid w:val="00E81FCB"/>
    <w:rsid w:val="00E82120"/>
    <w:rsid w:val="00E822B2"/>
    <w:rsid w:val="00E82AEB"/>
    <w:rsid w:val="00E82D47"/>
    <w:rsid w:val="00E83140"/>
    <w:rsid w:val="00E83338"/>
    <w:rsid w:val="00E8369A"/>
    <w:rsid w:val="00E8374D"/>
    <w:rsid w:val="00E8393E"/>
    <w:rsid w:val="00E8398D"/>
    <w:rsid w:val="00E844A7"/>
    <w:rsid w:val="00E849D2"/>
    <w:rsid w:val="00E84C37"/>
    <w:rsid w:val="00E84CDB"/>
    <w:rsid w:val="00E84D41"/>
    <w:rsid w:val="00E85842"/>
    <w:rsid w:val="00E85A53"/>
    <w:rsid w:val="00E85AD7"/>
    <w:rsid w:val="00E85FDE"/>
    <w:rsid w:val="00E86923"/>
    <w:rsid w:val="00E86D59"/>
    <w:rsid w:val="00E871FB"/>
    <w:rsid w:val="00E872C5"/>
    <w:rsid w:val="00E873B2"/>
    <w:rsid w:val="00E87698"/>
    <w:rsid w:val="00E878A3"/>
    <w:rsid w:val="00E878B8"/>
    <w:rsid w:val="00E87D12"/>
    <w:rsid w:val="00E87F66"/>
    <w:rsid w:val="00E90361"/>
    <w:rsid w:val="00E906E1"/>
    <w:rsid w:val="00E90CF6"/>
    <w:rsid w:val="00E9165D"/>
    <w:rsid w:val="00E91B66"/>
    <w:rsid w:val="00E9217D"/>
    <w:rsid w:val="00E928FF"/>
    <w:rsid w:val="00E92B47"/>
    <w:rsid w:val="00E93769"/>
    <w:rsid w:val="00E9379F"/>
    <w:rsid w:val="00E9389C"/>
    <w:rsid w:val="00E93ABF"/>
    <w:rsid w:val="00E942A0"/>
    <w:rsid w:val="00E945B7"/>
    <w:rsid w:val="00E94747"/>
    <w:rsid w:val="00E94A3E"/>
    <w:rsid w:val="00E94BDE"/>
    <w:rsid w:val="00E94E2A"/>
    <w:rsid w:val="00E94FDC"/>
    <w:rsid w:val="00E95239"/>
    <w:rsid w:val="00E952C5"/>
    <w:rsid w:val="00E95407"/>
    <w:rsid w:val="00E964ED"/>
    <w:rsid w:val="00E96819"/>
    <w:rsid w:val="00E96C5D"/>
    <w:rsid w:val="00E970C9"/>
    <w:rsid w:val="00E97248"/>
    <w:rsid w:val="00E973C4"/>
    <w:rsid w:val="00E97746"/>
    <w:rsid w:val="00E97E11"/>
    <w:rsid w:val="00EA0DF4"/>
    <w:rsid w:val="00EA11EF"/>
    <w:rsid w:val="00EA150D"/>
    <w:rsid w:val="00EA1AB3"/>
    <w:rsid w:val="00EA1B51"/>
    <w:rsid w:val="00EA22AC"/>
    <w:rsid w:val="00EA22B3"/>
    <w:rsid w:val="00EA2CB1"/>
    <w:rsid w:val="00EA303B"/>
    <w:rsid w:val="00EA3227"/>
    <w:rsid w:val="00EA3A49"/>
    <w:rsid w:val="00EA3EC8"/>
    <w:rsid w:val="00EA42D9"/>
    <w:rsid w:val="00EA45E1"/>
    <w:rsid w:val="00EA496C"/>
    <w:rsid w:val="00EA4F8D"/>
    <w:rsid w:val="00EA50C4"/>
    <w:rsid w:val="00EA50E0"/>
    <w:rsid w:val="00EA5169"/>
    <w:rsid w:val="00EA5D96"/>
    <w:rsid w:val="00EA616C"/>
    <w:rsid w:val="00EA6803"/>
    <w:rsid w:val="00EA7048"/>
    <w:rsid w:val="00EA705D"/>
    <w:rsid w:val="00EB0063"/>
    <w:rsid w:val="00EB05D6"/>
    <w:rsid w:val="00EB09FD"/>
    <w:rsid w:val="00EB0AD5"/>
    <w:rsid w:val="00EB1189"/>
    <w:rsid w:val="00EB169F"/>
    <w:rsid w:val="00EB20B3"/>
    <w:rsid w:val="00EB2D61"/>
    <w:rsid w:val="00EB2D6F"/>
    <w:rsid w:val="00EB2E77"/>
    <w:rsid w:val="00EB38CE"/>
    <w:rsid w:val="00EB39E2"/>
    <w:rsid w:val="00EB4A40"/>
    <w:rsid w:val="00EB4C41"/>
    <w:rsid w:val="00EB6249"/>
    <w:rsid w:val="00EB6265"/>
    <w:rsid w:val="00EB6CF9"/>
    <w:rsid w:val="00EB6DE2"/>
    <w:rsid w:val="00EB7849"/>
    <w:rsid w:val="00EB7B54"/>
    <w:rsid w:val="00EC061A"/>
    <w:rsid w:val="00EC12A6"/>
    <w:rsid w:val="00EC134D"/>
    <w:rsid w:val="00EC1665"/>
    <w:rsid w:val="00EC1D1D"/>
    <w:rsid w:val="00EC1D91"/>
    <w:rsid w:val="00EC1FCA"/>
    <w:rsid w:val="00EC259D"/>
    <w:rsid w:val="00EC2E0C"/>
    <w:rsid w:val="00EC366F"/>
    <w:rsid w:val="00EC37A3"/>
    <w:rsid w:val="00EC3907"/>
    <w:rsid w:val="00EC3981"/>
    <w:rsid w:val="00EC3D59"/>
    <w:rsid w:val="00EC3DC7"/>
    <w:rsid w:val="00EC4265"/>
    <w:rsid w:val="00EC440D"/>
    <w:rsid w:val="00EC461F"/>
    <w:rsid w:val="00EC4895"/>
    <w:rsid w:val="00EC4966"/>
    <w:rsid w:val="00EC594C"/>
    <w:rsid w:val="00EC5F81"/>
    <w:rsid w:val="00EC6B7C"/>
    <w:rsid w:val="00EC7522"/>
    <w:rsid w:val="00EC75FE"/>
    <w:rsid w:val="00EC7F87"/>
    <w:rsid w:val="00ED0D1B"/>
    <w:rsid w:val="00ED0DF0"/>
    <w:rsid w:val="00ED0F09"/>
    <w:rsid w:val="00ED11D7"/>
    <w:rsid w:val="00ED1345"/>
    <w:rsid w:val="00ED1F10"/>
    <w:rsid w:val="00ED211E"/>
    <w:rsid w:val="00ED264A"/>
    <w:rsid w:val="00ED269B"/>
    <w:rsid w:val="00ED28C2"/>
    <w:rsid w:val="00ED2966"/>
    <w:rsid w:val="00ED2AAB"/>
    <w:rsid w:val="00ED2CFE"/>
    <w:rsid w:val="00ED2F39"/>
    <w:rsid w:val="00ED4269"/>
    <w:rsid w:val="00ED4633"/>
    <w:rsid w:val="00ED4A98"/>
    <w:rsid w:val="00ED4F7E"/>
    <w:rsid w:val="00ED5B84"/>
    <w:rsid w:val="00ED642C"/>
    <w:rsid w:val="00ED6CBC"/>
    <w:rsid w:val="00ED71D8"/>
    <w:rsid w:val="00ED7360"/>
    <w:rsid w:val="00ED7A3C"/>
    <w:rsid w:val="00ED7AB6"/>
    <w:rsid w:val="00ED7BE0"/>
    <w:rsid w:val="00ED7C3C"/>
    <w:rsid w:val="00EE0849"/>
    <w:rsid w:val="00EE14C5"/>
    <w:rsid w:val="00EE1644"/>
    <w:rsid w:val="00EE1A62"/>
    <w:rsid w:val="00EE1E8D"/>
    <w:rsid w:val="00EE213A"/>
    <w:rsid w:val="00EE24C6"/>
    <w:rsid w:val="00EE409D"/>
    <w:rsid w:val="00EE487D"/>
    <w:rsid w:val="00EE4939"/>
    <w:rsid w:val="00EE55DC"/>
    <w:rsid w:val="00EE58AC"/>
    <w:rsid w:val="00EE6395"/>
    <w:rsid w:val="00EE6ED5"/>
    <w:rsid w:val="00EE6F79"/>
    <w:rsid w:val="00EE7006"/>
    <w:rsid w:val="00EF0355"/>
    <w:rsid w:val="00EF112C"/>
    <w:rsid w:val="00EF13AC"/>
    <w:rsid w:val="00EF1749"/>
    <w:rsid w:val="00EF19B3"/>
    <w:rsid w:val="00EF1A48"/>
    <w:rsid w:val="00EF1A8B"/>
    <w:rsid w:val="00EF22F7"/>
    <w:rsid w:val="00EF28CB"/>
    <w:rsid w:val="00EF2BCA"/>
    <w:rsid w:val="00EF3815"/>
    <w:rsid w:val="00EF39C9"/>
    <w:rsid w:val="00EF4588"/>
    <w:rsid w:val="00EF468B"/>
    <w:rsid w:val="00EF4FF8"/>
    <w:rsid w:val="00EF5263"/>
    <w:rsid w:val="00EF5388"/>
    <w:rsid w:val="00EF5530"/>
    <w:rsid w:val="00EF60DD"/>
    <w:rsid w:val="00EF62A3"/>
    <w:rsid w:val="00EF62D2"/>
    <w:rsid w:val="00EF6393"/>
    <w:rsid w:val="00EF64EB"/>
    <w:rsid w:val="00EF65E2"/>
    <w:rsid w:val="00EF6703"/>
    <w:rsid w:val="00EF68B6"/>
    <w:rsid w:val="00EF6C54"/>
    <w:rsid w:val="00EF6CEA"/>
    <w:rsid w:val="00EF6DD1"/>
    <w:rsid w:val="00EF6FE1"/>
    <w:rsid w:val="00EF7300"/>
    <w:rsid w:val="00EF7AB6"/>
    <w:rsid w:val="00EF7BF8"/>
    <w:rsid w:val="00F0030E"/>
    <w:rsid w:val="00F00587"/>
    <w:rsid w:val="00F00959"/>
    <w:rsid w:val="00F010CB"/>
    <w:rsid w:val="00F0117E"/>
    <w:rsid w:val="00F014D0"/>
    <w:rsid w:val="00F016A3"/>
    <w:rsid w:val="00F01B07"/>
    <w:rsid w:val="00F01E66"/>
    <w:rsid w:val="00F01ED2"/>
    <w:rsid w:val="00F02568"/>
    <w:rsid w:val="00F036A8"/>
    <w:rsid w:val="00F037D1"/>
    <w:rsid w:val="00F04186"/>
    <w:rsid w:val="00F0424F"/>
    <w:rsid w:val="00F048E8"/>
    <w:rsid w:val="00F04973"/>
    <w:rsid w:val="00F04C6B"/>
    <w:rsid w:val="00F0540A"/>
    <w:rsid w:val="00F057B9"/>
    <w:rsid w:val="00F061DA"/>
    <w:rsid w:val="00F06CD3"/>
    <w:rsid w:val="00F06F8D"/>
    <w:rsid w:val="00F07A67"/>
    <w:rsid w:val="00F07C6C"/>
    <w:rsid w:val="00F1025F"/>
    <w:rsid w:val="00F1093E"/>
    <w:rsid w:val="00F10CFE"/>
    <w:rsid w:val="00F111DA"/>
    <w:rsid w:val="00F11574"/>
    <w:rsid w:val="00F116A3"/>
    <w:rsid w:val="00F117E1"/>
    <w:rsid w:val="00F11888"/>
    <w:rsid w:val="00F11CBC"/>
    <w:rsid w:val="00F11EA4"/>
    <w:rsid w:val="00F121AA"/>
    <w:rsid w:val="00F1234E"/>
    <w:rsid w:val="00F12463"/>
    <w:rsid w:val="00F12553"/>
    <w:rsid w:val="00F125E8"/>
    <w:rsid w:val="00F1267B"/>
    <w:rsid w:val="00F1306A"/>
    <w:rsid w:val="00F13198"/>
    <w:rsid w:val="00F1466E"/>
    <w:rsid w:val="00F150EC"/>
    <w:rsid w:val="00F15794"/>
    <w:rsid w:val="00F15D03"/>
    <w:rsid w:val="00F15FCC"/>
    <w:rsid w:val="00F16963"/>
    <w:rsid w:val="00F16A6C"/>
    <w:rsid w:val="00F16B0B"/>
    <w:rsid w:val="00F17D92"/>
    <w:rsid w:val="00F17F20"/>
    <w:rsid w:val="00F17F26"/>
    <w:rsid w:val="00F20951"/>
    <w:rsid w:val="00F20D22"/>
    <w:rsid w:val="00F20D56"/>
    <w:rsid w:val="00F228EB"/>
    <w:rsid w:val="00F2326A"/>
    <w:rsid w:val="00F236C1"/>
    <w:rsid w:val="00F239EE"/>
    <w:rsid w:val="00F23F8E"/>
    <w:rsid w:val="00F2487B"/>
    <w:rsid w:val="00F24EC8"/>
    <w:rsid w:val="00F24FF6"/>
    <w:rsid w:val="00F2528C"/>
    <w:rsid w:val="00F252CB"/>
    <w:rsid w:val="00F25545"/>
    <w:rsid w:val="00F25547"/>
    <w:rsid w:val="00F26C84"/>
    <w:rsid w:val="00F26E07"/>
    <w:rsid w:val="00F2754A"/>
    <w:rsid w:val="00F27B3F"/>
    <w:rsid w:val="00F30171"/>
    <w:rsid w:val="00F302B2"/>
    <w:rsid w:val="00F303F7"/>
    <w:rsid w:val="00F30530"/>
    <w:rsid w:val="00F30621"/>
    <w:rsid w:val="00F30A63"/>
    <w:rsid w:val="00F31976"/>
    <w:rsid w:val="00F31B7F"/>
    <w:rsid w:val="00F32525"/>
    <w:rsid w:val="00F32DA5"/>
    <w:rsid w:val="00F33C69"/>
    <w:rsid w:val="00F33D8B"/>
    <w:rsid w:val="00F33DC0"/>
    <w:rsid w:val="00F33F7A"/>
    <w:rsid w:val="00F340AC"/>
    <w:rsid w:val="00F34466"/>
    <w:rsid w:val="00F34D1F"/>
    <w:rsid w:val="00F35716"/>
    <w:rsid w:val="00F35E32"/>
    <w:rsid w:val="00F362AF"/>
    <w:rsid w:val="00F364CE"/>
    <w:rsid w:val="00F36703"/>
    <w:rsid w:val="00F3726D"/>
    <w:rsid w:val="00F37350"/>
    <w:rsid w:val="00F378A3"/>
    <w:rsid w:val="00F37CC8"/>
    <w:rsid w:val="00F409D7"/>
    <w:rsid w:val="00F40B8D"/>
    <w:rsid w:val="00F410D2"/>
    <w:rsid w:val="00F413F1"/>
    <w:rsid w:val="00F417CD"/>
    <w:rsid w:val="00F419E8"/>
    <w:rsid w:val="00F42175"/>
    <w:rsid w:val="00F4279F"/>
    <w:rsid w:val="00F42CB2"/>
    <w:rsid w:val="00F4344C"/>
    <w:rsid w:val="00F43923"/>
    <w:rsid w:val="00F442E8"/>
    <w:rsid w:val="00F44802"/>
    <w:rsid w:val="00F4483F"/>
    <w:rsid w:val="00F44EC7"/>
    <w:rsid w:val="00F44F0B"/>
    <w:rsid w:val="00F44F26"/>
    <w:rsid w:val="00F44FFF"/>
    <w:rsid w:val="00F451BE"/>
    <w:rsid w:val="00F4603E"/>
    <w:rsid w:val="00F4620E"/>
    <w:rsid w:val="00F46BBB"/>
    <w:rsid w:val="00F46D6C"/>
    <w:rsid w:val="00F4706F"/>
    <w:rsid w:val="00F4761C"/>
    <w:rsid w:val="00F5002D"/>
    <w:rsid w:val="00F50BF7"/>
    <w:rsid w:val="00F51356"/>
    <w:rsid w:val="00F52205"/>
    <w:rsid w:val="00F527A9"/>
    <w:rsid w:val="00F52BE2"/>
    <w:rsid w:val="00F53044"/>
    <w:rsid w:val="00F5313D"/>
    <w:rsid w:val="00F53142"/>
    <w:rsid w:val="00F532B8"/>
    <w:rsid w:val="00F533F4"/>
    <w:rsid w:val="00F5357A"/>
    <w:rsid w:val="00F53671"/>
    <w:rsid w:val="00F53813"/>
    <w:rsid w:val="00F53AB3"/>
    <w:rsid w:val="00F53B44"/>
    <w:rsid w:val="00F53FA0"/>
    <w:rsid w:val="00F54569"/>
    <w:rsid w:val="00F54724"/>
    <w:rsid w:val="00F547B1"/>
    <w:rsid w:val="00F5484E"/>
    <w:rsid w:val="00F54E93"/>
    <w:rsid w:val="00F54F44"/>
    <w:rsid w:val="00F55D70"/>
    <w:rsid w:val="00F56E8A"/>
    <w:rsid w:val="00F57427"/>
    <w:rsid w:val="00F575B6"/>
    <w:rsid w:val="00F57947"/>
    <w:rsid w:val="00F57B0E"/>
    <w:rsid w:val="00F57DA9"/>
    <w:rsid w:val="00F607E7"/>
    <w:rsid w:val="00F61AE2"/>
    <w:rsid w:val="00F61CD9"/>
    <w:rsid w:val="00F621AE"/>
    <w:rsid w:val="00F62383"/>
    <w:rsid w:val="00F623D5"/>
    <w:rsid w:val="00F626A4"/>
    <w:rsid w:val="00F6299C"/>
    <w:rsid w:val="00F636C9"/>
    <w:rsid w:val="00F63D70"/>
    <w:rsid w:val="00F644A7"/>
    <w:rsid w:val="00F64691"/>
    <w:rsid w:val="00F646DD"/>
    <w:rsid w:val="00F64A45"/>
    <w:rsid w:val="00F64CE0"/>
    <w:rsid w:val="00F652F0"/>
    <w:rsid w:val="00F65976"/>
    <w:rsid w:val="00F65FA6"/>
    <w:rsid w:val="00F66337"/>
    <w:rsid w:val="00F664F9"/>
    <w:rsid w:val="00F66801"/>
    <w:rsid w:val="00F67049"/>
    <w:rsid w:val="00F67107"/>
    <w:rsid w:val="00F717CA"/>
    <w:rsid w:val="00F73275"/>
    <w:rsid w:val="00F736E7"/>
    <w:rsid w:val="00F740B8"/>
    <w:rsid w:val="00F74193"/>
    <w:rsid w:val="00F745D1"/>
    <w:rsid w:val="00F74786"/>
    <w:rsid w:val="00F748A8"/>
    <w:rsid w:val="00F749DC"/>
    <w:rsid w:val="00F75669"/>
    <w:rsid w:val="00F7604B"/>
    <w:rsid w:val="00F7678E"/>
    <w:rsid w:val="00F76CB2"/>
    <w:rsid w:val="00F77164"/>
    <w:rsid w:val="00F7745A"/>
    <w:rsid w:val="00F7755D"/>
    <w:rsid w:val="00F779ED"/>
    <w:rsid w:val="00F77C37"/>
    <w:rsid w:val="00F81250"/>
    <w:rsid w:val="00F81285"/>
    <w:rsid w:val="00F8177C"/>
    <w:rsid w:val="00F81A34"/>
    <w:rsid w:val="00F81B78"/>
    <w:rsid w:val="00F81D92"/>
    <w:rsid w:val="00F82271"/>
    <w:rsid w:val="00F82B74"/>
    <w:rsid w:val="00F8319A"/>
    <w:rsid w:val="00F832E8"/>
    <w:rsid w:val="00F83BEA"/>
    <w:rsid w:val="00F8447C"/>
    <w:rsid w:val="00F845A7"/>
    <w:rsid w:val="00F84D0B"/>
    <w:rsid w:val="00F84FD6"/>
    <w:rsid w:val="00F85666"/>
    <w:rsid w:val="00F85803"/>
    <w:rsid w:val="00F8585F"/>
    <w:rsid w:val="00F85925"/>
    <w:rsid w:val="00F861FF"/>
    <w:rsid w:val="00F863AB"/>
    <w:rsid w:val="00F8662A"/>
    <w:rsid w:val="00F8665D"/>
    <w:rsid w:val="00F87335"/>
    <w:rsid w:val="00F874F4"/>
    <w:rsid w:val="00F875C3"/>
    <w:rsid w:val="00F87607"/>
    <w:rsid w:val="00F87B8D"/>
    <w:rsid w:val="00F87FF5"/>
    <w:rsid w:val="00F9019A"/>
    <w:rsid w:val="00F908EA"/>
    <w:rsid w:val="00F90937"/>
    <w:rsid w:val="00F90C97"/>
    <w:rsid w:val="00F90F69"/>
    <w:rsid w:val="00F912C2"/>
    <w:rsid w:val="00F9150F"/>
    <w:rsid w:val="00F91D03"/>
    <w:rsid w:val="00F91DA2"/>
    <w:rsid w:val="00F9265B"/>
    <w:rsid w:val="00F927B2"/>
    <w:rsid w:val="00F92957"/>
    <w:rsid w:val="00F94266"/>
    <w:rsid w:val="00F943B2"/>
    <w:rsid w:val="00F946B9"/>
    <w:rsid w:val="00F9475C"/>
    <w:rsid w:val="00F9480F"/>
    <w:rsid w:val="00F94958"/>
    <w:rsid w:val="00F95836"/>
    <w:rsid w:val="00F95FE0"/>
    <w:rsid w:val="00F963AF"/>
    <w:rsid w:val="00F9690B"/>
    <w:rsid w:val="00F96F42"/>
    <w:rsid w:val="00F97B2A"/>
    <w:rsid w:val="00FA0FD0"/>
    <w:rsid w:val="00FA19EE"/>
    <w:rsid w:val="00FA22E5"/>
    <w:rsid w:val="00FA34A3"/>
    <w:rsid w:val="00FA39E2"/>
    <w:rsid w:val="00FA3CD3"/>
    <w:rsid w:val="00FA3DE6"/>
    <w:rsid w:val="00FA3EA7"/>
    <w:rsid w:val="00FA3F0E"/>
    <w:rsid w:val="00FA4EE7"/>
    <w:rsid w:val="00FA50F6"/>
    <w:rsid w:val="00FA5882"/>
    <w:rsid w:val="00FA59FE"/>
    <w:rsid w:val="00FA5DC1"/>
    <w:rsid w:val="00FA6084"/>
    <w:rsid w:val="00FA6EA4"/>
    <w:rsid w:val="00FA7499"/>
    <w:rsid w:val="00FA77F5"/>
    <w:rsid w:val="00FA79BE"/>
    <w:rsid w:val="00FA7BDD"/>
    <w:rsid w:val="00FA7C2D"/>
    <w:rsid w:val="00FB08AB"/>
    <w:rsid w:val="00FB097F"/>
    <w:rsid w:val="00FB0FAC"/>
    <w:rsid w:val="00FB13FA"/>
    <w:rsid w:val="00FB16F1"/>
    <w:rsid w:val="00FB1CAA"/>
    <w:rsid w:val="00FB1F31"/>
    <w:rsid w:val="00FB2A9E"/>
    <w:rsid w:val="00FB2F3B"/>
    <w:rsid w:val="00FB30D4"/>
    <w:rsid w:val="00FB31AC"/>
    <w:rsid w:val="00FB329C"/>
    <w:rsid w:val="00FB34BC"/>
    <w:rsid w:val="00FB35FD"/>
    <w:rsid w:val="00FB3CF1"/>
    <w:rsid w:val="00FB3FBE"/>
    <w:rsid w:val="00FB459B"/>
    <w:rsid w:val="00FB4DEC"/>
    <w:rsid w:val="00FB53B1"/>
    <w:rsid w:val="00FB55A6"/>
    <w:rsid w:val="00FB5828"/>
    <w:rsid w:val="00FB6011"/>
    <w:rsid w:val="00FB609A"/>
    <w:rsid w:val="00FB61FF"/>
    <w:rsid w:val="00FB627E"/>
    <w:rsid w:val="00FB6577"/>
    <w:rsid w:val="00FB661B"/>
    <w:rsid w:val="00FB6AA5"/>
    <w:rsid w:val="00FB6B21"/>
    <w:rsid w:val="00FB6BCE"/>
    <w:rsid w:val="00FB7210"/>
    <w:rsid w:val="00FB733D"/>
    <w:rsid w:val="00FB774F"/>
    <w:rsid w:val="00FB7867"/>
    <w:rsid w:val="00FB794F"/>
    <w:rsid w:val="00FB7986"/>
    <w:rsid w:val="00FB7BF5"/>
    <w:rsid w:val="00FB7D7F"/>
    <w:rsid w:val="00FB7EDE"/>
    <w:rsid w:val="00FC0254"/>
    <w:rsid w:val="00FC0D74"/>
    <w:rsid w:val="00FC1294"/>
    <w:rsid w:val="00FC17F2"/>
    <w:rsid w:val="00FC1901"/>
    <w:rsid w:val="00FC24D9"/>
    <w:rsid w:val="00FC24E1"/>
    <w:rsid w:val="00FC24E6"/>
    <w:rsid w:val="00FC275A"/>
    <w:rsid w:val="00FC2897"/>
    <w:rsid w:val="00FC2CC4"/>
    <w:rsid w:val="00FC2F31"/>
    <w:rsid w:val="00FC301D"/>
    <w:rsid w:val="00FC30C0"/>
    <w:rsid w:val="00FC3547"/>
    <w:rsid w:val="00FC3D62"/>
    <w:rsid w:val="00FC449D"/>
    <w:rsid w:val="00FC46A2"/>
    <w:rsid w:val="00FC4750"/>
    <w:rsid w:val="00FC4942"/>
    <w:rsid w:val="00FC4CAB"/>
    <w:rsid w:val="00FC4D7B"/>
    <w:rsid w:val="00FC5B03"/>
    <w:rsid w:val="00FC743D"/>
    <w:rsid w:val="00FD0715"/>
    <w:rsid w:val="00FD07EE"/>
    <w:rsid w:val="00FD0957"/>
    <w:rsid w:val="00FD0EA3"/>
    <w:rsid w:val="00FD254D"/>
    <w:rsid w:val="00FD37E9"/>
    <w:rsid w:val="00FD3A86"/>
    <w:rsid w:val="00FD3D3B"/>
    <w:rsid w:val="00FD430A"/>
    <w:rsid w:val="00FD4432"/>
    <w:rsid w:val="00FD45D1"/>
    <w:rsid w:val="00FD4C91"/>
    <w:rsid w:val="00FD53F4"/>
    <w:rsid w:val="00FD5751"/>
    <w:rsid w:val="00FD5790"/>
    <w:rsid w:val="00FD57BC"/>
    <w:rsid w:val="00FD5B9B"/>
    <w:rsid w:val="00FD61CE"/>
    <w:rsid w:val="00FD62A3"/>
    <w:rsid w:val="00FD635D"/>
    <w:rsid w:val="00FD6673"/>
    <w:rsid w:val="00FD6809"/>
    <w:rsid w:val="00FD6B19"/>
    <w:rsid w:val="00FD6B8B"/>
    <w:rsid w:val="00FD6D04"/>
    <w:rsid w:val="00FD7346"/>
    <w:rsid w:val="00FD7937"/>
    <w:rsid w:val="00FD7CD0"/>
    <w:rsid w:val="00FD7EC9"/>
    <w:rsid w:val="00FE0800"/>
    <w:rsid w:val="00FE089E"/>
    <w:rsid w:val="00FE0E4D"/>
    <w:rsid w:val="00FE1132"/>
    <w:rsid w:val="00FE1620"/>
    <w:rsid w:val="00FE27A8"/>
    <w:rsid w:val="00FE2B79"/>
    <w:rsid w:val="00FE2B94"/>
    <w:rsid w:val="00FE341C"/>
    <w:rsid w:val="00FE47DB"/>
    <w:rsid w:val="00FE48C7"/>
    <w:rsid w:val="00FE495C"/>
    <w:rsid w:val="00FE4A97"/>
    <w:rsid w:val="00FE4BB1"/>
    <w:rsid w:val="00FE4DCE"/>
    <w:rsid w:val="00FE55C2"/>
    <w:rsid w:val="00FE644E"/>
    <w:rsid w:val="00FE67A1"/>
    <w:rsid w:val="00FE7A08"/>
    <w:rsid w:val="00FE7DC1"/>
    <w:rsid w:val="00FF00C6"/>
    <w:rsid w:val="00FF011E"/>
    <w:rsid w:val="00FF06DB"/>
    <w:rsid w:val="00FF0F6D"/>
    <w:rsid w:val="00FF1212"/>
    <w:rsid w:val="00FF1741"/>
    <w:rsid w:val="00FF1B46"/>
    <w:rsid w:val="00FF23ED"/>
    <w:rsid w:val="00FF2C22"/>
    <w:rsid w:val="00FF2F1B"/>
    <w:rsid w:val="00FF3086"/>
    <w:rsid w:val="00FF311A"/>
    <w:rsid w:val="00FF3463"/>
    <w:rsid w:val="00FF3762"/>
    <w:rsid w:val="00FF43C6"/>
    <w:rsid w:val="00FF446C"/>
    <w:rsid w:val="00FF452A"/>
    <w:rsid w:val="00FF464F"/>
    <w:rsid w:val="00FF5453"/>
    <w:rsid w:val="00FF5476"/>
    <w:rsid w:val="00FF643A"/>
    <w:rsid w:val="00FF698B"/>
    <w:rsid w:val="00FF7345"/>
    <w:rsid w:val="00FF73F0"/>
    <w:rsid w:val="00FF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B7B1319"/>
  <w15:docId w15:val="{9C98EC09-2C68-4B47-B399-879E2A433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41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3E47F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E47F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E47F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E47F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</w:rPr>
  </w:style>
  <w:style w:type="paragraph" w:styleId="Heading7">
    <w:name w:val="heading 7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6"/>
      <w:szCs w:val="36"/>
    </w:rPr>
  </w:style>
  <w:style w:type="paragraph" w:styleId="Heading8">
    <w:name w:val="heading 8"/>
    <w:basedOn w:val="Normal"/>
    <w:next w:val="Normal"/>
    <w:link w:val="Heading8Char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center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E08F2"/>
    <w:rPr>
      <w:b/>
      <w:bCs/>
      <w:sz w:val="30"/>
      <w:szCs w:val="30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062D2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C1FCA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B94797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3E47F5"/>
    <w:pPr>
      <w:spacing w:after="120"/>
    </w:pPr>
  </w:style>
  <w:style w:type="paragraph" w:styleId="Header">
    <w:name w:val="header"/>
    <w:basedOn w:val="Normal"/>
    <w:link w:val="HeaderChar"/>
    <w:uiPriority w:val="99"/>
    <w:rsid w:val="003E47F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3E47F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E47F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E47F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3E47F5"/>
    <w:rPr>
      <w:rFonts w:cs="Times New Roman"/>
      <w:b/>
      <w:bCs/>
    </w:rPr>
  </w:style>
  <w:style w:type="paragraph" w:styleId="ListBullet">
    <w:name w:val="List Bullet"/>
    <w:basedOn w:val="Normal"/>
    <w:rsid w:val="003E47F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E47F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E47F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E47F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E47F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E47F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E47F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E47F5"/>
    <w:pPr>
      <w:ind w:left="284"/>
    </w:pPr>
  </w:style>
  <w:style w:type="paragraph" w:customStyle="1" w:styleId="AAFrameAddress">
    <w:name w:val="AA Frame Address"/>
    <w:basedOn w:val="Heading1"/>
    <w:rsid w:val="003E47F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E47F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E47F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E47F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E47F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E47F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E47F5"/>
    <w:pPr>
      <w:ind w:left="851" w:hanging="284"/>
    </w:pPr>
  </w:style>
  <w:style w:type="paragraph" w:styleId="Index4">
    <w:name w:val="index 4"/>
    <w:basedOn w:val="Normal"/>
    <w:next w:val="Normal"/>
    <w:semiHidden/>
    <w:rsid w:val="003E47F5"/>
    <w:pPr>
      <w:ind w:left="1135" w:hanging="284"/>
    </w:pPr>
  </w:style>
  <w:style w:type="paragraph" w:styleId="Index6">
    <w:name w:val="index 6"/>
    <w:basedOn w:val="Normal"/>
    <w:next w:val="Normal"/>
    <w:semiHidden/>
    <w:rsid w:val="003E47F5"/>
    <w:pPr>
      <w:ind w:left="1702" w:hanging="284"/>
    </w:pPr>
  </w:style>
  <w:style w:type="paragraph" w:styleId="Index5">
    <w:name w:val="index 5"/>
    <w:basedOn w:val="Normal"/>
    <w:next w:val="Normal"/>
    <w:semiHidden/>
    <w:rsid w:val="003E47F5"/>
    <w:pPr>
      <w:ind w:left="1418" w:hanging="284"/>
    </w:pPr>
  </w:style>
  <w:style w:type="paragraph" w:styleId="Index7">
    <w:name w:val="index 7"/>
    <w:basedOn w:val="Normal"/>
    <w:next w:val="Normal"/>
    <w:semiHidden/>
    <w:rsid w:val="003E47F5"/>
    <w:pPr>
      <w:ind w:left="1985" w:hanging="284"/>
    </w:pPr>
  </w:style>
  <w:style w:type="paragraph" w:styleId="Index8">
    <w:name w:val="index 8"/>
    <w:basedOn w:val="Normal"/>
    <w:next w:val="Normal"/>
    <w:semiHidden/>
    <w:rsid w:val="003E47F5"/>
    <w:pPr>
      <w:ind w:left="2269" w:hanging="284"/>
    </w:pPr>
  </w:style>
  <w:style w:type="paragraph" w:styleId="Index9">
    <w:name w:val="index 9"/>
    <w:basedOn w:val="Normal"/>
    <w:next w:val="Normal"/>
    <w:semiHidden/>
    <w:rsid w:val="003E47F5"/>
    <w:pPr>
      <w:ind w:left="2552" w:hanging="284"/>
    </w:pPr>
  </w:style>
  <w:style w:type="paragraph" w:styleId="TOC2">
    <w:name w:val="toc 2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E47F5"/>
    <w:pPr>
      <w:ind w:left="851"/>
    </w:pPr>
  </w:style>
  <w:style w:type="paragraph" w:styleId="TOC5">
    <w:name w:val="toc 5"/>
    <w:basedOn w:val="Normal"/>
    <w:next w:val="Normal"/>
    <w:semiHidden/>
    <w:rsid w:val="003E47F5"/>
    <w:pPr>
      <w:ind w:left="1134"/>
    </w:pPr>
  </w:style>
  <w:style w:type="paragraph" w:styleId="TOC6">
    <w:name w:val="toc 6"/>
    <w:basedOn w:val="Normal"/>
    <w:next w:val="Normal"/>
    <w:semiHidden/>
    <w:rsid w:val="003E47F5"/>
    <w:pPr>
      <w:ind w:left="1418"/>
    </w:pPr>
  </w:style>
  <w:style w:type="paragraph" w:styleId="TOC7">
    <w:name w:val="toc 7"/>
    <w:basedOn w:val="Normal"/>
    <w:next w:val="Normal"/>
    <w:semiHidden/>
    <w:rsid w:val="003E47F5"/>
    <w:pPr>
      <w:ind w:left="1701"/>
    </w:pPr>
  </w:style>
  <w:style w:type="paragraph" w:styleId="TOC8">
    <w:name w:val="toc 8"/>
    <w:basedOn w:val="Normal"/>
    <w:next w:val="Normal"/>
    <w:semiHidden/>
    <w:rsid w:val="003E47F5"/>
    <w:pPr>
      <w:ind w:left="1985"/>
    </w:pPr>
  </w:style>
  <w:style w:type="paragraph" w:styleId="TOC9">
    <w:name w:val="toc 9"/>
    <w:basedOn w:val="Normal"/>
    <w:next w:val="Normal"/>
    <w:semiHidden/>
    <w:rsid w:val="003E47F5"/>
    <w:pPr>
      <w:ind w:left="2268"/>
    </w:pPr>
  </w:style>
  <w:style w:type="paragraph" w:styleId="TableofFigures">
    <w:name w:val="table of figures"/>
    <w:basedOn w:val="Normal"/>
    <w:next w:val="Normal"/>
    <w:semiHidden/>
    <w:rsid w:val="003E47F5"/>
    <w:pPr>
      <w:ind w:left="567" w:hanging="567"/>
    </w:pPr>
  </w:style>
  <w:style w:type="paragraph" w:styleId="ListBullet5">
    <w:name w:val="List Bullet 5"/>
    <w:basedOn w:val="Normal"/>
    <w:rsid w:val="003E47F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E47F5"/>
    <w:pPr>
      <w:ind w:firstLine="284"/>
    </w:pPr>
  </w:style>
  <w:style w:type="paragraph" w:styleId="BodyTextIndent">
    <w:name w:val="Body Text Indent"/>
    <w:aliases w:val="i"/>
    <w:basedOn w:val="Normal"/>
    <w:rsid w:val="003E47F5"/>
    <w:pPr>
      <w:spacing w:after="120"/>
      <w:ind w:left="283"/>
    </w:pPr>
  </w:style>
  <w:style w:type="paragraph" w:styleId="BodyTextFirstIndent2">
    <w:name w:val="Body Text First Indent 2"/>
    <w:basedOn w:val="BodyTextIndent"/>
    <w:rsid w:val="003E47F5"/>
    <w:pPr>
      <w:ind w:left="284" w:firstLine="284"/>
    </w:pPr>
  </w:style>
  <w:style w:type="character" w:styleId="Strong">
    <w:name w:val="Strong"/>
    <w:qFormat/>
    <w:rsid w:val="003E47F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E47F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E47F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E47F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E47F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3E47F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E47F5"/>
    <w:pPr>
      <w:framePr w:h="1054" w:wrap="around" w:y="5920"/>
    </w:pPr>
  </w:style>
  <w:style w:type="paragraph" w:customStyle="1" w:styleId="ReportHeading3">
    <w:name w:val="ReportHeading3"/>
    <w:basedOn w:val="ReportHeading2"/>
    <w:rsid w:val="003E47F5"/>
    <w:pPr>
      <w:framePr w:h="443" w:wrap="around" w:y="8223"/>
    </w:pPr>
  </w:style>
  <w:style w:type="paragraph" w:customStyle="1" w:styleId="a">
    <w:name w:val="¢éÍ¤ÇÒÁ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E47F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E47F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E47F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E47F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E47F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Indent2">
    <w:name w:val="Body Text Indent 2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8"/>
    </w:pPr>
    <w:rPr>
      <w:rFonts w:ascii="Times New Roman" w:hAnsi="Times New Roman" w:cs="EucrosiaUPC"/>
    </w:rPr>
  </w:style>
  <w:style w:type="paragraph" w:styleId="BodyTextIndent3">
    <w:name w:val="Body Text Indent 3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hanging="18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3E47F5"/>
  </w:style>
  <w:style w:type="paragraph" w:styleId="DocumentMap">
    <w:name w:val="Document Map"/>
    <w:basedOn w:val="Normal"/>
    <w:semiHidden/>
    <w:rsid w:val="003E47F5"/>
    <w:pPr>
      <w:shd w:val="clear" w:color="auto" w:fill="000080"/>
    </w:pPr>
    <w:rPr>
      <w:rFonts w:ascii="Cordia New" w:cs="Cordia New"/>
      <w:sz w:val="28"/>
      <w:szCs w:val="28"/>
    </w:rPr>
  </w:style>
  <w:style w:type="paragraph" w:styleId="BlockText">
    <w:name w:val="Block Text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lang w:val="th-TH"/>
    </w:rPr>
  </w:style>
  <w:style w:type="paragraph" w:customStyle="1" w:styleId="30">
    <w:name w:val="?????3????"/>
    <w:basedOn w:val="Normal"/>
    <w:uiPriority w:val="99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3E47F5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color w:val="0000FF"/>
    </w:rPr>
  </w:style>
  <w:style w:type="paragraph" w:customStyle="1" w:styleId="a1">
    <w:name w:val="???????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lang w:val="th-TH"/>
    </w:rPr>
  </w:style>
  <w:style w:type="paragraph" w:customStyle="1" w:styleId="a2">
    <w:name w:val="???"/>
    <w:basedOn w:val="Normal"/>
    <w:uiPriority w:val="99"/>
    <w:rsid w:val="009C1B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"/>
    <w:basedOn w:val="Normal"/>
    <w:rsid w:val="009C1B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paragraph" w:styleId="BalloonText">
    <w:name w:val="Balloon Text"/>
    <w:basedOn w:val="Normal"/>
    <w:semiHidden/>
    <w:rsid w:val="00AA5D7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02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after="0" w:line="240" w:lineRule="auto"/>
      <w:ind w:left="567" w:right="27"/>
      <w:jc w:val="thaiDistribute"/>
    </w:pPr>
    <w:rPr>
      <w:lang w:val="en-GB"/>
    </w:rPr>
  </w:style>
  <w:style w:type="character" w:customStyle="1" w:styleId="AccPolicyHeadingChar">
    <w:name w:val="Acc Policy Heading Char"/>
    <w:link w:val="AccPolicyHeading"/>
    <w:rsid w:val="00802226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96D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0">
    <w:name w:val="????? T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E">
    <w:name w:val="ª×èÍºÃÔÉÑ· 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rsid w:val="00EC1FCA"/>
    <w:pPr>
      <w:spacing w:line="240" w:lineRule="auto"/>
    </w:pPr>
  </w:style>
  <w:style w:type="paragraph" w:customStyle="1" w:styleId="acctmainheading">
    <w:name w:val="acct main heading"/>
    <w:aliases w:val="am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1F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1FCA"/>
    <w:pPr>
      <w:spacing w:after="0"/>
    </w:pPr>
  </w:style>
  <w:style w:type="paragraph" w:customStyle="1" w:styleId="acctdividends">
    <w:name w:val="acct dividends"/>
    <w:aliases w:val="a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1FCA"/>
    <w:pPr>
      <w:spacing w:after="0"/>
    </w:pPr>
  </w:style>
  <w:style w:type="paragraph" w:customStyle="1" w:styleId="acctindent">
    <w:name w:val="acct indent"/>
    <w:aliases w:val="ai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1FC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1FC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1FC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1FC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1FC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1FC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1FC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1FC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1FCA"/>
    <w:pPr>
      <w:spacing w:after="0"/>
    </w:pPr>
  </w:style>
  <w:style w:type="paragraph" w:customStyle="1" w:styleId="List1a">
    <w:name w:val="List 1a"/>
    <w:aliases w:val="1a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1FC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1FCA"/>
  </w:style>
  <w:style w:type="paragraph" w:customStyle="1" w:styleId="zreportaddinfo">
    <w:name w:val="zreport addinfo"/>
    <w:basedOn w:val="Normal"/>
    <w:rsid w:val="00EC1FC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1FC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1FC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1FC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1FC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1FCA"/>
    <w:rPr>
      <w:b/>
      <w:bCs/>
    </w:rPr>
  </w:style>
  <w:style w:type="paragraph" w:customStyle="1" w:styleId="nineptbodytext">
    <w:name w:val="nine pt body text"/>
    <w:aliases w:val="9bt"/>
    <w:basedOn w:val="nineptnormal"/>
    <w:rsid w:val="00EC1FCA"/>
    <w:pPr>
      <w:spacing w:after="220"/>
    </w:pPr>
  </w:style>
  <w:style w:type="paragraph" w:customStyle="1" w:styleId="nineptnormal">
    <w:name w:val="nine pt normal"/>
    <w:aliases w:val="9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1FCA"/>
    <w:pPr>
      <w:jc w:val="center"/>
    </w:pPr>
  </w:style>
  <w:style w:type="paragraph" w:customStyle="1" w:styleId="heading">
    <w:name w:val="heading"/>
    <w:aliases w:val="h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1FC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1FCA"/>
  </w:style>
  <w:style w:type="paragraph" w:customStyle="1" w:styleId="nineptheadingcentredbold">
    <w:name w:val="nine pt heading centred bold"/>
    <w:aliases w:val="9hc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1FC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1FC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1FCA"/>
    <w:rPr>
      <w:b/>
    </w:rPr>
  </w:style>
  <w:style w:type="paragraph" w:customStyle="1" w:styleId="nineptcolumntab1">
    <w:name w:val="nine pt column tab1"/>
    <w:aliases w:val="a91"/>
    <w:basedOn w:val="nineptnormal"/>
    <w:rsid w:val="00EC1FC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1FC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1FCA"/>
    <w:pPr>
      <w:jc w:val="center"/>
    </w:pPr>
  </w:style>
  <w:style w:type="paragraph" w:customStyle="1" w:styleId="Normalheading">
    <w:name w:val="Normal heading"/>
    <w:aliases w:val="nh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1FC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1FC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1FC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1FC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1FC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1FC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1FC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1FC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1FC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1FC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1FC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1FC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1FC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1FC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1FC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1FC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1FC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1FCA"/>
    <w:pPr>
      <w:spacing w:after="0"/>
    </w:pPr>
  </w:style>
  <w:style w:type="paragraph" w:customStyle="1" w:styleId="smallreturn">
    <w:name w:val="small return"/>
    <w:aliases w:val="sr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1FCA"/>
    <w:pPr>
      <w:spacing w:after="0"/>
    </w:pPr>
  </w:style>
  <w:style w:type="paragraph" w:customStyle="1" w:styleId="headingbolditalic">
    <w:name w:val="heading bold italic"/>
    <w:aliases w:val="hbi"/>
    <w:basedOn w:val="heading"/>
    <w:rsid w:val="00EC1FC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1FC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1FCA"/>
    <w:pPr>
      <w:spacing w:after="0"/>
    </w:pPr>
  </w:style>
  <w:style w:type="paragraph" w:customStyle="1" w:styleId="blockbullet">
    <w:name w:val="block bullet"/>
    <w:aliases w:val="bb"/>
    <w:basedOn w:val="block"/>
    <w:rsid w:val="00EC1FC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1FC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1FCA"/>
    <w:pPr>
      <w:spacing w:after="0"/>
    </w:pPr>
  </w:style>
  <w:style w:type="paragraph" w:customStyle="1" w:styleId="eightptnormal">
    <w:name w:val="eight pt normal"/>
    <w:aliases w:val="8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1FC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1FC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1FC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1FCA"/>
    <w:rPr>
      <w:b/>
      <w:bCs/>
    </w:rPr>
  </w:style>
  <w:style w:type="paragraph" w:customStyle="1" w:styleId="eightptbodytext">
    <w:name w:val="eight pt body text"/>
    <w:aliases w:val="8bt"/>
    <w:basedOn w:val="eightptnormal"/>
    <w:rsid w:val="00EC1FC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1FC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1FC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1FC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1FCA"/>
    <w:pPr>
      <w:spacing w:after="0"/>
    </w:pPr>
  </w:style>
  <w:style w:type="paragraph" w:customStyle="1" w:styleId="eightptblock">
    <w:name w:val="eight pt block"/>
    <w:aliases w:val="8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1FC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1FC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1FC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1FCA"/>
    <w:pPr>
      <w:spacing w:after="0"/>
    </w:pPr>
  </w:style>
  <w:style w:type="paragraph" w:customStyle="1" w:styleId="blockindent">
    <w:name w:val="block indent"/>
    <w:aliases w:val="bi"/>
    <w:basedOn w:val="block"/>
    <w:rsid w:val="00EC1FC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1FCA"/>
    <w:pPr>
      <w:jc w:val="center"/>
    </w:pPr>
  </w:style>
  <w:style w:type="paragraph" w:customStyle="1" w:styleId="nineptcol">
    <w:name w:val="nine pt %col"/>
    <w:aliases w:val="9%"/>
    <w:basedOn w:val="nineptnormal"/>
    <w:rsid w:val="00EC1FC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1FC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1FC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1FCA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1FC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1FC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1FC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1FC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1FC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1FC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1FC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1FC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1FC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1FC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1FC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1FCA"/>
    <w:pPr>
      <w:spacing w:after="80"/>
    </w:pPr>
  </w:style>
  <w:style w:type="paragraph" w:customStyle="1" w:styleId="nineptratecol">
    <w:name w:val="nine pt rate col"/>
    <w:aliases w:val="a9r"/>
    <w:basedOn w:val="nineptnormal"/>
    <w:rsid w:val="00EC1FC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1FC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1FC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1FC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1FC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1FC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1FC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1FC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1FC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1FC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1FC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1FCA"/>
    <w:pPr>
      <w:ind w:left="907" w:hanging="340"/>
    </w:pPr>
  </w:style>
  <w:style w:type="paragraph" w:customStyle="1" w:styleId="List3i">
    <w:name w:val="List 3i"/>
    <w:aliases w:val="3i"/>
    <w:basedOn w:val="List2i"/>
    <w:rsid w:val="00EC1FC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1FC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1FC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1FC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1FC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1FC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1FC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1FCA"/>
    <w:pPr>
      <w:spacing w:after="80"/>
    </w:pPr>
  </w:style>
  <w:style w:type="paragraph" w:customStyle="1" w:styleId="blockbullet2">
    <w:name w:val="block bullet 2"/>
    <w:aliases w:val="bb2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1FC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1FC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C1FCA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1FCA"/>
    <w:pPr>
      <w:ind w:left="1134"/>
    </w:pPr>
  </w:style>
  <w:style w:type="character" w:customStyle="1" w:styleId="AccPolicyalternativeChar">
    <w:name w:val="Acc Policy alternative Char"/>
    <w:link w:val="AccPolicyalternative"/>
    <w:rsid w:val="00EC1FCA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1FC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1FC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EC1FCA"/>
    <w:rPr>
      <w:b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947D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Signature">
    <w:name w:val="E-mail Signature"/>
    <w:basedOn w:val="Normal"/>
    <w:rsid w:val="002C13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viewnewsarticle1">
    <w:name w:val="viewnewsarticle1"/>
    <w:rsid w:val="00627F33"/>
    <w:rPr>
      <w:rFonts w:ascii="Tahoma" w:hAnsi="Tahoma" w:cs="Tahoma" w:hint="default"/>
      <w:b w:val="0"/>
      <w:bCs w:val="0"/>
      <w:color w:val="000000"/>
    </w:rPr>
  </w:style>
  <w:style w:type="paragraph" w:customStyle="1" w:styleId="10">
    <w:name w:val="10"/>
    <w:basedOn w:val="Normal"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customStyle="1" w:styleId="Char">
    <w:name w:val="??? Char"/>
    <w:rsid w:val="00905374"/>
    <w:rPr>
      <w:rFonts w:cs="Angsana New"/>
      <w:sz w:val="22"/>
      <w:szCs w:val="22"/>
      <w:lang w:val="th-TH" w:eastAsia="en-US" w:bidi="th-TH"/>
    </w:rPr>
  </w:style>
  <w:style w:type="paragraph" w:customStyle="1" w:styleId="Denomination2">
    <w:name w:val="Denomination2"/>
    <w:basedOn w:val="Normal"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customStyle="1" w:styleId="AppendixHeader">
    <w:name w:val="Appendix Header"/>
    <w:basedOn w:val="Normal"/>
    <w:rsid w:val="0090537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after="440" w:line="240" w:lineRule="auto"/>
    </w:pPr>
    <w:rPr>
      <w:rFonts w:ascii="Times New Roman" w:hAnsi="Times New Roman"/>
      <w:b/>
      <w:bCs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MacroText">
    <w:name w:val="macro"/>
    <w:semiHidden/>
    <w:rsid w:val="004F2A1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styleId="CommentReference">
    <w:name w:val="annotation reference"/>
    <w:semiHidden/>
    <w:rsid w:val="004F2A1A"/>
    <w:rPr>
      <w:sz w:val="16"/>
      <w:szCs w:val="18"/>
    </w:rPr>
  </w:style>
  <w:style w:type="paragraph" w:styleId="CommentText">
    <w:name w:val="annotation text"/>
    <w:basedOn w:val="Normal"/>
    <w:semiHidden/>
    <w:rsid w:val="004F2A1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4F2A1A"/>
    <w:rPr>
      <w:b/>
      <w:bCs/>
    </w:rPr>
  </w:style>
  <w:style w:type="paragraph" w:styleId="ListParagraph">
    <w:name w:val="List Paragraph"/>
    <w:basedOn w:val="Normal"/>
    <w:uiPriority w:val="34"/>
    <w:qFormat/>
    <w:rsid w:val="007465F3"/>
    <w:pPr>
      <w:ind w:left="720"/>
      <w:contextualSpacing/>
    </w:pPr>
    <w:rPr>
      <w:szCs w:val="22"/>
    </w:rPr>
  </w:style>
  <w:style w:type="paragraph" w:customStyle="1" w:styleId="Default">
    <w:name w:val="Default"/>
    <w:rsid w:val="004062D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locked/>
    <w:rsid w:val="004F47DC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F37CC8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AC36E2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465846"/>
    <w:rPr>
      <w:rFonts w:ascii="Book Antiqua" w:hAnsi="Book Antiqua"/>
      <w:sz w:val="22"/>
      <w:szCs w:val="22"/>
    </w:rPr>
  </w:style>
  <w:style w:type="character" w:customStyle="1" w:styleId="st1">
    <w:name w:val="st1"/>
    <w:basedOn w:val="DefaultParagraphFont"/>
    <w:rsid w:val="00364104"/>
  </w:style>
  <w:style w:type="character" w:styleId="Hyperlink">
    <w:name w:val="Hyperlink"/>
    <w:uiPriority w:val="99"/>
    <w:semiHidden/>
    <w:unhideWhenUsed/>
    <w:rsid w:val="000B4C45"/>
    <w:rPr>
      <w:strike w:val="0"/>
      <w:dstrike w:val="0"/>
      <w:color w:val="303030"/>
      <w:u w:val="none"/>
      <w:effect w:val="none"/>
    </w:rPr>
  </w:style>
  <w:style w:type="paragraph" w:styleId="PlainText">
    <w:name w:val="Plain Text"/>
    <w:basedOn w:val="Normal"/>
    <w:link w:val="PlainTextChar"/>
    <w:uiPriority w:val="99"/>
    <w:rsid w:val="000515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51554"/>
    <w:rPr>
      <w:rFonts w:ascii="Consolas" w:hAnsi="Consolas"/>
      <w:sz w:val="21"/>
      <w:szCs w:val="26"/>
    </w:rPr>
  </w:style>
  <w:style w:type="character" w:customStyle="1" w:styleId="Heading8Char">
    <w:name w:val="Heading 8 Char"/>
    <w:link w:val="Heading8"/>
    <w:rsid w:val="0054256C"/>
    <w:rPr>
      <w:rFonts w:cs="EucrosiaUPC"/>
      <w:b/>
      <w:bCs/>
      <w:sz w:val="32"/>
      <w:szCs w:val="32"/>
    </w:rPr>
  </w:style>
  <w:style w:type="paragraph" w:styleId="NoSpacing">
    <w:name w:val="No Spacing"/>
    <w:uiPriority w:val="1"/>
    <w:qFormat/>
    <w:rsid w:val="005471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C7124B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D210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318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CFF54C-E948-4A55-938D-8029ABE84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16</Pages>
  <Words>2964</Words>
  <Characters>13252</Characters>
  <Application>Microsoft Office Word</Application>
  <DocSecurity>0</DocSecurity>
  <Lines>110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ผลิตไฟฟ้าอิสระ (ประเทศไทย) จำกัด</vt:lpstr>
    </vt:vector>
  </TitlesOfParts>
  <Company>KPMG</Company>
  <LinksUpToDate>false</LinksUpToDate>
  <CharactersWithSpaces>16184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ผลิตไฟฟ้าอิสระ (ประเทศไทย) จำกัด</dc:title>
  <dc:subject/>
  <dc:creator>Pairuch, Tangusolertnapa</dc:creator>
  <cp:keywords/>
  <cp:lastModifiedBy>nipa charoensri</cp:lastModifiedBy>
  <cp:revision>4</cp:revision>
  <cp:lastPrinted>2021-08-04T12:42:00Z</cp:lastPrinted>
  <dcterms:created xsi:type="dcterms:W3CDTF">2021-08-26T07:51:00Z</dcterms:created>
  <dcterms:modified xsi:type="dcterms:W3CDTF">2021-08-26T08:02:00Z</dcterms:modified>
</cp:coreProperties>
</file>