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C24" w14:textId="57EBF9C5" w:rsidR="006E7D43" w:rsidRPr="00A408D3" w:rsidRDefault="006E7D43" w:rsidP="0012604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36"/>
        </w:tabs>
        <w:spacing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0A3DF59" w14:textId="77777777" w:rsidR="006E7D43" w:rsidRPr="00BC3362" w:rsidRDefault="006E7D43" w:rsidP="005C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 w:rsidRPr="00BC3362">
        <w:rPr>
          <w:rFonts w:ascii="Angsana New" w:hAnsi="Angsana New"/>
          <w:spacing w:val="-4"/>
          <w:sz w:val="30"/>
          <w:szCs w:val="30"/>
        </w:rPr>
        <w:t>11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79BC0AA2" w14:textId="77777777" w:rsidR="006E7D43" w:rsidRPr="00BC3362" w:rsidRDefault="006E7D43" w:rsidP="005C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7F1887" w:rsidRPr="00BC3362">
        <w:rPr>
          <w:rFonts w:ascii="Angsana New" w:hAnsi="Angsana New"/>
          <w:spacing w:val="-4"/>
          <w:sz w:val="30"/>
          <w:szCs w:val="30"/>
        </w:rPr>
        <w:t>2556</w:t>
      </w:r>
    </w:p>
    <w:p w14:paraId="3DF0D69F" w14:textId="648A789E" w:rsidR="006E7D43" w:rsidRPr="00BC3362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100A58" w:rsidRPr="00BC3362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</w:t>
      </w:r>
      <w:r w:rsidR="00342488" w:rsidRPr="00BC3362">
        <w:rPr>
          <w:rFonts w:ascii="Angsana New" w:hAnsi="Angsana New" w:hint="cs"/>
          <w:spacing w:val="-4"/>
          <w:sz w:val="30"/>
          <w:szCs w:val="30"/>
          <w:cs/>
        </w:rPr>
        <w:t>ทรอนิกส์และชุดกล้องวงจรปิด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45C4" w:rsidRPr="00BC3362">
        <w:rPr>
          <w:rFonts w:ascii="Angsana New" w:hAnsi="Angsana New" w:hint="cs"/>
          <w:spacing w:val="-4"/>
          <w:sz w:val="30"/>
          <w:szCs w:val="30"/>
          <w:cs/>
        </w:rPr>
        <w:t>บริษัทย่อยดำเนินธุรกิจเกี่ยวกับ</w:t>
      </w:r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การผลิตและจำหน่ายน้ำประปาให้กับการประปาส่วนภูมิภาค (“กปภ”) ในพื้นที่ ดังนี้</w:t>
      </w:r>
    </w:p>
    <w:p w14:paraId="25BCEC63" w14:textId="77777777" w:rsidR="001B14C5" w:rsidRDefault="001F0F3F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8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ในพื้นที่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อำเภอบางคล้า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จังหวัดฉะเชิงเทรา ภายใต้สัญญาซื้อขายน้ำประปา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กับ กปภ. ซึ่งได้ลงนามเมื่อวันที่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14 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2563 </w:t>
      </w:r>
    </w:p>
    <w:p w14:paraId="5B666FA5" w14:textId="54FD4CCF" w:rsidR="009A74BB" w:rsidRPr="00BC3362" w:rsidRDefault="001B14C5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 xml:space="preserve">  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3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(สถานีจ่ายน้ำพิมพา)</w:t>
      </w:r>
      <w:r w:rsidR="007C47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ปัจจุบัน</w:t>
      </w:r>
      <w:r w:rsidR="0089132C">
        <w:rPr>
          <w:rFonts w:ascii="Angsana New" w:hAnsi="Angsana New" w:hint="cs"/>
          <w:spacing w:val="-4"/>
          <w:sz w:val="30"/>
          <w:szCs w:val="30"/>
          <w:cs/>
        </w:rPr>
        <w:t>หยุด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ดำเนินการก่อสร้าง</w:t>
      </w:r>
    </w:p>
    <w:p w14:paraId="03D5FDA3" w14:textId="54B0FABD" w:rsidR="009A74BB" w:rsidRPr="007C47BB" w:rsidRDefault="000A6135" w:rsidP="00FE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 2563</w:t>
      </w:r>
      <w:r w:rsidR="00FE3020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="006D7E44" w:rsidRPr="00061FBF">
        <w:rPr>
          <w:rFonts w:ascii="Angsana New" w:hAnsi="Angsana New"/>
          <w:spacing w:val="-2"/>
          <w:sz w:val="30"/>
          <w:szCs w:val="30"/>
        </w:rPr>
        <w:t xml:space="preserve">10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นับจากวันที่เริ่มต้นขายน้ำประปา (สถานีจ่ายน้ำพานทอง)</w:t>
      </w:r>
      <w:r w:rsidR="007C47BB">
        <w:rPr>
          <w:rFonts w:ascii="Angsana New" w:hAnsi="Angsana New"/>
          <w:spacing w:val="-2"/>
          <w:sz w:val="30"/>
          <w:szCs w:val="30"/>
        </w:rPr>
        <w:t xml:space="preserve"> </w:t>
      </w:r>
      <w:r w:rsidR="007C47BB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ดำเนินการผลิตและจำหน่าย</w:t>
      </w:r>
      <w:r w:rsidR="00DF0F7D">
        <w:rPr>
          <w:rFonts w:ascii="Angsana New" w:hAnsi="Angsana New" w:hint="cs"/>
          <w:spacing w:val="-4"/>
          <w:sz w:val="30"/>
          <w:szCs w:val="30"/>
          <w:cs/>
        </w:rPr>
        <w:t>น้ำประปา</w:t>
      </w:r>
      <w:r w:rsidR="007C47BB" w:rsidRPr="00CE5E0C">
        <w:rPr>
          <w:rFonts w:ascii="Angsana New" w:hAnsi="Angsana New" w:hint="cs"/>
          <w:spacing w:val="-4"/>
          <w:sz w:val="30"/>
          <w:szCs w:val="30"/>
          <w:cs/>
        </w:rPr>
        <w:t>แล้ว</w:t>
      </w:r>
    </w:p>
    <w:p w14:paraId="09C1E0F9" w14:textId="21E04A5C" w:rsidR="007C47BB" w:rsidRDefault="001F0F3F" w:rsidP="007C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6D7E44" w:rsidRPr="00207708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A6135" w:rsidRPr="00207708">
        <w:rPr>
          <w:rFonts w:ascii="Angsana New" w:hAnsi="Angsana New"/>
          <w:spacing w:val="-4"/>
          <w:sz w:val="30"/>
          <w:szCs w:val="30"/>
        </w:rPr>
        <w:t xml:space="preserve"> 2563</w:t>
      </w:r>
      <w:r w:rsidR="00D645C9" w:rsidRPr="0020770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ระย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ะเวลา </w:t>
      </w:r>
      <w:r w:rsidR="006D7E44" w:rsidRPr="00D645C9">
        <w:rPr>
          <w:rFonts w:ascii="Angsana New" w:hAnsi="Angsana New"/>
          <w:spacing w:val="-4"/>
          <w:sz w:val="30"/>
          <w:szCs w:val="30"/>
        </w:rPr>
        <w:t xml:space="preserve">10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</w:t>
      </w:r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หนองกะขะ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ดำเนินการผลิตและจำหน่าย</w:t>
      </w:r>
      <w:r w:rsidR="0089132C">
        <w:rPr>
          <w:rFonts w:ascii="Angsana New" w:hAnsi="Angsana New" w:hint="cs"/>
          <w:spacing w:val="-4"/>
          <w:sz w:val="30"/>
          <w:szCs w:val="30"/>
          <w:cs/>
        </w:rPr>
        <w:t>น้ำประปา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แล้ว</w:t>
      </w:r>
    </w:p>
    <w:p w14:paraId="248C18A3" w14:textId="6FDFD6E4" w:rsidR="00F35645" w:rsidRPr="00F35645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003F32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งบ</w:t>
      </w:r>
      <w:r w:rsidRPr="001A136A">
        <w:rPr>
          <w:rFonts w:ascii="Angsana New" w:hAnsi="Angsana New"/>
          <w:b/>
          <w:bCs/>
          <w:sz w:val="30"/>
          <w:szCs w:val="30"/>
          <w:cs/>
          <w:lang w:val="th-TH"/>
        </w:rPr>
        <w:t>การเงิน</w:t>
      </w:r>
      <w:r w:rsidR="00060F62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2F4A53A6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  <w:bookmarkStart w:id="0" w:name="_Hlk68446381"/>
    </w:p>
    <w:p w14:paraId="7F051A1C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</w:p>
    <w:p w14:paraId="0178CA75" w14:textId="2CA157EC" w:rsidR="005316C2" w:rsidRPr="0010434A" w:rsidRDefault="005316C2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t>การแพร่ระบาดของโรคติดเชื้อไวรัสโคโรนา</w:t>
      </w:r>
      <w:r w:rsidRPr="0010434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616FE" w:rsidRPr="0010434A">
        <w:rPr>
          <w:rFonts w:ascii="Angsana New" w:hAnsi="Angsana New"/>
          <w:b/>
          <w:bCs/>
          <w:sz w:val="30"/>
          <w:szCs w:val="30"/>
        </w:rPr>
        <w:t>2019</w:t>
      </w:r>
    </w:p>
    <w:p w14:paraId="596602E5" w14:textId="3FD2EF77" w:rsidR="005316C2" w:rsidRPr="005316C2" w:rsidRDefault="005316C2" w:rsidP="008815FF">
      <w:pPr>
        <w:tabs>
          <w:tab w:val="clear" w:pos="454"/>
          <w:tab w:val="clear" w:pos="680"/>
          <w:tab w:val="clear" w:pos="6549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  <w:cs/>
        </w:rPr>
      </w:pPr>
      <w:r w:rsidRPr="005316C2">
        <w:rPr>
          <w:rFonts w:ascii="Angsana New" w:hAnsi="Angsana New" w:hint="cs"/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="005616FE">
        <w:rPr>
          <w:rFonts w:ascii="Angsana New" w:hAnsi="Angsana New"/>
          <w:sz w:val="30"/>
          <w:szCs w:val="30"/>
        </w:rPr>
        <w:t>2019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ที่ปัจจุบัน</w:t>
      </w:r>
      <w:r w:rsidR="004E3C06" w:rsidRPr="00CE5E0C">
        <w:rPr>
          <w:rFonts w:ascii="Angsana New" w:hAnsi="Angsana New" w:hint="cs"/>
          <w:sz w:val="30"/>
          <w:szCs w:val="30"/>
          <w:cs/>
        </w:rPr>
        <w:t>ได้ขยาย</w:t>
      </w:r>
      <w:r w:rsidR="005B01FC" w:rsidRPr="00CE5E0C">
        <w:rPr>
          <w:rFonts w:ascii="Angsana New" w:hAnsi="Angsana New" w:hint="cs"/>
          <w:sz w:val="30"/>
          <w:szCs w:val="30"/>
          <w:cs/>
        </w:rPr>
        <w:t>วง</w:t>
      </w:r>
      <w:r w:rsidR="004E3C06" w:rsidRPr="00CE5E0C">
        <w:rPr>
          <w:rFonts w:ascii="Angsana New" w:hAnsi="Angsana New" w:hint="cs"/>
          <w:sz w:val="30"/>
          <w:szCs w:val="30"/>
          <w:cs/>
        </w:rPr>
        <w:t>กว้างขึ้นอย่างต่อเนื่อง ทำให้เกิดการชะลอตัวของเศรษฐกิจ และ</w:t>
      </w:r>
      <w:r w:rsidRPr="005316C2">
        <w:rPr>
          <w:rFonts w:ascii="Angsana New" w:hAnsi="Angsana New" w:hint="cs"/>
          <w:sz w:val="30"/>
          <w:szCs w:val="30"/>
          <w:cs/>
        </w:rPr>
        <w:t>ยังมีผลกระทบต่อธุรกิจและอุตสาหกรรมส่วนใหญ่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="00212A42" w:rsidRPr="00CE5E0C">
        <w:rPr>
          <w:rFonts w:ascii="Angsana New" w:hAnsi="Angsana New" w:hint="cs"/>
          <w:sz w:val="30"/>
          <w:szCs w:val="30"/>
          <w:cs/>
        </w:rPr>
        <w:t>กลุ่ม</w:t>
      </w:r>
      <w:r w:rsidRPr="005316C2">
        <w:rPr>
          <w:rFonts w:ascii="Angsana New" w:hAnsi="Angsana New" w:hint="cs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ประมาณการหนี้สินและหนี้สินที่อาจเกิดขึ้นอย่างต่อเนื่อง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ทั้งนี้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</w:t>
      </w:r>
      <w:r w:rsidR="004E3C06" w:rsidRPr="00CE5E0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5316C2">
        <w:rPr>
          <w:rFonts w:ascii="Angsana New" w:hAnsi="Angsana New" w:hint="cs"/>
          <w:sz w:val="30"/>
          <w:szCs w:val="30"/>
          <w:cs/>
        </w:rPr>
        <w:t>ได้ใช้ประมาณการและดุลยพินิจในประเด็นต่าง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ๆ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14:paraId="062DC509" w14:textId="582332F0" w:rsidR="00F35645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  <w:bookmarkEnd w:id="0"/>
    </w:p>
    <w:p w14:paraId="52F86F42" w14:textId="2C364466" w:rsidR="005316C2" w:rsidRDefault="00E96BBF" w:rsidP="005C0A79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B3BEF" w:rsidRPr="001A136A">
        <w:rPr>
          <w:rFonts w:ascii="Angsana New" w:hAnsi="Angsana New" w:hint="cs"/>
          <w:sz w:val="30"/>
          <w:szCs w:val="30"/>
          <w:cs/>
        </w:rPr>
        <w:t>การเงินระหว่างกาลนี้จัดทำขึ้นตามมาตรฐานการบัญชีฉบับที่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7F1887" w:rsidRPr="001A136A">
        <w:rPr>
          <w:rFonts w:ascii="Angsana New" w:hAnsi="Angsana New"/>
          <w:sz w:val="30"/>
          <w:szCs w:val="30"/>
        </w:rPr>
        <w:t>34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เรื่อง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โดยบริษัทเลือกเสนอ</w:t>
      </w:r>
      <w:r w:rsidR="00003F32">
        <w:rPr>
          <w:rFonts w:ascii="Angsana New" w:hAnsi="Angsana New" w:hint="cs"/>
          <w:sz w:val="30"/>
          <w:szCs w:val="30"/>
          <w:cs/>
        </w:rPr>
        <w:t>งบ</w:t>
      </w:r>
      <w:r w:rsidR="009048CC" w:rsidRPr="001A136A">
        <w:rPr>
          <w:rFonts w:ascii="Angsana New" w:hAnsi="Angsana New" w:hint="cs"/>
          <w:sz w:val="30"/>
          <w:szCs w:val="30"/>
          <w:cs/>
        </w:rPr>
        <w:t>การ</w:t>
      </w:r>
      <w:r w:rsidR="006B3BEF" w:rsidRPr="001A136A">
        <w:rPr>
          <w:rFonts w:ascii="Angsana New" w:hAnsi="Angsana New" w:hint="cs"/>
          <w:sz w:val="30"/>
          <w:szCs w:val="30"/>
          <w:cs/>
        </w:rPr>
        <w:t>เงินระหว่างกาลแบบย่อ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14:paraId="477E1FF3" w14:textId="77777777" w:rsidR="00003F32" w:rsidRDefault="00003F32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3A4D16" w14:textId="77777777" w:rsidR="00003F32" w:rsidRDefault="00003F32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5E865E5" w14:textId="77777777" w:rsidR="00003F32" w:rsidRDefault="00003F32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5BD5BE" w14:textId="30AC1D2F" w:rsidR="00C02497" w:rsidRPr="00FE77C2" w:rsidRDefault="00E96BBF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pacing w:val="-4"/>
          <w:sz w:val="30"/>
          <w:szCs w:val="30"/>
        </w:rPr>
      </w:pPr>
      <w:r w:rsidRPr="00FE77C2">
        <w:rPr>
          <w:rFonts w:ascii="Angsana New" w:hAnsi="Angsana New" w:hint="cs"/>
          <w:spacing w:val="-4"/>
          <w:sz w:val="30"/>
          <w:szCs w:val="30"/>
          <w:cs/>
        </w:rPr>
        <w:lastRenderedPageBreak/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 w:rsidRPr="00FE77C2">
        <w:rPr>
          <w:rFonts w:ascii="Angsana New" w:hAnsi="Angsana New" w:hint="cs"/>
          <w:spacing w:val="-4"/>
          <w:sz w:val="30"/>
          <w:szCs w:val="30"/>
          <w:cs/>
        </w:rPr>
        <w:t>ที่นำเสนอครั้งล่าสุด</w:t>
      </w:r>
      <w:r w:rsidR="00A408D3" w:rsidRPr="00FE77C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D43" w:rsidRPr="00FE77C2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FE77C2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02091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7F1887" w:rsidRPr="00FE77C2">
        <w:rPr>
          <w:rFonts w:ascii="Angsana New" w:hAnsi="Angsana New"/>
          <w:spacing w:val="-4"/>
          <w:sz w:val="30"/>
          <w:szCs w:val="30"/>
        </w:rPr>
        <w:t>31</w:t>
      </w:r>
      <w:r w:rsidR="00502091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6E7D43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703519" w:rsidRPr="00FE77C2">
        <w:rPr>
          <w:rFonts w:ascii="Angsana New" w:hAnsi="Angsana New"/>
          <w:spacing w:val="-4"/>
          <w:sz w:val="30"/>
          <w:szCs w:val="30"/>
        </w:rPr>
        <w:t>2563</w:t>
      </w:r>
    </w:p>
    <w:p w14:paraId="5A23A806" w14:textId="19A0DD24" w:rsidR="006E7D43" w:rsidRDefault="00E96BBF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</w:t>
      </w:r>
      <w:r w:rsidR="006E7D43" w:rsidRPr="00D75CE8">
        <w:rPr>
          <w:rFonts w:ascii="Angsana New" w:hAnsi="Angsana New"/>
          <w:sz w:val="30"/>
          <w:szCs w:val="30"/>
          <w:cs/>
        </w:rPr>
        <w:t>ระหว่าง</w:t>
      </w:r>
      <w:r w:rsidR="006E7D43"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="006E7D43"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14:paraId="24F1CB64" w14:textId="4FFB4AD4" w:rsidR="0095092B" w:rsidRPr="0010434A" w:rsidRDefault="0095092B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t>เกณฑ์ในการนำเสนองบการเงินรวม</w:t>
      </w:r>
    </w:p>
    <w:p w14:paraId="6B1493AB" w14:textId="1187E486" w:rsidR="0095092B" w:rsidRDefault="0095092B" w:rsidP="00130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before="120" w:after="120" w:line="240" w:lineRule="auto"/>
        <w:ind w:left="811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</w:t>
      </w:r>
      <w:r w:rsidR="007C3E18">
        <w:rPr>
          <w:rFonts w:ascii="Angsana New" w:eastAsia="Calibri" w:hAnsi="Angsana New" w:hint="cs"/>
          <w:sz w:val="30"/>
          <w:szCs w:val="30"/>
          <w:cs/>
        </w:rPr>
        <w:t>มีอิทธิพลอย่างเป็นสาระสำคัญ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ดังนี้</w:t>
      </w:r>
    </w:p>
    <w:tbl>
      <w:tblPr>
        <w:tblW w:w="9101" w:type="dxa"/>
        <w:tblInd w:w="70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83"/>
        <w:gridCol w:w="1452"/>
        <w:gridCol w:w="284"/>
        <w:gridCol w:w="1417"/>
        <w:gridCol w:w="284"/>
        <w:gridCol w:w="2580"/>
      </w:tblGrid>
      <w:tr w:rsidR="0095092B" w:rsidRPr="0095092B" w14:paraId="0D023519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0F71E6E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0348D71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28BBB24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1757E465" w:rsidR="0095092B" w:rsidRPr="0095092B" w:rsidRDefault="007F1887" w:rsidP="00DF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E430E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DF0F7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3311E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</w:t>
            </w:r>
            <w:r w:rsidR="00DF0F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73C20155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DF0F7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DF0F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8C676EE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0B2316C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2C86888B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69FDD4A8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50289D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50289D" w:rsidRPr="0095092B" w14:paraId="2EA911F3" w14:textId="77777777" w:rsidTr="004867D4">
        <w:trPr>
          <w:trHeight w:val="403"/>
        </w:trPr>
        <w:tc>
          <w:tcPr>
            <w:tcW w:w="280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CD7DB9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บีเอส มายโค ไบโอเทค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87.22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CA5537C" w14:textId="3A3165CF" w:rsidR="0050289D" w:rsidRPr="0095092B" w:rsidRDefault="00703519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87</w:t>
            </w:r>
            <w:r w:rsidR="0050289D">
              <w:rPr>
                <w:rFonts w:ascii="Angsana New" w:eastAsia="Times New Roman" w:hAnsi="Angsana New" w:hint="cs"/>
                <w:sz w:val="30"/>
                <w:szCs w:val="30"/>
                <w:cs/>
              </w:rPr>
              <w:t>.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83A7F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50289D" w:rsidRPr="0095092B" w14:paraId="59C50790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bottom"/>
          </w:tcPr>
          <w:p w14:paraId="27225BC3" w14:textId="1659B62D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firstLine="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C27226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3460A097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9FD976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10A5F60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DC399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shd w:val="clear" w:color="auto" w:fill="auto"/>
            <w:noWrap/>
            <w:vAlign w:val="bottom"/>
          </w:tcPr>
          <w:p w14:paraId="209A47E6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ผลิตภัณฑ์เคมีเกษตร</w:t>
            </w:r>
          </w:p>
        </w:tc>
      </w:tr>
      <w:tr w:rsidR="0050289D" w:rsidRPr="0095092B" w14:paraId="20988F0E" w14:textId="77777777" w:rsidTr="004867D4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99.42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A912C68" w14:textId="29B88EAD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50289D" w:rsidRPr="0095092B" w14:paraId="0BE2AC97" w14:textId="77777777" w:rsidTr="00D43DFC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4DE23" w14:textId="04846951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้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า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BA9439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D50853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D4C2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E4EE1C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39AF2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00FC7A" w14:textId="77777777" w:rsidR="0050289D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50289D" w:rsidRPr="0095092B" w14:paraId="2E2F0A75" w14:textId="77777777" w:rsidTr="004867D4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ยูเรกา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2E97CFEE" w14:textId="2E8B2B9B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ผลิตพลังงาน</w:t>
            </w:r>
          </w:p>
        </w:tc>
      </w:tr>
    </w:tbl>
    <w:p w14:paraId="5DB0F0B6" w14:textId="77777777" w:rsidR="00E65711" w:rsidRPr="00E65711" w:rsidRDefault="00E65711" w:rsidP="0062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1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5D5D0F15" w:rsidR="00E65711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11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071BF7A" w:rsidR="006E7D43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สกุลเงินที่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ใช้ในการดำเนินงานและ</w:t>
      </w:r>
      <w:r w:rsidRPr="0010434A">
        <w:rPr>
          <w:rFonts w:ascii="Angsana New" w:hAnsi="Angsana New"/>
          <w:b/>
          <w:bCs/>
          <w:sz w:val="30"/>
          <w:szCs w:val="30"/>
          <w:cs/>
        </w:rPr>
        <w:t xml:space="preserve">นำเสนองบการเงิน  </w:t>
      </w:r>
    </w:p>
    <w:p w14:paraId="690D2812" w14:textId="624B5732" w:rsidR="00FE77C2" w:rsidRDefault="00E96BBF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การเงินระหว่างกาลนี้จัดทำและแสดงหน่วยเงินตราเป็นเงินบาท</w:t>
      </w:r>
      <w:r w:rsidR="006E7D43" w:rsidRPr="001A136A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E7D43" w:rsidRPr="001A136A">
        <w:rPr>
          <w:rFonts w:ascii="Angsana New" w:hAnsi="Angsana New"/>
          <w:sz w:val="30"/>
          <w:szCs w:val="30"/>
          <w:cs/>
        </w:rPr>
        <w:t xml:space="preserve"> </w:t>
      </w:r>
      <w:r w:rsidR="0010670E" w:rsidRPr="001A136A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0670E">
        <w:rPr>
          <w:rFonts w:ascii="Angsana New" w:hAnsi="Angsana New" w:hint="cs"/>
          <w:sz w:val="30"/>
          <w:szCs w:val="30"/>
          <w:cs/>
        </w:rPr>
        <w:t>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7F5D10F9" w14:textId="30610B4E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15FB8A14" w14:textId="6DECD377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317970E5" w14:textId="77777777" w:rsidR="00003F32" w:rsidRPr="009D1056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p w14:paraId="38378984" w14:textId="77777777" w:rsidR="004867D4" w:rsidRDefault="00486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FBD7DE" w14:textId="7E08F1F7" w:rsidR="006E7D43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ใช้วิจารณญาณและการ</w:t>
      </w:r>
      <w:r w:rsidRPr="0010434A">
        <w:rPr>
          <w:rFonts w:ascii="Angsana New" w:hAnsi="Angsana New"/>
          <w:b/>
          <w:bCs/>
          <w:sz w:val="30"/>
          <w:szCs w:val="30"/>
          <w:cs/>
        </w:rPr>
        <w:t>ประมาณการ</w:t>
      </w:r>
    </w:p>
    <w:p w14:paraId="4C9520FC" w14:textId="42B56B15" w:rsidR="00C02497" w:rsidRDefault="00823AE7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</w:t>
      </w:r>
      <w:r w:rsidR="00A01B9D">
        <w:rPr>
          <w:rFonts w:ascii="Angsana New" w:hAnsi="Angsana New" w:hint="cs"/>
          <w:sz w:val="30"/>
          <w:szCs w:val="30"/>
          <w:cs/>
        </w:rPr>
        <w:t>งบ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</w:t>
      </w:r>
      <w:r w:rsidR="006E7D43" w:rsidRPr="00FD520B">
        <w:rPr>
          <w:rFonts w:ascii="Angsana New" w:hAnsi="Angsana New"/>
          <w:sz w:val="30"/>
          <w:szCs w:val="30"/>
          <w:cs/>
        </w:rPr>
        <w:t>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="006E7D43"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การประมาณ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และข้อสมมติ</w:t>
      </w:r>
      <w:r w:rsidR="006E7D43"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</w:t>
      </w:r>
      <w:r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6E7D43" w:rsidRPr="00FD520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101F4C60" w14:textId="00477AE1" w:rsidR="003F2A68" w:rsidRPr="0010434A" w:rsidRDefault="003F2A68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ใช้เกณฑ์ในการดำเนินงานต่อเนื่อง</w:t>
      </w:r>
    </w:p>
    <w:p w14:paraId="530F882E" w14:textId="14BDA3DE" w:rsidR="0097294F" w:rsidRPr="0097294F" w:rsidRDefault="0097294F" w:rsidP="0097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0F66F3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3311E7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1E430E" w:rsidRPr="000F66F3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3311E7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F66F3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0F66F3">
        <w:rPr>
          <w:rFonts w:ascii="Angsana New" w:hAnsi="Angsana New"/>
          <w:spacing w:val="-2"/>
          <w:sz w:val="30"/>
          <w:szCs w:val="30"/>
        </w:rPr>
        <w:t xml:space="preserve"> </w:t>
      </w:r>
      <w:r w:rsidR="001E430E" w:rsidRPr="000F66F3">
        <w:rPr>
          <w:rFonts w:ascii="Angsana New" w:hAnsi="Angsana New"/>
          <w:spacing w:val="-2"/>
          <w:sz w:val="30"/>
          <w:szCs w:val="30"/>
        </w:rPr>
        <w:t xml:space="preserve">30 </w:t>
      </w:r>
      <w:r w:rsidR="003311E7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1E430E" w:rsidRPr="000F66F3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Pr="000F66F3">
        <w:rPr>
          <w:rFonts w:ascii="Angsana New" w:hAnsi="Angsana New"/>
          <w:spacing w:val="-2"/>
          <w:sz w:val="30"/>
          <w:szCs w:val="30"/>
        </w:rPr>
        <w:t xml:space="preserve"> 2564</w:t>
      </w:r>
      <w:r w:rsidRPr="000F66F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0F66F3">
        <w:rPr>
          <w:rFonts w:ascii="Angsana New" w:hAnsi="Angsana New"/>
          <w:spacing w:val="-2"/>
          <w:sz w:val="30"/>
          <w:szCs w:val="30"/>
          <w:cs/>
        </w:rPr>
        <w:t>มี</w:t>
      </w:r>
      <w:r w:rsidR="00621A20">
        <w:rPr>
          <w:rFonts w:ascii="Angsana New" w:hAnsi="Angsana New" w:hint="cs"/>
          <w:spacing w:val="-2"/>
          <w:sz w:val="30"/>
          <w:szCs w:val="30"/>
          <w:cs/>
        </w:rPr>
        <w:t>กำไร(</w:t>
      </w:r>
      <w:r w:rsidRPr="000F66F3">
        <w:rPr>
          <w:rFonts w:ascii="Angsana New" w:hAnsi="Angsana New"/>
          <w:spacing w:val="-2"/>
          <w:sz w:val="30"/>
          <w:szCs w:val="30"/>
          <w:cs/>
        </w:rPr>
        <w:t>ขาดทุน</w:t>
      </w:r>
      <w:r w:rsidR="00621A20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0F66F3">
        <w:rPr>
          <w:rFonts w:ascii="Angsana New" w:hAnsi="Angsana New"/>
          <w:spacing w:val="-2"/>
          <w:sz w:val="30"/>
          <w:szCs w:val="30"/>
          <w:cs/>
        </w:rPr>
        <w:t>สุทธิ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</w:t>
      </w:r>
      <w:r w:rsidRPr="0097294F">
        <w:rPr>
          <w:rFonts w:ascii="Angsana New" w:hAnsi="Angsana New" w:hint="cs"/>
          <w:sz w:val="30"/>
          <w:szCs w:val="30"/>
          <w:cs/>
        </w:rPr>
        <w:t>เบ็ดเสร็จรวมและงบกำไร</w:t>
      </w:r>
      <w:r w:rsidR="00753FEE">
        <w:rPr>
          <w:rFonts w:ascii="Angsana New" w:hAnsi="Angsana New" w:hint="cs"/>
          <w:sz w:val="30"/>
          <w:szCs w:val="30"/>
          <w:cs/>
        </w:rPr>
        <w:t xml:space="preserve"> </w:t>
      </w:r>
      <w:r w:rsidR="00753FEE">
        <w:rPr>
          <w:rFonts w:ascii="Angsana New" w:hAnsi="Angsana New"/>
          <w:sz w:val="30"/>
          <w:szCs w:val="30"/>
        </w:rPr>
        <w:t>(</w:t>
      </w:r>
      <w:r w:rsidRPr="0097294F">
        <w:rPr>
          <w:rFonts w:ascii="Angsana New" w:hAnsi="Angsana New" w:hint="cs"/>
          <w:sz w:val="30"/>
          <w:szCs w:val="30"/>
          <w:cs/>
        </w:rPr>
        <w:t>ขาดทุน</w:t>
      </w:r>
      <w:r w:rsidR="00753FEE">
        <w:rPr>
          <w:rFonts w:ascii="Angsana New" w:hAnsi="Angsana New"/>
          <w:sz w:val="30"/>
          <w:szCs w:val="30"/>
        </w:rPr>
        <w:t xml:space="preserve">) </w:t>
      </w:r>
      <w:r w:rsidRPr="0097294F">
        <w:rPr>
          <w:rFonts w:ascii="Angsana New" w:hAnsi="Angsana New" w:hint="cs"/>
          <w:sz w:val="30"/>
          <w:szCs w:val="30"/>
          <w:cs/>
        </w:rPr>
        <w:t>เบ็ดเสร็จเฉพาะกิจการ</w:t>
      </w:r>
      <w:r w:rsidRPr="0097294F">
        <w:rPr>
          <w:rFonts w:ascii="Angsana New" w:hAnsi="Angsana New"/>
          <w:sz w:val="30"/>
          <w:szCs w:val="30"/>
          <w:cs/>
        </w:rPr>
        <w:t>จำนวน</w:t>
      </w:r>
      <w:r w:rsidRPr="0097294F">
        <w:rPr>
          <w:rFonts w:ascii="Angsana New" w:hAnsi="Angsana New" w:hint="cs"/>
          <w:sz w:val="30"/>
          <w:szCs w:val="30"/>
          <w:cs/>
        </w:rPr>
        <w:t>เงิน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="00374746">
        <w:rPr>
          <w:rFonts w:ascii="Angsana New" w:hAnsi="Angsana New"/>
          <w:sz w:val="30"/>
          <w:szCs w:val="30"/>
        </w:rPr>
        <w:t>(</w:t>
      </w:r>
      <w:r w:rsidR="00D400C2">
        <w:rPr>
          <w:rFonts w:ascii="Angsana New" w:hAnsi="Angsana New"/>
          <w:sz w:val="30"/>
          <w:szCs w:val="30"/>
        </w:rPr>
        <w:t>9.6</w:t>
      </w:r>
      <w:r w:rsidR="00374746">
        <w:rPr>
          <w:rFonts w:ascii="Angsana New" w:hAnsi="Angsana New"/>
          <w:sz w:val="30"/>
          <w:szCs w:val="30"/>
        </w:rPr>
        <w:t xml:space="preserve">) </w:t>
      </w:r>
      <w:r w:rsidRPr="002C25B2">
        <w:rPr>
          <w:rFonts w:ascii="Angsana New" w:hAnsi="Angsana New"/>
          <w:sz w:val="30"/>
          <w:szCs w:val="30"/>
          <w:cs/>
        </w:rPr>
        <w:t>ล้าน</w:t>
      </w:r>
      <w:r w:rsidRPr="0097294F">
        <w:rPr>
          <w:rFonts w:ascii="Angsana New" w:hAnsi="Angsana New"/>
          <w:sz w:val="30"/>
          <w:szCs w:val="30"/>
          <w:cs/>
        </w:rPr>
        <w:t>บาท</w:t>
      </w:r>
      <w:r w:rsidRPr="0097294F">
        <w:rPr>
          <w:rFonts w:ascii="Angsana New" w:hAnsi="Angsana New" w:hint="cs"/>
          <w:sz w:val="30"/>
          <w:szCs w:val="30"/>
          <w:cs/>
        </w:rPr>
        <w:t>แล</w:t>
      </w:r>
      <w:r w:rsidR="00567275">
        <w:rPr>
          <w:rFonts w:ascii="Angsana New" w:hAnsi="Angsana New" w:hint="cs"/>
          <w:sz w:val="30"/>
          <w:szCs w:val="30"/>
          <w:cs/>
        </w:rPr>
        <w:t>ะ</w:t>
      </w:r>
      <w:r w:rsidR="00567275">
        <w:rPr>
          <w:rFonts w:ascii="Angsana New" w:hAnsi="Angsana New"/>
          <w:sz w:val="30"/>
          <w:szCs w:val="30"/>
        </w:rPr>
        <w:t xml:space="preserve"> </w:t>
      </w:r>
      <w:r w:rsidR="003515D1" w:rsidRPr="00374746">
        <w:rPr>
          <w:rFonts w:ascii="Angsana New" w:hAnsi="Angsana New"/>
          <w:sz w:val="30"/>
          <w:szCs w:val="30"/>
        </w:rPr>
        <w:t>1</w:t>
      </w:r>
      <w:r w:rsidR="00D400C2">
        <w:rPr>
          <w:rFonts w:ascii="Angsana New" w:hAnsi="Angsana New"/>
          <w:sz w:val="30"/>
          <w:szCs w:val="30"/>
        </w:rPr>
        <w:t>3.5</w:t>
      </w:r>
      <w:r w:rsidRPr="00567275">
        <w:rPr>
          <w:rFonts w:ascii="Angsana New" w:hAnsi="Angsana New"/>
          <w:sz w:val="30"/>
          <w:szCs w:val="30"/>
        </w:rPr>
        <w:t xml:space="preserve"> </w:t>
      </w:r>
      <w:r w:rsidRPr="00567275">
        <w:rPr>
          <w:rFonts w:ascii="Angsana New" w:hAnsi="Angsana New"/>
          <w:sz w:val="30"/>
          <w:szCs w:val="30"/>
          <w:cs/>
        </w:rPr>
        <w:t>ล้าน</w:t>
      </w:r>
      <w:r w:rsidRPr="0097294F">
        <w:rPr>
          <w:rFonts w:ascii="Angsana New" w:hAnsi="Angsana New"/>
          <w:sz w:val="30"/>
          <w:szCs w:val="30"/>
          <w:cs/>
        </w:rPr>
        <w:t>บาทตามลำดับ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(สำหรับงว</w:t>
      </w:r>
      <w:r w:rsidR="001E430E">
        <w:rPr>
          <w:rFonts w:ascii="Angsana New" w:hAnsi="Angsana New" w:hint="cs"/>
          <w:sz w:val="30"/>
          <w:szCs w:val="30"/>
          <w:cs/>
        </w:rPr>
        <w:t>ด</w:t>
      </w:r>
      <w:r w:rsidR="003311E7">
        <w:rPr>
          <w:rFonts w:ascii="Angsana New" w:hAnsi="Angsana New" w:hint="cs"/>
          <w:sz w:val="30"/>
          <w:szCs w:val="30"/>
          <w:cs/>
        </w:rPr>
        <w:t>เ</w:t>
      </w:r>
      <w:r w:rsidR="001E430E">
        <w:rPr>
          <w:rFonts w:ascii="Angsana New" w:hAnsi="Angsana New" w:hint="cs"/>
          <w:sz w:val="30"/>
          <w:szCs w:val="30"/>
          <w:cs/>
        </w:rPr>
        <w:t>ก</w:t>
      </w:r>
      <w:r w:rsidR="003311E7">
        <w:rPr>
          <w:rFonts w:ascii="Angsana New" w:hAnsi="Angsana New" w:hint="cs"/>
          <w:sz w:val="30"/>
          <w:szCs w:val="30"/>
          <w:cs/>
        </w:rPr>
        <w:t>้า</w:t>
      </w:r>
      <w:r w:rsidRPr="0097294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97294F">
        <w:rPr>
          <w:rFonts w:ascii="Angsana New" w:hAnsi="Angsana New"/>
          <w:sz w:val="30"/>
          <w:szCs w:val="30"/>
        </w:rPr>
        <w:t>3</w:t>
      </w:r>
      <w:r w:rsidR="001E430E">
        <w:rPr>
          <w:rFonts w:ascii="Angsana New" w:hAnsi="Angsana New"/>
          <w:sz w:val="30"/>
          <w:szCs w:val="30"/>
        </w:rPr>
        <w:t>0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="00100A47">
        <w:rPr>
          <w:rFonts w:ascii="Angsana New" w:hAnsi="Angsana New" w:hint="cs"/>
          <w:sz w:val="30"/>
          <w:szCs w:val="30"/>
          <w:cs/>
        </w:rPr>
        <w:t>กันย</w:t>
      </w:r>
      <w:r w:rsidR="001E430E">
        <w:rPr>
          <w:rFonts w:ascii="Angsana New" w:hAnsi="Angsana New" w:hint="cs"/>
          <w:sz w:val="30"/>
          <w:szCs w:val="30"/>
          <w:cs/>
        </w:rPr>
        <w:t>ายน</w:t>
      </w:r>
      <w:r w:rsidRPr="0097294F">
        <w:rPr>
          <w:rFonts w:ascii="Angsana New" w:hAnsi="Angsana New"/>
          <w:sz w:val="30"/>
          <w:szCs w:val="30"/>
        </w:rPr>
        <w:t xml:space="preserve"> 2563 </w:t>
      </w:r>
      <w:r w:rsidRPr="0097294F">
        <w:rPr>
          <w:rFonts w:ascii="Angsana New" w:hAnsi="Angsana New"/>
          <w:sz w:val="30"/>
          <w:szCs w:val="30"/>
          <w:cs/>
        </w:rPr>
        <w:t xml:space="preserve">: </w:t>
      </w:r>
      <w:r w:rsidRPr="0097294F">
        <w:rPr>
          <w:rFonts w:ascii="Angsana New" w:hAnsi="Angsana New" w:hint="cs"/>
          <w:sz w:val="30"/>
          <w:szCs w:val="30"/>
          <w:cs/>
        </w:rPr>
        <w:t>ขาดทุนสุทธิจำนวนเงิน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374746">
        <w:rPr>
          <w:rFonts w:ascii="Angsana New" w:hAnsi="Angsana New"/>
          <w:sz w:val="30"/>
          <w:szCs w:val="30"/>
        </w:rPr>
        <w:t>(</w:t>
      </w:r>
      <w:r w:rsidR="00BE34CC" w:rsidRPr="00704E44">
        <w:rPr>
          <w:rFonts w:ascii="Angsana New" w:hAnsi="Angsana New"/>
          <w:spacing w:val="-2"/>
          <w:sz w:val="30"/>
          <w:szCs w:val="30"/>
        </w:rPr>
        <w:t>70.0</w:t>
      </w:r>
      <w:r w:rsidR="00374746">
        <w:rPr>
          <w:rFonts w:ascii="Angsana New" w:hAnsi="Angsana New"/>
          <w:spacing w:val="-2"/>
          <w:sz w:val="30"/>
          <w:szCs w:val="30"/>
        </w:rPr>
        <w:t>)</w:t>
      </w:r>
      <w:r w:rsidR="001E430E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374746">
        <w:rPr>
          <w:rFonts w:ascii="Angsana New" w:hAnsi="Angsana New"/>
          <w:sz w:val="30"/>
          <w:szCs w:val="30"/>
        </w:rPr>
        <w:t>(</w:t>
      </w:r>
      <w:r w:rsidR="0081770B">
        <w:rPr>
          <w:rFonts w:ascii="Angsana New" w:hAnsi="Angsana New"/>
          <w:spacing w:val="-2"/>
          <w:sz w:val="30"/>
          <w:szCs w:val="30"/>
        </w:rPr>
        <w:t>35.3</w:t>
      </w:r>
      <w:r w:rsidR="00374746">
        <w:rPr>
          <w:rFonts w:ascii="Angsana New" w:hAnsi="Angsana New"/>
          <w:spacing w:val="-2"/>
          <w:sz w:val="30"/>
          <w:szCs w:val="30"/>
        </w:rPr>
        <w:t>)</w:t>
      </w:r>
      <w:r w:rsidR="001E430E">
        <w:rPr>
          <w:rFonts w:ascii="Angsana New" w:hAnsi="Angsana New"/>
          <w:spacing w:val="-2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ล้านบาทตามลำดับ) และ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7C3E18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Pr="0097294F">
        <w:rPr>
          <w:rFonts w:ascii="Angsana New" w:hAnsi="Angsana New"/>
          <w:sz w:val="30"/>
          <w:szCs w:val="30"/>
          <w:cs/>
        </w:rPr>
        <w:t>ณ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>วันเดียวกัน</w:t>
      </w:r>
      <w:r w:rsidRPr="0097294F">
        <w:rPr>
          <w:rFonts w:ascii="Angsana New" w:hAnsi="Angsana New" w:hint="cs"/>
          <w:sz w:val="30"/>
          <w:szCs w:val="30"/>
          <w:cs/>
        </w:rPr>
        <w:t xml:space="preserve"> งบการเงินรวมมีหนี้สินหมุนเวียนสูงกว่าสินทรัพย์หมุนเวียน</w:t>
      </w:r>
      <w:r w:rsidRPr="0064026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400C2">
        <w:rPr>
          <w:rFonts w:ascii="Angsana New" w:hAnsi="Angsana New"/>
          <w:sz w:val="30"/>
          <w:szCs w:val="30"/>
        </w:rPr>
        <w:t>125.</w:t>
      </w:r>
      <w:r w:rsidR="00083F4B">
        <w:rPr>
          <w:rFonts w:ascii="Angsana New" w:hAnsi="Angsana New"/>
          <w:sz w:val="30"/>
          <w:szCs w:val="30"/>
        </w:rPr>
        <w:t>4</w:t>
      </w:r>
      <w:r w:rsidRPr="002C25B2">
        <w:rPr>
          <w:rFonts w:ascii="Angsana New" w:hAnsi="Angsana New" w:hint="cs"/>
          <w:sz w:val="30"/>
          <w:szCs w:val="30"/>
          <w:cs/>
        </w:rPr>
        <w:t xml:space="preserve"> </w:t>
      </w:r>
      <w:r w:rsidRPr="00C36B44">
        <w:rPr>
          <w:rFonts w:ascii="Angsana New" w:hAnsi="Angsana New" w:hint="cs"/>
          <w:sz w:val="30"/>
          <w:szCs w:val="30"/>
          <w:cs/>
        </w:rPr>
        <w:t>ล้าน</w:t>
      </w:r>
      <w:r w:rsidRPr="0097294F">
        <w:rPr>
          <w:rFonts w:ascii="Angsana New" w:hAnsi="Angsana New" w:hint="cs"/>
          <w:sz w:val="30"/>
          <w:szCs w:val="30"/>
          <w:cs/>
        </w:rPr>
        <w:t>บาท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กลุ่มบริษัทและบริษัทมีขาดทุนสะสมจำนวนเงิน </w:t>
      </w:r>
      <w:r w:rsidR="00E65B44">
        <w:rPr>
          <w:rFonts w:ascii="Angsana New" w:hAnsi="Angsana New"/>
          <w:sz w:val="30"/>
          <w:szCs w:val="30"/>
        </w:rPr>
        <w:t>(</w:t>
      </w:r>
      <w:r w:rsidR="0064026E">
        <w:rPr>
          <w:rFonts w:ascii="Angsana New" w:hAnsi="Angsana New"/>
          <w:sz w:val="30"/>
          <w:szCs w:val="30"/>
        </w:rPr>
        <w:t>9</w:t>
      </w:r>
      <w:r w:rsidR="00374746">
        <w:rPr>
          <w:rFonts w:ascii="Angsana New" w:hAnsi="Angsana New"/>
          <w:sz w:val="30"/>
          <w:szCs w:val="30"/>
        </w:rPr>
        <w:t>4</w:t>
      </w:r>
      <w:r w:rsidR="0064026E">
        <w:rPr>
          <w:rFonts w:ascii="Angsana New" w:hAnsi="Angsana New"/>
          <w:sz w:val="30"/>
          <w:szCs w:val="30"/>
        </w:rPr>
        <w:t>.</w:t>
      </w:r>
      <w:r w:rsidR="00D400C2">
        <w:rPr>
          <w:rFonts w:ascii="Angsana New" w:hAnsi="Angsana New"/>
          <w:sz w:val="30"/>
          <w:szCs w:val="30"/>
        </w:rPr>
        <w:t>0</w:t>
      </w:r>
      <w:r w:rsidR="00E65B44">
        <w:rPr>
          <w:rFonts w:ascii="Angsana New" w:hAnsi="Angsana New"/>
          <w:sz w:val="30"/>
          <w:szCs w:val="30"/>
        </w:rPr>
        <w:t>)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="00E65B44">
        <w:rPr>
          <w:rFonts w:ascii="Angsana New" w:hAnsi="Angsana New"/>
          <w:sz w:val="30"/>
          <w:szCs w:val="30"/>
        </w:rPr>
        <w:t>(</w:t>
      </w:r>
      <w:r w:rsidR="0064026E">
        <w:rPr>
          <w:rFonts w:ascii="Angsana New" w:hAnsi="Angsana New"/>
          <w:sz w:val="30"/>
          <w:szCs w:val="30"/>
        </w:rPr>
        <w:t>6</w:t>
      </w:r>
      <w:r w:rsidR="00374746">
        <w:rPr>
          <w:rFonts w:ascii="Angsana New" w:hAnsi="Angsana New"/>
          <w:sz w:val="30"/>
          <w:szCs w:val="30"/>
        </w:rPr>
        <w:t>4</w:t>
      </w:r>
      <w:r w:rsidR="0064026E">
        <w:rPr>
          <w:rFonts w:ascii="Angsana New" w:hAnsi="Angsana New"/>
          <w:sz w:val="30"/>
          <w:szCs w:val="30"/>
        </w:rPr>
        <w:t>.</w:t>
      </w:r>
      <w:r w:rsidR="00D400C2">
        <w:rPr>
          <w:rFonts w:ascii="Angsana New" w:hAnsi="Angsana New"/>
          <w:sz w:val="30"/>
          <w:szCs w:val="30"/>
        </w:rPr>
        <w:t>0</w:t>
      </w:r>
      <w:r w:rsidR="00E65B44">
        <w:rPr>
          <w:rFonts w:ascii="Angsana New" w:hAnsi="Angsana New"/>
          <w:sz w:val="30"/>
          <w:szCs w:val="30"/>
        </w:rPr>
        <w:t>)</w:t>
      </w:r>
      <w:r w:rsidRPr="0097294F">
        <w:rPr>
          <w:rFonts w:ascii="Angsana New" w:hAnsi="Angsana New" w:hint="cs"/>
          <w:sz w:val="30"/>
          <w:szCs w:val="30"/>
          <w:cs/>
        </w:rPr>
        <w:t xml:space="preserve"> ล้านบาทตามลำดับ (</w:t>
      </w:r>
      <w:r w:rsidRPr="0097294F">
        <w:rPr>
          <w:rFonts w:ascii="Angsana New" w:hAnsi="Angsana New"/>
          <w:sz w:val="30"/>
          <w:szCs w:val="30"/>
        </w:rPr>
        <w:t xml:space="preserve">31 </w:t>
      </w:r>
      <w:r w:rsidRPr="009729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7294F">
        <w:rPr>
          <w:rFonts w:ascii="Angsana New" w:hAnsi="Angsana New"/>
          <w:sz w:val="30"/>
          <w:szCs w:val="30"/>
        </w:rPr>
        <w:t xml:space="preserve">2563 </w:t>
      </w:r>
      <w:r w:rsidR="00374746">
        <w:rPr>
          <w:rFonts w:ascii="Angsana New" w:hAnsi="Angsana New" w:hint="cs"/>
          <w:sz w:val="30"/>
          <w:szCs w:val="30"/>
          <w:cs/>
        </w:rPr>
        <w:t>จำนวน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="00E65B44">
        <w:rPr>
          <w:rFonts w:ascii="Angsana New" w:hAnsi="Angsana New"/>
          <w:sz w:val="30"/>
          <w:szCs w:val="30"/>
        </w:rPr>
        <w:t>(</w:t>
      </w:r>
      <w:r w:rsidRPr="0097294F">
        <w:rPr>
          <w:rFonts w:ascii="Angsana New" w:hAnsi="Angsana New"/>
          <w:sz w:val="30"/>
          <w:szCs w:val="30"/>
        </w:rPr>
        <w:t>85.1</w:t>
      </w:r>
      <w:r w:rsidR="00E65B44">
        <w:rPr>
          <w:rFonts w:ascii="Angsana New" w:hAnsi="Angsana New"/>
          <w:sz w:val="30"/>
          <w:szCs w:val="30"/>
        </w:rPr>
        <w:t>)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E65B44">
        <w:rPr>
          <w:rFonts w:ascii="Angsana New" w:hAnsi="Angsana New"/>
          <w:sz w:val="30"/>
          <w:szCs w:val="30"/>
        </w:rPr>
        <w:t>(</w:t>
      </w:r>
      <w:r w:rsidRPr="0097294F">
        <w:rPr>
          <w:rFonts w:ascii="Angsana New" w:hAnsi="Angsana New"/>
          <w:sz w:val="30"/>
          <w:szCs w:val="30"/>
        </w:rPr>
        <w:t>77.5</w:t>
      </w:r>
      <w:r w:rsidR="00E65B44">
        <w:rPr>
          <w:rFonts w:ascii="Angsana New" w:hAnsi="Angsana New"/>
          <w:sz w:val="30"/>
          <w:szCs w:val="30"/>
        </w:rPr>
        <w:t>)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ล้านบาทตามลำดับ) </w:t>
      </w:r>
      <w:r w:rsidRPr="0097294F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</w:p>
    <w:p w14:paraId="718D90BC" w14:textId="77777777" w:rsidR="00233859" w:rsidRPr="00683740" w:rsidRDefault="00683F9C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62600578" w:rsidR="00233859" w:rsidRDefault="009471F5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14:paraId="2F108353" w14:textId="02C46342" w:rsidR="00ED6168" w:rsidRDefault="00003F32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งบ</w:t>
      </w:r>
      <w:r w:rsidR="00ED6168" w:rsidRPr="001A136A">
        <w:rPr>
          <w:rFonts w:ascii="Angsana New" w:eastAsia="Times New Roman" w:hAnsi="Angsana New"/>
          <w:sz w:val="30"/>
          <w:szCs w:val="30"/>
          <w:cs/>
        </w:rPr>
        <w:t>การเงินระหว่างกาล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A9085A">
        <w:rPr>
          <w:rFonts w:ascii="Angsana New" w:eastAsia="Times New Roman" w:hAnsi="Angsana New"/>
          <w:sz w:val="30"/>
          <w:szCs w:val="30"/>
        </w:rPr>
        <w:t>2563</w:t>
      </w:r>
    </w:p>
    <w:p w14:paraId="46B8D552" w14:textId="43E07088" w:rsidR="00003F32" w:rsidRDefault="00003F32" w:rsidP="00003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92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49EA33" w14:textId="72AA635E" w:rsidR="00003F32" w:rsidRDefault="00003F32" w:rsidP="00003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92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B2F9DF" w14:textId="2628A912" w:rsidR="00003F32" w:rsidRDefault="00003F32" w:rsidP="00003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92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EACED7" w14:textId="4B0DC387" w:rsidR="00003F32" w:rsidRDefault="00003F32" w:rsidP="00003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92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12FF70" w14:textId="75DE587B" w:rsidR="00003F32" w:rsidRDefault="00003F32" w:rsidP="00003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92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236915" w14:textId="08B945D6" w:rsidR="000344D1" w:rsidRPr="0010434A" w:rsidRDefault="00FD016A" w:rsidP="00677627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6F674482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FD016A">
        <w:rPr>
          <w:rFonts w:ascii="Angsana New" w:eastAsia="Times New Roman" w:hAnsi="Angsana New"/>
          <w:b/>
          <w:bCs/>
          <w:sz w:val="30"/>
          <w:szCs w:val="30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718301EC" w14:textId="69202C31" w:rsidR="000344D1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/>
          <w:sz w:val="30"/>
          <w:szCs w:val="30"/>
          <w:cs/>
        </w:rPr>
        <w:t xml:space="preserve">ในระหว่างงวด 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D016A">
        <w:rPr>
          <w:rFonts w:ascii="Angsana New" w:eastAsia="Times New Roman" w:hAnsi="Angsana New"/>
          <w:sz w:val="30"/>
          <w:szCs w:val="30"/>
          <w:cs/>
        </w:rPr>
        <w:t>บริษัทได้นำ</w:t>
      </w:r>
      <w:r w:rsidR="00692F8D">
        <w:rPr>
          <w:rFonts w:ascii="Angsana New" w:eastAsia="Times New Roman" w:hAnsi="Angsana New" w:hint="cs"/>
          <w:sz w:val="30"/>
          <w:szCs w:val="30"/>
          <w:cs/>
        </w:rPr>
        <w:t xml:space="preserve">มาตรฐานการบัญชี 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616FE" w:rsidRPr="005616FE">
        <w:rPr>
          <w:rFonts w:ascii="Angsana New" w:eastAsia="Times New Roman" w:hAnsi="Angsana New"/>
          <w:sz w:val="30"/>
          <w:szCs w:val="30"/>
        </w:rPr>
        <w:t>1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มกราคม </w:t>
      </w:r>
      <w:r w:rsidR="005616FE" w:rsidRPr="005616FE">
        <w:rPr>
          <w:rFonts w:ascii="Angsana New" w:eastAsia="Times New Roman" w:hAnsi="Angsana New"/>
          <w:sz w:val="30"/>
          <w:szCs w:val="30"/>
        </w:rPr>
        <w:t>2564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A7AED11" w14:textId="77777777" w:rsidR="00692F8D" w:rsidRPr="0010434A" w:rsidRDefault="00692F8D" w:rsidP="0069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งบการเงินของกลุ่มบริษัท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 </w:t>
      </w:r>
    </w:p>
    <w:p w14:paraId="603CE3C5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283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 w:hint="cs"/>
          <w:b/>
          <w:bCs/>
          <w:sz w:val="30"/>
          <w:szCs w:val="30"/>
          <w:cs/>
        </w:rPr>
        <w:t xml:space="preserve">ข. 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cs/>
          <w:lang w:eastAsia="th-TH"/>
        </w:rPr>
        <w:t>มาตรฐานการรายงานทางการเงิน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 xml:space="preserve">1 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มกราคม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>2565</w:t>
      </w:r>
    </w:p>
    <w:p w14:paraId="2A64F902" w14:textId="77777777" w:rsidR="0010434A" w:rsidRPr="0010434A" w:rsidRDefault="0010434A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1 </w:t>
      </w: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มกราคม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2565 </w:t>
      </w: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335C972" w14:textId="0F6BB1A5" w:rsidR="0010434A" w:rsidRDefault="0010434A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งบการเงินของกลุ่มบริษัท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 </w:t>
      </w:r>
    </w:p>
    <w:p w14:paraId="318AB267" w14:textId="30EADA62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3CC8A796" w14:textId="78D1F1FE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293D8893" w14:textId="38AD2713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65C0DC2A" w14:textId="32CB366A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38F33D5A" w14:textId="66856C0D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278F1E11" w14:textId="388148DE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52D54C8E" w14:textId="5BE6D09B" w:rsidR="00003F32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6ED34AA2" w14:textId="77777777" w:rsidR="00003F32" w:rsidRPr="0010434A" w:rsidRDefault="00003F32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</w:p>
    <w:p w14:paraId="0F51D9DE" w14:textId="0F2062E9" w:rsidR="006E7D43" w:rsidRPr="00D80A44" w:rsidRDefault="00060F62" w:rsidP="002368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รายการธุรกิจระหว่าง</w:t>
      </w:r>
      <w:r w:rsidR="006E7D43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21FD48B" w14:textId="77777777" w:rsidR="006E7D43" w:rsidRPr="00D80A44" w:rsidRDefault="006E7D43" w:rsidP="005C0A79">
      <w:pPr>
        <w:tabs>
          <w:tab w:val="clear" w:pos="454"/>
          <w:tab w:val="left" w:pos="360"/>
        </w:tabs>
        <w:spacing w:before="12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A29A97F" w14:textId="77777777" w:rsidR="006E7D43" w:rsidRPr="00A9085A" w:rsidRDefault="009B592D" w:rsidP="00755C2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85A">
        <w:rPr>
          <w:rFonts w:ascii="Angsana New" w:hAnsi="Angsana New" w:hint="cs"/>
          <w:b/>
          <w:bCs/>
          <w:sz w:val="30"/>
          <w:szCs w:val="30"/>
          <w:cs/>
        </w:rPr>
        <w:t>ลักษณะความสัมพันธ์</w:t>
      </w:r>
    </w:p>
    <w:tbl>
      <w:tblPr>
        <w:tblW w:w="97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68"/>
        <w:gridCol w:w="1478"/>
        <w:gridCol w:w="4901"/>
      </w:tblGrid>
      <w:tr w:rsidR="006E7D43" w:rsidRPr="00DB6E5F" w14:paraId="323E5FAA" w14:textId="77777777" w:rsidTr="00755C2E">
        <w:trPr>
          <w:trHeight w:val="20"/>
        </w:trPr>
        <w:tc>
          <w:tcPr>
            <w:tcW w:w="3368" w:type="dxa"/>
            <w:shd w:val="clear" w:color="auto" w:fill="auto"/>
          </w:tcPr>
          <w:p w14:paraId="1B582E2D" w14:textId="77777777" w:rsidR="006E7D43" w:rsidRPr="00DB6E5F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14:paraId="20F0414D" w14:textId="77777777" w:rsidR="006E7D43" w:rsidRPr="00DB6E5F" w:rsidRDefault="006E7D43" w:rsidP="001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hanging="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05EF5B" w14:textId="77777777" w:rsidR="006E7D43" w:rsidRPr="00DB6E5F" w:rsidRDefault="006E7D43" w:rsidP="001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hanging="7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901" w:type="dxa"/>
            <w:shd w:val="clear" w:color="auto" w:fill="auto"/>
          </w:tcPr>
          <w:p w14:paraId="4ABC3B5E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14:paraId="0F3F3893" w14:textId="77777777" w:rsidTr="00755C2E">
        <w:trPr>
          <w:trHeight w:val="20"/>
        </w:trPr>
        <w:tc>
          <w:tcPr>
            <w:tcW w:w="3368" w:type="dxa"/>
            <w:shd w:val="clear" w:color="auto" w:fill="auto"/>
          </w:tcPr>
          <w:p w14:paraId="1DE8C06C" w14:textId="77777777" w:rsidR="00DB5BCB" w:rsidRPr="00EA0DA3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 บีเอส มายโค ไบโอเทค จำกัด</w:t>
            </w:r>
          </w:p>
        </w:tc>
        <w:tc>
          <w:tcPr>
            <w:tcW w:w="1478" w:type="dxa"/>
            <w:shd w:val="clear" w:color="auto" w:fill="auto"/>
          </w:tcPr>
          <w:p w14:paraId="052AA38A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4FD0905E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2BA30DB8" w14:textId="77777777" w:rsidTr="00755C2E">
        <w:trPr>
          <w:trHeight w:val="20"/>
        </w:trPr>
        <w:tc>
          <w:tcPr>
            <w:tcW w:w="3368" w:type="dxa"/>
            <w:shd w:val="clear" w:color="auto" w:fill="auto"/>
          </w:tcPr>
          <w:p w14:paraId="076A0B64" w14:textId="77777777" w:rsidR="00DB5BCB" w:rsidRPr="00EA0DA3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บริษัท </w:t>
            </w:r>
            <w:r w:rsidR="007B3493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กิจการร่วมค้า </w:t>
            </w: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ยูเรก</w:t>
            </w:r>
            <w:r w:rsidR="00566CED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้</w:t>
            </w: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า ยูยู จำกัด</w:t>
            </w:r>
          </w:p>
        </w:tc>
        <w:tc>
          <w:tcPr>
            <w:tcW w:w="1478" w:type="dxa"/>
            <w:shd w:val="clear" w:color="auto" w:fill="auto"/>
          </w:tcPr>
          <w:p w14:paraId="0A43A05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F6B1F77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58D79C8D" w14:textId="77777777" w:rsidTr="00755C2E">
        <w:trPr>
          <w:trHeight w:val="20"/>
        </w:trPr>
        <w:tc>
          <w:tcPr>
            <w:tcW w:w="3368" w:type="dxa"/>
            <w:shd w:val="clear" w:color="auto" w:fill="auto"/>
          </w:tcPr>
          <w:p w14:paraId="29521E7E" w14:textId="77777777" w:rsidR="00DB5BCB" w:rsidRPr="00473512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1478" w:type="dxa"/>
            <w:shd w:val="clear" w:color="auto" w:fill="auto"/>
          </w:tcPr>
          <w:p w14:paraId="4E6888A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1B4FA0C6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14:paraId="4FED6D25" w14:textId="77777777" w:rsidTr="00755C2E">
        <w:trPr>
          <w:trHeight w:val="20"/>
        </w:trPr>
        <w:tc>
          <w:tcPr>
            <w:tcW w:w="3368" w:type="dxa"/>
            <w:shd w:val="clear" w:color="auto" w:fill="auto"/>
          </w:tcPr>
          <w:p w14:paraId="629DB825" w14:textId="77777777" w:rsidR="006E7D43" w:rsidRPr="00DB6E5F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14:paraId="57AE44FF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399D782" w14:textId="77777777" w:rsidR="006E7D43" w:rsidRPr="0010434A" w:rsidRDefault="006E7D43" w:rsidP="005C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Pr="0010434A"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10434A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34670" w:rsidRPr="00DB6E5F" w14:paraId="0962D431" w14:textId="77777777" w:rsidTr="00755C2E">
        <w:trPr>
          <w:trHeight w:val="223"/>
        </w:trPr>
        <w:tc>
          <w:tcPr>
            <w:tcW w:w="3368" w:type="dxa"/>
            <w:shd w:val="clear" w:color="auto" w:fill="auto"/>
          </w:tcPr>
          <w:p w14:paraId="2EC33CFC" w14:textId="3F73F7D1" w:rsidR="00334670" w:rsidRPr="007A6007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นางสาวณิชกานต์</w:t>
            </w:r>
            <w:r w:rsidRPr="00681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478" w:type="dxa"/>
            <w:shd w:val="clear" w:color="auto" w:fill="auto"/>
          </w:tcPr>
          <w:p w14:paraId="07F2F57D" w14:textId="3E61FD0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634B2BB5" w14:textId="785FDE2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73DCFCB3" w14:textId="77777777" w:rsidTr="00755C2E">
        <w:trPr>
          <w:trHeight w:val="404"/>
        </w:trPr>
        <w:tc>
          <w:tcPr>
            <w:tcW w:w="3368" w:type="dxa"/>
            <w:shd w:val="clear" w:color="auto" w:fill="auto"/>
          </w:tcPr>
          <w:p w14:paraId="5C831904" w14:textId="518CA368" w:rsidR="00334670" w:rsidRPr="00035902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นายลิศพัทธ์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478" w:type="dxa"/>
            <w:shd w:val="clear" w:color="auto" w:fill="auto"/>
          </w:tcPr>
          <w:p w14:paraId="2C638F30" w14:textId="26B0082F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0278EB06" w14:textId="3151F659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035902">
              <w:rPr>
                <w:rFonts w:ascii="Angsana New" w:hAnsi="Angsana New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CD3E59" w:rsidRPr="00891B01" w14:paraId="556D824E" w14:textId="77777777" w:rsidTr="00891B01">
        <w:trPr>
          <w:trHeight w:val="20"/>
        </w:trPr>
        <w:tc>
          <w:tcPr>
            <w:tcW w:w="3368" w:type="dxa"/>
            <w:shd w:val="clear" w:color="auto" w:fill="auto"/>
          </w:tcPr>
          <w:p w14:paraId="1702A7EF" w14:textId="1D579C46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นางสาวสุนิสา จิระวุฒิกุล</w:t>
            </w:r>
          </w:p>
        </w:tc>
        <w:tc>
          <w:tcPr>
            <w:tcW w:w="1478" w:type="dxa"/>
            <w:shd w:val="clear" w:color="auto" w:fill="auto"/>
          </w:tcPr>
          <w:p w14:paraId="5BF13C56" w14:textId="650DA6EC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0A49824" w14:textId="57C9A8CA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CD3E59" w:rsidRPr="00891B01" w14:paraId="11F88AFA" w14:textId="77777777" w:rsidTr="00755C2E">
        <w:trPr>
          <w:trHeight w:val="470"/>
        </w:trPr>
        <w:tc>
          <w:tcPr>
            <w:tcW w:w="3368" w:type="dxa"/>
            <w:shd w:val="clear" w:color="auto" w:fill="auto"/>
          </w:tcPr>
          <w:p w14:paraId="7ACAFB38" w14:textId="69FA27EE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14:paraId="222168E7" w14:textId="321E5C80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76C22B00" w14:textId="1A6D904B" w:rsidR="00CD3E59" w:rsidRPr="00891B01" w:rsidRDefault="00CD3E59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5F96FE6F" w14:textId="10AEFE00" w:rsidR="009908A6" w:rsidRPr="00891B01" w:rsidRDefault="009B592D" w:rsidP="00891B0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91B01">
        <w:rPr>
          <w:rFonts w:ascii="Angsana New" w:hAnsi="Angsana New" w:hint="cs"/>
          <w:b/>
          <w:bCs/>
          <w:sz w:val="30"/>
          <w:szCs w:val="30"/>
          <w:cs/>
        </w:rPr>
        <w:t>นโยบายการกำหนดราคา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392"/>
        <w:gridCol w:w="6095"/>
      </w:tblGrid>
      <w:tr w:rsidR="006E7D43" w:rsidRPr="00891B01" w14:paraId="0F4821DF" w14:textId="77777777" w:rsidTr="00755C2E">
        <w:tc>
          <w:tcPr>
            <w:tcW w:w="2835" w:type="dxa"/>
          </w:tcPr>
          <w:p w14:paraId="3EABE3F5" w14:textId="77777777" w:rsidR="006E7D43" w:rsidRPr="00891B01" w:rsidRDefault="006E7D43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92" w:type="dxa"/>
          </w:tcPr>
          <w:p w14:paraId="6354FC9A" w14:textId="77777777" w:rsidR="006E7D43" w:rsidRPr="00891B01" w:rsidRDefault="006E7D43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4E6B8E8A" w14:textId="77777777" w:rsidR="006E7D43" w:rsidRPr="00891B01" w:rsidRDefault="006E7D43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04E44" w:rsidRPr="00891B01" w14:paraId="20C89009" w14:textId="77777777" w:rsidTr="00891B01">
        <w:tc>
          <w:tcPr>
            <w:tcW w:w="2835" w:type="dxa"/>
            <w:shd w:val="clear" w:color="auto" w:fill="auto"/>
          </w:tcPr>
          <w:p w14:paraId="3E099019" w14:textId="15BB68C2" w:rsidR="00704E44" w:rsidRPr="00891B01" w:rsidRDefault="00704E44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392" w:type="dxa"/>
            <w:shd w:val="clear" w:color="auto" w:fill="auto"/>
          </w:tcPr>
          <w:p w14:paraId="0FE9DA17" w14:textId="77777777" w:rsidR="00704E44" w:rsidRPr="00891B01" w:rsidRDefault="00704E44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19605C7B" w14:textId="5A92B3B4" w:rsidR="00704E44" w:rsidRPr="00891B01" w:rsidRDefault="00B773DC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 xml:space="preserve">กำหนดราคาตาม </w:t>
            </w:r>
            <w:r w:rsidRPr="00891B01">
              <w:rPr>
                <w:rFonts w:ascii="Angsana New" w:hAnsi="Angsana New"/>
                <w:sz w:val="30"/>
                <w:szCs w:val="30"/>
              </w:rPr>
              <w:t xml:space="preserve">Price List </w:t>
            </w:r>
            <w:r w:rsidR="00192AC8" w:rsidRPr="00891B0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ส่วนลดตามที่ตกลงกัน</w:t>
            </w:r>
          </w:p>
        </w:tc>
      </w:tr>
      <w:tr w:rsidR="006E7D43" w:rsidRPr="00F91283" w14:paraId="691F6382" w14:textId="77777777" w:rsidTr="00755C2E">
        <w:tc>
          <w:tcPr>
            <w:tcW w:w="2835" w:type="dxa"/>
            <w:shd w:val="clear" w:color="auto" w:fill="auto"/>
          </w:tcPr>
          <w:p w14:paraId="462627A9" w14:textId="6AD079CB" w:rsidR="006E7D43" w:rsidRPr="00891B01" w:rsidRDefault="00CB0A51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D777C1" w:rsidRPr="00891B01">
              <w:rPr>
                <w:rFonts w:ascii="Angsana New" w:hAnsi="Angsana New" w:hint="cs"/>
                <w:sz w:val="30"/>
                <w:szCs w:val="30"/>
                <w:cs/>
              </w:rPr>
              <w:t>เช่าและ</w:t>
            </w:r>
            <w:r w:rsidRPr="00891B0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392" w:type="dxa"/>
            <w:shd w:val="clear" w:color="auto" w:fill="auto"/>
          </w:tcPr>
          <w:p w14:paraId="40CC4D98" w14:textId="77777777" w:rsidR="006E7D43" w:rsidRPr="00891B01" w:rsidRDefault="006E7D43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78C999D4" w14:textId="77777777" w:rsidR="006E7D43" w:rsidRPr="005C0A79" w:rsidRDefault="006E7D43" w:rsidP="0089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1B01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F91283" w14:paraId="5E18381C" w14:textId="77777777" w:rsidTr="00755C2E">
        <w:tc>
          <w:tcPr>
            <w:tcW w:w="2835" w:type="dxa"/>
            <w:shd w:val="clear" w:color="auto" w:fill="auto"/>
          </w:tcPr>
          <w:p w14:paraId="13DD8E43" w14:textId="77777777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92" w:type="dxa"/>
            <w:shd w:val="clear" w:color="auto" w:fill="auto"/>
          </w:tcPr>
          <w:p w14:paraId="35A7504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6EC030AC" w14:textId="388DF105" w:rsidR="006E7D43" w:rsidRPr="005C0A79" w:rsidRDefault="006E7D43" w:rsidP="00754724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C0A79">
              <w:rPr>
                <w:rFonts w:asciiTheme="majorBidi" w:hAnsiTheme="majorBidi" w:cstheme="majorBidi"/>
                <w:cs/>
                <w:lang w:val="en-US"/>
              </w:rPr>
              <w:t>อัตราดอกเบี้ย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 xml:space="preserve">ร้อยละ </w:t>
            </w:r>
            <w:r w:rsidR="002B68B3" w:rsidRPr="005C0A79">
              <w:rPr>
                <w:rFonts w:asciiTheme="majorBidi" w:hAnsiTheme="majorBidi" w:cstheme="majorBidi"/>
                <w:lang w:val="en-US"/>
              </w:rPr>
              <w:t xml:space="preserve">6.80 - </w:t>
            </w:r>
            <w:r w:rsidR="00754724" w:rsidRPr="005C0A79">
              <w:rPr>
                <w:rFonts w:asciiTheme="majorBidi" w:hAnsiTheme="majorBidi" w:cstheme="majorBidi"/>
                <w:lang w:val="en-US"/>
              </w:rPr>
              <w:t xml:space="preserve">7.40 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  <w:r w:rsidRPr="005C0A7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F91283" w14:paraId="62A260CD" w14:textId="77777777" w:rsidTr="00755C2E">
        <w:tc>
          <w:tcPr>
            <w:tcW w:w="2835" w:type="dxa"/>
            <w:shd w:val="clear" w:color="auto" w:fill="auto"/>
          </w:tcPr>
          <w:p w14:paraId="622D6D4D" w14:textId="77777777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92" w:type="dxa"/>
            <w:shd w:val="clear" w:color="auto" w:fill="auto"/>
          </w:tcPr>
          <w:p w14:paraId="03C708B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05A694AD" w14:textId="6E410306" w:rsidR="006E7D43" w:rsidRPr="005C0A79" w:rsidRDefault="006E7D43" w:rsidP="00754724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C0A79">
              <w:rPr>
                <w:rFonts w:asciiTheme="majorBidi" w:hAnsiTheme="majorBidi" w:cstheme="majorBidi"/>
                <w:cs/>
                <w:lang w:val="en-US"/>
              </w:rPr>
              <w:t>อัตราดอกเบี้ย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 xml:space="preserve">ร้อยละ </w:t>
            </w:r>
            <w:r w:rsidR="00754724" w:rsidRPr="005C0A79">
              <w:rPr>
                <w:rFonts w:asciiTheme="majorBidi" w:hAnsiTheme="majorBidi" w:cstheme="majorBidi"/>
                <w:lang w:val="en-US"/>
              </w:rPr>
              <w:t xml:space="preserve">7.40 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6E7D43" w:rsidRPr="00F91283" w14:paraId="419E111E" w14:textId="77777777" w:rsidTr="00755C2E">
        <w:tc>
          <w:tcPr>
            <w:tcW w:w="2835" w:type="dxa"/>
          </w:tcPr>
          <w:p w14:paraId="0A687BE8" w14:textId="54C6DF48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2083D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392" w:type="dxa"/>
          </w:tcPr>
          <w:p w14:paraId="6566282E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1B204FB2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14:paraId="6F9EB41F" w14:textId="77777777" w:rsidTr="00755C2E">
        <w:tc>
          <w:tcPr>
            <w:tcW w:w="2835" w:type="dxa"/>
          </w:tcPr>
          <w:p w14:paraId="6803813D" w14:textId="77777777" w:rsidR="006E7D43" w:rsidRPr="00F91283" w:rsidRDefault="006E7D43" w:rsidP="00F9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2" w:type="dxa"/>
          </w:tcPr>
          <w:p w14:paraId="6981FD1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3AD745D4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5C0A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36D0D0D9" w14:textId="77777777" w:rsidR="00417692" w:rsidRDefault="00417692" w:rsidP="004176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710EDC" w14:textId="1C745AEC" w:rsidR="006E7D43" w:rsidRPr="00F91283" w:rsidRDefault="006E7D43" w:rsidP="002A2C0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1283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BC78B5" w:rsidRPr="00F91283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="0081743B" w:rsidRPr="00F91283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="009735F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554282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9735FA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</w:t>
      </w:r>
      <w:r w:rsidR="009735FA">
        <w:rPr>
          <w:rFonts w:ascii="Angsana New" w:hAnsi="Angsana New"/>
          <w:b/>
          <w:bCs/>
          <w:sz w:val="30"/>
          <w:szCs w:val="30"/>
        </w:rPr>
        <w:t xml:space="preserve">0 </w:t>
      </w:r>
      <w:r w:rsidR="00554282">
        <w:rPr>
          <w:rFonts w:ascii="Angsana New" w:hAnsi="Angsana New" w:hint="cs"/>
          <w:b/>
          <w:bCs/>
          <w:sz w:val="30"/>
          <w:szCs w:val="30"/>
          <w:cs/>
        </w:rPr>
        <w:t>กันย</w:t>
      </w:r>
      <w:r w:rsidR="009735FA">
        <w:rPr>
          <w:rFonts w:ascii="Angsana New" w:hAnsi="Angsana New" w:hint="cs"/>
          <w:b/>
          <w:bCs/>
          <w:sz w:val="30"/>
          <w:szCs w:val="30"/>
          <w:cs/>
        </w:rPr>
        <w:t>ายน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2564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9B592D" w:rsidRPr="00F91283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7F1887" w:rsidRPr="00F91283">
        <w:rPr>
          <w:rFonts w:ascii="Angsana New" w:hAnsi="Angsana New"/>
          <w:b/>
          <w:bCs/>
          <w:sz w:val="30"/>
          <w:szCs w:val="30"/>
        </w:rPr>
        <w:t>256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</w:t>
      </w:r>
      <w:r w:rsidR="0064026E">
        <w:rPr>
          <w:rFonts w:ascii="Angsana New" w:hAnsi="Angsana New"/>
          <w:b/>
          <w:bCs/>
          <w:sz w:val="30"/>
          <w:szCs w:val="30"/>
        </w:rPr>
        <w:t xml:space="preserve"> </w:t>
      </w:r>
      <w:r w:rsidRPr="00F91283">
        <w:rPr>
          <w:rFonts w:ascii="Angsana New" w:hAnsi="Angsana New"/>
          <w:b/>
          <w:bCs/>
          <w:sz w:val="30"/>
          <w:szCs w:val="30"/>
          <w:cs/>
        </w:rPr>
        <w:t>สรุปได้ดังนี้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6"/>
        <w:gridCol w:w="1134"/>
        <w:gridCol w:w="270"/>
        <w:gridCol w:w="1170"/>
        <w:gridCol w:w="261"/>
        <w:gridCol w:w="1134"/>
        <w:gridCol w:w="239"/>
        <w:gridCol w:w="1178"/>
      </w:tblGrid>
      <w:tr w:rsidR="006240FE" w:rsidRPr="00AC7CB0" w14:paraId="72995B69" w14:textId="77777777" w:rsidTr="00DE2A29">
        <w:trPr>
          <w:tblHeader/>
        </w:trPr>
        <w:tc>
          <w:tcPr>
            <w:tcW w:w="3936" w:type="dxa"/>
            <w:shd w:val="clear" w:color="auto" w:fill="auto"/>
          </w:tcPr>
          <w:p w14:paraId="2A53E2AB" w14:textId="77777777"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14:paraId="6FC27D5F" w14:textId="77777777" w:rsidTr="00DE2A29">
        <w:trPr>
          <w:tblHeader/>
        </w:trPr>
        <w:tc>
          <w:tcPr>
            <w:tcW w:w="3936" w:type="dxa"/>
            <w:shd w:val="clear" w:color="auto" w:fill="auto"/>
          </w:tcPr>
          <w:p w14:paraId="0054CCB3" w14:textId="77777777"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67E63CA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A" w:rsidRPr="00AC7CB0" w14:paraId="55A52AAA" w14:textId="77777777" w:rsidTr="00DE2A29">
        <w:trPr>
          <w:tblHeader/>
        </w:trPr>
        <w:tc>
          <w:tcPr>
            <w:tcW w:w="3936" w:type="dxa"/>
            <w:shd w:val="clear" w:color="auto" w:fill="auto"/>
          </w:tcPr>
          <w:p w14:paraId="13508918" w14:textId="607C4AD6" w:rsidR="00C7500A" w:rsidRPr="00EA0DA3" w:rsidRDefault="00C36B44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251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36B4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64026E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="0055428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กันย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63DEBC0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187DEA40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31832B59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1DF10BAA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0A772F3E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C7500A" w:rsidRPr="00AC7CB0" w14:paraId="5F9BCC0B" w14:textId="77777777" w:rsidTr="00DE2A29">
        <w:tc>
          <w:tcPr>
            <w:tcW w:w="3936" w:type="dxa"/>
            <w:shd w:val="clear" w:color="auto" w:fill="auto"/>
          </w:tcPr>
          <w:p w14:paraId="3C62AF5F" w14:textId="77777777" w:rsidR="00C7500A" w:rsidRPr="00AC7CB0" w:rsidRDefault="00C7500A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0EEB3C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6C266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E4B789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3620931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30771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78A1" w:rsidRPr="00AC7CB0" w14:paraId="530D7F91" w14:textId="77777777" w:rsidTr="00891B01">
        <w:tc>
          <w:tcPr>
            <w:tcW w:w="3936" w:type="dxa"/>
            <w:shd w:val="clear" w:color="auto" w:fill="auto"/>
          </w:tcPr>
          <w:p w14:paraId="2D58DD8C" w14:textId="69BF1411" w:rsidR="005F78A1" w:rsidRPr="005F78A1" w:rsidRDefault="005F78A1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5F78A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45380D97" w14:textId="79C0336F" w:rsidR="005F78A1" w:rsidRP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E2982" w14:textId="77777777" w:rsidR="005F78A1" w:rsidRP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3B16ED" w14:textId="6FFB1443" w:rsidR="005F78A1" w:rsidRPr="00AC7CB0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0EB4C81" w14:textId="77777777" w:rsidR="005F78A1" w:rsidRPr="00AC7CB0" w:rsidRDefault="005F78A1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E2B27F" w14:textId="50DF5254" w:rsidR="005F78A1" w:rsidRPr="008A34E9" w:rsidRDefault="005F78A1" w:rsidP="008A34E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39" w:type="dxa"/>
            <w:shd w:val="clear" w:color="auto" w:fill="auto"/>
          </w:tcPr>
          <w:p w14:paraId="7CE6B6D5" w14:textId="77777777" w:rsidR="005F78A1" w:rsidRPr="00AC7CB0" w:rsidRDefault="005F78A1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A00FD98" w14:textId="0E69F786" w:rsidR="005F78A1" w:rsidRPr="00AC7CB0" w:rsidRDefault="005F78A1" w:rsidP="005F78A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44D" w:rsidRPr="00381548" w14:paraId="1461F581" w14:textId="77777777" w:rsidTr="00891B01">
        <w:tc>
          <w:tcPr>
            <w:tcW w:w="3936" w:type="dxa"/>
            <w:shd w:val="clear" w:color="auto" w:fill="auto"/>
          </w:tcPr>
          <w:p w14:paraId="0C407823" w14:textId="1958AD8E" w:rsidR="008F644D" w:rsidRPr="00CB0A51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</w:t>
            </w:r>
            <w:r w:rsidR="0012514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ค่าเช่าและ</w:t>
            </w: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204D8A1E" w14:textId="63706BEB" w:rsidR="008F644D" w:rsidRPr="00381548" w:rsidRDefault="009935DE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6B9A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4D075" w14:textId="7F2A1D93" w:rsidR="008F644D" w:rsidRPr="00381548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ABDE65B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3B0056" w14:textId="5E6B2811" w:rsidR="008F644D" w:rsidRPr="00381548" w:rsidRDefault="00192A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1,734</w:t>
            </w:r>
          </w:p>
        </w:tc>
        <w:tc>
          <w:tcPr>
            <w:tcW w:w="239" w:type="dxa"/>
            <w:shd w:val="clear" w:color="auto" w:fill="auto"/>
          </w:tcPr>
          <w:p w14:paraId="4C889D76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00D96E1" w14:textId="3B223690" w:rsidR="008F644D" w:rsidRDefault="00C36B44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B44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</w:tr>
      <w:tr w:rsidR="008F644D" w:rsidRPr="00381548" w14:paraId="431325C3" w14:textId="77777777" w:rsidTr="00DE2A29">
        <w:tc>
          <w:tcPr>
            <w:tcW w:w="3936" w:type="dxa"/>
            <w:shd w:val="clear" w:color="auto" w:fill="auto"/>
          </w:tcPr>
          <w:p w14:paraId="3E693613" w14:textId="6D2D1EFE" w:rsidR="008F644D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14:paraId="654C56CF" w14:textId="0F610551" w:rsidR="008F644D" w:rsidRDefault="009935DE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B3038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65B933" w14:textId="607870FF" w:rsidR="008F644D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F7E9FBC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7C2D0B4" w14:textId="283AA05F" w:rsidR="008F644D" w:rsidRPr="00381548" w:rsidRDefault="007835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1,551</w:t>
            </w:r>
          </w:p>
        </w:tc>
        <w:tc>
          <w:tcPr>
            <w:tcW w:w="239" w:type="dxa"/>
            <w:shd w:val="clear" w:color="auto" w:fill="auto"/>
          </w:tcPr>
          <w:p w14:paraId="37CD6853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E28174F" w14:textId="03E8F59E" w:rsidR="008F644D" w:rsidRDefault="00554282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</w:p>
        </w:tc>
      </w:tr>
      <w:tr w:rsidR="008F644D" w:rsidRPr="00AC7CB0" w14:paraId="29FE5B54" w14:textId="77777777" w:rsidTr="00DE2A29">
        <w:trPr>
          <w:trHeight w:hRule="exact" w:val="374"/>
        </w:trPr>
        <w:tc>
          <w:tcPr>
            <w:tcW w:w="3936" w:type="dxa"/>
            <w:shd w:val="clear" w:color="auto" w:fill="auto"/>
          </w:tcPr>
          <w:p w14:paraId="2197AB98" w14:textId="77777777" w:rsidR="008F644D" w:rsidRPr="004C2EB7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9EBB7D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B7903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E3052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0809787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41D26F" w14:textId="77777777" w:rsidR="008F644D" w:rsidRPr="00792866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832D59A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139304A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06A2FBC9" w14:textId="77777777" w:rsidTr="00DE2A29">
        <w:tc>
          <w:tcPr>
            <w:tcW w:w="3936" w:type="dxa"/>
            <w:shd w:val="clear" w:color="auto" w:fill="auto"/>
          </w:tcPr>
          <w:p w14:paraId="1E027431" w14:textId="6141B4C8" w:rsidR="008F644D" w:rsidRPr="007942DC" w:rsidRDefault="0012083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</w:tcPr>
          <w:p w14:paraId="5F304B00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66DE8B02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87BF32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CBE911F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5D20F55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46FB2D22" w14:textId="77777777" w:rsidTr="00DE2A29">
        <w:tc>
          <w:tcPr>
            <w:tcW w:w="3936" w:type="dxa"/>
            <w:shd w:val="clear" w:color="auto" w:fill="auto"/>
          </w:tcPr>
          <w:p w14:paraId="35A20192" w14:textId="6C70B827" w:rsidR="008F644D" w:rsidRPr="007942DC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32316AE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763277BF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28DE7D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FEC1DE0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0430A9F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54282" w:rsidRPr="007942DC" w14:paraId="122F5FC2" w14:textId="77777777" w:rsidTr="00DE2A29">
        <w:tc>
          <w:tcPr>
            <w:tcW w:w="3936" w:type="dxa"/>
            <w:shd w:val="clear" w:color="auto" w:fill="auto"/>
          </w:tcPr>
          <w:p w14:paraId="2CFF541C" w14:textId="13C09324" w:rsidR="00554282" w:rsidRPr="007942DC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5A4A7915" w14:textId="53AA426C" w:rsidR="00554282" w:rsidRPr="00892809" w:rsidRDefault="009935DE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1,606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1E07B267" w:rsidR="00554282" w:rsidRPr="007942DC" w:rsidRDefault="00554282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61" w:type="dxa"/>
            <w:shd w:val="clear" w:color="auto" w:fill="auto"/>
          </w:tcPr>
          <w:p w14:paraId="3F6585B0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C6872E" w14:textId="2B3872C2" w:rsidR="00554282" w:rsidRPr="007942DC" w:rsidRDefault="0078353D" w:rsidP="005542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</w:t>
            </w:r>
            <w:r w:rsidR="006402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F3CCC2C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A71935F" w14:textId="40C5988D" w:rsidR="00554282" w:rsidRPr="007942DC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1,841</w:t>
            </w:r>
          </w:p>
        </w:tc>
      </w:tr>
      <w:tr w:rsidR="00554282" w:rsidRPr="007942DC" w14:paraId="5DF859B4" w14:textId="77777777" w:rsidTr="00DE2A29">
        <w:tc>
          <w:tcPr>
            <w:tcW w:w="3936" w:type="dxa"/>
            <w:shd w:val="clear" w:color="auto" w:fill="auto"/>
          </w:tcPr>
          <w:p w14:paraId="3E794A74" w14:textId="50388BF7" w:rsidR="00554282" w:rsidRPr="007942DC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26125D56" w:rsidR="00554282" w:rsidRPr="00892809" w:rsidRDefault="0064026E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320D9D2F" w:rsidR="00554282" w:rsidRPr="007942DC" w:rsidRDefault="00554282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61" w:type="dxa"/>
            <w:shd w:val="clear" w:color="auto" w:fill="auto"/>
          </w:tcPr>
          <w:p w14:paraId="6AC3DD47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70317AB0" w:rsidR="00554282" w:rsidRPr="007942DC" w:rsidRDefault="00523C2C" w:rsidP="005542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</w:tcPr>
          <w:p w14:paraId="45546B2A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244552A9" w:rsidR="00554282" w:rsidRPr="007942DC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554282" w:rsidRPr="007942DC" w14:paraId="6BEE63D1" w14:textId="77777777" w:rsidTr="00DE2A29">
        <w:tc>
          <w:tcPr>
            <w:tcW w:w="3936" w:type="dxa"/>
            <w:shd w:val="clear" w:color="auto" w:fill="auto"/>
          </w:tcPr>
          <w:p w14:paraId="1B963738" w14:textId="67B87F84" w:rsidR="00554282" w:rsidRPr="007942DC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10608E69" w:rsidR="00554282" w:rsidRPr="00892809" w:rsidRDefault="009935DE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0218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5F8236B5" w:rsidR="00554282" w:rsidRPr="007942DC" w:rsidRDefault="00554282" w:rsidP="0055428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2,317</w:t>
            </w:r>
          </w:p>
        </w:tc>
        <w:tc>
          <w:tcPr>
            <w:tcW w:w="261" w:type="dxa"/>
            <w:shd w:val="clear" w:color="auto" w:fill="auto"/>
          </w:tcPr>
          <w:p w14:paraId="6AA60589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41D52ABD" w:rsidR="00554282" w:rsidRPr="007942DC" w:rsidRDefault="00523C2C" w:rsidP="005542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</w:t>
            </w:r>
            <w:r w:rsidR="00021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4565519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77299B05" w:rsidR="00554282" w:rsidRPr="007942DC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1,907</w:t>
            </w:r>
          </w:p>
        </w:tc>
      </w:tr>
      <w:tr w:rsidR="00554282" w:rsidRPr="00AC7CB0" w14:paraId="79657598" w14:textId="77777777" w:rsidTr="00DE2A29">
        <w:tc>
          <w:tcPr>
            <w:tcW w:w="3936" w:type="dxa"/>
            <w:shd w:val="clear" w:color="auto" w:fill="auto"/>
          </w:tcPr>
          <w:p w14:paraId="33783460" w14:textId="77777777" w:rsidR="00554282" w:rsidRPr="00AC7CB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554282" w:rsidRPr="00AC7CB0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554282" w:rsidRPr="00AC7CB0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223E0E9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9C3E143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54282" w:rsidRPr="00AC7CB0" w14:paraId="22DF91DA" w14:textId="77777777" w:rsidTr="00DE2A29">
        <w:tc>
          <w:tcPr>
            <w:tcW w:w="3936" w:type="dxa"/>
            <w:shd w:val="clear" w:color="auto" w:fill="auto"/>
          </w:tcPr>
          <w:p w14:paraId="445D47F9" w14:textId="75B5369E" w:rsidR="00554282" w:rsidRPr="007942DC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99EE9C2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554282" w:rsidRPr="007942DC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7A726EF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28D76CB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81306AA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shd w:val="clear" w:color="auto" w:fill="auto"/>
          </w:tcPr>
          <w:p w14:paraId="7CF37515" w14:textId="77777777" w:rsidR="00554282" w:rsidRPr="00AC7CB0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23C2C" w:rsidRPr="00A6688A" w14:paraId="7C7CE71F" w14:textId="77777777" w:rsidTr="00DE2A29">
        <w:tc>
          <w:tcPr>
            <w:tcW w:w="3936" w:type="dxa"/>
            <w:shd w:val="clear" w:color="auto" w:fill="auto"/>
          </w:tcPr>
          <w:p w14:paraId="2104B3CE" w14:textId="77777777" w:rsidR="00523C2C" w:rsidRPr="007942DC" w:rsidRDefault="00523C2C" w:rsidP="0052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4C72A2E7" w14:textId="2CA12204" w:rsidR="00523C2C" w:rsidRPr="0023683E" w:rsidRDefault="00AC5550" w:rsidP="00523C2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64E0532E" w14:textId="77777777" w:rsidR="00523C2C" w:rsidRPr="007942DC" w:rsidRDefault="00523C2C" w:rsidP="00523C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3EEB2" w14:textId="32F483D1" w:rsidR="00523C2C" w:rsidRPr="00B037CA" w:rsidRDefault="00523C2C" w:rsidP="00523C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1" w:type="dxa"/>
            <w:shd w:val="clear" w:color="auto" w:fill="auto"/>
          </w:tcPr>
          <w:p w14:paraId="1F48D41E" w14:textId="77777777" w:rsidR="00523C2C" w:rsidRPr="00AC7CB0" w:rsidRDefault="00523C2C" w:rsidP="00523C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7FE583E" w14:textId="60472CB7" w:rsidR="00523C2C" w:rsidRPr="00523C2C" w:rsidRDefault="00523C2C" w:rsidP="00523C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23C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C1818" w14:textId="77777777" w:rsidR="00523C2C" w:rsidRPr="007942DC" w:rsidRDefault="00523C2C" w:rsidP="00523C2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08514D4" w14:textId="79A643BA" w:rsidR="00523C2C" w:rsidRPr="004C2EB7" w:rsidRDefault="00523C2C" w:rsidP="00523C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961B1B3" w14:textId="77777777" w:rsidR="00003F32" w:rsidRDefault="00003F32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7"/>
        <w:gridCol w:w="1133"/>
        <w:gridCol w:w="270"/>
        <w:gridCol w:w="1170"/>
        <w:gridCol w:w="264"/>
        <w:gridCol w:w="1134"/>
        <w:gridCol w:w="270"/>
        <w:gridCol w:w="1147"/>
        <w:gridCol w:w="6"/>
      </w:tblGrid>
      <w:tr w:rsidR="00224A56" w:rsidRPr="00AC7CB0" w14:paraId="496A054B" w14:textId="77777777" w:rsidTr="00DE2A29">
        <w:trPr>
          <w:gridAfter w:val="1"/>
          <w:wAfter w:w="6" w:type="dxa"/>
          <w:tblHeader/>
        </w:trPr>
        <w:tc>
          <w:tcPr>
            <w:tcW w:w="4077" w:type="dxa"/>
            <w:shd w:val="clear" w:color="auto" w:fill="auto"/>
          </w:tcPr>
          <w:p w14:paraId="1EDB71DB" w14:textId="77777777" w:rsidR="00224A56" w:rsidRPr="00AF795C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AB9B19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24A56" w:rsidRPr="00AC7CB0" w14:paraId="05B76DD1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0359E7B7" w14:textId="77777777" w:rsidR="00224A56" w:rsidRPr="00AF795C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1B065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6CDF2B2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46304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A56" w:rsidRPr="00AC7CB0" w14:paraId="5B6BD029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68FCAAD6" w14:textId="1A0380B1" w:rsidR="00224A56" w:rsidRPr="00EA0DA3" w:rsidRDefault="00224A56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39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55428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</w:t>
            </w:r>
            <w:r w:rsidR="0055428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้า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C36B4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BE721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Pr="00C36B4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55428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D19F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8A0A098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DCD45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6EF8B93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6092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B69DE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763D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24A56" w:rsidRPr="00AC7CB0" w14:paraId="2EC08D90" w14:textId="77777777" w:rsidTr="00DE2A29">
        <w:tc>
          <w:tcPr>
            <w:tcW w:w="4077" w:type="dxa"/>
            <w:shd w:val="clear" w:color="auto" w:fill="auto"/>
          </w:tcPr>
          <w:p w14:paraId="521D921B" w14:textId="09961DEF" w:rsidR="00224A56" w:rsidRPr="00AC7CB0" w:rsidRDefault="00224A56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</w:tcPr>
          <w:p w14:paraId="537AEE26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0F0791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1FE66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EA955CA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4CEBD8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07F8E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12A4C5E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78A1" w:rsidRPr="00AC7CB0" w14:paraId="62B4A5FC" w14:textId="77777777" w:rsidTr="00DE2A29">
        <w:tc>
          <w:tcPr>
            <w:tcW w:w="4077" w:type="dxa"/>
            <w:shd w:val="clear" w:color="auto" w:fill="auto"/>
          </w:tcPr>
          <w:p w14:paraId="2764FD99" w14:textId="1FDAB398" w:rsidR="005F78A1" w:rsidRPr="005F78A1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5F78A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3" w:type="dxa"/>
            <w:shd w:val="clear" w:color="auto" w:fill="auto"/>
          </w:tcPr>
          <w:p w14:paraId="68619E97" w14:textId="150DF86F" w:rsidR="005F78A1" w:rsidRPr="00AC7CB0" w:rsidRDefault="005F78A1" w:rsidP="005F78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DE6B1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57D3FE" w14:textId="36BC29BA" w:rsidR="005F78A1" w:rsidRPr="00AC7CB0" w:rsidRDefault="005F78A1" w:rsidP="005F78A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86C79E2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8CBF4C" w14:textId="7B001E03" w:rsidR="005F78A1" w:rsidRPr="002D1C20" w:rsidRDefault="005F78A1" w:rsidP="002D1C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1C20"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3693AB8A" w14:textId="77777777" w:rsidR="005F78A1" w:rsidRPr="002D1C20" w:rsidRDefault="005F78A1" w:rsidP="002D1C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5A289A4F" w14:textId="4E8C6043" w:rsidR="005F78A1" w:rsidRPr="00AC7CB0" w:rsidRDefault="005F78A1" w:rsidP="005F78A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78A1" w:rsidRPr="00381548" w14:paraId="1CE7AD32" w14:textId="77777777" w:rsidTr="00DE2A29">
        <w:tc>
          <w:tcPr>
            <w:tcW w:w="4077" w:type="dxa"/>
            <w:shd w:val="clear" w:color="auto" w:fill="auto"/>
          </w:tcPr>
          <w:p w14:paraId="2C0397DE" w14:textId="77777777" w:rsidR="005F78A1" w:rsidRPr="00CB0A51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ค่าเช่าและ</w:t>
            </w: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3" w:type="dxa"/>
            <w:shd w:val="clear" w:color="auto" w:fill="auto"/>
          </w:tcPr>
          <w:p w14:paraId="20E5EF39" w14:textId="51AEFD83" w:rsidR="005F78A1" w:rsidRPr="00381548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733CD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2B0E00" w14:textId="77777777" w:rsidR="005F78A1" w:rsidRPr="00381548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FC4D743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D830733" w14:textId="0106DE99" w:rsidR="005F78A1" w:rsidRPr="00381548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3,042</w:t>
            </w:r>
          </w:p>
        </w:tc>
        <w:tc>
          <w:tcPr>
            <w:tcW w:w="270" w:type="dxa"/>
            <w:shd w:val="clear" w:color="auto" w:fill="auto"/>
          </w:tcPr>
          <w:p w14:paraId="46B7EB8B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18D4204B" w14:textId="7B16F4CE" w:rsid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1,962</w:t>
            </w:r>
          </w:p>
        </w:tc>
      </w:tr>
      <w:tr w:rsidR="005F78A1" w:rsidRPr="00381548" w14:paraId="4EB8CF78" w14:textId="77777777" w:rsidTr="00DE2A29">
        <w:tc>
          <w:tcPr>
            <w:tcW w:w="4077" w:type="dxa"/>
            <w:shd w:val="clear" w:color="auto" w:fill="auto"/>
          </w:tcPr>
          <w:p w14:paraId="7EEC29BB" w14:textId="77777777" w:rsidR="005F78A1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3" w:type="dxa"/>
            <w:shd w:val="clear" w:color="auto" w:fill="auto"/>
          </w:tcPr>
          <w:p w14:paraId="4509F194" w14:textId="41406807" w:rsid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5A457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FE74D3" w14:textId="77777777" w:rsid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D4869C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3D0535" w14:textId="7EB77C8B" w:rsidR="005F78A1" w:rsidRPr="00381548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4,328</w:t>
            </w:r>
          </w:p>
        </w:tc>
        <w:tc>
          <w:tcPr>
            <w:tcW w:w="270" w:type="dxa"/>
            <w:shd w:val="clear" w:color="auto" w:fill="auto"/>
          </w:tcPr>
          <w:p w14:paraId="1DFDA9E2" w14:textId="77777777" w:rsidR="005F78A1" w:rsidRPr="00381548" w:rsidRDefault="005F78A1" w:rsidP="005F78A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276AFEAC" w14:textId="1C879351" w:rsidR="005F78A1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</w:tr>
      <w:tr w:rsidR="005F78A1" w:rsidRPr="00AC7CB0" w14:paraId="4D1A7634" w14:textId="77777777" w:rsidTr="00DE2A29">
        <w:trPr>
          <w:trHeight w:hRule="exact" w:val="374"/>
        </w:trPr>
        <w:tc>
          <w:tcPr>
            <w:tcW w:w="4077" w:type="dxa"/>
            <w:shd w:val="clear" w:color="auto" w:fill="auto"/>
          </w:tcPr>
          <w:p w14:paraId="22FC1745" w14:textId="77777777" w:rsidR="005F78A1" w:rsidRPr="004C2EB7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C158264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380561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3325EB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5426D61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6B073E" w14:textId="77777777" w:rsidR="005F78A1" w:rsidRPr="00792866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01A9AA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BD6DE4A" w14:textId="77777777" w:rsidR="005F78A1" w:rsidRPr="004C2EB7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1C20" w:rsidRPr="00AC7CB0" w14:paraId="49A856BC" w14:textId="77777777" w:rsidTr="00DE2A29">
        <w:trPr>
          <w:trHeight w:hRule="exact" w:val="374"/>
        </w:trPr>
        <w:tc>
          <w:tcPr>
            <w:tcW w:w="4077" w:type="dxa"/>
            <w:shd w:val="clear" w:color="auto" w:fill="auto"/>
          </w:tcPr>
          <w:p w14:paraId="2A82901E" w14:textId="77777777" w:rsidR="002D1C20" w:rsidRPr="004C2EB7" w:rsidRDefault="002D1C20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DDF90C2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C155B8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023567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7C7AE27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70B9DB" w14:textId="77777777" w:rsidR="002D1C20" w:rsidRPr="00792866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96B611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75D363CB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1C20" w:rsidRPr="00AC7CB0" w14:paraId="4E1FCFAE" w14:textId="77777777" w:rsidTr="00DE2A29">
        <w:trPr>
          <w:trHeight w:hRule="exact" w:val="374"/>
        </w:trPr>
        <w:tc>
          <w:tcPr>
            <w:tcW w:w="4077" w:type="dxa"/>
            <w:shd w:val="clear" w:color="auto" w:fill="auto"/>
          </w:tcPr>
          <w:p w14:paraId="28459A2A" w14:textId="77777777" w:rsidR="002D1C20" w:rsidRPr="004C2EB7" w:rsidRDefault="002D1C20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1380378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E9CDA4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82C527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53D221F6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F6DCE6E" w14:textId="77777777" w:rsidR="002D1C20" w:rsidRPr="00792866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539A9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1D1F138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1C20" w:rsidRPr="00AC7CB0" w14:paraId="0736BE41" w14:textId="77777777" w:rsidTr="00DE2A29">
        <w:trPr>
          <w:trHeight w:hRule="exact" w:val="374"/>
        </w:trPr>
        <w:tc>
          <w:tcPr>
            <w:tcW w:w="4077" w:type="dxa"/>
            <w:shd w:val="clear" w:color="auto" w:fill="auto"/>
          </w:tcPr>
          <w:p w14:paraId="7DC60B85" w14:textId="77777777" w:rsidR="002D1C20" w:rsidRPr="004C2EB7" w:rsidRDefault="002D1C20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1B4DB50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4E586B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A2B7DF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774A5EF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0E639E" w14:textId="77777777" w:rsidR="002D1C20" w:rsidRPr="00792866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107B2A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5351E122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1C20" w:rsidRPr="00AC7CB0" w14:paraId="4B4DD016" w14:textId="77777777" w:rsidTr="00DE2A29">
        <w:trPr>
          <w:trHeight w:hRule="exact" w:val="374"/>
        </w:trPr>
        <w:tc>
          <w:tcPr>
            <w:tcW w:w="4077" w:type="dxa"/>
            <w:shd w:val="clear" w:color="auto" w:fill="auto"/>
          </w:tcPr>
          <w:p w14:paraId="15A78881" w14:textId="77777777" w:rsidR="002D1C20" w:rsidRPr="004C2EB7" w:rsidRDefault="002D1C20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72C835F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B8AA6D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6F0C6A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3BF8CE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C4B674" w14:textId="77777777" w:rsidR="002D1C20" w:rsidRPr="00792866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C8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1A3A57FA" w14:textId="77777777" w:rsidR="002D1C20" w:rsidRPr="004C2EB7" w:rsidRDefault="002D1C20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8A1" w:rsidRPr="007942DC" w14:paraId="0F4AF60D" w14:textId="77777777" w:rsidTr="00DE2A29">
        <w:tc>
          <w:tcPr>
            <w:tcW w:w="4077" w:type="dxa"/>
            <w:shd w:val="clear" w:color="auto" w:fill="auto"/>
          </w:tcPr>
          <w:p w14:paraId="0B358103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3" w:type="dxa"/>
            <w:shd w:val="clear" w:color="auto" w:fill="auto"/>
          </w:tcPr>
          <w:p w14:paraId="1EA2F495" w14:textId="77777777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8DBD36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AC98" w14:textId="77777777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309ECF3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D42D26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D4E2D9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5E0F62B7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8A1" w:rsidRPr="007942DC" w14:paraId="4FC474DD" w14:textId="77777777" w:rsidTr="00DE2A29">
        <w:tc>
          <w:tcPr>
            <w:tcW w:w="4077" w:type="dxa"/>
            <w:shd w:val="clear" w:color="auto" w:fill="auto"/>
          </w:tcPr>
          <w:p w14:paraId="49CE15F5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</w:t>
            </w:r>
          </w:p>
        </w:tc>
        <w:tc>
          <w:tcPr>
            <w:tcW w:w="1133" w:type="dxa"/>
            <w:shd w:val="clear" w:color="auto" w:fill="auto"/>
          </w:tcPr>
          <w:p w14:paraId="022D2B8E" w14:textId="77777777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EC8802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2A68A8" w14:textId="77777777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FDBACA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F3B558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80C244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31A9879E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F78A1" w:rsidRPr="007942DC" w14:paraId="7ABBDA19" w14:textId="77777777" w:rsidTr="00DE2A29">
        <w:tc>
          <w:tcPr>
            <w:tcW w:w="4077" w:type="dxa"/>
            <w:shd w:val="clear" w:color="auto" w:fill="auto"/>
          </w:tcPr>
          <w:p w14:paraId="3EC43287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3" w:type="dxa"/>
            <w:shd w:val="clear" w:color="auto" w:fill="auto"/>
          </w:tcPr>
          <w:p w14:paraId="07D342A2" w14:textId="55EA47D0" w:rsidR="005F78A1" w:rsidRPr="001D37E5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5,458</w:t>
            </w:r>
          </w:p>
        </w:tc>
        <w:tc>
          <w:tcPr>
            <w:tcW w:w="270" w:type="dxa"/>
            <w:shd w:val="clear" w:color="auto" w:fill="auto"/>
          </w:tcPr>
          <w:p w14:paraId="4EAFEF4E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7C74DA" w14:textId="4E242140" w:rsidR="005F78A1" w:rsidRPr="007942DC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264" w:type="dxa"/>
            <w:shd w:val="clear" w:color="auto" w:fill="auto"/>
          </w:tcPr>
          <w:p w14:paraId="179BB028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C1A3A8" w14:textId="0D78DCC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353D">
              <w:rPr>
                <w:rFonts w:ascii="Angsana New" w:hAnsi="Angsana New"/>
                <w:sz w:val="30"/>
                <w:szCs w:val="30"/>
                <w:lang w:val="en-US" w:bidi="th-TH"/>
              </w:rPr>
              <w:t>4,958</w:t>
            </w:r>
          </w:p>
        </w:tc>
        <w:tc>
          <w:tcPr>
            <w:tcW w:w="270" w:type="dxa"/>
            <w:shd w:val="clear" w:color="auto" w:fill="auto"/>
          </w:tcPr>
          <w:p w14:paraId="01B0358F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0035409" w14:textId="52BE015E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5,573</w:t>
            </w:r>
          </w:p>
        </w:tc>
      </w:tr>
      <w:tr w:rsidR="005F78A1" w:rsidRPr="007942DC" w14:paraId="0F5A3D10" w14:textId="77777777" w:rsidTr="00DE2A29">
        <w:tc>
          <w:tcPr>
            <w:tcW w:w="4077" w:type="dxa"/>
            <w:shd w:val="clear" w:color="auto" w:fill="auto"/>
          </w:tcPr>
          <w:p w14:paraId="13AAF974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130A119" w14:textId="1D3BD949" w:rsidR="005F78A1" w:rsidRPr="001D37E5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61A0FA45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AE2020" w14:textId="703351EF" w:rsidR="005F78A1" w:rsidRPr="007942DC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64" w:type="dxa"/>
            <w:shd w:val="clear" w:color="auto" w:fill="auto"/>
          </w:tcPr>
          <w:p w14:paraId="6E135D83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76E63" w14:textId="7E07AF49" w:rsidR="005F78A1" w:rsidRPr="007942DC" w:rsidRDefault="005F78A1" w:rsidP="005F78A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23C2C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6A52B948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AFFF6" w14:textId="7110AFB1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5F78A1" w:rsidRPr="007942DC" w14:paraId="2EA18304" w14:textId="77777777" w:rsidTr="00DE2A29">
        <w:tc>
          <w:tcPr>
            <w:tcW w:w="4077" w:type="dxa"/>
            <w:shd w:val="clear" w:color="auto" w:fill="auto"/>
          </w:tcPr>
          <w:p w14:paraId="13E5473D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AB105" w14:textId="70DC622B" w:rsidR="005F78A1" w:rsidRPr="001D37E5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5,730</w:t>
            </w:r>
          </w:p>
        </w:tc>
        <w:tc>
          <w:tcPr>
            <w:tcW w:w="270" w:type="dxa"/>
            <w:shd w:val="clear" w:color="auto" w:fill="auto"/>
          </w:tcPr>
          <w:p w14:paraId="0F96000F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00DE" w14:textId="231B78FC" w:rsidR="005F78A1" w:rsidRPr="007942DC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6,473</w:t>
            </w:r>
          </w:p>
        </w:tc>
        <w:tc>
          <w:tcPr>
            <w:tcW w:w="264" w:type="dxa"/>
            <w:shd w:val="clear" w:color="auto" w:fill="auto"/>
          </w:tcPr>
          <w:p w14:paraId="2466E7B8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4319F" w14:textId="5D550DD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5,165</w:t>
            </w:r>
          </w:p>
        </w:tc>
        <w:tc>
          <w:tcPr>
            <w:tcW w:w="270" w:type="dxa"/>
            <w:shd w:val="clear" w:color="auto" w:fill="auto"/>
          </w:tcPr>
          <w:p w14:paraId="598067F1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77D2" w14:textId="7B6D810F" w:rsidR="005F78A1" w:rsidRPr="007942DC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5,773</w:t>
            </w:r>
          </w:p>
        </w:tc>
      </w:tr>
      <w:tr w:rsidR="00753FEE" w:rsidRPr="007942DC" w14:paraId="620B15C4" w14:textId="77777777" w:rsidTr="00753FEE">
        <w:tc>
          <w:tcPr>
            <w:tcW w:w="4077" w:type="dxa"/>
            <w:shd w:val="clear" w:color="auto" w:fill="auto"/>
          </w:tcPr>
          <w:p w14:paraId="34162EF7" w14:textId="77777777" w:rsidR="00753FEE" w:rsidRPr="007942DC" w:rsidRDefault="00753FEE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2149717" w14:textId="77777777" w:rsidR="00753FEE" w:rsidRDefault="00753FEE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533A1" w14:textId="77777777" w:rsidR="00753FEE" w:rsidRPr="007942DC" w:rsidRDefault="00753FEE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CAA55F" w14:textId="77777777" w:rsidR="00753FEE" w:rsidRDefault="00753FEE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1836E6FC" w14:textId="77777777" w:rsidR="00753FEE" w:rsidRPr="007942DC" w:rsidRDefault="00753FEE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48113D" w14:textId="77777777" w:rsidR="00753FEE" w:rsidRDefault="00753FEE" w:rsidP="005F78A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CA13C6" w14:textId="77777777" w:rsidR="00753FEE" w:rsidRPr="007942DC" w:rsidRDefault="00753FEE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6558C4" w14:textId="77777777" w:rsidR="00753FEE" w:rsidRDefault="00753FEE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F78A1" w:rsidRPr="00AC7CB0" w14:paraId="2E16A49A" w14:textId="77777777" w:rsidTr="00DE2A29">
        <w:tc>
          <w:tcPr>
            <w:tcW w:w="4077" w:type="dxa"/>
            <w:shd w:val="clear" w:color="auto" w:fill="auto"/>
          </w:tcPr>
          <w:p w14:paraId="7FA5D19A" w14:textId="77777777" w:rsidR="005F78A1" w:rsidRPr="007942DC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14:paraId="17670040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81621A" w14:textId="77777777" w:rsidR="005F78A1" w:rsidRPr="00FC0962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9D6AE5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51A98CD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864C07F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39A1AD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9FC4603" w14:textId="77777777" w:rsidR="005F78A1" w:rsidRPr="00AC7CB0" w:rsidRDefault="005F78A1" w:rsidP="005F78A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F78A1" w:rsidRPr="00A6688A" w14:paraId="17594F1C" w14:textId="77777777" w:rsidTr="00DE2A29">
        <w:tc>
          <w:tcPr>
            <w:tcW w:w="4077" w:type="dxa"/>
            <w:shd w:val="clear" w:color="auto" w:fill="auto"/>
          </w:tcPr>
          <w:p w14:paraId="35B574AC" w14:textId="77777777" w:rsidR="005F78A1" w:rsidRPr="00892809" w:rsidRDefault="005F78A1" w:rsidP="005F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89280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3" w:type="dxa"/>
            <w:shd w:val="clear" w:color="auto" w:fill="auto"/>
          </w:tcPr>
          <w:p w14:paraId="0D49C454" w14:textId="60A67DFA" w:rsidR="005F78A1" w:rsidRPr="00892809" w:rsidRDefault="005F78A1" w:rsidP="005F78A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14:paraId="61FD75D3" w14:textId="77777777" w:rsidR="005F78A1" w:rsidRPr="00892809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9DF90A" w14:textId="52082AFD" w:rsidR="005F78A1" w:rsidRPr="00892809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6E67E938" w14:textId="77777777" w:rsidR="005F78A1" w:rsidRPr="00892809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6AFB76" w14:textId="011CE9BE" w:rsidR="005F78A1" w:rsidRPr="00892809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F0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3DA9EB" w14:textId="77777777" w:rsidR="005F78A1" w:rsidRPr="007942DC" w:rsidRDefault="005F78A1" w:rsidP="005F78A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AAC843A" w14:textId="77777777" w:rsidR="005F78A1" w:rsidRPr="004C2EB7" w:rsidRDefault="005F78A1" w:rsidP="005F78A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5582D6" w14:textId="4CD3FD6F" w:rsidR="006E7D43" w:rsidRPr="00A6688A" w:rsidRDefault="006E7D43" w:rsidP="00B7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firstLine="567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24A56">
        <w:rPr>
          <w:rFonts w:ascii="Angsana New" w:hAnsi="Angsana New"/>
          <w:sz w:val="30"/>
          <w:szCs w:val="30"/>
        </w:rPr>
        <w:t xml:space="preserve">30 </w:t>
      </w:r>
      <w:r w:rsidR="00554282">
        <w:rPr>
          <w:rFonts w:ascii="Angsana New" w:hAnsi="Angsana New" w:hint="cs"/>
          <w:sz w:val="30"/>
          <w:szCs w:val="30"/>
          <w:cs/>
        </w:rPr>
        <w:t>กันย</w:t>
      </w:r>
      <w:r w:rsidR="00224A56">
        <w:rPr>
          <w:rFonts w:ascii="Angsana New" w:hAnsi="Angsana New" w:hint="cs"/>
          <w:sz w:val="30"/>
          <w:szCs w:val="30"/>
          <w:cs/>
        </w:rPr>
        <w:t xml:space="preserve">ายน </w:t>
      </w:r>
      <w:r w:rsidR="00C7500A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7"/>
        <w:gridCol w:w="1134"/>
        <w:gridCol w:w="283"/>
        <w:gridCol w:w="1134"/>
        <w:gridCol w:w="283"/>
        <w:gridCol w:w="1135"/>
        <w:gridCol w:w="283"/>
        <w:gridCol w:w="1134"/>
      </w:tblGrid>
      <w:tr w:rsidR="006240FE" w:rsidRPr="00F87560" w14:paraId="62742849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4D892967" w14:textId="77777777"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14:paraId="2468B0B5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1D3A59DB" w14:textId="77777777"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82" w:rsidRPr="00F87560" w14:paraId="7D2F7C2A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5F4FE6E5" w14:textId="77777777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9C28D" w14:textId="0B59C323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84445" w14:textId="5CD6F443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67EFE281" w14:textId="77777777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8D16E17" w14:textId="1B4F5E74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15795288" w14:textId="77777777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5FEDB7" w14:textId="1FB0420D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2D21" w:rsidRPr="00F87560" w14:paraId="7F7CBFAB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21BB4CAC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26A0193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8EFA624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35643792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D0A5B1B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4017C995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3369F6F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0DEEFEB8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66396" w:rsidRPr="00EA6E47" w14:paraId="7039EDC8" w14:textId="77777777" w:rsidTr="00DE2A29">
        <w:tc>
          <w:tcPr>
            <w:tcW w:w="4077" w:type="dxa"/>
            <w:shd w:val="clear" w:color="auto" w:fill="auto"/>
          </w:tcPr>
          <w:p w14:paraId="0D765D8A" w14:textId="5FD572BC" w:rsidR="00666396" w:rsidRPr="00EA6E47" w:rsidRDefault="00666396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E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A6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EA6E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0EF2AE9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24DF3D4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8FD4EC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FE83174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9BE3989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1B20320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2ED1F9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66396" w:rsidRPr="00EA6E47" w14:paraId="7660619C" w14:textId="77777777" w:rsidTr="00DE2A29">
        <w:tc>
          <w:tcPr>
            <w:tcW w:w="4077" w:type="dxa"/>
            <w:shd w:val="clear" w:color="auto" w:fill="auto"/>
          </w:tcPr>
          <w:p w14:paraId="424D65C4" w14:textId="10A2182A" w:rsidR="00666396" w:rsidRPr="00EA6E47" w:rsidRDefault="00666396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sz w:val="30"/>
                <w:szCs w:val="30"/>
                <w:cs/>
              </w:rPr>
            </w:pPr>
            <w:r w:rsidRPr="00EA6E4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E45E3E6" w14:textId="0F542D98" w:rsidR="00666396" w:rsidRPr="00EA6E47" w:rsidRDefault="00B413C8" w:rsidP="00C750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6E4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44C446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B2A837A" w14:textId="42408CAA" w:rsidR="00666396" w:rsidRPr="00EA6E47" w:rsidRDefault="00666396" w:rsidP="00C750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6E4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02B530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EDD26C" w14:textId="4C78682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6E47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39AE46DC" w14:textId="77777777" w:rsidR="00666396" w:rsidRPr="00EA6E47" w:rsidRDefault="00666396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DE146A7" w14:textId="07383B1B" w:rsidR="00666396" w:rsidRPr="00EA6E47" w:rsidRDefault="00666396" w:rsidP="00C750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6E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2D21" w:rsidRPr="005A5211" w14:paraId="64D43027" w14:textId="77777777" w:rsidTr="00DE2A29">
        <w:tc>
          <w:tcPr>
            <w:tcW w:w="4077" w:type="dxa"/>
            <w:shd w:val="clear" w:color="auto" w:fill="auto"/>
          </w:tcPr>
          <w:p w14:paraId="6FD1FAA1" w14:textId="77777777" w:rsidR="00C7500A" w:rsidRPr="00060F62" w:rsidRDefault="00C750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588E7E6" w14:textId="77777777" w:rsidR="00C7500A" w:rsidRDefault="00C7500A" w:rsidP="00C750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03554AB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FE1677" w14:textId="77777777" w:rsidR="00C7500A" w:rsidRPr="000761AF" w:rsidRDefault="00C7500A" w:rsidP="00C750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B08DC0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3AD345" w14:textId="77777777" w:rsidR="00C7500A" w:rsidRPr="001D74E4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C7D3B6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11B833" w14:textId="77777777" w:rsidR="00C7500A" w:rsidRDefault="00C7500A" w:rsidP="00C750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2809" w:rsidRPr="005A5211" w14:paraId="66036001" w14:textId="77777777" w:rsidTr="00DE2A29">
        <w:tc>
          <w:tcPr>
            <w:tcW w:w="4077" w:type="dxa"/>
            <w:shd w:val="clear" w:color="auto" w:fill="auto"/>
          </w:tcPr>
          <w:p w14:paraId="3B4827C7" w14:textId="77777777" w:rsidR="00892809" w:rsidRPr="005A5211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A2ACE70" w14:textId="2AD354CB" w:rsidR="00892809" w:rsidRPr="00C7500A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3E9407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C19540" w14:textId="0812A03F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87A7BD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3B08A8" w14:textId="2482A13A" w:rsidR="00892809" w:rsidRPr="00C7500A" w:rsidRDefault="0066639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4,774</w:t>
            </w:r>
          </w:p>
        </w:tc>
        <w:tc>
          <w:tcPr>
            <w:tcW w:w="283" w:type="dxa"/>
            <w:shd w:val="clear" w:color="auto" w:fill="auto"/>
          </w:tcPr>
          <w:p w14:paraId="59C7C668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37885" w14:textId="6BFA634A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</w:tr>
      <w:tr w:rsidR="00892809" w:rsidRPr="005A5211" w14:paraId="1A097158" w14:textId="77777777" w:rsidTr="00DE2A29">
        <w:tc>
          <w:tcPr>
            <w:tcW w:w="4077" w:type="dxa"/>
            <w:shd w:val="clear" w:color="auto" w:fill="auto"/>
          </w:tcPr>
          <w:p w14:paraId="21A351C2" w14:textId="456BD8B2" w:rsidR="00892809" w:rsidRPr="0057144A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ดอกเบี้ยค้างรับ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1843128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75E8F6B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B0C514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855581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2DE30C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6C0B23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F43E5E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92809" w:rsidRPr="005A5211" w14:paraId="59388E17" w14:textId="77777777" w:rsidTr="00DE2A29">
        <w:tc>
          <w:tcPr>
            <w:tcW w:w="4077" w:type="dxa"/>
            <w:shd w:val="clear" w:color="auto" w:fill="auto"/>
          </w:tcPr>
          <w:p w14:paraId="6DBCA56B" w14:textId="5564F429" w:rsidR="00892809" w:rsidRPr="005A5211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2DCEC" w14:textId="45C8324B" w:rsidR="00892809" w:rsidRPr="00E022F0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824F08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1EC524" w14:textId="674F883F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DCABF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ED7E4F8" w14:textId="093D4AF0" w:rsidR="00892809" w:rsidRPr="00E022F0" w:rsidRDefault="0066639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6,200</w:t>
            </w:r>
          </w:p>
        </w:tc>
        <w:tc>
          <w:tcPr>
            <w:tcW w:w="283" w:type="dxa"/>
            <w:shd w:val="clear" w:color="auto" w:fill="auto"/>
          </w:tcPr>
          <w:p w14:paraId="0B77C0EF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14534" w14:textId="04486692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892809" w:rsidRPr="005A5211" w14:paraId="7DF04F80" w14:textId="77777777" w:rsidTr="00DE2A29">
        <w:tc>
          <w:tcPr>
            <w:tcW w:w="4077" w:type="dxa"/>
            <w:shd w:val="clear" w:color="auto" w:fill="auto"/>
          </w:tcPr>
          <w:p w14:paraId="76375751" w14:textId="4C503D6B" w:rsidR="00892809" w:rsidRPr="0057144A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DAAC6" w14:textId="2C3E4668" w:rsidR="00892809" w:rsidRPr="005A5211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2D3A95" w14:textId="77777777" w:rsidR="00892809" w:rsidRPr="005A5211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38FF" w14:textId="3FBF7250" w:rsidR="00892809" w:rsidRPr="0057144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F08ACC" w14:textId="77777777" w:rsidR="00892809" w:rsidRPr="0057144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66D7" w14:textId="4883AAA4" w:rsidR="00892809" w:rsidRPr="0057144A" w:rsidRDefault="0066639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11,388</w:t>
            </w:r>
          </w:p>
        </w:tc>
        <w:tc>
          <w:tcPr>
            <w:tcW w:w="283" w:type="dxa"/>
            <w:shd w:val="clear" w:color="auto" w:fill="auto"/>
          </w:tcPr>
          <w:p w14:paraId="52BAF875" w14:textId="77777777" w:rsidR="00892809" w:rsidRPr="005A5211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A7CBD" w14:textId="0266F849" w:rsidR="00892809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3,461</w:t>
            </w:r>
          </w:p>
        </w:tc>
      </w:tr>
    </w:tbl>
    <w:p w14:paraId="573F7EE9" w14:textId="5A144B07" w:rsidR="004417D8" w:rsidRDefault="004417D8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78F387D" w14:textId="2C76F14C" w:rsidR="002D1C20" w:rsidRDefault="002D1C20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A13BAF0" w14:textId="11F76A39" w:rsidR="002D1C20" w:rsidRDefault="002D1C20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BB2C8CC" w14:textId="77777777" w:rsidR="002D1C20" w:rsidRDefault="002D1C20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34"/>
        <w:gridCol w:w="698"/>
        <w:gridCol w:w="10"/>
        <w:gridCol w:w="274"/>
        <w:gridCol w:w="10"/>
        <w:gridCol w:w="567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6240FE" w:rsidRPr="00BF2202" w14:paraId="3EE66BD8" w14:textId="77777777" w:rsidTr="00DE2A29">
        <w:trPr>
          <w:tblHeader/>
        </w:trPr>
        <w:tc>
          <w:tcPr>
            <w:tcW w:w="2234" w:type="dxa"/>
            <w:shd w:val="clear" w:color="auto" w:fill="auto"/>
          </w:tcPr>
          <w:p w14:paraId="15C3C080" w14:textId="77777777"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shd w:val="clear" w:color="auto" w:fill="auto"/>
          </w:tcPr>
          <w:p w14:paraId="11BCBBFB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084389F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35CBAD82" w14:textId="77777777" w:rsidTr="00DE2A29">
        <w:trPr>
          <w:tblHeader/>
        </w:trPr>
        <w:tc>
          <w:tcPr>
            <w:tcW w:w="2234" w:type="dxa"/>
            <w:shd w:val="clear" w:color="auto" w:fill="auto"/>
          </w:tcPr>
          <w:p w14:paraId="28C40ED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7A31F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14:paraId="5EDC6F41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82" w:rsidRPr="00BF2202" w14:paraId="252F52E0" w14:textId="77777777" w:rsidTr="00DE2A29">
        <w:trPr>
          <w:tblHeader/>
        </w:trPr>
        <w:tc>
          <w:tcPr>
            <w:tcW w:w="2234" w:type="dxa"/>
            <w:shd w:val="clear" w:color="auto" w:fill="auto"/>
          </w:tcPr>
          <w:p w14:paraId="61CC2393" w14:textId="77777777" w:rsidR="00554282" w:rsidRPr="00514A88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A5F3" w14:textId="77777777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545C87" w14:textId="77777777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6E8D9F" w14:textId="40EAC5B6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1EE9BB" w14:textId="15FC92C6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CF9927C" w14:textId="77777777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7579F0" w14:textId="5B691D27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3ED3AC54" w14:textId="77777777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986D893" w14:textId="296117B9" w:rsidR="00554282" w:rsidRPr="009B592D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BF2202" w14:paraId="08EFE593" w14:textId="77777777" w:rsidTr="00DE2A29">
        <w:trPr>
          <w:tblHeader/>
        </w:trPr>
        <w:tc>
          <w:tcPr>
            <w:tcW w:w="2234" w:type="dxa"/>
            <w:shd w:val="clear" w:color="auto" w:fill="auto"/>
          </w:tcPr>
          <w:p w14:paraId="238B1C3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3BD9" w14:textId="08B3660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95C893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99F3" w14:textId="56726129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BEAE48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5BE05A09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0B7EAC2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737089FE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C3D3C60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7B15BEC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FD30A14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7DC95AE1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D454E" w:rsidRPr="00BF2202" w14:paraId="1E44FB02" w14:textId="77777777" w:rsidTr="00DE2A29">
        <w:tc>
          <w:tcPr>
            <w:tcW w:w="2234" w:type="dxa"/>
            <w:shd w:val="clear" w:color="auto" w:fill="auto"/>
          </w:tcPr>
          <w:p w14:paraId="7646E548" w14:textId="77777777" w:rsidR="002D454E" w:rsidRPr="00BF2202" w:rsidRDefault="002D454E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D6F3CB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0953774F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6214CCE4" w14:textId="77777777" w:rsidR="002D454E" w:rsidRPr="00BF2202" w:rsidRDefault="002D454E" w:rsidP="002D45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30533B3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E6B825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1E772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9D8A41C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2D454E" w:rsidRPr="00B0610A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F78E7" w:rsidRPr="005A5211" w14:paraId="1669895A" w14:textId="77777777" w:rsidTr="00DE2A29">
        <w:tc>
          <w:tcPr>
            <w:tcW w:w="2234" w:type="dxa"/>
            <w:shd w:val="clear" w:color="auto" w:fill="auto"/>
          </w:tcPr>
          <w:p w14:paraId="575E412F" w14:textId="77777777" w:rsidR="00EF78E7" w:rsidRDefault="00EF78E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5F79086" w14:textId="1986EA76" w:rsidR="00EF78E7" w:rsidRPr="00681BA9" w:rsidRDefault="00681BA9" w:rsidP="00FD016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6.8 - </w:t>
            </w:r>
            <w:r w:rsidR="00EF78E7"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5704677" w14:textId="77777777" w:rsidR="00EF78E7" w:rsidRPr="00681BA9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0F4BF848" w14:textId="77777777" w:rsidR="00EF78E7" w:rsidRPr="00BF2202" w:rsidRDefault="00EF78E7" w:rsidP="00EF78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3" w:type="dxa"/>
            <w:shd w:val="clear" w:color="auto" w:fill="auto"/>
          </w:tcPr>
          <w:p w14:paraId="7080ACB5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E91B2" w14:textId="74D32336" w:rsidR="00EF78E7" w:rsidRPr="00ED595D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D8098C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2F5F5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29763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69391" w14:textId="35E3F73A" w:rsidR="00EF78E7" w:rsidRPr="00DF5237" w:rsidRDefault="00666396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82361" w14:textId="77777777" w:rsidR="00EF78E7" w:rsidRPr="009030FD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5203D2" w14:textId="63B618D9" w:rsidR="00EF78E7" w:rsidRPr="00ED595D" w:rsidRDefault="00EF78E7" w:rsidP="009735F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EF78E7" w:rsidRPr="005A5211" w14:paraId="59214D7A" w14:textId="77777777" w:rsidTr="00DE2A29">
        <w:tc>
          <w:tcPr>
            <w:tcW w:w="2234" w:type="dxa"/>
            <w:shd w:val="clear" w:color="auto" w:fill="auto"/>
          </w:tcPr>
          <w:p w14:paraId="4EBA04DC" w14:textId="5C4E8038" w:rsidR="00EF78E7" w:rsidRPr="00B76E8F" w:rsidRDefault="00EF78E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5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76E8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เงินให้กู้ยืมระยะสั้น</w:t>
            </w:r>
            <w:r w:rsidR="00060F62" w:rsidRPr="00B76E8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60F62" w:rsidRPr="00B76E8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1594024" w14:textId="77777777" w:rsidR="00EF78E7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7FE8536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2A49442E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7C97133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EF78E7" w:rsidRPr="005A5211" w:rsidRDefault="00EF78E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D1248C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B26A52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EA1903" w14:textId="77777777" w:rsidR="00EF78E7" w:rsidRPr="009030FD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EF78E7" w:rsidRDefault="00EF78E7" w:rsidP="009735F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78E7" w:rsidRPr="005A5211" w14:paraId="0C3D0ACF" w14:textId="77777777" w:rsidTr="00DE2A29">
        <w:tc>
          <w:tcPr>
            <w:tcW w:w="2932" w:type="dxa"/>
            <w:gridSpan w:val="2"/>
            <w:shd w:val="clear" w:color="auto" w:fill="auto"/>
          </w:tcPr>
          <w:p w14:paraId="19445BDF" w14:textId="5B5999C9" w:rsidR="00EF78E7" w:rsidRDefault="00EF78E7" w:rsidP="00B76E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6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กิจการที่เกี่ยวข้องกัน 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E852AF0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dxa"/>
            <w:gridSpan w:val="2"/>
            <w:shd w:val="clear" w:color="auto" w:fill="auto"/>
          </w:tcPr>
          <w:p w14:paraId="05CD2A7C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E37CBD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62FAC47A" w:rsidR="00EF78E7" w:rsidRPr="005A5211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1F2234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C6413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3CAF318F" w:rsidR="00EF78E7" w:rsidRPr="00DF5237" w:rsidRDefault="00666396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122,760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98A31E" w14:textId="77777777" w:rsidR="00EF78E7" w:rsidRPr="00DF5237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671EA" w14:textId="550DB67F" w:rsidR="00EF78E7" w:rsidRPr="0031043D" w:rsidRDefault="00EF78E7" w:rsidP="009735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043D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14:paraId="473077BC" w14:textId="0F0F8409" w:rsidR="006E7D43" w:rsidRPr="00A77C02" w:rsidRDefault="006E7D43" w:rsidP="00B76E8F">
      <w:pPr>
        <w:pStyle w:val="a0"/>
        <w:tabs>
          <w:tab w:val="clear" w:pos="1080"/>
        </w:tabs>
        <w:spacing w:before="240" w:after="120" w:line="240" w:lineRule="atLeast"/>
        <w:ind w:left="539" w:firstLine="312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>ราย</w:t>
      </w:r>
      <w:r w:rsidR="00FD016A">
        <w:rPr>
          <w:rFonts w:ascii="Angsana New" w:hAnsi="Angsana New" w:cs="Angsana New"/>
          <w:spacing w:val="-4"/>
          <w:cs/>
          <w:lang w:val="en-US"/>
        </w:rPr>
        <w:t>การเคลื่อนไหวของเงินให้กู้ยืม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ระยะสั้น</w:t>
      </w:r>
      <w:r w:rsidR="00FD016A">
        <w:rPr>
          <w:rFonts w:ascii="Angsana New" w:hAnsi="Angsana New" w:cs="Angsana New"/>
          <w:spacing w:val="-4"/>
          <w:cs/>
          <w:lang w:val="en-US"/>
        </w:rPr>
        <w:t>แก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่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7"/>
        <w:gridCol w:w="1162"/>
        <w:gridCol w:w="270"/>
        <w:gridCol w:w="1119"/>
        <w:gridCol w:w="270"/>
        <w:gridCol w:w="1155"/>
        <w:gridCol w:w="270"/>
        <w:gridCol w:w="1140"/>
      </w:tblGrid>
      <w:tr w:rsidR="00A27B00" w:rsidRPr="009375E0" w14:paraId="1B10EA92" w14:textId="77777777" w:rsidTr="00DE2A29">
        <w:trPr>
          <w:tblHeader/>
        </w:trPr>
        <w:tc>
          <w:tcPr>
            <w:tcW w:w="4077" w:type="dxa"/>
          </w:tcPr>
          <w:p w14:paraId="296E38F9" w14:textId="77777777" w:rsidR="00A27B00" w:rsidRPr="009375E0" w:rsidRDefault="00A27B00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48C727D" w14:textId="77777777"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05146AEB" w14:textId="77777777" w:rsidTr="00DE2A29">
        <w:trPr>
          <w:tblHeader/>
        </w:trPr>
        <w:tc>
          <w:tcPr>
            <w:tcW w:w="4077" w:type="dxa"/>
          </w:tcPr>
          <w:p w14:paraId="7303AF9D" w14:textId="77777777" w:rsidR="006E7D43" w:rsidRPr="009375E0" w:rsidRDefault="006E7D43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50C4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65BF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220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82" w:rsidRPr="009375E0" w14:paraId="73362A79" w14:textId="77777777" w:rsidTr="00DE2A29">
        <w:trPr>
          <w:tblHeader/>
        </w:trPr>
        <w:tc>
          <w:tcPr>
            <w:tcW w:w="4077" w:type="dxa"/>
          </w:tcPr>
          <w:p w14:paraId="7B5664E7" w14:textId="77777777" w:rsidR="00554282" w:rsidRPr="009375E0" w:rsidRDefault="00554282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69E037" w14:textId="47AD8B41" w:rsidR="00554282" w:rsidRPr="00F87560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B5FD8" w14:textId="77777777" w:rsidR="00554282" w:rsidRPr="00BF2202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928AE58" w14:textId="2F5FCB3E" w:rsidR="00554282" w:rsidRPr="00BF2202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B54DBF" w14:textId="77777777" w:rsidR="00554282" w:rsidRPr="00BF2202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E7461D2" w14:textId="5FAAE76D" w:rsidR="00554282" w:rsidRPr="00F87560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1D96910" w14:textId="77777777" w:rsidR="00554282" w:rsidRPr="00BF2202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A0785C" w14:textId="31900DF3" w:rsidR="00554282" w:rsidRPr="00BF2202" w:rsidRDefault="00554282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43D" w:rsidRPr="009375E0" w14:paraId="3A6A0CB8" w14:textId="77777777" w:rsidTr="00DE2A29">
        <w:trPr>
          <w:tblHeader/>
        </w:trPr>
        <w:tc>
          <w:tcPr>
            <w:tcW w:w="4077" w:type="dxa"/>
          </w:tcPr>
          <w:p w14:paraId="000867FC" w14:textId="77777777" w:rsidR="0031043D" w:rsidRPr="009375E0" w:rsidRDefault="0031043D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89E41E" w14:textId="4E7089FA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014E3C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3231429" w14:textId="788A0EF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C943DB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3D1607" w14:textId="595A48B5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82F2D8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7AB1C50" w14:textId="0F51BB7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31043D" w:rsidRPr="009375E0" w14:paraId="3B4189C0" w14:textId="77777777" w:rsidTr="00DE2A29">
        <w:tc>
          <w:tcPr>
            <w:tcW w:w="4077" w:type="dxa"/>
          </w:tcPr>
          <w:p w14:paraId="1176B8A7" w14:textId="77777777" w:rsidR="0031043D" w:rsidRPr="00F91283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14:paraId="12968EE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F5CCA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4B9D3A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8859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2A550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304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02173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043D" w:rsidRPr="009375E0" w14:paraId="24807EB1" w14:textId="77777777" w:rsidTr="00DE2A29">
        <w:tc>
          <w:tcPr>
            <w:tcW w:w="4077" w:type="dxa"/>
            <w:shd w:val="clear" w:color="auto" w:fill="auto"/>
          </w:tcPr>
          <w:p w14:paraId="5C4E4C63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shd w:val="clear" w:color="auto" w:fill="auto"/>
          </w:tcPr>
          <w:p w14:paraId="42D5504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667C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576F90F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D72C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0698E04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A191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321D8A1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13C8" w:rsidRPr="009375E0" w14:paraId="34285272" w14:textId="77777777" w:rsidTr="00DE2A29">
        <w:tc>
          <w:tcPr>
            <w:tcW w:w="4077" w:type="dxa"/>
            <w:shd w:val="clear" w:color="auto" w:fill="auto"/>
          </w:tcPr>
          <w:p w14:paraId="70891CD9" w14:textId="77777777" w:rsidR="00B413C8" w:rsidRPr="009375E0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572494C9" w14:textId="31825F09" w:rsidR="00B413C8" w:rsidRPr="00B413C8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13C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CC8D9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56200E7" w14:textId="77777777" w:rsidR="00B413C8" w:rsidRPr="009375E0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9701E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9DEEC57" w14:textId="4C8A97CF" w:rsidR="00B413C8" w:rsidRPr="00C6282B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081D9D5A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732A2DB4" w14:textId="41EAEDCA" w:rsidR="00B413C8" w:rsidRPr="009375E0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</w:tr>
      <w:tr w:rsidR="00B413C8" w:rsidRPr="009375E0" w14:paraId="27D4B86A" w14:textId="77777777" w:rsidTr="00DE2A29">
        <w:tc>
          <w:tcPr>
            <w:tcW w:w="4077" w:type="dxa"/>
            <w:shd w:val="clear" w:color="auto" w:fill="auto"/>
          </w:tcPr>
          <w:p w14:paraId="09EFA33A" w14:textId="77777777" w:rsidR="00B413C8" w:rsidRPr="009375E0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4955AA4F" w14:textId="7184A360" w:rsidR="00B413C8" w:rsidRPr="00B413C8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13C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3620D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43858642" w14:textId="77777777" w:rsidR="00B413C8" w:rsidRPr="009375E0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5D6D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2191B6D" w14:textId="5A359D3C" w:rsidR="00B413C8" w:rsidRPr="00C6282B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49,280</w:t>
            </w:r>
          </w:p>
        </w:tc>
        <w:tc>
          <w:tcPr>
            <w:tcW w:w="270" w:type="dxa"/>
            <w:shd w:val="clear" w:color="auto" w:fill="auto"/>
          </w:tcPr>
          <w:p w14:paraId="783E161C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0E3377F" w14:textId="659B9651" w:rsidR="00B413C8" w:rsidRPr="009375E0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83,100</w:t>
            </w:r>
          </w:p>
        </w:tc>
      </w:tr>
      <w:tr w:rsidR="00B413C8" w:rsidRPr="009375E0" w14:paraId="07C2C4C6" w14:textId="77777777" w:rsidTr="00DE2A29">
        <w:tc>
          <w:tcPr>
            <w:tcW w:w="4077" w:type="dxa"/>
            <w:shd w:val="clear" w:color="auto" w:fill="auto"/>
          </w:tcPr>
          <w:p w14:paraId="26B3739B" w14:textId="77777777" w:rsidR="00B413C8" w:rsidRPr="009375E0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66D005" w14:textId="087C822E" w:rsidR="00B413C8" w:rsidRPr="00B413C8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13C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735AE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2E33EE8" w14:textId="77777777" w:rsidR="00B413C8" w:rsidRPr="009375E0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13D4B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95F7B" w14:textId="05F71B59" w:rsidR="00B413C8" w:rsidRPr="00C6282B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60C7A0" w14:textId="77777777" w:rsidR="00B413C8" w:rsidRPr="009375E0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6D72C15" w14:textId="3B15098B" w:rsidR="00B413C8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</w:tr>
      <w:tr w:rsidR="00B413C8" w:rsidRPr="00536A0E" w14:paraId="1D054B39" w14:textId="77777777" w:rsidTr="00DE2A29">
        <w:tc>
          <w:tcPr>
            <w:tcW w:w="4077" w:type="dxa"/>
            <w:shd w:val="clear" w:color="auto" w:fill="auto"/>
          </w:tcPr>
          <w:p w14:paraId="56039AAC" w14:textId="77777777" w:rsidR="00B413C8" w:rsidRPr="009375E0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A1E8" w14:textId="2B9ACC32" w:rsidR="00B413C8" w:rsidRPr="00B413C8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13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D30ED" w14:textId="77777777" w:rsidR="00B413C8" w:rsidRPr="001E2904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C04C" w14:textId="77777777" w:rsidR="00B413C8" w:rsidRPr="001E2904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01966" w14:textId="77777777" w:rsidR="00B413C8" w:rsidRPr="001E2904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B2636" w14:textId="30B2E110" w:rsidR="00B413C8" w:rsidRPr="00C6282B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122,760</w:t>
            </w:r>
          </w:p>
        </w:tc>
        <w:tc>
          <w:tcPr>
            <w:tcW w:w="270" w:type="dxa"/>
            <w:shd w:val="clear" w:color="auto" w:fill="auto"/>
          </w:tcPr>
          <w:p w14:paraId="11D5BC63" w14:textId="77777777" w:rsidR="00B413C8" w:rsidRPr="001E2904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E27A" w14:textId="17C34262" w:rsidR="00B413C8" w:rsidRPr="001E2904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1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75,000</w:t>
            </w:r>
          </w:p>
        </w:tc>
      </w:tr>
      <w:tr w:rsidR="00B413C8" w:rsidRPr="00536A0E" w14:paraId="67BA4585" w14:textId="77777777" w:rsidTr="00DE2A29">
        <w:trPr>
          <w:trHeight w:hRule="exact" w:val="403"/>
        </w:trPr>
        <w:tc>
          <w:tcPr>
            <w:tcW w:w="4077" w:type="dxa"/>
            <w:shd w:val="clear" w:color="auto" w:fill="auto"/>
          </w:tcPr>
          <w:p w14:paraId="47C9A7D2" w14:textId="77777777" w:rsidR="00B413C8" w:rsidRPr="00F91283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E37FC9B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28D90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25DC38C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3C3D3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711C5A0E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7B435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0D894F77" w14:textId="77777777" w:rsidR="00B413C8" w:rsidRPr="00670A1D" w:rsidRDefault="00B413C8" w:rsidP="00B413C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B413C8" w:rsidRPr="00690D84" w14:paraId="3C7781CB" w14:textId="77777777" w:rsidTr="00DE2A29">
        <w:tc>
          <w:tcPr>
            <w:tcW w:w="4077" w:type="dxa"/>
            <w:shd w:val="clear" w:color="auto" w:fill="auto"/>
          </w:tcPr>
          <w:p w14:paraId="1A8BD5CF" w14:textId="2508D290" w:rsidR="00B413C8" w:rsidRPr="001E7BA6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ดอกเบี้ยค้างจ่าย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019617BB" w14:textId="77777777" w:rsidR="00B413C8" w:rsidRPr="009E02F6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1916E1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B8FAD8D" w14:textId="77777777" w:rsidR="00B413C8" w:rsidRPr="009E02F6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1CA53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9BB8C4B" w14:textId="77777777" w:rsidR="00B413C8" w:rsidRPr="009E02F6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17A6" w14:textId="77777777" w:rsidR="00B413C8" w:rsidRPr="00690D84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7A52258D" w14:textId="77777777" w:rsidR="00B413C8" w:rsidRPr="009E02F6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13C8" w:rsidRPr="00690D84" w14:paraId="577F1A11" w14:textId="77777777" w:rsidTr="00DE2A29">
        <w:tc>
          <w:tcPr>
            <w:tcW w:w="4077" w:type="dxa"/>
            <w:shd w:val="clear" w:color="auto" w:fill="auto"/>
          </w:tcPr>
          <w:p w14:paraId="2E85AAFF" w14:textId="0B9FF18F" w:rsidR="00B413C8" w:rsidRPr="001E7BA6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FDD1E0" w14:textId="48FD4CD1" w:rsidR="00B413C8" w:rsidRPr="009E02F6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696507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918A" w14:textId="152BDC90" w:rsidR="00B413C8" w:rsidRPr="009E02F6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BD265C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7F59" w14:textId="2B139D7F" w:rsidR="00B413C8" w:rsidRPr="009E02F6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A350C5" w14:textId="77777777" w:rsidR="00B413C8" w:rsidRPr="00690D84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94CB" w14:textId="58081BDE" w:rsidR="00B413C8" w:rsidRPr="009E02F6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13C8" w:rsidRPr="00690D84" w14:paraId="42A87023" w14:textId="77777777" w:rsidTr="00DE2A29">
        <w:tc>
          <w:tcPr>
            <w:tcW w:w="4077" w:type="dxa"/>
            <w:shd w:val="clear" w:color="auto" w:fill="auto"/>
          </w:tcPr>
          <w:p w14:paraId="2D7429F1" w14:textId="6B370E71" w:rsidR="00B413C8" w:rsidRPr="00F91283" w:rsidRDefault="00B413C8" w:rsidP="00B4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9C875" w14:textId="3878D2C8" w:rsidR="00B413C8" w:rsidRPr="007B5F0A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0C1C67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A6479" w14:textId="4EB94ACA" w:rsidR="00B413C8" w:rsidRPr="009E02F6" w:rsidRDefault="00B413C8" w:rsidP="00B413C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DD539E" w14:textId="77777777" w:rsidR="00B413C8" w:rsidRPr="00C462F2" w:rsidRDefault="00B413C8" w:rsidP="00B413C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DB02F" w14:textId="2A8DE0B6" w:rsidR="00B413C8" w:rsidRPr="00D47BF7" w:rsidRDefault="00B413C8" w:rsidP="00B413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BCE878" w14:textId="77777777" w:rsidR="00B413C8" w:rsidRPr="00690D84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F24EE" w14:textId="4A22076A" w:rsidR="00B413C8" w:rsidRPr="009E02F6" w:rsidRDefault="00B413C8" w:rsidP="00B413C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6549149" w14:textId="74CE2DDF" w:rsidR="00786FD1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4C2B634" w14:textId="77777777" w:rsidR="002D1C20" w:rsidRDefault="002D1C20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984"/>
        <w:gridCol w:w="851"/>
        <w:gridCol w:w="283"/>
        <w:gridCol w:w="851"/>
        <w:gridCol w:w="283"/>
        <w:gridCol w:w="992"/>
        <w:gridCol w:w="284"/>
        <w:gridCol w:w="1134"/>
        <w:gridCol w:w="283"/>
        <w:gridCol w:w="1102"/>
        <w:gridCol w:w="316"/>
        <w:gridCol w:w="1101"/>
      </w:tblGrid>
      <w:tr w:rsidR="00B6100E" w:rsidRPr="00BF2202" w14:paraId="040AE4C3" w14:textId="77777777" w:rsidTr="00DE2A29">
        <w:trPr>
          <w:tblHeader/>
        </w:trPr>
        <w:tc>
          <w:tcPr>
            <w:tcW w:w="1984" w:type="dxa"/>
            <w:shd w:val="clear" w:color="auto" w:fill="auto"/>
          </w:tcPr>
          <w:p w14:paraId="7BB361DE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2BBE6C6C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3523EE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45062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6AF6D7F8" w14:textId="77777777" w:rsidTr="00DE2A29">
        <w:trPr>
          <w:tblHeader/>
        </w:trPr>
        <w:tc>
          <w:tcPr>
            <w:tcW w:w="1984" w:type="dxa"/>
            <w:shd w:val="clear" w:color="auto" w:fill="auto"/>
          </w:tcPr>
          <w:p w14:paraId="30F6BC5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45B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14:paraId="30686D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AA7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C7B51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A1F4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82" w:rsidRPr="00BF2202" w14:paraId="1A8B015D" w14:textId="77777777" w:rsidTr="00DE2A29">
        <w:trPr>
          <w:tblHeader/>
        </w:trPr>
        <w:tc>
          <w:tcPr>
            <w:tcW w:w="1984" w:type="dxa"/>
            <w:shd w:val="clear" w:color="auto" w:fill="auto"/>
          </w:tcPr>
          <w:p w14:paraId="1AC82621" w14:textId="77777777" w:rsidR="00554282" w:rsidRPr="00514A88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7C29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586DEE7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2220BA1" w14:textId="27ED7D08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F24CC72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C40AA8" w14:textId="38BED454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58D98F52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D5C10CA" w14:textId="09337175" w:rsidR="00554282" w:rsidRPr="00F87560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6" w:type="dxa"/>
            <w:shd w:val="clear" w:color="auto" w:fill="auto"/>
          </w:tcPr>
          <w:p w14:paraId="3FFCD140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0F4631C" w14:textId="23ECF0D4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4282" w:rsidRPr="00BF2202" w14:paraId="058E7153" w14:textId="77777777" w:rsidTr="00DE2A29">
        <w:trPr>
          <w:tblHeader/>
        </w:trPr>
        <w:tc>
          <w:tcPr>
            <w:tcW w:w="1984" w:type="dxa"/>
            <w:shd w:val="clear" w:color="auto" w:fill="auto"/>
          </w:tcPr>
          <w:p w14:paraId="61C01E9B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307A3" w14:textId="2AC30FA0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C28BE33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7707" w14:textId="5B7DE1BA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1C8432D8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9F4025" w14:textId="0F7A0FAB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766C7D57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1171C2" w14:textId="21022273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shd w:val="clear" w:color="auto" w:fill="auto"/>
          </w:tcPr>
          <w:p w14:paraId="274602C2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3E499CD" w14:textId="44B257B4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6" w:type="dxa"/>
            <w:shd w:val="clear" w:color="auto" w:fill="auto"/>
          </w:tcPr>
          <w:p w14:paraId="33ED38B2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EA4DBBB" w14:textId="668DAEAE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54282" w:rsidRPr="00BF2202" w14:paraId="39D934F3" w14:textId="77777777" w:rsidTr="00DE2A29">
        <w:tc>
          <w:tcPr>
            <w:tcW w:w="1984" w:type="dxa"/>
            <w:shd w:val="clear" w:color="auto" w:fill="auto"/>
          </w:tcPr>
          <w:p w14:paraId="449E2F34" w14:textId="77777777" w:rsidR="00554282" w:rsidRPr="00BF2202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851" w:type="dxa"/>
            <w:shd w:val="clear" w:color="auto" w:fill="auto"/>
          </w:tcPr>
          <w:p w14:paraId="0385C49F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DD4BC5D" w14:textId="77777777" w:rsidR="00554282" w:rsidRPr="009030FD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254B02E5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9BACD21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E5C3ED6" w14:textId="77777777" w:rsidR="00554282" w:rsidRPr="009030FD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3E35508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420413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A32385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B967E41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6" w:type="dxa"/>
            <w:shd w:val="clear" w:color="auto" w:fill="auto"/>
          </w:tcPr>
          <w:p w14:paraId="377674C1" w14:textId="77777777" w:rsidR="00554282" w:rsidRPr="00BF2202" w:rsidRDefault="00554282" w:rsidP="0055428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669F497" w14:textId="77777777" w:rsidR="00554282" w:rsidRPr="00B0610A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54282" w:rsidRPr="00C5132F" w14:paraId="1E95A58C" w14:textId="77777777" w:rsidTr="00DE2A29">
        <w:tc>
          <w:tcPr>
            <w:tcW w:w="1984" w:type="dxa"/>
            <w:shd w:val="clear" w:color="auto" w:fill="auto"/>
          </w:tcPr>
          <w:p w14:paraId="7E86443F" w14:textId="0DBC0852" w:rsidR="00554282" w:rsidRPr="00C5132F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51" w:type="dxa"/>
            <w:shd w:val="clear" w:color="auto" w:fill="auto"/>
          </w:tcPr>
          <w:p w14:paraId="7FF53053" w14:textId="5355F02C" w:rsidR="00554282" w:rsidRPr="007B5F0A" w:rsidRDefault="003515D1" w:rsidP="005542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6.84</w:t>
            </w:r>
            <w:r w:rsidR="005F78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5F78A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54282"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3" w:type="dxa"/>
            <w:shd w:val="clear" w:color="auto" w:fill="auto"/>
          </w:tcPr>
          <w:p w14:paraId="7C4BE1B3" w14:textId="77777777" w:rsidR="00554282" w:rsidRPr="00C5132F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061E927B" w14:textId="4F529221" w:rsidR="00554282" w:rsidRPr="00C5132F" w:rsidRDefault="003515D1" w:rsidP="005542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3" w:type="dxa"/>
            <w:shd w:val="clear" w:color="auto" w:fill="auto"/>
          </w:tcPr>
          <w:p w14:paraId="5DE6354D" w14:textId="77777777" w:rsidR="00554282" w:rsidRPr="00C5132F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97A2C9" w14:textId="217E582F" w:rsidR="00554282" w:rsidRPr="00C5132F" w:rsidRDefault="00B413C8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84" w:type="dxa"/>
            <w:shd w:val="clear" w:color="auto" w:fill="auto"/>
          </w:tcPr>
          <w:p w14:paraId="4B4CF4BA" w14:textId="77777777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55923" w14:textId="0E9BE99B" w:rsidR="00554282" w:rsidRPr="00C5132F" w:rsidRDefault="00554282" w:rsidP="0055428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3" w:type="dxa"/>
            <w:shd w:val="clear" w:color="auto" w:fill="auto"/>
          </w:tcPr>
          <w:p w14:paraId="7F497E2F" w14:textId="77777777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17AD58C" w14:textId="2ABD36B5" w:rsidR="00554282" w:rsidRPr="007B5F0A" w:rsidRDefault="00081D05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316" w:type="dxa"/>
            <w:shd w:val="clear" w:color="auto" w:fill="auto"/>
          </w:tcPr>
          <w:p w14:paraId="205F3B18" w14:textId="77777777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006ADC64" w14:textId="77777777" w:rsidR="00554282" w:rsidRPr="00C5132F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4282" w:rsidRPr="00C5132F" w14:paraId="6C7E0633" w14:textId="77777777" w:rsidTr="00DE2A29">
        <w:tc>
          <w:tcPr>
            <w:tcW w:w="2835" w:type="dxa"/>
            <w:gridSpan w:val="2"/>
            <w:shd w:val="clear" w:color="auto" w:fill="auto"/>
          </w:tcPr>
          <w:p w14:paraId="06EDC657" w14:textId="77777777" w:rsidR="00554282" w:rsidRPr="00C5132F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12162D3F" w14:textId="720EB1D2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ind w:right="-108" w:firstLine="5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77D28FDE" w14:textId="77777777" w:rsidR="00554282" w:rsidRPr="00C5132F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63E62A83" w14:textId="77777777" w:rsidR="00554282" w:rsidRPr="00C5132F" w:rsidRDefault="00554282" w:rsidP="0055428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FF9CEF7" w14:textId="77777777" w:rsidR="00554282" w:rsidRPr="00C5132F" w:rsidRDefault="00554282" w:rsidP="0055428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985E" w14:textId="25878CF4" w:rsidR="00554282" w:rsidRPr="00C5132F" w:rsidRDefault="00B413C8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3348A9" w14:textId="70768FEC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72E46" w14:textId="39BD7932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6F3B7" w14:textId="77777777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DD6" w14:textId="6EB36F4D" w:rsidR="00554282" w:rsidRPr="007B5F0A" w:rsidRDefault="00081D05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316" w:type="dxa"/>
            <w:shd w:val="clear" w:color="auto" w:fill="auto"/>
            <w:vAlign w:val="bottom"/>
          </w:tcPr>
          <w:p w14:paraId="3B89DC56" w14:textId="2BA0C9BB" w:rsidR="00554282" w:rsidRPr="00C5132F" w:rsidRDefault="00554282" w:rsidP="0055428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90CE" w14:textId="77777777" w:rsidR="00554282" w:rsidRPr="00C5132F" w:rsidRDefault="00554282" w:rsidP="0055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306F64" w14:textId="4E91276B" w:rsidR="006E7D43" w:rsidRPr="00E57131" w:rsidRDefault="006E7D43" w:rsidP="00EC33BB">
      <w:pPr>
        <w:pStyle w:val="a0"/>
        <w:tabs>
          <w:tab w:val="clear" w:pos="1080"/>
        </w:tabs>
        <w:spacing w:before="240" w:line="240" w:lineRule="atLeast"/>
        <w:ind w:firstLine="851"/>
        <w:rPr>
          <w:rFonts w:ascii="Angsana New" w:hAnsi="Angsana New" w:cs="Angsana New"/>
          <w:spacing w:val="-4"/>
          <w:lang w:val="en-US"/>
        </w:rPr>
      </w:pPr>
      <w:r w:rsidRPr="00C5132F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ยวข้องกัน</w:t>
      </w:r>
      <w:r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7"/>
        <w:gridCol w:w="1134"/>
        <w:gridCol w:w="284"/>
        <w:gridCol w:w="1133"/>
        <w:gridCol w:w="270"/>
        <w:gridCol w:w="1148"/>
        <w:gridCol w:w="270"/>
        <w:gridCol w:w="1147"/>
      </w:tblGrid>
      <w:tr w:rsidR="00B6100E" w:rsidRPr="009375E0" w14:paraId="5D1CB974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412E1829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5B077D63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3203836A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78" w:rsidRPr="001E7BA6" w14:paraId="41FE7736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49622C5C" w14:textId="77777777" w:rsidR="00D01778" w:rsidRPr="00A624D5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CA6C1" w14:textId="0C7C615B" w:rsidR="00D01778" w:rsidRPr="00F87560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D01778" w:rsidRPr="00BF2202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F106C8B" w14:textId="341A9971" w:rsidR="00D01778" w:rsidRPr="00BF2202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4210430" w14:textId="77777777" w:rsidR="00D01778" w:rsidRPr="00BF2202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1AA6A4C" w14:textId="7100670F" w:rsidR="00D01778" w:rsidRPr="00F87560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D01778" w:rsidRPr="00BF2202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09F153D" w14:textId="41DD308A" w:rsidR="00D01778" w:rsidRPr="00BF2202" w:rsidRDefault="00D01778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1E7BA6" w14:paraId="49F0D73C" w14:textId="77777777" w:rsidTr="00DE2A29">
        <w:trPr>
          <w:tblHeader/>
        </w:trPr>
        <w:tc>
          <w:tcPr>
            <w:tcW w:w="4077" w:type="dxa"/>
            <w:shd w:val="clear" w:color="auto" w:fill="auto"/>
          </w:tcPr>
          <w:p w14:paraId="5A303958" w14:textId="77777777" w:rsidR="002D454E" w:rsidRPr="00A624D5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4065C115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7D4F831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58BC60AF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360CBA9C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7204DCF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F644D" w:rsidRPr="00C7500F" w14:paraId="6AFA905F" w14:textId="77777777" w:rsidTr="00DE2A29">
        <w:tc>
          <w:tcPr>
            <w:tcW w:w="4077" w:type="dxa"/>
            <w:shd w:val="clear" w:color="auto" w:fill="auto"/>
          </w:tcPr>
          <w:p w14:paraId="53C54E46" w14:textId="3EA18C94" w:rsidR="008F644D" w:rsidRPr="00C7500F" w:rsidRDefault="008F644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</w:tcPr>
          <w:p w14:paraId="5358B1EA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2E92E46" w14:textId="77777777" w:rsidR="008F644D" w:rsidRPr="00A624D5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0F286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784AFE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C238D90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5F0A" w:rsidRPr="00C7500F" w14:paraId="03B7CB9E" w14:textId="77777777" w:rsidTr="00DE2A29">
        <w:tc>
          <w:tcPr>
            <w:tcW w:w="4077" w:type="dxa"/>
            <w:shd w:val="clear" w:color="auto" w:fill="auto"/>
          </w:tcPr>
          <w:p w14:paraId="29817C28" w14:textId="77777777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6784D6E2" w14:textId="0E94EECB" w:rsidR="007B5F0A" w:rsidRPr="007B5F0A" w:rsidRDefault="00635AB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5AB7"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E248A24" w14:textId="25225FBF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0AD48509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6006AC9" w14:textId="74C1CC17" w:rsidR="007B5F0A" w:rsidRPr="008149D5" w:rsidRDefault="00081D05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01B123D1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0E52676B" w14:textId="77777777" w:rsidTr="00DE2A29">
        <w:tc>
          <w:tcPr>
            <w:tcW w:w="4077" w:type="dxa"/>
            <w:shd w:val="clear" w:color="auto" w:fill="auto"/>
          </w:tcPr>
          <w:p w14:paraId="3D0B12D7" w14:textId="77777777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CDE938A" w14:textId="70931C0C" w:rsidR="007B5F0A" w:rsidRPr="00514813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8,200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7B5F0A" w:rsidRPr="005332A0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0B47316" w14:textId="0739B168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34,172</w:t>
            </w:r>
          </w:p>
        </w:tc>
        <w:tc>
          <w:tcPr>
            <w:tcW w:w="270" w:type="dxa"/>
            <w:shd w:val="clear" w:color="auto" w:fill="auto"/>
          </w:tcPr>
          <w:p w14:paraId="55B00E9F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E2DDEE0" w14:textId="23B254A5" w:rsidR="007B5F0A" w:rsidRPr="008149D5" w:rsidRDefault="00081D05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4F3062FD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3D0224C1" w14:textId="77777777" w:rsidTr="00DE2A29">
        <w:tc>
          <w:tcPr>
            <w:tcW w:w="4077" w:type="dxa"/>
            <w:shd w:val="clear" w:color="auto" w:fill="auto"/>
          </w:tcPr>
          <w:p w14:paraId="0A562FBE" w14:textId="0E8D2FD6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4C550AF2" w:rsidR="007B5F0A" w:rsidRPr="00B413C8" w:rsidRDefault="00B413C8" w:rsidP="00B43FC9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21,700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7B5F0A" w:rsidRPr="005332A0" w:rsidRDefault="007B5F0A" w:rsidP="00B43FC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78E48263" w:rsidR="007B5F0A" w:rsidRPr="00303DC0" w:rsidRDefault="007B5F0A" w:rsidP="00B43FC9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70" w:type="dxa"/>
            <w:shd w:val="clear" w:color="auto" w:fill="auto"/>
          </w:tcPr>
          <w:p w14:paraId="107D76B0" w14:textId="77777777" w:rsidR="007B5F0A" w:rsidRPr="008149D5" w:rsidRDefault="007B5F0A" w:rsidP="00B43FC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5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58A63B93" w:rsidR="007B5F0A" w:rsidRPr="008149D5" w:rsidRDefault="00081D05" w:rsidP="00B43FC9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45E404B2" w14:textId="77777777" w:rsidTr="00DE2A29">
        <w:tc>
          <w:tcPr>
            <w:tcW w:w="4077" w:type="dxa"/>
            <w:shd w:val="clear" w:color="auto" w:fill="auto"/>
          </w:tcPr>
          <w:p w14:paraId="1648D862" w14:textId="77777777" w:rsidR="007B5F0A" w:rsidRPr="00C7500F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6A0331AE" w:rsidR="007B5F0A" w:rsidRPr="00B413C8" w:rsidRDefault="00B413C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34B103DA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2ECDC03A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404B1CAA" w:rsidR="007B5F0A" w:rsidRPr="00C7500F" w:rsidRDefault="00081D05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77777777" w:rsidR="007B5F0A" w:rsidRPr="00C7500F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22F220" w14:textId="77777777" w:rsidR="006E7D43" w:rsidRPr="00C22E61" w:rsidRDefault="006E7D43" w:rsidP="00B76E8F">
      <w:pPr>
        <w:pStyle w:val="a0"/>
        <w:tabs>
          <w:tab w:val="clear" w:pos="1080"/>
        </w:tabs>
        <w:spacing w:before="240" w:after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C22E61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14:paraId="54AF6A99" w14:textId="35F8C2FA" w:rsidR="006E7D43" w:rsidRDefault="006E7D43" w:rsidP="00B76E8F">
      <w:pPr>
        <w:pStyle w:val="a0"/>
        <w:tabs>
          <w:tab w:val="clear" w:pos="1080"/>
        </w:tabs>
        <w:spacing w:before="120" w:after="120" w:line="240" w:lineRule="atLeast"/>
        <w:ind w:left="851"/>
        <w:jc w:val="thaiDistribute"/>
        <w:rPr>
          <w:rFonts w:ascii="Angsana New" w:hAnsi="Angsana New" w:cs="Angsana New"/>
          <w:lang w:val="en-US"/>
        </w:rPr>
      </w:pPr>
      <w:r w:rsidRPr="00C22E6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F1887" w:rsidRPr="00C22E61">
        <w:rPr>
          <w:rFonts w:ascii="Angsana New" w:hAnsi="Angsana New" w:cs="Angsana New"/>
          <w:lang w:val="en-US"/>
        </w:rPr>
        <w:t>1</w:t>
      </w:r>
      <w:r w:rsidRPr="00C22E61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7F1887" w:rsidRPr="00C22E61">
        <w:rPr>
          <w:rFonts w:ascii="Angsana New" w:hAnsi="Angsana New" w:cs="Angsana New"/>
          <w:lang w:val="en-US"/>
        </w:rPr>
        <w:t>256</w:t>
      </w:r>
      <w:r w:rsidR="00C22E61" w:rsidRPr="00C22E61">
        <w:rPr>
          <w:rFonts w:ascii="Angsana New" w:hAnsi="Angsana New" w:cs="Angsana New"/>
          <w:lang w:val="en-US"/>
        </w:rPr>
        <w:t>4</w:t>
      </w:r>
      <w:r w:rsidRPr="00C22E61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ทำบัญชีและสนับสนุนการดำเนินงานแก่บริษัทย่อยเป็นระยะเวลา </w:t>
      </w:r>
      <w:r w:rsidR="007F1887" w:rsidRPr="00C22E61">
        <w:rPr>
          <w:rFonts w:ascii="Angsana New" w:hAnsi="Angsana New" w:cs="Angsana New"/>
          <w:lang w:val="en-US"/>
        </w:rPr>
        <w:t>1</w:t>
      </w:r>
      <w:r w:rsidR="00771E46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C22E61">
        <w:rPr>
          <w:rFonts w:ascii="Angsana New" w:hAnsi="Angsana New" w:cs="Angsana New" w:hint="cs"/>
          <w:cs/>
          <w:lang w:val="en-US"/>
        </w:rPr>
        <w:t>รแก่บริษัทย่อย</w:t>
      </w:r>
      <w:r w:rsidR="00035902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ในการนี้บริษัทย่อยตกลงที่จะจ่ายค่าบริการในจำนวนเงินตามที่ระบุในสัญญา</w:t>
      </w:r>
      <w:r w:rsidRPr="00641B2A">
        <w:rPr>
          <w:rFonts w:ascii="Angsana New" w:hAnsi="Angsana New" w:cs="Angsana New" w:hint="cs"/>
          <w:cs/>
          <w:lang w:val="en-US"/>
        </w:rPr>
        <w:t xml:space="preserve"> </w:t>
      </w:r>
    </w:p>
    <w:p w14:paraId="6C18C9C2" w14:textId="145A68C2" w:rsidR="008F644D" w:rsidRDefault="008F644D" w:rsidP="00B7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/>
        <w:ind w:left="851"/>
        <w:jc w:val="thaiDistribute"/>
        <w:rPr>
          <w:rFonts w:ascii="Angsana New" w:hAnsi="Angsana New"/>
          <w:spacing w:val="-6"/>
          <w:sz w:val="30"/>
          <w:szCs w:val="30"/>
        </w:rPr>
      </w:pPr>
      <w:r w:rsidRPr="00C22E61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บริษัทได้ทำสัญญาเงินให้กู้ยืมแก่บริษัทย่อยแห่งหนึ่งโดยมีข้อกำหนดชำระคืนภายใน</w:t>
      </w:r>
      <w:r w:rsidRPr="00E90D45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C22E61" w:rsidRPr="00E90D45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E90D45">
        <w:rPr>
          <w:rFonts w:ascii="Angsana New" w:hAnsi="Angsana New" w:hint="cs"/>
          <w:spacing w:val="-6"/>
          <w:sz w:val="30"/>
          <w:szCs w:val="30"/>
          <w:cs/>
        </w:rPr>
        <w:t xml:space="preserve"> ถึง </w:t>
      </w:r>
      <w:r w:rsidR="00C22E61" w:rsidRPr="00E90D45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E90D4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90D45">
        <w:rPr>
          <w:rFonts w:ascii="Angsana New" w:hAnsi="Angsana New"/>
          <w:spacing w:val="-6"/>
          <w:sz w:val="30"/>
          <w:szCs w:val="30"/>
        </w:rPr>
        <w:t>2564</w:t>
      </w:r>
    </w:p>
    <w:p w14:paraId="34E79D33" w14:textId="4CC1F0D2" w:rsidR="00FC0962" w:rsidRDefault="00FC0962" w:rsidP="00FC09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30"/>
          <w:szCs w:val="30"/>
        </w:rPr>
      </w:pPr>
    </w:p>
    <w:p w14:paraId="474084FA" w14:textId="113A38C0" w:rsidR="00FC0962" w:rsidRDefault="00FC0962" w:rsidP="00FC09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30"/>
          <w:szCs w:val="30"/>
        </w:rPr>
      </w:pPr>
    </w:p>
    <w:p w14:paraId="5B573EA5" w14:textId="6836DD80" w:rsidR="00E90D45" w:rsidRDefault="00E9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Cs/>
          <w:sz w:val="30"/>
          <w:szCs w:val="30"/>
        </w:rPr>
      </w:pPr>
    </w:p>
    <w:p w14:paraId="1BDC72C2" w14:textId="77777777" w:rsidR="002D1C20" w:rsidRDefault="002D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Cs/>
          <w:sz w:val="30"/>
          <w:szCs w:val="30"/>
          <w:cs/>
        </w:rPr>
      </w:pPr>
    </w:p>
    <w:p w14:paraId="46989434" w14:textId="2FA801BB" w:rsidR="006E7D43" w:rsidRPr="00B76E8F" w:rsidRDefault="006E7D43" w:rsidP="00B7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E95267">
        <w:rPr>
          <w:rFonts w:ascii="Angsana New" w:hAnsi="Angsana New"/>
          <w:bCs/>
          <w:sz w:val="30"/>
          <w:szCs w:val="30"/>
        </w:rPr>
        <w:t xml:space="preserve"> - </w:t>
      </w:r>
      <w:r w:rsidR="00E95267">
        <w:rPr>
          <w:rFonts w:ascii="Angsana New" w:hAnsi="Angsana New" w:hint="cs"/>
          <w:bCs/>
          <w:sz w:val="30"/>
          <w:szCs w:val="30"/>
          <w:cs/>
        </w:rPr>
        <w:t>สุทธิ</w:t>
      </w:r>
    </w:p>
    <w:tbl>
      <w:tblPr>
        <w:tblW w:w="100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11"/>
        <w:gridCol w:w="849"/>
        <w:gridCol w:w="284"/>
        <w:gridCol w:w="1133"/>
        <w:gridCol w:w="283"/>
        <w:gridCol w:w="1133"/>
        <w:gridCol w:w="284"/>
        <w:gridCol w:w="1133"/>
        <w:gridCol w:w="283"/>
        <w:gridCol w:w="1138"/>
      </w:tblGrid>
      <w:tr w:rsidR="00EE5763" w:rsidRPr="00B85D43" w14:paraId="340DCE5E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667A6F06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020214BF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E29584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8EB04A" w14:textId="77777777"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14:paraId="6B790933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10B2AA91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31463BEB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756588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1755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1CD459" w14:textId="77777777"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2436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78" w:rsidRPr="00B85D43" w14:paraId="15C8CEFA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1D62E4B6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75ECE544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246907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BDDE6D1" w14:textId="47DD30B7" w:rsidR="00D01778" w:rsidRPr="00F87560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ECBF62" w14:textId="77777777" w:rsidR="00D01778" w:rsidRPr="00F656B8" w:rsidRDefault="00D01778" w:rsidP="00D0177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776FC2C" w14:textId="2463D7B6" w:rsidR="00D01778" w:rsidRPr="00F656B8" w:rsidRDefault="00D01778" w:rsidP="00D0177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AB52191" w14:textId="77777777" w:rsidR="00D01778" w:rsidRPr="00F656B8" w:rsidRDefault="00D01778" w:rsidP="00D0177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D57BA4" w14:textId="0F5B957A" w:rsidR="00D01778" w:rsidRPr="00F87560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75F4EC63" w14:textId="77777777" w:rsidR="00D01778" w:rsidRPr="00F656B8" w:rsidRDefault="00D01778" w:rsidP="00D0177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1D7971" w14:textId="5FA054D6" w:rsidR="00D01778" w:rsidRPr="00F656B8" w:rsidRDefault="00D01778" w:rsidP="00D0177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778" w:rsidRPr="00B85D43" w14:paraId="15955DA5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53B90803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7C7547F5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A567F49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35DE1F9" w14:textId="44EBD0E9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63B2C7C0" w14:textId="77777777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CA5F6BA" w14:textId="7AC8EDE0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5F71F93" w14:textId="77777777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4833AB8" w14:textId="767F9F3C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9708966" w14:textId="77777777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D53DEC0" w14:textId="1A438417" w:rsidR="00D01778" w:rsidRPr="00BF2202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1778" w:rsidRPr="00B85D43" w14:paraId="5CB2BDE3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1E363A04" w14:textId="77777777" w:rsidR="00D01778" w:rsidRPr="00DC1431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215C7256" w14:textId="77777777" w:rsidR="00D0177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9B20A2" w14:textId="77777777" w:rsidR="00D01778" w:rsidRPr="00F656B8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443FED6C" w14:textId="77777777" w:rsidR="00D01778" w:rsidRPr="005B2E80" w:rsidRDefault="00D01778" w:rsidP="00D017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3842AC3" w14:textId="77777777" w:rsidR="00D01778" w:rsidRPr="00F656B8" w:rsidRDefault="00D01778" w:rsidP="00D017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0697592" w14:textId="77777777" w:rsidR="00D01778" w:rsidRPr="005B2E80" w:rsidRDefault="00D01778" w:rsidP="00D017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D0501C" w14:textId="77777777" w:rsidR="00D01778" w:rsidRPr="00F656B8" w:rsidRDefault="00D01778" w:rsidP="00D017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A9E157D" w14:textId="77777777" w:rsidR="00D01778" w:rsidRPr="006D0D18" w:rsidRDefault="00D01778" w:rsidP="00D0177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AB5C04" w14:textId="77777777" w:rsidR="00D01778" w:rsidRPr="00F656B8" w:rsidRDefault="00D01778" w:rsidP="00D017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1F5C5D1" w14:textId="77777777" w:rsidR="00D01778" w:rsidRPr="005B2E80" w:rsidRDefault="00D01778" w:rsidP="00D017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1E45" w:rsidRPr="00B85D43" w14:paraId="4BD64584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654ADB06" w14:textId="6395B94D" w:rsidR="00C51E45" w:rsidRPr="002126CC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6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03C15085" w14:textId="0D1DA844" w:rsidR="00C51E45" w:rsidRPr="002126CC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26CC"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2A3AC1E7" w14:textId="77777777" w:rsidR="00C51E45" w:rsidRPr="002126CC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B2D8E9D" w14:textId="2D3CECD5" w:rsidR="00C51E45" w:rsidRPr="002126CC" w:rsidRDefault="00C51E45" w:rsidP="00C51E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26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C4F2C2" w14:textId="77777777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7A1A829" w14:textId="5C50972E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6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BD02C3" w14:textId="77777777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11FD2D3" w14:textId="077784A8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6CC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7CE7B659" w14:textId="77777777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04B8265" w14:textId="58F579DA" w:rsidR="00C51E45" w:rsidRPr="002126CC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26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1E45" w:rsidRPr="00B85D43" w14:paraId="0F302E5A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502B9AEF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49" w:type="dxa"/>
            <w:shd w:val="clear" w:color="auto" w:fill="auto"/>
          </w:tcPr>
          <w:p w14:paraId="33E3AB20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028BE78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61FE53F" w14:textId="58922ED7" w:rsidR="00C51E45" w:rsidRPr="00E21F9E" w:rsidRDefault="00C51E45" w:rsidP="00C51E4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12,464</w:t>
            </w:r>
          </w:p>
        </w:tc>
        <w:tc>
          <w:tcPr>
            <w:tcW w:w="283" w:type="dxa"/>
            <w:shd w:val="clear" w:color="auto" w:fill="auto"/>
          </w:tcPr>
          <w:p w14:paraId="40AA920E" w14:textId="77777777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AB1F9C7" w14:textId="228A3CA3" w:rsidR="00C51E45" w:rsidRPr="005B2E80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18,897</w:t>
            </w:r>
          </w:p>
        </w:tc>
        <w:tc>
          <w:tcPr>
            <w:tcW w:w="284" w:type="dxa"/>
            <w:shd w:val="clear" w:color="auto" w:fill="auto"/>
          </w:tcPr>
          <w:p w14:paraId="48C82733" w14:textId="77777777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194BC8C" w14:textId="4CFFF801" w:rsidR="00C51E45" w:rsidRPr="00CE02EE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12,373</w:t>
            </w:r>
          </w:p>
        </w:tc>
        <w:tc>
          <w:tcPr>
            <w:tcW w:w="283" w:type="dxa"/>
            <w:shd w:val="clear" w:color="auto" w:fill="auto"/>
          </w:tcPr>
          <w:p w14:paraId="02122BB8" w14:textId="77777777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E23D1B1" w14:textId="69E48327" w:rsidR="00C51E45" w:rsidRPr="005B2E80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18,897</w:t>
            </w:r>
          </w:p>
        </w:tc>
      </w:tr>
      <w:tr w:rsidR="00C51E45" w:rsidRPr="00B85D43" w14:paraId="16873EEF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466EDBE8" w14:textId="4770AA50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F01B76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140817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74746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นเครดิต</w:t>
            </w:r>
          </w:p>
        </w:tc>
        <w:tc>
          <w:tcPr>
            <w:tcW w:w="849" w:type="dxa"/>
            <w:shd w:val="clear" w:color="auto" w:fill="auto"/>
          </w:tcPr>
          <w:p w14:paraId="25F72960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5FB1667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C972EAE" w14:textId="31A30D9A" w:rsidR="00C51E45" w:rsidRPr="00E21F9E" w:rsidRDefault="00C51E45" w:rsidP="00C51E45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5,593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EE6AB12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23D8D8E" w14:textId="6DA5F809" w:rsidR="00C51E45" w:rsidRPr="005B2E80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(11,565)</w:t>
            </w:r>
          </w:p>
        </w:tc>
        <w:tc>
          <w:tcPr>
            <w:tcW w:w="284" w:type="dxa"/>
            <w:shd w:val="clear" w:color="auto" w:fill="auto"/>
          </w:tcPr>
          <w:p w14:paraId="6E6C6D61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0AD188D" w14:textId="7579BBB6" w:rsidR="00C51E45" w:rsidRPr="00CA7973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5,593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B93ABDF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B354AE7" w14:textId="523C8BA8" w:rsidR="00C51E45" w:rsidRPr="005B2E80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(11,565)</w:t>
            </w:r>
          </w:p>
        </w:tc>
      </w:tr>
      <w:tr w:rsidR="00C51E45" w:rsidRPr="00B85D43" w14:paraId="07BD37B8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5D862772" w14:textId="0616B4D5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9" w:type="dxa"/>
            <w:shd w:val="clear" w:color="auto" w:fill="auto"/>
          </w:tcPr>
          <w:p w14:paraId="7EA42B55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1F63C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7620" w14:textId="40AC1A2C" w:rsidR="00C51E45" w:rsidRPr="00E21F9E" w:rsidRDefault="00C51E45" w:rsidP="00C51E4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6,871</w:t>
            </w:r>
          </w:p>
        </w:tc>
        <w:tc>
          <w:tcPr>
            <w:tcW w:w="283" w:type="dxa"/>
            <w:shd w:val="clear" w:color="auto" w:fill="auto"/>
          </w:tcPr>
          <w:p w14:paraId="2374B4EB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689F" w14:textId="36B6CEEE" w:rsidR="00C51E45" w:rsidRPr="005B2E80" w:rsidDel="00113267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84" w:type="dxa"/>
            <w:shd w:val="clear" w:color="auto" w:fill="auto"/>
          </w:tcPr>
          <w:p w14:paraId="67B38004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2F4A3" w14:textId="2777D2C6" w:rsidR="00C51E45" w:rsidRPr="00454CF4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7,194</w:t>
            </w:r>
          </w:p>
        </w:tc>
        <w:tc>
          <w:tcPr>
            <w:tcW w:w="283" w:type="dxa"/>
            <w:shd w:val="clear" w:color="auto" w:fill="auto"/>
          </w:tcPr>
          <w:p w14:paraId="5FB01397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63CC" w14:textId="1A041FE8" w:rsidR="00C51E45" w:rsidRPr="004670BE" w:rsidDel="00113267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</w:tr>
      <w:tr w:rsidR="00C51E45" w:rsidRPr="00F656B8" w14:paraId="6B40BF23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010F4093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412D054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2F797F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354F9E4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E038A4E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8DD8A29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0A06B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9B12AD8" w14:textId="77777777" w:rsidR="00C51E45" w:rsidRPr="00CA7973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C5846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07608EA" w14:textId="77777777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1E45" w:rsidRPr="00F656B8" w14:paraId="119740EC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2DF1A285" w14:textId="77777777" w:rsidR="00C51E45" w:rsidRPr="00DC1431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49" w:type="dxa"/>
            <w:shd w:val="clear" w:color="auto" w:fill="auto"/>
          </w:tcPr>
          <w:p w14:paraId="29F48516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A25C6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3BEE8B5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DF217B5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B845E2F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1E0C57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BCC223A" w14:textId="77777777" w:rsidR="00C51E45" w:rsidRPr="00E00CE6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49BC87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4D2446A" w14:textId="77777777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1E45" w:rsidRPr="00F656B8" w14:paraId="54A39132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72A2555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58B1B11F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33E4EAA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00B9E59" w14:textId="3E6EF0DE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C6C2AF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C275AE9" w14:textId="4CD9EE8D" w:rsidR="00C51E45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D78459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2FD0CCC" w14:textId="0E8944EB" w:rsidR="00C51E45" w:rsidRPr="00E00CE6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10,974</w:t>
            </w:r>
          </w:p>
        </w:tc>
        <w:tc>
          <w:tcPr>
            <w:tcW w:w="283" w:type="dxa"/>
            <w:shd w:val="clear" w:color="auto" w:fill="auto"/>
          </w:tcPr>
          <w:p w14:paraId="10E0A602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54D6189" w14:textId="575859D5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  <w:tr w:rsidR="00C51E45" w:rsidRPr="00F656B8" w14:paraId="2787F81C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22060F7F" w14:textId="7A5F2A3D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49" w:type="dxa"/>
            <w:shd w:val="clear" w:color="auto" w:fill="auto"/>
          </w:tcPr>
          <w:p w14:paraId="5D8D36EE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1205B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DC2F902" w14:textId="54B4A8BE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</w:t>
            </w:r>
            <w:r w:rsidR="00563B2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2BD7932D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835E9D6" w14:textId="4DFCF5AF" w:rsidR="00C51E45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17586AF8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60C76B9" w14:textId="78EBCCE4" w:rsidR="00C51E45" w:rsidRPr="00E00CE6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3,926</w:t>
            </w:r>
          </w:p>
        </w:tc>
        <w:tc>
          <w:tcPr>
            <w:tcW w:w="283" w:type="dxa"/>
            <w:shd w:val="clear" w:color="auto" w:fill="auto"/>
          </w:tcPr>
          <w:p w14:paraId="17336DC1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B0630B9" w14:textId="557E5E72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</w:tr>
      <w:tr w:rsidR="00C51E45" w:rsidRPr="00F656B8" w14:paraId="44C0282B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264607EA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67AA694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94ED3C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CB9F" w14:textId="10EA58E3" w:rsidR="00C51E45" w:rsidRPr="0030174E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</w:t>
            </w:r>
            <w:r w:rsidR="00563B25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2C596EC6" w14:textId="77777777" w:rsidR="00C51E45" w:rsidRPr="004F772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7DDD" w14:textId="0E3345F3" w:rsidR="00C51E45" w:rsidRPr="004F7722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3418829E" w14:textId="77777777" w:rsidR="00C51E45" w:rsidRPr="004F772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C0A4" w14:textId="3B3F68DA" w:rsidR="00C51E45" w:rsidRPr="00CA7973" w:rsidRDefault="00C51E45" w:rsidP="00C51E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14,900</w:t>
            </w:r>
          </w:p>
        </w:tc>
        <w:tc>
          <w:tcPr>
            <w:tcW w:w="283" w:type="dxa"/>
            <w:shd w:val="clear" w:color="auto" w:fill="auto"/>
          </w:tcPr>
          <w:p w14:paraId="608613DD" w14:textId="77777777" w:rsidR="00C51E45" w:rsidRPr="004F772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FFA5" w14:textId="7447ADB2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6,288</w:t>
            </w:r>
          </w:p>
        </w:tc>
      </w:tr>
      <w:tr w:rsidR="00C51E45" w:rsidRPr="00F656B8" w14:paraId="37DEA6EA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1AD1E18D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00C68F3B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7175F7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7C77308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94A0DF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5EC4FDF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0F513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686DCA8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CBCB28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B3DAB39" w14:textId="77777777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1E45" w:rsidRPr="00F656B8" w14:paraId="77C48276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3E445F6C" w14:textId="46AA2A0F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600D7D16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084A07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B0BD4A8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FEA276C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4F718F4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84FD64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6F9BA60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56FAE92" w14:textId="77777777" w:rsidR="00C51E45" w:rsidRPr="00BF220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88EBA2" w14:textId="77777777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1E45" w:rsidRPr="00416567" w14:paraId="0BD34446" w14:textId="77777777" w:rsidTr="00DE2A29">
        <w:trPr>
          <w:trHeight w:hRule="exact" w:val="403"/>
        </w:trPr>
        <w:tc>
          <w:tcPr>
            <w:tcW w:w="4360" w:type="dxa"/>
            <w:gridSpan w:val="2"/>
            <w:shd w:val="clear" w:color="auto" w:fill="auto"/>
          </w:tcPr>
          <w:p w14:paraId="327090F5" w14:textId="77777777" w:rsidR="00C51E45" w:rsidRPr="00221639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-108" w:firstLine="171"/>
              <w:rPr>
                <w:rFonts w:ascii="Angsana New" w:hAnsi="Angsana New"/>
                <w:sz w:val="30"/>
                <w:szCs w:val="30"/>
                <w:cs/>
              </w:rPr>
            </w:pPr>
            <w:r w:rsidRPr="00221639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84" w:type="dxa"/>
            <w:shd w:val="clear" w:color="auto" w:fill="auto"/>
          </w:tcPr>
          <w:p w14:paraId="2375D36F" w14:textId="77777777" w:rsidR="00C51E45" w:rsidRPr="004F772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3D0749" w14:textId="621060AE" w:rsidR="00C51E45" w:rsidRPr="00221639" w:rsidRDefault="00563B2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124D840B" w14:textId="77777777" w:rsidR="00C51E45" w:rsidRPr="004F7722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2CF4BAC" w14:textId="77777777" w:rsidR="00C51E45" w:rsidRPr="00221639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16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96EFBC" w14:textId="77777777" w:rsidR="00C51E45" w:rsidRPr="00221639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A77C881" w14:textId="5B5B90E3" w:rsidR="00C51E45" w:rsidRPr="00221639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53C219" w14:textId="77777777" w:rsidR="00C51E45" w:rsidRPr="004F29F4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84A0CA1" w14:textId="77777777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1E45" w:rsidRPr="00E63EA0" w14:paraId="47001848" w14:textId="77777777" w:rsidTr="00DE2A29">
        <w:trPr>
          <w:trHeight w:hRule="exact" w:val="403"/>
        </w:trPr>
        <w:tc>
          <w:tcPr>
            <w:tcW w:w="3511" w:type="dxa"/>
            <w:shd w:val="clear" w:color="auto" w:fill="auto"/>
          </w:tcPr>
          <w:p w14:paraId="6C37342E" w14:textId="29240A60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E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1CD9A9AC" w14:textId="77777777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54EE0C2" w14:textId="77777777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151F0" w14:textId="3669E4CA" w:rsidR="00C51E45" w:rsidRPr="00E63EA0" w:rsidRDefault="00563B2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19812767" w14:textId="77777777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4B46" w14:textId="49C1120D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418064" w14:textId="77777777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74C80" w14:textId="62D23558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6EB1FB" w14:textId="77777777" w:rsidR="00C51E45" w:rsidRPr="00E63EA0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E97BD" w14:textId="00C2F9F9" w:rsidR="00C51E45" w:rsidRPr="00E63EA0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51E45" w:rsidRPr="00F656B8" w14:paraId="65D6725D" w14:textId="77777777" w:rsidTr="00DE2A29">
        <w:trPr>
          <w:trHeight w:hRule="exact" w:val="403"/>
        </w:trPr>
        <w:tc>
          <w:tcPr>
            <w:tcW w:w="4644" w:type="dxa"/>
            <w:gridSpan w:val="3"/>
            <w:shd w:val="clear" w:color="auto" w:fill="auto"/>
          </w:tcPr>
          <w:p w14:paraId="5B641A0B" w14:textId="64B61D51" w:rsidR="00C51E45" w:rsidRPr="00EA0DA3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-108" w:firstLine="171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EA0DA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- </w:t>
            </w: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807A4" w14:textId="6AC2DE9E" w:rsidR="00C51E45" w:rsidRPr="002B30F1" w:rsidRDefault="00563B2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28,699</w:t>
            </w:r>
          </w:p>
        </w:tc>
        <w:tc>
          <w:tcPr>
            <w:tcW w:w="283" w:type="dxa"/>
            <w:shd w:val="clear" w:color="auto" w:fill="auto"/>
          </w:tcPr>
          <w:p w14:paraId="2859EAC8" w14:textId="5DC908B3" w:rsidR="00C51E45" w:rsidRPr="00F656B8" w:rsidRDefault="00C51E45" w:rsidP="00C51E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0CA15" w14:textId="58DB17ED" w:rsidR="00C51E45" w:rsidRPr="004F7722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24,190</w:t>
            </w:r>
          </w:p>
        </w:tc>
        <w:tc>
          <w:tcPr>
            <w:tcW w:w="284" w:type="dxa"/>
            <w:shd w:val="clear" w:color="auto" w:fill="auto"/>
          </w:tcPr>
          <w:p w14:paraId="79A54FC8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2A8C9" w14:textId="6BAF269D" w:rsidR="00C51E45" w:rsidRPr="00E21F9E" w:rsidRDefault="0019195E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22,094</w:t>
            </w:r>
          </w:p>
        </w:tc>
        <w:tc>
          <w:tcPr>
            <w:tcW w:w="283" w:type="dxa"/>
            <w:shd w:val="clear" w:color="auto" w:fill="auto"/>
          </w:tcPr>
          <w:p w14:paraId="59420E0B" w14:textId="77777777" w:rsidR="00C51E45" w:rsidRPr="00F656B8" w:rsidRDefault="00C51E45" w:rsidP="00C51E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1B2D5" w14:textId="693B0D66" w:rsidR="00C51E45" w:rsidRPr="004670BE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13,620</w:t>
            </w:r>
          </w:p>
        </w:tc>
      </w:tr>
      <w:tr w:rsidR="00C51E45" w:rsidRPr="00F656B8" w14:paraId="662BC1E0" w14:textId="77777777" w:rsidTr="00DE2A29">
        <w:trPr>
          <w:trHeight w:hRule="exact" w:val="403"/>
        </w:trPr>
        <w:tc>
          <w:tcPr>
            <w:tcW w:w="4360" w:type="dxa"/>
            <w:gridSpan w:val="2"/>
            <w:shd w:val="clear" w:color="auto" w:fill="auto"/>
          </w:tcPr>
          <w:p w14:paraId="6EEE4395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5A39740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2FEE5049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48AD8C8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DAB6FCF" w14:textId="77777777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ED3B67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C0CCB23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D9ED23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06B0F03" w14:textId="77777777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E45" w:rsidRPr="00F656B8" w14:paraId="6D0FCAC4" w14:textId="77777777" w:rsidTr="00DE2A29">
        <w:trPr>
          <w:trHeight w:hRule="exact" w:val="403"/>
        </w:trPr>
        <w:tc>
          <w:tcPr>
            <w:tcW w:w="4360" w:type="dxa"/>
            <w:gridSpan w:val="2"/>
            <w:shd w:val="clear" w:color="auto" w:fill="auto"/>
          </w:tcPr>
          <w:p w14:paraId="2C20EE73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  <w:p w14:paraId="6F674A5A" w14:textId="676F190D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89C520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9981A8" w14:textId="7F8198B0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51E45" w:rsidRPr="00F656B8" w14:paraId="0DFA6F54" w14:textId="77777777" w:rsidTr="00DE2A29">
        <w:trPr>
          <w:trHeight w:hRule="exact" w:val="403"/>
        </w:trPr>
        <w:tc>
          <w:tcPr>
            <w:tcW w:w="4360" w:type="dxa"/>
            <w:gridSpan w:val="2"/>
            <w:shd w:val="clear" w:color="auto" w:fill="auto"/>
          </w:tcPr>
          <w:p w14:paraId="195A177A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0436B54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2525" w14:textId="6BDA0921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6E0C25A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5513" w14:textId="269D1C5E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E45" w:rsidRPr="00F656B8" w14:paraId="66F4348C" w14:textId="77777777" w:rsidTr="00DE2A29">
        <w:trPr>
          <w:trHeight w:hRule="exact" w:val="403"/>
        </w:trPr>
        <w:tc>
          <w:tcPr>
            <w:tcW w:w="4360" w:type="dxa"/>
            <w:gridSpan w:val="2"/>
            <w:shd w:val="clear" w:color="auto" w:fill="auto"/>
          </w:tcPr>
          <w:p w14:paraId="6964442C" w14:textId="77777777" w:rsidR="00C51E45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983602" w14:textId="77777777" w:rsidR="00C51E45" w:rsidRPr="00F656B8" w:rsidRDefault="00C51E45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85CC563" w14:textId="01C98F28" w:rsidR="00C51E45" w:rsidRPr="00F656B8" w:rsidRDefault="00C51E45" w:rsidP="00C51E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7A0D5EEC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DFF7C84" w14:textId="20067929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7D58CCA9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2B06136" w14:textId="71115FCF" w:rsidR="00C51E45" w:rsidRPr="00F656B8" w:rsidRDefault="00C51E45" w:rsidP="00C51E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38E2B29" w14:textId="77777777" w:rsidR="00C51E45" w:rsidRPr="00F656B8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01A95DF" w14:textId="7CD85229" w:rsidR="00C51E45" w:rsidRPr="00F656B8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1E45" w:rsidRPr="00F656B8" w14:paraId="5E4DD77C" w14:textId="77777777" w:rsidTr="00DE2A29">
        <w:trPr>
          <w:trHeight w:hRule="exact" w:val="403"/>
        </w:trPr>
        <w:tc>
          <w:tcPr>
            <w:tcW w:w="5777" w:type="dxa"/>
            <w:gridSpan w:val="4"/>
            <w:shd w:val="clear" w:color="auto" w:fill="auto"/>
          </w:tcPr>
          <w:p w14:paraId="59620F4A" w14:textId="4F1A8A62" w:rsidR="00C51E45" w:rsidRPr="004A61A6" w:rsidRDefault="005F78A1" w:rsidP="00C5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ค่าเผื่อผลขาดทุนด้านเครดิต</w:t>
            </w:r>
            <w:r w:rsidR="00C51E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(กลับรายการ)</w:t>
            </w:r>
          </w:p>
          <w:p w14:paraId="31E41086" w14:textId="77777777" w:rsidR="00C51E45" w:rsidRPr="004A61A6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255" w:firstLine="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5AA199" w14:textId="77777777" w:rsidR="00C51E45" w:rsidRPr="004A61A6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0F637E8" w14:textId="77777777" w:rsidR="00C51E45" w:rsidRPr="004A61A6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0CBAA82" w14:textId="77777777" w:rsidR="00C51E45" w:rsidRPr="004A61A6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058EDED" w14:textId="77777777" w:rsidR="00C51E45" w:rsidRPr="004A61A6" w:rsidRDefault="00C51E45" w:rsidP="00C51E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EAC9FDA" w14:textId="77777777" w:rsidR="00C51E45" w:rsidRPr="004A61A6" w:rsidRDefault="00C51E45" w:rsidP="00C51E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F7D2052" w14:textId="77777777" w:rsidR="00C51E45" w:rsidRPr="004A61A6" w:rsidRDefault="00C51E45" w:rsidP="00C51E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28E" w:rsidRPr="009735FA" w14:paraId="3262211C" w14:textId="77777777" w:rsidTr="00891B01">
        <w:trPr>
          <w:trHeight w:hRule="exact" w:val="403"/>
        </w:trPr>
        <w:tc>
          <w:tcPr>
            <w:tcW w:w="4644" w:type="dxa"/>
            <w:gridSpan w:val="3"/>
            <w:shd w:val="clear" w:color="auto" w:fill="auto"/>
          </w:tcPr>
          <w:p w14:paraId="0B53A050" w14:textId="223F4972" w:rsidR="0074628E" w:rsidRPr="009735FA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5FA">
              <w:rPr>
                <w:rFonts w:ascii="Angsana New" w:hAnsi="Angsana New"/>
                <w:sz w:val="30"/>
                <w:szCs w:val="30"/>
              </w:rPr>
              <w:t>30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2239DBA1" w14:textId="1EB63B8E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9,40</w:t>
            </w:r>
            <w:r w:rsidR="009D76B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0AB7CAB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DDA630B" w14:textId="0A8CA3EB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84" w:type="dxa"/>
            <w:shd w:val="clear" w:color="auto" w:fill="auto"/>
          </w:tcPr>
          <w:p w14:paraId="6E167C4D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FAB97F8" w14:textId="2D4F995B" w:rsidR="0074628E" w:rsidRPr="00CD1EDC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9,40</w:t>
            </w:r>
            <w:r w:rsidR="009D76B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4F20AFE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749C7C86" w14:textId="14557036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74628E" w:rsidRPr="009735FA" w14:paraId="3068EF29" w14:textId="77777777" w:rsidTr="00891B01">
        <w:trPr>
          <w:trHeight w:hRule="exact" w:val="403"/>
        </w:trPr>
        <w:tc>
          <w:tcPr>
            <w:tcW w:w="4644" w:type="dxa"/>
            <w:gridSpan w:val="3"/>
            <w:shd w:val="clear" w:color="auto" w:fill="auto"/>
          </w:tcPr>
          <w:p w14:paraId="6D5FE66C" w14:textId="707193AD" w:rsidR="0074628E" w:rsidRPr="009735FA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ind w:left="255" w:firstLine="1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735FA">
              <w:rPr>
                <w:rFonts w:ascii="Angsana New" w:hAnsi="Angsana New"/>
                <w:sz w:val="30"/>
                <w:szCs w:val="30"/>
              </w:rPr>
              <w:t>30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17A517" w14:textId="4DB384EB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5,97</w:t>
            </w:r>
            <w:r w:rsidR="00CA69B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D252479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F4E383" w14:textId="521A133F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14,935</w:t>
            </w:r>
          </w:p>
        </w:tc>
        <w:tc>
          <w:tcPr>
            <w:tcW w:w="284" w:type="dxa"/>
            <w:shd w:val="clear" w:color="auto" w:fill="auto"/>
          </w:tcPr>
          <w:p w14:paraId="21C90337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8D1AAA" w14:textId="242CFDA7" w:rsidR="0074628E" w:rsidRPr="00CD1EDC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5,97</w:t>
            </w:r>
            <w:r w:rsidR="00CA69B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B44C2C0" w14:textId="77777777" w:rsidR="0074628E" w:rsidRPr="009735FA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F0152B" w14:textId="25B294CB" w:rsidR="0074628E" w:rsidRPr="009735FA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14,935</w:t>
            </w:r>
          </w:p>
        </w:tc>
      </w:tr>
    </w:tbl>
    <w:p w14:paraId="11911681" w14:textId="7AC2072E" w:rsidR="00B34782" w:rsidRDefault="005F78A1" w:rsidP="00DE2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ค่าเผื่อผลขาดทุน</w:t>
      </w:r>
      <w:r w:rsidR="00753FEE">
        <w:rPr>
          <w:rFonts w:ascii="Angsana New" w:hAnsi="Angsana New" w:hint="cs"/>
          <w:sz w:val="30"/>
          <w:szCs w:val="30"/>
          <w:cs/>
        </w:rPr>
        <w:t>ด้านเครดิตที่</w:t>
      </w:r>
      <w:r w:rsidR="00C12F12">
        <w:rPr>
          <w:rFonts w:ascii="Angsana New" w:hAnsi="Angsana New" w:hint="cs"/>
          <w:sz w:val="30"/>
          <w:szCs w:val="30"/>
          <w:cs/>
        </w:rPr>
        <w:t>ลดลงเนื่องจากได้รับชำระหนี้</w:t>
      </w:r>
    </w:p>
    <w:p w14:paraId="0D003C25" w14:textId="5D101E06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4E5CAA10" w14:textId="53F51881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033B445D" w14:textId="696D05AF" w:rsidR="006E7D43" w:rsidRPr="00B34782" w:rsidRDefault="00197D75" w:rsidP="00B34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  <w:r w:rsidRPr="00E44998">
        <w:rPr>
          <w:rFonts w:ascii="Angsana New" w:hAnsi="Angsana New" w:hint="cs"/>
          <w:sz w:val="30"/>
          <w:szCs w:val="30"/>
          <w:cs/>
        </w:rPr>
        <w:t>ก</w:t>
      </w:r>
      <w:r w:rsidR="006E7D43" w:rsidRPr="00E44998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 มีดังนี้</w:t>
      </w:r>
      <w:r w:rsidR="006E7D43" w:rsidRPr="004A24BA">
        <w:rPr>
          <w:rFonts w:ascii="Angsana New" w:hAnsi="Angsana New"/>
          <w:sz w:val="20"/>
          <w:szCs w:val="20"/>
        </w:rPr>
        <w:t xml:space="preserve">      </w:t>
      </w:r>
    </w:p>
    <w:tbl>
      <w:tblPr>
        <w:tblW w:w="100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645"/>
        <w:gridCol w:w="1134"/>
        <w:gridCol w:w="270"/>
        <w:gridCol w:w="1147"/>
        <w:gridCol w:w="270"/>
        <w:gridCol w:w="1148"/>
        <w:gridCol w:w="270"/>
        <w:gridCol w:w="1147"/>
      </w:tblGrid>
      <w:tr w:rsidR="003227F6" w:rsidRPr="00034EDD" w14:paraId="51D0D9DE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13BA4B5A" w14:textId="77777777" w:rsidR="003227F6" w:rsidRPr="00384C7A" w:rsidRDefault="003227F6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6B93" w14:textId="77777777"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14:paraId="102DAFC7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5442F00A" w14:textId="77777777"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A0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C4FC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3BB7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78" w:rsidRPr="00034EDD" w14:paraId="64957288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43BD2608" w14:textId="77777777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68D859" w14:textId="25E6EA37" w:rsidR="00D01778" w:rsidRPr="00F87560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40A733" w14:textId="77777777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25B1356" w14:textId="0396A75A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1B2D8" w14:textId="77777777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B36D1D2" w14:textId="2438A8F1" w:rsidR="00D01778" w:rsidRPr="00F87560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11C5ED2" w14:textId="77777777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86E8FF5" w14:textId="0D4B0C0E" w:rsidR="00D01778" w:rsidRPr="00034EDD" w:rsidRDefault="00D01778" w:rsidP="00D0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034EDD" w14:paraId="5A5A7353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5457C504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DFCB9" w14:textId="6D5690B3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D452FF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4E83CF" w14:textId="0ECDF22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9234495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90B04AA" w14:textId="73D9C54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BE9CE4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99593F8" w14:textId="2D50C1D6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A285B" w:rsidRPr="00034EDD" w14:paraId="7E205E95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4F4A9AFC" w14:textId="6DC0B11E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C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="00AE1910" w:rsidRPr="00E55C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</w:t>
            </w:r>
            <w:r w:rsidR="003141BE" w:rsidRPr="00314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14:paraId="7C288677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BB8A07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AAFFB0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FF847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0E848081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429DFF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2B3FDE6" w14:textId="77777777" w:rsidR="00DA285B" w:rsidRPr="00E55C8B" w:rsidRDefault="00DA285B" w:rsidP="00DA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5A07" w:rsidRPr="00034EDD" w14:paraId="6F711947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0C69390D" w14:textId="5F4735B3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3BBE5B80" w14:textId="66857F42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904AF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AC5767C" w14:textId="1454036D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F1C68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FD1A5CF" w14:textId="3AA5CB41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8D2E2D9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1D5560D9" w14:textId="3EC6ACBC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10F68E56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064F2722" w14:textId="55379B63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55C8B">
              <w:rPr>
                <w:rFonts w:ascii="Angsana New" w:hAnsi="Angsana New"/>
                <w:sz w:val="30"/>
                <w:szCs w:val="30"/>
                <w:lang w:val="th-TH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59CF45B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5718F5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56536EF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F9570D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68D5A99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D9875C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2F2A9DDA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5A07" w:rsidRPr="00034EDD" w14:paraId="462C371F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422DA10F" w14:textId="5150F8A9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79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E55C8B">
              <w:rPr>
                <w:rFonts w:ascii="Angsana New" w:hAnsi="Angsana New"/>
                <w:sz w:val="30"/>
                <w:szCs w:val="30"/>
                <w:lang w:val="th-TH"/>
              </w:rPr>
              <w:t>90</w:t>
            </w: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B8897C9" w14:textId="2A6FE9E2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3E3F7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BBD74F0" w14:textId="76142CCF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BFEEB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EAF4E25" w14:textId="3E2E0E7F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4655B3F0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60E4D780" w14:textId="66DD73BF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271C360C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7CDD55CC" w14:textId="572DFA2B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794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55C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55C8B">
              <w:rPr>
                <w:rFonts w:ascii="Angsana New" w:hAnsi="Angsana New"/>
                <w:sz w:val="30"/>
                <w:szCs w:val="30"/>
                <w:lang w:val="th-TH"/>
              </w:rPr>
              <w:t>360</w:t>
            </w: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5231752F" w14:textId="3954D038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97280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E5A7DF4" w14:textId="61F6F684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9ED13C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7CDAB3C" w14:textId="2AC3F17C" w:rsidR="00E25A07" w:rsidRPr="00E55C8B" w:rsidRDefault="000B10AB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EFEBB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0DEF0EEC" w14:textId="53C8F75A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019C8089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57ED8E94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83AB3E" w14:textId="05C4BBFB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D3D72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33B02AC" w14:textId="5A5C07E2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26C88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E6A748C" w14:textId="32F21A05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15060238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28FCC47" w14:textId="5FC61B6C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3720BCDB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6F7BE1BA" w14:textId="3ACECE4E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55C8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E55C8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 w:rsidRPr="00E55C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F8B16" w14:textId="676C322C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7C832" w14:textId="77777777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8281415" w14:textId="17A75274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75560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CB3255C" w14:textId="0CDD0A29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ACF9F7" w14:textId="77777777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9FE2D68" w14:textId="4E16F55F" w:rsidR="00E25A07" w:rsidRPr="00E55C8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5C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6F900C04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324C4205" w14:textId="28F02816" w:rsidR="00E25A07" w:rsidRPr="00E55C8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C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D971A" w14:textId="3CCD9F58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F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A9FC0" w14:textId="77777777" w:rsidR="00E25A07" w:rsidRPr="00611F22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F8AC0" w14:textId="0912EE75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F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AC749" w14:textId="77777777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C05B4" w14:textId="011B71D5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F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17B37720" w14:textId="77777777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DCAF5" w14:textId="61D01002" w:rsidR="00E25A07" w:rsidRPr="00611F22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1F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25A07" w:rsidRPr="00034EDD" w14:paraId="7E2B7C92" w14:textId="77777777" w:rsidTr="00DE2A29">
        <w:trPr>
          <w:trHeight w:hRule="exact" w:val="403"/>
          <w:tblHeader/>
        </w:trPr>
        <w:tc>
          <w:tcPr>
            <w:tcW w:w="4645" w:type="dxa"/>
            <w:shd w:val="clear" w:color="auto" w:fill="auto"/>
          </w:tcPr>
          <w:p w14:paraId="39A42A5B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9F9AB1D" w14:textId="77777777" w:rsidR="00E25A07" w:rsidRPr="00061BD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26715F" w14:textId="77777777" w:rsidR="00E25A07" w:rsidRPr="00BF2202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1FD80A54" w14:textId="77777777" w:rsidR="00E25A07" w:rsidRPr="00061BD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0F090" w14:textId="77777777" w:rsidR="00E25A07" w:rsidRPr="00BF2202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2AE9990F" w14:textId="77777777" w:rsidR="00E25A07" w:rsidRPr="00061BDB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A198A2" w14:textId="77777777" w:rsidR="00E25A07" w:rsidRPr="00BF2202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786963ED" w14:textId="77777777" w:rsidR="00E25A07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5A07" w:rsidRPr="00034EDD" w14:paraId="1CB75284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5B071603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134" w:type="dxa"/>
            <w:shd w:val="clear" w:color="auto" w:fill="auto"/>
          </w:tcPr>
          <w:p w14:paraId="39E44948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C20FB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E9FE25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7BDC9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0C8BAE2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65B79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E015F6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5A07" w:rsidRPr="00034EDD" w14:paraId="33D822FF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3FE544C1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598B7FCC" w14:textId="01D39987" w:rsidR="00E25A07" w:rsidRPr="00695DEB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7B28D39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7E0B4EC" w14:textId="4C7C78BB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0289AD30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C5A9D4" w14:textId="14EA977A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12E58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2BA7FB" w14:textId="73B98ABD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</w:tr>
      <w:tr w:rsidR="00E25A07" w:rsidRPr="00034EDD" w14:paraId="75C5E3C8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05C3702D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5B3122A" w14:textId="77777777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CA85B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636F65" w14:textId="77777777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54257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CBEFCD8" w14:textId="77777777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699E7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07AE592" w14:textId="77777777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5A07" w:rsidRPr="00034EDD" w14:paraId="4DA5EFDB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43C07661" w14:textId="36E1BDA2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70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498A317E" w14:textId="794A67AB" w:rsidR="00E25A07" w:rsidRPr="00034EDD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70" w:type="dxa"/>
            <w:shd w:val="clear" w:color="auto" w:fill="auto"/>
          </w:tcPr>
          <w:p w14:paraId="559988D6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236051" w14:textId="0347A5ED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14:paraId="2E32F6D1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4337F46" w14:textId="5FC61552" w:rsidR="00E25A07" w:rsidRPr="00034EDD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4,783</w:t>
            </w:r>
          </w:p>
        </w:tc>
        <w:tc>
          <w:tcPr>
            <w:tcW w:w="270" w:type="dxa"/>
            <w:shd w:val="clear" w:color="auto" w:fill="auto"/>
          </w:tcPr>
          <w:p w14:paraId="76A687FA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DBB8338" w14:textId="686AB9ED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</w:tr>
      <w:tr w:rsidR="00E25A07" w:rsidRPr="00034EDD" w14:paraId="7E1F1420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71EF8FC7" w14:textId="3A3C1EBA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E6BC2BA" w14:textId="4D3E26EF" w:rsidR="00E25A07" w:rsidRPr="00034EDD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71A0FBE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DDAD261" w14:textId="372FFD96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6EC58B5B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B802423" w14:textId="28E8F63E" w:rsidR="00E25A07" w:rsidRPr="00034EDD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DF712C7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A9841BF" w14:textId="7801E692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E25A07" w:rsidRPr="00034EDD" w14:paraId="7D5E2157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0954045E" w14:textId="0D34B623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7383D9F" w14:textId="68F97CC8" w:rsidR="00E25A07" w:rsidRPr="00034EDD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1,962</w:t>
            </w:r>
          </w:p>
        </w:tc>
        <w:tc>
          <w:tcPr>
            <w:tcW w:w="270" w:type="dxa"/>
            <w:shd w:val="clear" w:color="auto" w:fill="auto"/>
          </w:tcPr>
          <w:p w14:paraId="43A0F4CC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0DC0FA7" w14:textId="3911CC3E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65512F77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96D21A" w14:textId="7791B36C" w:rsidR="00E25A07" w:rsidRPr="00034EDD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1,962</w:t>
            </w:r>
          </w:p>
        </w:tc>
        <w:tc>
          <w:tcPr>
            <w:tcW w:w="270" w:type="dxa"/>
            <w:shd w:val="clear" w:color="auto" w:fill="auto"/>
          </w:tcPr>
          <w:p w14:paraId="1307228A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C4BB9D" w14:textId="5D345D8D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</w:tr>
      <w:tr w:rsidR="00E25A07" w:rsidRPr="00034EDD" w14:paraId="6A18FEBE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1F32065C" w14:textId="02330B54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5D2AC5B8" w14:textId="79CFFDB3" w:rsidR="00E25A07" w:rsidRPr="00034EDD" w:rsidDel="00CF3381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5,614</w:t>
            </w:r>
          </w:p>
        </w:tc>
        <w:tc>
          <w:tcPr>
            <w:tcW w:w="270" w:type="dxa"/>
            <w:shd w:val="clear" w:color="auto" w:fill="auto"/>
          </w:tcPr>
          <w:p w14:paraId="4CF01CED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2929E51" w14:textId="6315B5D1" w:rsidR="00E25A07" w:rsidRPr="003F7707" w:rsidDel="00CF3381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270" w:type="dxa"/>
            <w:shd w:val="clear" w:color="auto" w:fill="auto"/>
          </w:tcPr>
          <w:p w14:paraId="3DD06AAF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998C91" w14:textId="7D1A2F0F" w:rsidR="00E25A07" w:rsidRPr="00034EDD" w:rsidDel="00CF3381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5,614</w:t>
            </w:r>
          </w:p>
        </w:tc>
        <w:tc>
          <w:tcPr>
            <w:tcW w:w="270" w:type="dxa"/>
            <w:shd w:val="clear" w:color="auto" w:fill="auto"/>
          </w:tcPr>
          <w:p w14:paraId="40B2A471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05B5001" w14:textId="3AF0F12D" w:rsidR="00E25A07" w:rsidRPr="003F7707" w:rsidDel="00CF3381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</w:tr>
      <w:tr w:rsidR="00E25A07" w:rsidRPr="00034EDD" w14:paraId="2829034C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5BF1AAB2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2E492D" w14:textId="50AD7FB5" w:rsidR="00E25A07" w:rsidRPr="00695DEB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12,464</w:t>
            </w:r>
          </w:p>
        </w:tc>
        <w:tc>
          <w:tcPr>
            <w:tcW w:w="270" w:type="dxa"/>
            <w:shd w:val="clear" w:color="auto" w:fill="auto"/>
          </w:tcPr>
          <w:p w14:paraId="47BA2D5F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C6B702D" w14:textId="681B57AA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70" w:type="dxa"/>
            <w:shd w:val="clear" w:color="auto" w:fill="auto"/>
          </w:tcPr>
          <w:p w14:paraId="50BB3FF2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A90F956" w14:textId="274D796A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12,373</w:t>
            </w:r>
          </w:p>
        </w:tc>
        <w:tc>
          <w:tcPr>
            <w:tcW w:w="270" w:type="dxa"/>
            <w:shd w:val="clear" w:color="auto" w:fill="auto"/>
          </w:tcPr>
          <w:p w14:paraId="66BA2A96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F00AE3D" w14:textId="5038C6FE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</w:tr>
      <w:tr w:rsidR="00E25A07" w:rsidRPr="00034EDD" w14:paraId="71078BA8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487049BC" w14:textId="77777777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 w:hanging="119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C983F2" w14:textId="0CFD40F7" w:rsidR="00E25A07" w:rsidRPr="00695DEB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5,593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D79BCD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980ECDA" w14:textId="00365CB0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70" w:type="dxa"/>
            <w:shd w:val="clear" w:color="auto" w:fill="auto"/>
          </w:tcPr>
          <w:p w14:paraId="520B37D1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36937DA" w14:textId="1298A9F1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5,593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906163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BF4FFD6" w14:textId="2A2AB7EF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</w:tr>
      <w:tr w:rsidR="00E25A07" w:rsidRPr="00034EDD" w14:paraId="771F1961" w14:textId="77777777" w:rsidTr="00DE2A29">
        <w:trPr>
          <w:trHeight w:hRule="exact" w:val="403"/>
        </w:trPr>
        <w:tc>
          <w:tcPr>
            <w:tcW w:w="4645" w:type="dxa"/>
            <w:shd w:val="clear" w:color="auto" w:fill="auto"/>
          </w:tcPr>
          <w:p w14:paraId="4985A0D8" w14:textId="6FF8AA71" w:rsidR="00E25A07" w:rsidRPr="00034EDD" w:rsidRDefault="00E25A07" w:rsidP="00E2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 w:hanging="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85F34" w14:textId="0F21034A" w:rsidR="00E25A07" w:rsidRPr="00695DEB" w:rsidRDefault="0030305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6,871</w:t>
            </w:r>
          </w:p>
        </w:tc>
        <w:tc>
          <w:tcPr>
            <w:tcW w:w="270" w:type="dxa"/>
            <w:shd w:val="clear" w:color="auto" w:fill="auto"/>
          </w:tcPr>
          <w:p w14:paraId="72E91478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343D7" w14:textId="334DF31E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70" w:type="dxa"/>
            <w:shd w:val="clear" w:color="auto" w:fill="auto"/>
          </w:tcPr>
          <w:p w14:paraId="480E7FDF" w14:textId="77777777" w:rsidR="00E25A07" w:rsidRPr="00034EDD" w:rsidRDefault="00E25A07" w:rsidP="00E25A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C7616" w14:textId="1E7D8037" w:rsidR="00E25A07" w:rsidRPr="00695DEB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6,780</w:t>
            </w:r>
          </w:p>
        </w:tc>
        <w:tc>
          <w:tcPr>
            <w:tcW w:w="270" w:type="dxa"/>
            <w:shd w:val="clear" w:color="auto" w:fill="auto"/>
          </w:tcPr>
          <w:p w14:paraId="635B0F4B" w14:textId="77777777" w:rsidR="00E25A07" w:rsidRPr="00034EDD" w:rsidRDefault="00E25A07" w:rsidP="00E25A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A044" w14:textId="62E87A1A" w:rsidR="00E25A07" w:rsidRPr="003F7707" w:rsidRDefault="00E25A07" w:rsidP="00E25A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</w:tr>
    </w:tbl>
    <w:p w14:paraId="40B60EAE" w14:textId="10166D03" w:rsidR="00AE1910" w:rsidRDefault="00AE1910" w:rsidP="00AE19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60BC1E" w14:textId="202FA44B" w:rsidR="00AE1910" w:rsidRDefault="00AE1910" w:rsidP="00AE19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BE9488" w14:textId="50550397" w:rsidR="00C12F12" w:rsidRDefault="00C12F12" w:rsidP="00AE19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779E0E" w14:textId="77777777" w:rsidR="00C12F12" w:rsidRPr="00AE1910" w:rsidRDefault="00C12F12" w:rsidP="00AE19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C099F8" w14:textId="188A366F" w:rsidR="00115B8A" w:rsidRDefault="00115B8A" w:rsidP="00B7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สินทรัพย์ที่เกิดจากสัญญา </w:t>
      </w:r>
      <w:r>
        <w:rPr>
          <w:rFonts w:ascii="Angsana New" w:hAnsi="Angsana New"/>
          <w:b/>
          <w:bCs/>
          <w:sz w:val="30"/>
          <w:szCs w:val="30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หนี้สินที่เกิดจากสัญญา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1134"/>
        <w:gridCol w:w="270"/>
        <w:gridCol w:w="1147"/>
        <w:gridCol w:w="270"/>
        <w:gridCol w:w="1148"/>
        <w:gridCol w:w="270"/>
        <w:gridCol w:w="1147"/>
      </w:tblGrid>
      <w:tr w:rsidR="00115B8A" w:rsidRPr="00034EDD" w14:paraId="5FE1245E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38200A3C" w14:textId="77777777" w:rsidR="00115B8A" w:rsidRPr="00384C7A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03582A1" w14:textId="77777777" w:rsidR="00115B8A" w:rsidRPr="009B592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5B8A" w:rsidRPr="00034EDD" w14:paraId="2B496BDA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5B3D07BC" w14:textId="77777777" w:rsidR="00115B8A" w:rsidRPr="00384C7A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E8C1D" w14:textId="77777777" w:rsidR="00115B8A" w:rsidRPr="009B592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32260C" w14:textId="77777777" w:rsidR="00115B8A" w:rsidRPr="009B592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A1AF" w14:textId="77777777" w:rsidR="00115B8A" w:rsidRPr="009B592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B8A" w:rsidRPr="00034EDD" w14:paraId="41D9006F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3ABB434B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115775" w14:textId="77777777" w:rsidR="00115B8A" w:rsidRPr="00F87560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54FAB8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0234F2B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5A0F4CC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0ADBF73A" w14:textId="77777777" w:rsidR="00115B8A" w:rsidRPr="00F87560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3A819A1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2EBF9BF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5B8A" w:rsidRPr="00BF2202" w14:paraId="7FD76AA1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3CF27951" w14:textId="77777777" w:rsidR="00115B8A" w:rsidRPr="00034EDD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24EDD8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CC55401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93490B7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00A09AF8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C65D172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20C27A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8D1B346" w14:textId="77777777" w:rsidR="00115B8A" w:rsidRPr="00BF2202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5B8A" w:rsidRPr="00034EDD" w14:paraId="107E518D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06229967" w14:textId="4DF222B7" w:rsidR="00115B8A" w:rsidRPr="0038704C" w:rsidRDefault="00115B8A" w:rsidP="0089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870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7863C215" w14:textId="1EDA88DA" w:rsidR="00115B8A" w:rsidRPr="0038704C" w:rsidRDefault="00115B8A" w:rsidP="00895F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98C47" w14:textId="77777777" w:rsidR="00115B8A" w:rsidRPr="0038704C" w:rsidRDefault="00115B8A" w:rsidP="00895F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D2741F5" w14:textId="0E0632E1" w:rsidR="00115B8A" w:rsidRPr="0038704C" w:rsidRDefault="00115B8A" w:rsidP="00895F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A1664" w14:textId="77777777" w:rsidR="00115B8A" w:rsidRPr="0038704C" w:rsidRDefault="00115B8A" w:rsidP="00895F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1D9D19E" w14:textId="453B4656" w:rsidR="00115B8A" w:rsidRPr="0038704C" w:rsidRDefault="00115B8A" w:rsidP="00895F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4B8BB1" w14:textId="77777777" w:rsidR="00115B8A" w:rsidRPr="0038704C" w:rsidRDefault="00115B8A" w:rsidP="00895FD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93AD15A" w14:textId="3C9BEF62" w:rsidR="00115B8A" w:rsidRPr="0038704C" w:rsidRDefault="00115B8A" w:rsidP="00895F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947" w:rsidRPr="003F7707" w14:paraId="74100378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90B3842" w14:textId="7737973D" w:rsidR="00FE6947" w:rsidRPr="0038704C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704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14:paraId="1E7A11FF" w14:textId="56BC8E06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704C">
              <w:rPr>
                <w:rFonts w:ascii="Angsana New" w:hAnsi="Angsana New"/>
                <w:sz w:val="30"/>
                <w:szCs w:val="30"/>
                <w:lang w:val="en-US" w:bidi="th-TH"/>
              </w:rPr>
              <w:t>23,120</w:t>
            </w:r>
          </w:p>
        </w:tc>
        <w:tc>
          <w:tcPr>
            <w:tcW w:w="270" w:type="dxa"/>
            <w:shd w:val="clear" w:color="auto" w:fill="auto"/>
          </w:tcPr>
          <w:p w14:paraId="4C112B31" w14:textId="77777777" w:rsidR="00FE6947" w:rsidRPr="0038704C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9B2E28C" w14:textId="6AD49E2E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3,684</w:t>
            </w:r>
          </w:p>
        </w:tc>
        <w:tc>
          <w:tcPr>
            <w:tcW w:w="270" w:type="dxa"/>
            <w:shd w:val="clear" w:color="auto" w:fill="auto"/>
          </w:tcPr>
          <w:p w14:paraId="6EA9F657" w14:textId="77777777" w:rsidR="00FE6947" w:rsidRPr="0038704C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95C4D83" w14:textId="251714D7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70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64F44" w14:textId="77777777" w:rsidR="00FE6947" w:rsidRPr="0038704C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3EBB1C8" w14:textId="682EDB72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3,684</w:t>
            </w:r>
          </w:p>
        </w:tc>
      </w:tr>
      <w:tr w:rsidR="00FE6947" w:rsidRPr="003F7707" w14:paraId="3BCBC1C4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7C89BAA0" w14:textId="47C33732" w:rsidR="00FE6947" w:rsidRPr="0038704C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70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9910C" w14:textId="23756C36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70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23,120</w:t>
            </w:r>
          </w:p>
        </w:tc>
        <w:tc>
          <w:tcPr>
            <w:tcW w:w="270" w:type="dxa"/>
            <w:shd w:val="clear" w:color="auto" w:fill="auto"/>
          </w:tcPr>
          <w:p w14:paraId="31CE5C31" w14:textId="77777777" w:rsidR="00FE6947" w:rsidRPr="0038704C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38DAE" w14:textId="0874BDB3" w:rsidR="00FE6947" w:rsidRPr="00FE6947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69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3,684</w:t>
            </w:r>
          </w:p>
        </w:tc>
        <w:tc>
          <w:tcPr>
            <w:tcW w:w="270" w:type="dxa"/>
            <w:shd w:val="clear" w:color="auto" w:fill="auto"/>
          </w:tcPr>
          <w:p w14:paraId="074F29CD" w14:textId="77777777" w:rsidR="00FE6947" w:rsidRPr="0038704C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4BEF" w14:textId="3D66B434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70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4B49E" w14:textId="77777777" w:rsidR="00FE6947" w:rsidRPr="0038704C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1CBFE" w14:textId="330E3113" w:rsidR="00FE6947" w:rsidRPr="0038704C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69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3,684</w:t>
            </w:r>
          </w:p>
        </w:tc>
      </w:tr>
      <w:tr w:rsidR="00FE6947" w:rsidRPr="003F7707" w14:paraId="1780A61D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0BAAEB55" w14:textId="77777777" w:rsidR="00FE6947" w:rsidRPr="003969B6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712E396" w14:textId="77777777" w:rsidR="00FE6947" w:rsidRPr="003969B6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B1C4CF" w14:textId="77777777" w:rsidR="00FE6947" w:rsidRPr="003969B6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40D838CD" w14:textId="77777777" w:rsidR="00FE6947" w:rsidRPr="003969B6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4207F720" w14:textId="77777777" w:rsidR="00FE6947" w:rsidRPr="003969B6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6A05A9F" w14:textId="77777777" w:rsidR="00FE6947" w:rsidRPr="003969B6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C150FE" w14:textId="77777777" w:rsidR="00FE6947" w:rsidRPr="003969B6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634CE1D5" w14:textId="77777777" w:rsidR="00FE6947" w:rsidRPr="003969B6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FE6947" w:rsidRPr="003F7707" w14:paraId="4BBF868C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2DFA4B4" w14:textId="12376710" w:rsidR="00FE6947" w:rsidRPr="008350FA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50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18BE5374" w14:textId="77777777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94363F" w14:textId="77777777" w:rsidR="00FE6947" w:rsidRPr="008350FA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8F1F610" w14:textId="5933BB44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79A23A" w14:textId="77777777" w:rsidR="00FE6947" w:rsidRPr="008350FA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6513974" w14:textId="77777777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5DB54" w14:textId="77777777" w:rsidR="00FE6947" w:rsidRPr="008350FA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28BE43C" w14:textId="77777777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947" w:rsidRPr="002D6F00" w14:paraId="7171E83E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12D544A9" w14:textId="605C85C2" w:rsidR="00FE6947" w:rsidRPr="008350FA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8350FA">
              <w:rPr>
                <w:rFonts w:ascii="Angsana New" w:hAnsi="Angsana New" w:hint="cs"/>
                <w:sz w:val="30"/>
                <w:szCs w:val="30"/>
                <w:cs/>
              </w:rPr>
              <w:t>ต้นทุนงานที่ยังไม่ถึงกำหนดชำระ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B7D3AD" w14:textId="15D09569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50FA">
              <w:rPr>
                <w:rFonts w:ascii="Angsana New" w:hAnsi="Angsana New"/>
                <w:sz w:val="30"/>
                <w:szCs w:val="30"/>
                <w:lang w:val="en-US" w:bidi="th-TH"/>
              </w:rPr>
              <w:t>18,992</w:t>
            </w:r>
          </w:p>
        </w:tc>
        <w:tc>
          <w:tcPr>
            <w:tcW w:w="270" w:type="dxa"/>
            <w:shd w:val="clear" w:color="auto" w:fill="auto"/>
          </w:tcPr>
          <w:p w14:paraId="194043E1" w14:textId="77777777" w:rsidR="00FE6947" w:rsidRPr="008350FA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78D2C6" w14:textId="290027DF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ACD13" w14:textId="77777777" w:rsidR="00FE6947" w:rsidRPr="008350FA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1DA0EE5" w14:textId="730D85A6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350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A3B7C" w14:textId="77777777" w:rsidR="00FE6947" w:rsidRPr="008350FA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D48EB25" w14:textId="191C4054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6947" w:rsidRPr="002D6F00" w14:paraId="6BD9E2D3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39E791D4" w14:textId="7391F9F6" w:rsidR="00FE6947" w:rsidRPr="008350FA" w:rsidRDefault="00FE6947" w:rsidP="00FE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50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3CDF" w14:textId="39D497AF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18,992</w:t>
            </w:r>
          </w:p>
        </w:tc>
        <w:tc>
          <w:tcPr>
            <w:tcW w:w="270" w:type="dxa"/>
            <w:shd w:val="clear" w:color="auto" w:fill="auto"/>
          </w:tcPr>
          <w:p w14:paraId="3375FC19" w14:textId="77777777" w:rsidR="00FE6947" w:rsidRPr="008350FA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10B1" w14:textId="3AB10CE9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E2652" w14:textId="77777777" w:rsidR="00FE6947" w:rsidRPr="008350FA" w:rsidRDefault="00FE6947" w:rsidP="00FE69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117B2" w14:textId="22364275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6BD76" w14:textId="77777777" w:rsidR="00FE6947" w:rsidRPr="008350FA" w:rsidRDefault="00FE6947" w:rsidP="00FE69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41BE" w14:textId="0A699BA0" w:rsidR="00FE6947" w:rsidRPr="008350FA" w:rsidRDefault="00FE6947" w:rsidP="00FE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350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F1DA5C8" w14:textId="5FDAD23F" w:rsidR="00566452" w:rsidRDefault="00566452" w:rsidP="00B7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D01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24D5">
        <w:rPr>
          <w:rFonts w:ascii="Angsana New" w:hAnsi="Angsana New"/>
          <w:b/>
          <w:bCs/>
          <w:sz w:val="30"/>
          <w:szCs w:val="30"/>
        </w:rPr>
        <w:t>-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1134"/>
        <w:gridCol w:w="270"/>
        <w:gridCol w:w="1147"/>
        <w:gridCol w:w="270"/>
        <w:gridCol w:w="1148"/>
        <w:gridCol w:w="270"/>
        <w:gridCol w:w="1147"/>
      </w:tblGrid>
      <w:tr w:rsidR="00566452" w:rsidRPr="00034EDD" w14:paraId="0A2C9971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2F6DDA20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55C9D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14:paraId="17E7DA7C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6C074C34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6405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20FAD7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010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78" w:rsidRPr="00034EDD" w14:paraId="693931F3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34B58D55" w14:textId="77777777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FBB7E4" w14:textId="0B671078" w:rsidR="00D01778" w:rsidRPr="00F87560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CA80A4" w14:textId="77777777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5B5F31D" w14:textId="5924B9A2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03C69B7" w14:textId="77777777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8B06494" w14:textId="19F19AA7" w:rsidR="00D01778" w:rsidRPr="00F87560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20F4619" w14:textId="77777777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F012018" w14:textId="4F4DCFF2" w:rsidR="00D01778" w:rsidRPr="00034EDD" w:rsidRDefault="00D01778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BF2202" w14:paraId="61E2A329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523E3395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4DC215" w14:textId="6ECC3BAD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D1B6922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F9D1E75" w14:textId="0A053394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9A657EE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D880EBD" w14:textId="647114E0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AA5B3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D7A8F91" w14:textId="283D4AA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E2728" w:rsidRPr="00034EDD" w14:paraId="03AE9B8F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E9A54E7" w14:textId="77777777" w:rsidR="004E2728" w:rsidRPr="00566452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11B8092C" w14:textId="3CD2A677" w:rsidR="004E2728" w:rsidRPr="00034EDD" w:rsidRDefault="002329C7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3,944</w:t>
            </w:r>
          </w:p>
        </w:tc>
        <w:tc>
          <w:tcPr>
            <w:tcW w:w="270" w:type="dxa"/>
            <w:shd w:val="clear" w:color="auto" w:fill="auto"/>
          </w:tcPr>
          <w:p w14:paraId="5C449BFF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F217C9F" w14:textId="14F3AD89" w:rsidR="004E2728" w:rsidRPr="00034EDD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52B6CAAF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98A7D21" w14:textId="55994EF2" w:rsidR="004E2728" w:rsidRPr="006B7660" w:rsidRDefault="00F34F91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60EF47DB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6A499D6" w14:textId="2B0BCD45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</w:tr>
      <w:tr w:rsidR="0074628E" w:rsidRPr="003F7707" w14:paraId="1BCC0ABF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C92773E" w14:textId="77777777" w:rsidR="0074628E" w:rsidRPr="00034EDD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9F56B7F" w14:textId="27A885AD" w:rsidR="0074628E" w:rsidRPr="00034EDD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2,587</w:t>
            </w:r>
          </w:p>
        </w:tc>
        <w:tc>
          <w:tcPr>
            <w:tcW w:w="270" w:type="dxa"/>
            <w:shd w:val="clear" w:color="auto" w:fill="auto"/>
          </w:tcPr>
          <w:p w14:paraId="5729EF81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D6182D" w14:textId="5207C5C8" w:rsidR="0074628E" w:rsidRPr="003F770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  <w:tc>
          <w:tcPr>
            <w:tcW w:w="270" w:type="dxa"/>
            <w:shd w:val="clear" w:color="auto" w:fill="auto"/>
          </w:tcPr>
          <w:p w14:paraId="766A8143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EEDDE8C" w14:textId="4C37331D" w:rsidR="0074628E" w:rsidRPr="006B766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2,587</w:t>
            </w:r>
          </w:p>
        </w:tc>
        <w:tc>
          <w:tcPr>
            <w:tcW w:w="270" w:type="dxa"/>
            <w:shd w:val="clear" w:color="auto" w:fill="auto"/>
          </w:tcPr>
          <w:p w14:paraId="367FA0C3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9473513" w14:textId="58E60020" w:rsidR="0074628E" w:rsidRPr="006B766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</w:tr>
      <w:tr w:rsidR="0074628E" w:rsidRPr="003F7707" w14:paraId="003B5D58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7DC509FD" w14:textId="77777777" w:rsidR="0074628E" w:rsidRPr="00034EDD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0B1D2F7E" w14:textId="383FD1A4" w:rsidR="0074628E" w:rsidRPr="00034EDD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4,901</w:t>
            </w:r>
          </w:p>
        </w:tc>
        <w:tc>
          <w:tcPr>
            <w:tcW w:w="270" w:type="dxa"/>
            <w:shd w:val="clear" w:color="auto" w:fill="auto"/>
          </w:tcPr>
          <w:p w14:paraId="79B39C8F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A8A0518" w14:textId="765EBA0B" w:rsidR="0074628E" w:rsidRPr="003F770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270" w:type="dxa"/>
            <w:shd w:val="clear" w:color="auto" w:fill="auto"/>
          </w:tcPr>
          <w:p w14:paraId="1BF26055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C666509" w14:textId="446D0203" w:rsidR="0074628E" w:rsidRPr="006B766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270" w:type="dxa"/>
            <w:shd w:val="clear" w:color="auto" w:fill="auto"/>
          </w:tcPr>
          <w:p w14:paraId="3F3EE109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4BFD25" w14:textId="2B4504C3" w:rsidR="0074628E" w:rsidRPr="006B766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</w:tr>
      <w:tr w:rsidR="0074628E" w:rsidRPr="003F7707" w14:paraId="42CEF4AC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35445894" w14:textId="77777777" w:rsidR="0074628E" w:rsidRPr="00566452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0703BA" w14:textId="0D79DB5A" w:rsidR="0074628E" w:rsidRPr="0049136C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11,432</w:t>
            </w:r>
          </w:p>
        </w:tc>
        <w:tc>
          <w:tcPr>
            <w:tcW w:w="270" w:type="dxa"/>
            <w:shd w:val="clear" w:color="auto" w:fill="auto"/>
          </w:tcPr>
          <w:p w14:paraId="1A26C7DF" w14:textId="77777777" w:rsidR="0074628E" w:rsidRPr="00F25FFB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CCE6C8F" w14:textId="284EBF01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32,983</w:t>
            </w:r>
          </w:p>
        </w:tc>
        <w:tc>
          <w:tcPr>
            <w:tcW w:w="270" w:type="dxa"/>
            <w:shd w:val="clear" w:color="auto" w:fill="auto"/>
          </w:tcPr>
          <w:p w14:paraId="76278CC7" w14:textId="77777777" w:rsidR="0074628E" w:rsidRPr="00705E27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6509E89" w14:textId="58D63787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</w:t>
            </w:r>
            <w:r w:rsidR="00FE69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DDECB81" w14:textId="77777777" w:rsidR="0074628E" w:rsidRPr="00705E27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731F69F" w14:textId="79AC3653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</w:tr>
      <w:tr w:rsidR="0074628E" w:rsidRPr="002D6F00" w14:paraId="6D4A8B48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188D4C32" w14:textId="77777777" w:rsidR="0074628E" w:rsidRPr="00034EDD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B0C83E" w14:textId="4C3945F2" w:rsidR="0074628E" w:rsidRPr="002D6F0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FEE790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D064EA9" w14:textId="256B41A9" w:rsidR="0074628E" w:rsidRPr="002D6F0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60490F2" w14:textId="77777777" w:rsidR="0074628E" w:rsidRPr="00034EDD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8396ECD" w14:textId="21C98E77" w:rsidR="0074628E" w:rsidRPr="001929A8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5C94F9" w14:textId="77777777" w:rsidR="0074628E" w:rsidRPr="00034EDD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0CC00E1" w14:textId="2CAE319B" w:rsidR="0074628E" w:rsidRPr="006B7660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</w:tr>
      <w:tr w:rsidR="0074628E" w:rsidRPr="002D6F00" w14:paraId="08538BDB" w14:textId="77777777" w:rsidTr="00DE2A29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FCE374D" w14:textId="55CD7DB4" w:rsidR="0074628E" w:rsidRPr="00034EDD" w:rsidRDefault="0074628E" w:rsidP="0074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5F6A" w14:textId="13927A2F" w:rsidR="0074628E" w:rsidRPr="004E2728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</w:t>
            </w:r>
            <w:r w:rsidR="00FE69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2552234" w14:textId="77777777" w:rsidR="0074628E" w:rsidRPr="00034EDD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DD4F" w14:textId="301A8563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22,068</w:t>
            </w:r>
          </w:p>
        </w:tc>
        <w:tc>
          <w:tcPr>
            <w:tcW w:w="270" w:type="dxa"/>
            <w:shd w:val="clear" w:color="auto" w:fill="auto"/>
          </w:tcPr>
          <w:p w14:paraId="19F0174A" w14:textId="77777777" w:rsidR="0074628E" w:rsidRPr="00705E27" w:rsidRDefault="0074628E" w:rsidP="007462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2177" w14:textId="6A696737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</w:t>
            </w:r>
            <w:r w:rsidR="00FE69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1A292D2" w14:textId="77777777" w:rsidR="0074628E" w:rsidRPr="00705E27" w:rsidRDefault="0074628E" w:rsidP="007462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74BCC" w14:textId="0C9F0871" w:rsidR="0074628E" w:rsidRPr="00705E27" w:rsidRDefault="0074628E" w:rsidP="007462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20,445</w:t>
            </w:r>
          </w:p>
        </w:tc>
      </w:tr>
    </w:tbl>
    <w:p w14:paraId="0D9EC8CF" w14:textId="5C9D5D17" w:rsidR="006E7D43" w:rsidRDefault="006E7D43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1C093125" w14:textId="27AF2099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0482645A" w14:textId="19509136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42DF8727" w14:textId="1450C866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7A24B3BD" w14:textId="6D104CD3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25601B89" w14:textId="1AE81496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546A781C" w14:textId="138EBE2A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66220BA0" w14:textId="4324E612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799B1E6C" w14:textId="4EEB05ED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294F3622" w14:textId="5EDC7271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4A1F4CD1" w14:textId="2DD2B9C1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196CBBDE" w14:textId="7B6FEA91" w:rsidR="001E0D5D" w:rsidRDefault="001E0D5D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</w:pPr>
    </w:p>
    <w:p w14:paraId="0F86C25A" w14:textId="77006454" w:rsidR="001E0D5D" w:rsidRPr="001E3E7B" w:rsidRDefault="001E3E7B" w:rsidP="001E3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  <w:cs/>
        </w:rPr>
      </w:pPr>
      <w:r w:rsidRPr="001E3E7B">
        <w:rPr>
          <w:rFonts w:ascii="Angsana New" w:hAnsi="Angsana New" w:hint="cs"/>
          <w:sz w:val="30"/>
          <w:szCs w:val="30"/>
          <w:cs/>
        </w:rPr>
        <w:t>ค่าเผื่อมูลค่าสินค้าลดลงมีการเปลี่ยนแปลงในระหว่างงวด</w:t>
      </w:r>
      <w:r w:rsidRPr="001E3E7B">
        <w:rPr>
          <w:rFonts w:ascii="Angsana New" w:hAnsi="Angsana New"/>
          <w:sz w:val="30"/>
          <w:szCs w:val="30"/>
          <w:cs/>
        </w:rPr>
        <w:t xml:space="preserve"> </w:t>
      </w:r>
      <w:r w:rsidRPr="001E3E7B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1134"/>
        <w:gridCol w:w="270"/>
        <w:gridCol w:w="1147"/>
        <w:gridCol w:w="270"/>
        <w:gridCol w:w="1148"/>
        <w:gridCol w:w="270"/>
        <w:gridCol w:w="1147"/>
      </w:tblGrid>
      <w:tr w:rsidR="001E0D5D" w:rsidRPr="00034EDD" w14:paraId="1EFE084A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575EBF79" w14:textId="77777777" w:rsidR="001E0D5D" w:rsidRPr="00384C7A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E47233" w14:textId="77777777" w:rsidR="001E0D5D" w:rsidRPr="009B592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0D5D" w:rsidRPr="00034EDD" w14:paraId="4D20722C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1290B8BB" w14:textId="77777777" w:rsidR="001E0D5D" w:rsidRPr="00384C7A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B9A1A" w14:textId="77777777" w:rsidR="001E0D5D" w:rsidRPr="009B592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923ABD1" w14:textId="77777777" w:rsidR="001E0D5D" w:rsidRPr="009B592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38A2" w14:textId="77777777" w:rsidR="001E0D5D" w:rsidRPr="009B592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D5D" w:rsidRPr="00034EDD" w14:paraId="05C0AE55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70C8DB39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8F005B" w14:textId="77777777" w:rsidR="001E0D5D" w:rsidRPr="00F87560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0D9D91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6E629CD7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827C3CA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088EF494" w14:textId="77777777" w:rsidR="001E0D5D" w:rsidRPr="00F87560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F497D39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155DB08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0D5D" w:rsidRPr="00BF2202" w14:paraId="39B014EA" w14:textId="77777777" w:rsidTr="00DE2A29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4BECA00F" w14:textId="77777777" w:rsidR="001E0D5D" w:rsidRPr="00034EDD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54D98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5F3E9A81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FBA4257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79010FF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CE8D72F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40A07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9519439" w14:textId="77777777" w:rsidR="001E0D5D" w:rsidRPr="00BF2202" w:rsidRDefault="001E0D5D" w:rsidP="004B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6C40" w:rsidRPr="00034EDD" w14:paraId="1145FC7B" w14:textId="77777777" w:rsidTr="00891B01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AAD856E" w14:textId="77777777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ยอดยกมาต้นงวด</w:t>
            </w:r>
          </w:p>
          <w:p w14:paraId="4DE4ABD2" w14:textId="77777777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E0D5D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  <w:r w:rsidRPr="001E0D5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  <w:p w14:paraId="58A06F7A" w14:textId="77777777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ลดลง</w:t>
            </w:r>
          </w:p>
          <w:p w14:paraId="331F366A" w14:textId="1DE19382" w:rsidR="00C46C40" w:rsidRPr="00566452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ยอดยกไปปลายงวด</w:t>
            </w: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4F775F71" w14:textId="2B62C62F" w:rsidR="00C46C40" w:rsidRPr="00034EDD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1955136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8595251" w14:textId="0759B5FF" w:rsidR="00C46C40" w:rsidRPr="00034EDD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(1,504)</w:t>
            </w:r>
          </w:p>
        </w:tc>
        <w:tc>
          <w:tcPr>
            <w:tcW w:w="270" w:type="dxa"/>
            <w:shd w:val="clear" w:color="auto" w:fill="auto"/>
          </w:tcPr>
          <w:p w14:paraId="25B7D521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8781574" w14:textId="3693051B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51DBBB09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5A33570" w14:textId="4A2C96E5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(1,504)</w:t>
            </w:r>
          </w:p>
        </w:tc>
      </w:tr>
      <w:tr w:rsidR="00C46C40" w:rsidRPr="003F7707" w14:paraId="3C4C8FE8" w14:textId="77777777" w:rsidTr="00891B01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4F3B8A6" w14:textId="76558D94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 w:rsidRPr="001E0D5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FF9A76" w14:textId="17A79E9A" w:rsidR="00C46C40" w:rsidRPr="00034EDD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  <w:shd w:val="clear" w:color="auto" w:fill="auto"/>
          </w:tcPr>
          <w:p w14:paraId="6CD578C1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48686CA" w14:textId="147C3ECF" w:rsidR="00C46C40" w:rsidRPr="003F7707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(9,411)</w:t>
            </w:r>
          </w:p>
        </w:tc>
        <w:tc>
          <w:tcPr>
            <w:tcW w:w="270" w:type="dxa"/>
            <w:shd w:val="clear" w:color="auto" w:fill="auto"/>
          </w:tcPr>
          <w:p w14:paraId="47EDC4D4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7A4E3DE" w14:textId="5574F869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  <w:shd w:val="clear" w:color="auto" w:fill="auto"/>
          </w:tcPr>
          <w:p w14:paraId="5BC66FDF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BEAF00" w14:textId="198ACAA7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(9,411)</w:t>
            </w:r>
          </w:p>
        </w:tc>
      </w:tr>
      <w:tr w:rsidR="00C46C40" w:rsidRPr="003F7707" w14:paraId="3B5DF039" w14:textId="77777777" w:rsidTr="00891B01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60398940" w14:textId="4B25665E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E0D5D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535184" w14:textId="7D823BE6" w:rsidR="00C46C40" w:rsidRPr="00034EDD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9,055</w:t>
            </w:r>
          </w:p>
        </w:tc>
        <w:tc>
          <w:tcPr>
            <w:tcW w:w="270" w:type="dxa"/>
            <w:shd w:val="clear" w:color="auto" w:fill="auto"/>
          </w:tcPr>
          <w:p w14:paraId="096AF2B3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6ED63EA" w14:textId="0840E94F" w:rsidR="00C46C40" w:rsidRPr="003F7707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EEC43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95AA188" w14:textId="458CDADC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9,055</w:t>
            </w:r>
          </w:p>
        </w:tc>
        <w:tc>
          <w:tcPr>
            <w:tcW w:w="270" w:type="dxa"/>
            <w:shd w:val="clear" w:color="auto" w:fill="auto"/>
          </w:tcPr>
          <w:p w14:paraId="74F3940D" w14:textId="77777777" w:rsidR="00C46C40" w:rsidRPr="00034EDD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F83B906" w14:textId="2A944054" w:rsidR="00C46C40" w:rsidRPr="006B7660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6C40" w:rsidRPr="003F7707" w14:paraId="657DD1B0" w14:textId="77777777" w:rsidTr="00891B01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1DD59AC4" w14:textId="74D50ADF" w:rsidR="00C46C40" w:rsidRPr="001E0D5D" w:rsidRDefault="00C46C40" w:rsidP="00C4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E0D5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ยอด</w:t>
            </w:r>
            <w:r w:rsidRPr="001E0D5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ยกไปปลายงวด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F25CD" w14:textId="3D432DD4" w:rsidR="00C46C40" w:rsidRPr="0049136C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2,001</w:t>
            </w:r>
          </w:p>
        </w:tc>
        <w:tc>
          <w:tcPr>
            <w:tcW w:w="270" w:type="dxa"/>
            <w:shd w:val="clear" w:color="auto" w:fill="auto"/>
          </w:tcPr>
          <w:p w14:paraId="4279DFB9" w14:textId="77777777" w:rsidR="00C46C40" w:rsidRPr="00F25FFB" w:rsidRDefault="00C46C40" w:rsidP="00C46C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8832A" w14:textId="5541E559" w:rsidR="00C46C40" w:rsidRPr="00705E27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081CBCA0" w14:textId="77777777" w:rsidR="00C46C40" w:rsidRPr="00705E27" w:rsidRDefault="00C46C40" w:rsidP="00C46C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FBD9" w14:textId="74DD1FEB" w:rsidR="00C46C40" w:rsidRPr="00705E27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2,001</w:t>
            </w:r>
          </w:p>
        </w:tc>
        <w:tc>
          <w:tcPr>
            <w:tcW w:w="270" w:type="dxa"/>
            <w:shd w:val="clear" w:color="auto" w:fill="auto"/>
          </w:tcPr>
          <w:p w14:paraId="42D696BD" w14:textId="77777777" w:rsidR="00C46C40" w:rsidRPr="00705E27" w:rsidRDefault="00C46C40" w:rsidP="00C46C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1A182" w14:textId="731B605E" w:rsidR="00C46C40" w:rsidRPr="00705E27" w:rsidRDefault="00C46C40" w:rsidP="00C46C40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(10,915)</w:t>
            </w:r>
          </w:p>
        </w:tc>
      </w:tr>
    </w:tbl>
    <w:p w14:paraId="42B1ABF8" w14:textId="16CC7383" w:rsidR="001E0D5D" w:rsidRPr="001E3E7B" w:rsidRDefault="001E3E7B" w:rsidP="001E3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  <w:cs/>
        </w:rPr>
        <w:sectPr w:rsidR="001E0D5D" w:rsidRPr="001E3E7B" w:rsidSect="00BE34CC">
          <w:headerReference w:type="default" r:id="rId8"/>
          <w:footerReference w:type="default" r:id="rId9"/>
          <w:headerReference w:type="first" r:id="rId10"/>
          <w:pgSz w:w="11907" w:h="16840" w:code="9"/>
          <w:pgMar w:top="1134" w:right="992" w:bottom="851" w:left="1134" w:header="737" w:footer="720" w:gutter="0"/>
          <w:pgNumType w:start="13"/>
          <w:cols w:space="708"/>
          <w:docGrid w:linePitch="360"/>
        </w:sectPr>
      </w:pPr>
      <w:r w:rsidRPr="001E3E7B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E3E7B">
        <w:rPr>
          <w:rFonts w:ascii="Angsana New" w:hAnsi="Angsana New"/>
          <w:sz w:val="30"/>
          <w:szCs w:val="30"/>
        </w:rPr>
        <w:t xml:space="preserve"> 2564 </w:t>
      </w:r>
      <w:r w:rsidRPr="001E3E7B">
        <w:rPr>
          <w:rFonts w:ascii="Angsana New" w:hAnsi="Angsana New" w:hint="cs"/>
          <w:sz w:val="30"/>
          <w:szCs w:val="30"/>
          <w:cs/>
        </w:rPr>
        <w:t>ค่าเผื่อมูลค่า</w:t>
      </w:r>
      <w:r>
        <w:rPr>
          <w:rFonts w:ascii="Angsana New" w:hAnsi="Angsana New" w:hint="cs"/>
          <w:sz w:val="30"/>
          <w:szCs w:val="30"/>
          <w:cs/>
        </w:rPr>
        <w:t>สินค้าลด</w:t>
      </w:r>
      <w:r w:rsidR="00F86577">
        <w:rPr>
          <w:rFonts w:ascii="Angsana New" w:hAnsi="Angsana New" w:hint="cs"/>
          <w:sz w:val="30"/>
          <w:szCs w:val="30"/>
          <w:cs/>
        </w:rPr>
        <w:t>ลง เนื่องจากบริษัทมีการนำงานระหว่างประกอบและติดตั้งที่เคยตั้งค่าเผื่อมูลค่าสินค้าลดลงไว้ออกจำหน่าย</w:t>
      </w:r>
    </w:p>
    <w:tbl>
      <w:tblPr>
        <w:tblpPr w:leftFromText="180" w:rightFromText="180" w:vertAnchor="page" w:horzAnchor="margin" w:tblpX="142" w:tblpY="3571"/>
        <w:tblW w:w="15026" w:type="dxa"/>
        <w:tblLayout w:type="fixed"/>
        <w:tblLook w:val="01E0" w:firstRow="1" w:lastRow="1" w:firstColumn="1" w:lastColumn="1" w:noHBand="0" w:noVBand="0"/>
      </w:tblPr>
      <w:tblGrid>
        <w:gridCol w:w="3258"/>
        <w:gridCol w:w="850"/>
        <w:gridCol w:w="282"/>
        <w:gridCol w:w="851"/>
        <w:gridCol w:w="283"/>
        <w:gridCol w:w="997"/>
        <w:gridCol w:w="283"/>
        <w:gridCol w:w="993"/>
        <w:gridCol w:w="283"/>
        <w:gridCol w:w="992"/>
        <w:gridCol w:w="284"/>
        <w:gridCol w:w="992"/>
        <w:gridCol w:w="284"/>
        <w:gridCol w:w="850"/>
        <w:gridCol w:w="284"/>
        <w:gridCol w:w="850"/>
        <w:gridCol w:w="284"/>
        <w:gridCol w:w="850"/>
        <w:gridCol w:w="284"/>
        <w:gridCol w:w="992"/>
      </w:tblGrid>
      <w:tr w:rsidR="00B82E4D" w:rsidRPr="00715124" w14:paraId="647FA9F3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2AE2840B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4EF06633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D81F3" w14:textId="77777777" w:rsid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0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ABF35CD" w14:textId="77777777" w:rsidR="00B82E4D" w:rsidRPr="009B592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14:paraId="1AC111CA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10A7BD20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0E0F330B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25EC3C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0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1E49F53" w14:textId="77777777" w:rsidR="00B82E4D" w:rsidRPr="009B592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067" w:rsidRPr="00715124" w14:paraId="2E3D1418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7BD435AA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171BBF4F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1E86F99E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38D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A80E" w14:textId="77777777" w:rsidR="00B82E4D" w:rsidRPr="00B82E4D" w:rsidRDefault="00B82E4D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3AE0724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654B2B1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57F622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8A5B48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5DCA654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E5E82B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B0872A5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22E02F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4669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07" w:rsidRPr="00715124" w14:paraId="0FC5EF18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7838B08F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A67F8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2D35F0D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233EA" w14:textId="77777777" w:rsidR="00B82E4D" w:rsidRPr="00B82E4D" w:rsidDel="00685444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68B4" w14:textId="77777777" w:rsidR="00B82E4D" w:rsidRPr="00B82E4D" w:rsidRDefault="00B82E4D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3B349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60C1AE97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C41B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0596ECD8" w14:textId="77777777" w:rsidR="00B82E4D" w:rsidRPr="00B82E4D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D451" w14:textId="77777777" w:rsidR="00B82E4D" w:rsidRPr="00B82E4D" w:rsidDel="00685444" w:rsidRDefault="00B82E4D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B5067" w:rsidRPr="00715124" w14:paraId="64C16944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377220C0" w14:textId="77777777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05F3827" w14:textId="41FE410B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4FFA0A62" w14:textId="77777777" w:rsidR="005623B9" w:rsidRPr="00B82E4D" w:rsidRDefault="005623B9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6D1FC0" w14:textId="57BB7C5F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367F3E5" w14:textId="77777777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26048EA8" w14:textId="5DF449F8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7E17D2E" w14:textId="77777777" w:rsidR="005623B9" w:rsidRPr="00B82E4D" w:rsidRDefault="005623B9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08BFF64" w14:textId="57A26CBF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55D16336" w14:textId="77777777" w:rsidR="005623B9" w:rsidRPr="00B82E4D" w:rsidRDefault="005623B9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D7FE2F" w14:textId="6C282C5A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53F3CAB" w14:textId="77777777" w:rsidR="005623B9" w:rsidRPr="00B82E4D" w:rsidRDefault="005623B9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076608" w14:textId="46735650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24E208B1" w14:textId="77777777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4223B" w14:textId="099D7EBC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14:paraId="1851E031" w14:textId="77777777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8127877" w14:textId="344FDC58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7A43DB5" w14:textId="77777777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DFFF61" w14:textId="1B40776A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54EFAD" w14:textId="77777777" w:rsidR="005623B9" w:rsidRPr="00B82E4D" w:rsidRDefault="005623B9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7B859A" w14:textId="5EE291EA" w:rsidR="005623B9" w:rsidRPr="00B82E4D" w:rsidRDefault="005623B9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B5067" w:rsidRPr="00715124" w14:paraId="32FB0E77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6AF04D83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FDA8571" w14:textId="04B44823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2" w:type="dxa"/>
            <w:shd w:val="clear" w:color="auto" w:fill="auto"/>
          </w:tcPr>
          <w:p w14:paraId="1D3DF46E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D6D229" w14:textId="4DF7DA33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8496390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027D37C0" w14:textId="41182E9F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18D06937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E6119C2" w14:textId="0087A869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E25E97D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F7B3B39" w14:textId="2187B973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459BD93E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E9E9B5" w14:textId="48D2BADC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56B7717C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6898CBE" w14:textId="47F3577B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75E94809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17D7A82" w14:textId="3A09CF48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5D17CCF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0ADD1CA" w14:textId="31BBFA5D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4755FBE3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8AD1492" w14:textId="12EFD736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B5067" w:rsidRPr="00715124" w14:paraId="322F34C4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6466B482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27D1CB" w14:textId="3208522C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14:paraId="39A8282C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19E825" w14:textId="53B90FBF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13EB83D9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D2DDC59" w14:textId="6B4C2AE8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6B1BDE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F19162C" w14:textId="213BFEF9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0748002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5FA778" w14:textId="5DB7AA63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0A858CB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63586A" w14:textId="1ED965F8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4F439553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C4818B" w14:textId="172F37E0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3AA9D0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569578" w14:textId="3DCFF85E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B0EF76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DF7E05" w14:textId="75F18FA0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1F2854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EF80DB" w14:textId="2E68CD84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5067" w:rsidRPr="00715124" w14:paraId="12BBFBC5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58082090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AD61A97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12C6EA60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1A1E58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0AFC0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257334F1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FC2D552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07E877B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02140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A84422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A4A8DF4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34914F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0B766B8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EC68ED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821BE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750B30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3B18F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397E1F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BA81C57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B540E78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067" w:rsidRPr="00715124" w14:paraId="602075CE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50B676E1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ไบโอเทค จำกัด  </w:t>
            </w:r>
          </w:p>
        </w:tc>
        <w:tc>
          <w:tcPr>
            <w:tcW w:w="850" w:type="dxa"/>
            <w:shd w:val="clear" w:color="auto" w:fill="auto"/>
          </w:tcPr>
          <w:p w14:paraId="02FB6611" w14:textId="2A7BE17B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2" w:type="dxa"/>
            <w:shd w:val="clear" w:color="auto" w:fill="auto"/>
          </w:tcPr>
          <w:p w14:paraId="018742DE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D1CE3F7" w14:textId="2981D539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186256BD" w14:textId="77777777" w:rsidR="00D01778" w:rsidRPr="00B82E4D" w:rsidRDefault="00D01778" w:rsidP="00F964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FA6597E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7BC3FF87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92EC632" w14:textId="6680E22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0276323A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B71882E" w14:textId="77777777" w:rsidR="00D01778" w:rsidRPr="00E90D4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D4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shd w:val="clear" w:color="auto" w:fill="auto"/>
          </w:tcPr>
          <w:p w14:paraId="1D820D87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4DC316" w14:textId="2E6A9A51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shd w:val="clear" w:color="auto" w:fill="auto"/>
          </w:tcPr>
          <w:p w14:paraId="3F41DF6C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D250BCF" w14:textId="04B15C42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(20,446)</w:t>
            </w:r>
          </w:p>
        </w:tc>
        <w:tc>
          <w:tcPr>
            <w:tcW w:w="284" w:type="dxa"/>
            <w:shd w:val="clear" w:color="auto" w:fill="auto"/>
          </w:tcPr>
          <w:p w14:paraId="7142F6FD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0A2C3E" w14:textId="43429A8A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6E500263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89531" w14:textId="698945F8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37,353</w:t>
            </w:r>
          </w:p>
        </w:tc>
        <w:tc>
          <w:tcPr>
            <w:tcW w:w="284" w:type="dxa"/>
            <w:shd w:val="clear" w:color="auto" w:fill="auto"/>
          </w:tcPr>
          <w:p w14:paraId="43002AC7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75F40C" w14:textId="3A049F72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44,343</w:t>
            </w:r>
          </w:p>
        </w:tc>
      </w:tr>
      <w:tr w:rsidR="002B5067" w:rsidRPr="00715124" w14:paraId="05B56B08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58544D01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 ยูยู จำกัด</w:t>
            </w:r>
          </w:p>
        </w:tc>
        <w:tc>
          <w:tcPr>
            <w:tcW w:w="850" w:type="dxa"/>
            <w:shd w:val="clear" w:color="auto" w:fill="auto"/>
          </w:tcPr>
          <w:p w14:paraId="351B1228" w14:textId="48FEFDD1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2" w:type="dxa"/>
            <w:shd w:val="clear" w:color="auto" w:fill="auto"/>
          </w:tcPr>
          <w:p w14:paraId="6A94467F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561584B" w14:textId="777B055C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12850D24" w14:textId="77777777" w:rsidR="00D01778" w:rsidRPr="00B82E4D" w:rsidRDefault="00D01778" w:rsidP="00F964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555D408" w14:textId="4D0B575F" w:rsidR="00D01778" w:rsidRPr="002B5067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067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8B3E1FE" w14:textId="77777777" w:rsidR="00D01778" w:rsidRPr="002B5067" w:rsidRDefault="00D01778" w:rsidP="00F964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47F191C2" w14:textId="4410DD30" w:rsidR="00D01778" w:rsidRPr="002B5067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067">
              <w:rPr>
                <w:rFonts w:ascii="Angsana New" w:hAnsi="Angsana New"/>
                <w:sz w:val="30"/>
                <w:szCs w:val="30"/>
              </w:rPr>
              <w:t>120,00</w:t>
            </w:r>
            <w:r w:rsidR="002B5067" w:rsidRPr="002B506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19719A11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363048CE" w14:textId="77777777" w:rsidR="00D01778" w:rsidRPr="00E90D4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D4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7565DD60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FEAA435" w14:textId="2FC572ED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47AA7AAB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230BDCC" w14:textId="141918C2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EE267B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54721C4" w14:textId="4EE33419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E710F3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F8235B0" w14:textId="3ED992FF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11525AA3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F6BCD73" w14:textId="7DF89ED8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</w:tr>
      <w:tr w:rsidR="002B5067" w:rsidRPr="00715124" w14:paraId="4C9F7D13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1BD7B281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850" w:type="dxa"/>
            <w:shd w:val="clear" w:color="auto" w:fill="auto"/>
          </w:tcPr>
          <w:p w14:paraId="3CE7B2DD" w14:textId="5EA65D14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2" w:type="dxa"/>
            <w:shd w:val="clear" w:color="auto" w:fill="auto"/>
          </w:tcPr>
          <w:p w14:paraId="1FC5A460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7C3FB36A" w14:textId="4B70B8B3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32D2E0B8" w14:textId="77777777" w:rsidR="00D01778" w:rsidRPr="00B82E4D" w:rsidRDefault="00D01778" w:rsidP="00F964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F03CC62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FC4A7C4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664CDB7" w14:textId="0C733F1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0434B236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74A57517" w14:textId="77777777" w:rsidR="00D01778" w:rsidRPr="00E90D4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D4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0A89EB65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1834DE" w14:textId="7E6DB79B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03B104D0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9126313" w14:textId="61C2F9ED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F9CA2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1D8A655" w14:textId="60DFB7C9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71B62F" w14:textId="6AC4CD38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86728D4" w14:textId="7A97F5BF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2896323F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5125DA6" w14:textId="0B2E064E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2B5067" w:rsidRPr="00715124" w14:paraId="330E4705" w14:textId="77777777" w:rsidTr="002B5067">
        <w:trPr>
          <w:trHeight w:hRule="exact" w:val="386"/>
        </w:trPr>
        <w:tc>
          <w:tcPr>
            <w:tcW w:w="3258" w:type="dxa"/>
            <w:shd w:val="clear" w:color="auto" w:fill="auto"/>
          </w:tcPr>
          <w:p w14:paraId="1D8E1E97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703854C7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C1952E6" w14:textId="77777777" w:rsidR="00D01778" w:rsidRPr="00B82E4D" w:rsidRDefault="00D01778" w:rsidP="00F964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28E1E18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53EB6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CE3843D" w14:textId="77777777" w:rsidR="00D01778" w:rsidRPr="00B82E4D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54F3E0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91C9871" w14:textId="77777777" w:rsidR="00D01778" w:rsidRPr="00B82E4D" w:rsidRDefault="00D01778" w:rsidP="00F964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10E623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9CAAC" w14:textId="77777777" w:rsidR="00D01778" w:rsidRPr="00E90D4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D4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shd w:val="clear" w:color="auto" w:fill="auto"/>
          </w:tcPr>
          <w:p w14:paraId="47C0E8FF" w14:textId="77777777" w:rsidR="00D01778" w:rsidRPr="00532635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76789" w14:textId="25BD8D69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shd w:val="clear" w:color="auto" w:fill="auto"/>
          </w:tcPr>
          <w:p w14:paraId="6D0BD7FF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A3AAF" w14:textId="06405537" w:rsidR="00D01778" w:rsidRPr="00FA4DF6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DF6">
              <w:rPr>
                <w:rFonts w:ascii="Angsana New" w:hAnsi="Angsana New"/>
                <w:b/>
                <w:bCs/>
                <w:sz w:val="30"/>
                <w:szCs w:val="30"/>
              </w:rPr>
              <w:t>(20,446)</w:t>
            </w:r>
          </w:p>
        </w:tc>
        <w:tc>
          <w:tcPr>
            <w:tcW w:w="284" w:type="dxa"/>
            <w:shd w:val="clear" w:color="auto" w:fill="auto"/>
          </w:tcPr>
          <w:p w14:paraId="585A3EE3" w14:textId="77777777" w:rsidR="00D01778" w:rsidRPr="00532635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7949" w14:textId="1D4491A1" w:rsidR="00D01778" w:rsidRPr="00532635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33D8B1CC" w14:textId="77777777" w:rsidR="00D01778" w:rsidRPr="00532635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9B581" w14:textId="2C21ADAC" w:rsidR="00D01778" w:rsidRPr="000A5664" w:rsidRDefault="00D01778" w:rsidP="00F9646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664">
              <w:rPr>
                <w:rFonts w:ascii="Angsana New" w:hAnsi="Angsana New"/>
                <w:b/>
                <w:bCs/>
                <w:sz w:val="30"/>
                <w:szCs w:val="30"/>
              </w:rPr>
              <w:t>159,403</w:t>
            </w:r>
          </w:p>
        </w:tc>
        <w:tc>
          <w:tcPr>
            <w:tcW w:w="284" w:type="dxa"/>
            <w:shd w:val="clear" w:color="auto" w:fill="auto"/>
          </w:tcPr>
          <w:p w14:paraId="2A24D9E6" w14:textId="77777777" w:rsidR="00D01778" w:rsidRPr="00B82E4D" w:rsidRDefault="00D01778" w:rsidP="00F964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823B2" w14:textId="4CF74DFC" w:rsidR="00D01778" w:rsidRPr="001B049F" w:rsidRDefault="00D01778" w:rsidP="00F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66,393</w:t>
            </w:r>
          </w:p>
        </w:tc>
      </w:tr>
    </w:tbl>
    <w:p w14:paraId="45C75F1C" w14:textId="53043DF8" w:rsidR="00B82E4D" w:rsidRDefault="00B82E4D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49710B">
        <w:rPr>
          <w:rFonts w:ascii="Angsana New" w:hAnsi="Angsana New"/>
          <w:b/>
          <w:bCs/>
          <w:sz w:val="30"/>
          <w:szCs w:val="30"/>
        </w:rPr>
        <w:t xml:space="preserve"> </w:t>
      </w:r>
      <w:r w:rsidR="009735FA">
        <w:rPr>
          <w:rFonts w:ascii="Angsana New" w:hAnsi="Angsana New"/>
          <w:b/>
          <w:bCs/>
          <w:sz w:val="30"/>
          <w:szCs w:val="30"/>
        </w:rPr>
        <w:t>-</w:t>
      </w:r>
      <w:r w:rsidR="0049710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3C741C94" w14:textId="364B3275" w:rsidR="0029606C" w:rsidRPr="0029606C" w:rsidRDefault="0029606C" w:rsidP="00FC09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 มีรายละเอียดดังนี้</w:t>
      </w:r>
    </w:p>
    <w:p w14:paraId="24D34AE1" w14:textId="59C82EC6" w:rsidR="00FC0962" w:rsidRPr="004A4088" w:rsidRDefault="00FC0962" w:rsidP="004A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right="-170"/>
        <w:rPr>
          <w:rFonts w:ascii="Angsana New" w:hAnsi="Angsana New"/>
          <w:sz w:val="30"/>
          <w:szCs w:val="30"/>
        </w:rPr>
        <w:sectPr w:rsidR="00FC0962" w:rsidRPr="004A4088" w:rsidSect="00CE7868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1134" w:right="992" w:bottom="851" w:left="1134" w:header="737" w:footer="0" w:gutter="0"/>
          <w:cols w:space="708"/>
          <w:docGrid w:linePitch="360"/>
        </w:sectPr>
      </w:pPr>
    </w:p>
    <w:p w14:paraId="27E6BDA8" w14:textId="22141996" w:rsidR="00D70DCF" w:rsidRDefault="009E2BA9" w:rsidP="009E2BA9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 w:hanging="28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 xml:space="preserve">1. </w:t>
      </w:r>
      <w:r>
        <w:rPr>
          <w:rFonts w:ascii="Angsana New" w:hAnsi="Angsana New" w:cs="Angsana New" w:hint="cs"/>
          <w:cs/>
        </w:rPr>
        <w:t xml:space="preserve">  </w:t>
      </w:r>
      <w:r w:rsidR="00D70DCF">
        <w:rPr>
          <w:rFonts w:ascii="Angsana New" w:hAnsi="Angsana New" w:cs="Angsana New" w:hint="cs"/>
          <w:cs/>
        </w:rPr>
        <w:t xml:space="preserve">ตามมติที่ประชุมคณะกรรมการบริษัท ครั้งที่ </w:t>
      </w:r>
      <w:r w:rsidR="00D70DCF" w:rsidRPr="00CE7868">
        <w:rPr>
          <w:rFonts w:ascii="Angsana New" w:hAnsi="Angsana New" w:cs="Angsana New"/>
        </w:rPr>
        <w:t xml:space="preserve">6/2564 </w:t>
      </w:r>
      <w:r w:rsidR="00D70DCF" w:rsidRPr="00CE7868">
        <w:rPr>
          <w:rFonts w:ascii="Angsana New" w:hAnsi="Angsana New" w:cs="Angsana New" w:hint="cs"/>
          <w:cs/>
        </w:rPr>
        <w:t xml:space="preserve">เมื่อวันที่ </w:t>
      </w:r>
      <w:r w:rsidR="00D70DCF" w:rsidRPr="00CE7868">
        <w:rPr>
          <w:rFonts w:ascii="Angsana New" w:hAnsi="Angsana New" w:cs="Angsana New"/>
        </w:rPr>
        <w:t xml:space="preserve">3 </w:t>
      </w:r>
      <w:r w:rsidR="00D70DCF" w:rsidRPr="00CE7868">
        <w:rPr>
          <w:rFonts w:ascii="Angsana New" w:hAnsi="Angsana New" w:cs="Angsana New" w:hint="cs"/>
          <w:cs/>
        </w:rPr>
        <w:t xml:space="preserve">กันยายน </w:t>
      </w:r>
      <w:r w:rsidR="00D70DCF" w:rsidRPr="00CE7868">
        <w:rPr>
          <w:rFonts w:ascii="Angsana New" w:hAnsi="Angsana New" w:cs="Angsana New"/>
        </w:rPr>
        <w:t xml:space="preserve">2564 </w:t>
      </w:r>
      <w:r w:rsidR="00D70DCF" w:rsidRPr="00CE7868">
        <w:rPr>
          <w:rFonts w:ascii="Angsana New" w:hAnsi="Angsana New" w:cs="Angsana New" w:hint="cs"/>
          <w:cs/>
        </w:rPr>
        <w:t>มีมติ</w:t>
      </w:r>
      <w:r w:rsidR="00D70DCF">
        <w:rPr>
          <w:rFonts w:ascii="Angsana New" w:hAnsi="Angsana New" w:cs="Angsana New" w:hint="cs"/>
          <w:cs/>
        </w:rPr>
        <w:t>อนุมัติ</w:t>
      </w:r>
      <w:r w:rsidR="00D70DCF" w:rsidRPr="00CE7868">
        <w:rPr>
          <w:rFonts w:ascii="Angsana New" w:hAnsi="Angsana New" w:cs="Angsana New" w:hint="cs"/>
          <w:cs/>
        </w:rPr>
        <w:t>ให้เสนอเข้าที่ประชุมวิสามัญผู้ถือหุ้น ดังนี้</w:t>
      </w:r>
    </w:p>
    <w:p w14:paraId="1EEE89DD" w14:textId="6523F1D0" w:rsidR="00753FEE" w:rsidRPr="00CD59CB" w:rsidRDefault="00753FEE" w:rsidP="00CD59CB">
      <w:pPr>
        <w:pStyle w:val="a0"/>
        <w:numPr>
          <w:ilvl w:val="1"/>
          <w:numId w:val="38"/>
        </w:numPr>
        <w:tabs>
          <w:tab w:val="clear" w:pos="1080"/>
        </w:tabs>
        <w:spacing w:before="120" w:after="120"/>
        <w:ind w:left="1276" w:right="43" w:hanging="567"/>
        <w:jc w:val="thaiDistribute"/>
        <w:rPr>
          <w:rFonts w:ascii="Angsana New" w:hAnsi="Angsana New" w:cs="Angsana New"/>
          <w:cs/>
        </w:rPr>
      </w:pPr>
      <w:r w:rsidRPr="00CD59CB">
        <w:rPr>
          <w:rFonts w:ascii="Angsana New" w:hAnsi="Angsana New" w:cs="Angsana New" w:hint="cs"/>
          <w:cs/>
        </w:rPr>
        <w:t>อนุมัติการจำหน่ายเงินลงทุนใน</w:t>
      </w:r>
      <w:r w:rsidRPr="00CD59CB">
        <w:rPr>
          <w:rFonts w:ascii="Angsana New" w:hAnsi="Angsana New" w:cs="Angsana New"/>
          <w:cs/>
        </w:rPr>
        <w:t xml:space="preserve">บริษัท บีเอส มายโค ไบโอเทค จำกัด </w:t>
      </w:r>
      <w:r w:rsidRPr="00CD59CB">
        <w:rPr>
          <w:rFonts w:ascii="Angsana New" w:hAnsi="Angsana New" w:cs="Angsana New" w:hint="cs"/>
          <w:cs/>
        </w:rPr>
        <w:t xml:space="preserve">ให้กับบุคคลที่ไม่เกี่ยวข้องกันท่านหนึ่ง เป็นจำนวน </w:t>
      </w:r>
      <w:r w:rsidRPr="00CD59CB">
        <w:rPr>
          <w:rFonts w:ascii="Angsana New" w:hAnsi="Angsana New" w:cs="Angsana New"/>
        </w:rPr>
        <w:t xml:space="preserve">453,600 </w:t>
      </w:r>
      <w:r w:rsidRPr="00CD59CB">
        <w:rPr>
          <w:rFonts w:ascii="Angsana New" w:hAnsi="Angsana New" w:cs="Angsana New" w:hint="cs"/>
          <w:cs/>
        </w:rPr>
        <w:t xml:space="preserve">หุ้น คิดเป็นร้อยละ </w:t>
      </w:r>
      <w:r w:rsidRPr="00CD59CB">
        <w:rPr>
          <w:rFonts w:ascii="Angsana New" w:hAnsi="Angsana New" w:cs="Angsana New"/>
        </w:rPr>
        <w:t xml:space="preserve">63 </w:t>
      </w:r>
      <w:r w:rsidRPr="00CD59CB">
        <w:rPr>
          <w:rFonts w:ascii="Angsana New" w:hAnsi="Angsana New" w:cs="Angsana New" w:hint="cs"/>
          <w:cs/>
        </w:rPr>
        <w:t xml:space="preserve">ของจำนวนหุ้นทั้งหมดในมูลค่า </w:t>
      </w:r>
      <w:r w:rsidRPr="00CD59CB">
        <w:rPr>
          <w:rFonts w:ascii="Angsana New" w:hAnsi="Angsana New" w:cs="Angsana New"/>
        </w:rPr>
        <w:t xml:space="preserve">30,000,000 </w:t>
      </w:r>
      <w:r w:rsidRPr="00CD59CB">
        <w:rPr>
          <w:rFonts w:ascii="Angsana New" w:hAnsi="Angsana New" w:cs="Angsana New" w:hint="cs"/>
          <w:cs/>
        </w:rPr>
        <w:t xml:space="preserve">บาท เมื่อวันที่ </w:t>
      </w:r>
      <w:r w:rsidRPr="00CD59CB">
        <w:rPr>
          <w:rFonts w:ascii="Angsana New" w:hAnsi="Angsana New" w:cs="Angsana New"/>
        </w:rPr>
        <w:t xml:space="preserve">11 </w:t>
      </w:r>
      <w:r w:rsidRPr="00CD59CB">
        <w:rPr>
          <w:rFonts w:ascii="Angsana New" w:hAnsi="Angsana New" w:cs="Angsana New" w:hint="cs"/>
          <w:cs/>
        </w:rPr>
        <w:t xml:space="preserve">ตุลาคม </w:t>
      </w:r>
      <w:r w:rsidRPr="00CD59CB">
        <w:rPr>
          <w:rFonts w:ascii="Angsana New" w:hAnsi="Angsana New" w:cs="Angsana New"/>
        </w:rPr>
        <w:t xml:space="preserve">2564 </w:t>
      </w:r>
      <w:r w:rsidRPr="00CD59CB">
        <w:rPr>
          <w:rFonts w:ascii="Angsana New" w:hAnsi="Angsana New" w:cs="Angsana New" w:hint="cs"/>
          <w:cs/>
        </w:rPr>
        <w:t>บริษัทได้</w:t>
      </w:r>
      <w:r w:rsidR="00D70DCF" w:rsidRPr="00CD59CB">
        <w:rPr>
          <w:rFonts w:ascii="Angsana New" w:hAnsi="Angsana New" w:cs="Angsana New" w:hint="cs"/>
          <w:cs/>
        </w:rPr>
        <w:t>รับ</w:t>
      </w:r>
      <w:r w:rsidRPr="00CD59CB">
        <w:rPr>
          <w:rFonts w:ascii="Angsana New" w:hAnsi="Angsana New" w:cs="Angsana New" w:hint="cs"/>
          <w:cs/>
        </w:rPr>
        <w:t>ชำระเงินบางส่วนจากผู้ซื้อ</w:t>
      </w:r>
      <w:r w:rsidR="00D70DCF" w:rsidRPr="00CD59CB">
        <w:rPr>
          <w:rFonts w:ascii="Angsana New" w:hAnsi="Angsana New" w:cs="Angsana New" w:hint="cs"/>
          <w:cs/>
        </w:rPr>
        <w:t>เป็น</w:t>
      </w:r>
      <w:r w:rsidRPr="00CD59CB">
        <w:rPr>
          <w:rFonts w:ascii="Angsana New" w:hAnsi="Angsana New" w:cs="Angsana New" w:hint="cs"/>
          <w:cs/>
        </w:rPr>
        <w:t xml:space="preserve">จำนวน </w:t>
      </w:r>
      <w:r w:rsidRPr="00CD59CB">
        <w:rPr>
          <w:rFonts w:ascii="Angsana New" w:hAnsi="Angsana New" w:cs="Angsana New"/>
        </w:rPr>
        <w:t xml:space="preserve">10,000,000 </w:t>
      </w:r>
      <w:r w:rsidRPr="00CD59CB">
        <w:rPr>
          <w:rFonts w:ascii="Angsana New" w:hAnsi="Angsana New" w:cs="Angsana New" w:hint="cs"/>
          <w:cs/>
        </w:rPr>
        <w:t>บาท</w:t>
      </w:r>
    </w:p>
    <w:p w14:paraId="7CFE56A5" w14:textId="25CA0E13" w:rsidR="009E2BA9" w:rsidRPr="00B74FF0" w:rsidRDefault="009E2BA9" w:rsidP="00CD59CB">
      <w:pPr>
        <w:pStyle w:val="a0"/>
        <w:numPr>
          <w:ilvl w:val="1"/>
          <w:numId w:val="38"/>
        </w:numPr>
        <w:tabs>
          <w:tab w:val="clear" w:pos="1080"/>
        </w:tabs>
        <w:spacing w:before="120" w:after="120"/>
        <w:ind w:left="1276" w:right="43" w:hanging="567"/>
        <w:jc w:val="thaiDistribute"/>
        <w:rPr>
          <w:rFonts w:ascii="Angsana New" w:hAnsi="Angsana New" w:cs="Angsana New"/>
        </w:rPr>
      </w:pPr>
      <w:r w:rsidRPr="00B74FF0">
        <w:rPr>
          <w:rFonts w:ascii="Angsana New" w:hAnsi="Angsana New" w:cs="Angsana New" w:hint="cs"/>
          <w:cs/>
        </w:rPr>
        <w:t>อนุมัติให้บริษัทร่วมลงทุนกับบริษัท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เอ็นซีแอล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อินเตอร์เนชั่นแนล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จำกัด</w:t>
      </w:r>
      <w:r w:rsidRPr="00B74FF0">
        <w:rPr>
          <w:rFonts w:ascii="Angsana New" w:hAnsi="Angsana New" w:cs="Angsana New"/>
          <w:cs/>
        </w:rPr>
        <w:t xml:space="preserve"> (</w:t>
      </w:r>
      <w:r w:rsidRPr="00B74FF0">
        <w:rPr>
          <w:rFonts w:ascii="Angsana New" w:hAnsi="Angsana New" w:cs="Angsana New" w:hint="cs"/>
          <w:cs/>
        </w:rPr>
        <w:t>มหาชน</w:t>
      </w:r>
      <w:r w:rsidRPr="00B74FF0">
        <w:rPr>
          <w:rFonts w:ascii="Angsana New" w:hAnsi="Angsana New" w:cs="Angsana New"/>
          <w:cs/>
        </w:rPr>
        <w:t xml:space="preserve">) </w:t>
      </w:r>
      <w:r w:rsidRPr="00B74FF0">
        <w:rPr>
          <w:rFonts w:ascii="Angsana New" w:hAnsi="Angsana New" w:cs="Angsana New" w:hint="cs"/>
          <w:cs/>
        </w:rPr>
        <w:t>เพื่อจัดตั้งบริษัทจำกัด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โดยมีทุนจดทะเบียน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จำนวน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/>
          <w:lang w:val="en-US"/>
        </w:rPr>
        <w:t>20,000,000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บาท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ทั้งนี้บริษัทจะถือหุ้นในสัดส่วนร้อยละ</w:t>
      </w:r>
      <w:r w:rsidRPr="00B74FF0">
        <w:rPr>
          <w:rFonts w:ascii="Angsana New" w:hAnsi="Angsana New" w:cs="Angsana New"/>
          <w:cs/>
        </w:rPr>
        <w:t xml:space="preserve"> </w:t>
      </w:r>
      <w:r w:rsidR="00AE3882">
        <w:rPr>
          <w:rFonts w:ascii="Angsana New" w:hAnsi="Angsana New" w:cs="Angsana New"/>
          <w:lang w:val="en-US"/>
        </w:rPr>
        <w:t>49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ของทุนจดทะเบียน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 xml:space="preserve">คิดเป็นเงินลงทุน </w:t>
      </w:r>
      <w:r w:rsidRPr="00B74FF0">
        <w:rPr>
          <w:rFonts w:ascii="Angsana New" w:hAnsi="Angsana New" w:cs="Angsana New"/>
          <w:lang w:val="en-US"/>
        </w:rPr>
        <w:t>9,800,000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บาท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เพื่อร่วมกันวิจัยและพัฒนาผลิตภัณฑ์จากกัญชง</w:t>
      </w:r>
    </w:p>
    <w:p w14:paraId="444EE32A" w14:textId="77777777" w:rsidR="009E2BA9" w:rsidRPr="00B74FF0" w:rsidRDefault="009E2BA9" w:rsidP="00CD59CB">
      <w:pPr>
        <w:pStyle w:val="a0"/>
        <w:numPr>
          <w:ilvl w:val="1"/>
          <w:numId w:val="38"/>
        </w:numPr>
        <w:tabs>
          <w:tab w:val="clear" w:pos="1080"/>
        </w:tabs>
        <w:spacing w:before="120" w:after="120"/>
        <w:ind w:left="1276" w:right="43" w:hanging="567"/>
        <w:jc w:val="thaiDistribute"/>
        <w:rPr>
          <w:rFonts w:ascii="Angsana New" w:hAnsi="Angsana New" w:cs="Angsana New"/>
        </w:rPr>
      </w:pPr>
      <w:r w:rsidRPr="00B74FF0">
        <w:rPr>
          <w:rFonts w:ascii="Angsana New" w:hAnsi="Angsana New" w:cs="Angsana New" w:hint="cs"/>
          <w:cs/>
        </w:rPr>
        <w:t>อนุมัติการเข้าทำรายการได้มาซึ่งทรัพย์สินของบริษัท เอ</w:t>
      </w:r>
      <w:r w:rsidRPr="00B74FF0">
        <w:rPr>
          <w:rFonts w:ascii="Angsana New" w:hAnsi="Angsana New" w:cs="Angsana New"/>
          <w:cs/>
        </w:rPr>
        <w:t>.</w:t>
      </w:r>
      <w:r w:rsidRPr="00B74FF0">
        <w:rPr>
          <w:rFonts w:ascii="Angsana New" w:hAnsi="Angsana New" w:cs="Angsana New" w:hint="cs"/>
          <w:cs/>
        </w:rPr>
        <w:t>พี</w:t>
      </w:r>
      <w:r w:rsidRPr="00B74FF0">
        <w:rPr>
          <w:rFonts w:ascii="Angsana New" w:hAnsi="Angsana New" w:cs="Angsana New"/>
          <w:cs/>
        </w:rPr>
        <w:t>.</w:t>
      </w:r>
      <w:r w:rsidRPr="00B74FF0">
        <w:rPr>
          <w:rFonts w:ascii="Angsana New" w:hAnsi="Angsana New" w:cs="Angsana New" w:hint="cs"/>
          <w:cs/>
        </w:rPr>
        <w:t>ดับเบิลยู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อินเตอร์เนชั่นแนล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จำกัด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และรายการที่เกี่ยวโยง โดยการเข้ารับโอนหุ้นสามัญจำนวน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/>
        </w:rPr>
        <w:t>1,300,000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หุ้น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คิดเป็นสัดส่วนร้อยละ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/>
        </w:rPr>
        <w:t>100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ของจำนวนหุ้นที่ออกและชำระแล้วทั้งหมด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มูลค่าหุ้นที่ตราไว้หุ้นละ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/>
        </w:rPr>
        <w:t>100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บาท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 w:hint="cs"/>
          <w:cs/>
        </w:rPr>
        <w:t>โดยเป็น</w:t>
      </w:r>
      <w:r w:rsidRPr="00B74FF0">
        <w:rPr>
          <w:rFonts w:ascii="Angsana New" w:hAnsi="Angsana New" w:cs="Angsana New" w:hint="cs"/>
          <w:cs/>
        </w:rPr>
        <w:t>ทุนจดทะเบียนที่ชำระแล้ว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/>
        </w:rPr>
        <w:t>130</w:t>
      </w:r>
      <w:r w:rsidRPr="00B74FF0">
        <w:rPr>
          <w:rFonts w:ascii="Angsana New" w:hAnsi="Angsana New" w:cs="Angsana New"/>
          <w:cs/>
        </w:rPr>
        <w:t>,</w:t>
      </w:r>
      <w:r w:rsidRPr="00CD59CB">
        <w:rPr>
          <w:rFonts w:ascii="Angsana New" w:hAnsi="Angsana New" w:cs="Angsana New"/>
        </w:rPr>
        <w:t>000</w:t>
      </w:r>
      <w:r w:rsidRPr="00B74FF0">
        <w:rPr>
          <w:rFonts w:ascii="Angsana New" w:hAnsi="Angsana New" w:cs="Angsana New"/>
          <w:cs/>
        </w:rPr>
        <w:t>,</w:t>
      </w:r>
      <w:r w:rsidRPr="00CD59CB">
        <w:rPr>
          <w:rFonts w:ascii="Angsana New" w:hAnsi="Angsana New" w:cs="Angsana New"/>
        </w:rPr>
        <w:t>000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 xml:space="preserve">บาทจากบริษัท แปซิฟิกโกลบอล จำกัด </w:t>
      </w:r>
      <w:r w:rsidRPr="00CD59CB">
        <w:rPr>
          <w:rFonts w:ascii="Angsana New" w:hAnsi="Angsana New" w:cs="Angsana New" w:hint="cs"/>
          <w:cs/>
        </w:rPr>
        <w:t xml:space="preserve">โดยบริษัทจะซื้อและรับโอนกิจการทั้งหมดซึ่งหมายถึง ทรัพย์สิน หนี้สิน สิทธิ หน้าที่ และความรับผิดชอบทั้งหมด ณ วันโอนกิจการ บริษัทจะรับโอนหุ้นสามัญของบริษัท </w:t>
      </w:r>
      <w:r w:rsidRPr="00B74FF0">
        <w:rPr>
          <w:rFonts w:ascii="Angsana New" w:hAnsi="Angsana New" w:cs="Angsana New" w:hint="cs"/>
          <w:cs/>
        </w:rPr>
        <w:t>เอ</w:t>
      </w:r>
      <w:r w:rsidRPr="00B74FF0">
        <w:rPr>
          <w:rFonts w:ascii="Angsana New" w:hAnsi="Angsana New" w:cs="Angsana New"/>
          <w:cs/>
        </w:rPr>
        <w:t>.</w:t>
      </w:r>
      <w:r w:rsidRPr="00B74FF0">
        <w:rPr>
          <w:rFonts w:ascii="Angsana New" w:hAnsi="Angsana New" w:cs="Angsana New" w:hint="cs"/>
          <w:cs/>
        </w:rPr>
        <w:t>พี</w:t>
      </w:r>
      <w:r w:rsidRPr="00B74FF0">
        <w:rPr>
          <w:rFonts w:ascii="Angsana New" w:hAnsi="Angsana New" w:cs="Angsana New"/>
          <w:cs/>
        </w:rPr>
        <w:t>.</w:t>
      </w:r>
      <w:r w:rsidRPr="00B74FF0">
        <w:rPr>
          <w:rFonts w:ascii="Angsana New" w:hAnsi="Angsana New" w:cs="Angsana New" w:hint="cs"/>
          <w:cs/>
        </w:rPr>
        <w:t>ดับเบิลยู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อินเตอร์เนชั่นแนล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จำกัด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>ในมูลค่ารวมทั้งสิ้น</w:t>
      </w:r>
      <w:r w:rsidRPr="00B74FF0">
        <w:rPr>
          <w:rFonts w:ascii="Angsana New" w:hAnsi="Angsana New" w:cs="Angsana New"/>
          <w:cs/>
        </w:rPr>
        <w:t xml:space="preserve"> </w:t>
      </w:r>
      <w:r w:rsidRPr="00CD59CB">
        <w:rPr>
          <w:rFonts w:ascii="Angsana New" w:hAnsi="Angsana New" w:cs="Angsana New"/>
        </w:rPr>
        <w:t>382</w:t>
      </w:r>
      <w:r w:rsidRPr="00B74FF0">
        <w:rPr>
          <w:rFonts w:ascii="Angsana New" w:hAnsi="Angsana New" w:cs="Angsana New"/>
          <w:cs/>
        </w:rPr>
        <w:t>,</w:t>
      </w:r>
      <w:r w:rsidRPr="00CD59CB">
        <w:rPr>
          <w:rFonts w:ascii="Angsana New" w:hAnsi="Angsana New" w:cs="Angsana New"/>
        </w:rPr>
        <w:t>500,000</w:t>
      </w:r>
      <w:r w:rsidRPr="00B74FF0">
        <w:rPr>
          <w:rFonts w:ascii="Angsana New" w:hAnsi="Angsana New" w:cs="Angsana New"/>
          <w:cs/>
        </w:rPr>
        <w:t xml:space="preserve"> </w:t>
      </w:r>
      <w:r w:rsidRPr="00B74FF0">
        <w:rPr>
          <w:rFonts w:ascii="Angsana New" w:hAnsi="Angsana New" w:cs="Angsana New" w:hint="cs"/>
          <w:cs/>
        </w:rPr>
        <w:t xml:space="preserve">บาท </w:t>
      </w:r>
    </w:p>
    <w:p w14:paraId="216D9967" w14:textId="431DD1BE" w:rsidR="009E2BA9" w:rsidRDefault="009E2BA9" w:rsidP="00CD59CB">
      <w:pPr>
        <w:pStyle w:val="a0"/>
        <w:tabs>
          <w:tab w:val="left" w:pos="810"/>
        </w:tabs>
        <w:spacing w:before="120" w:after="120"/>
        <w:ind w:left="1276" w:right="43"/>
        <w:jc w:val="thaiDistribute"/>
        <w:rPr>
          <w:rFonts w:ascii="Angsana New" w:hAnsi="Angsana New" w:cs="Angsana New"/>
          <w:lang w:val="en-US"/>
        </w:rPr>
      </w:pPr>
      <w:r w:rsidRPr="00B74FF0">
        <w:rPr>
          <w:rFonts w:ascii="Angsana New" w:hAnsi="Angsana New" w:cs="Angsana New"/>
          <w:cs/>
        </w:rPr>
        <w:t>ทั้งนี้</w:t>
      </w:r>
      <w:r w:rsidR="00CD59CB">
        <w:rPr>
          <w:rFonts w:ascii="Angsana New" w:hAnsi="Angsana New" w:cs="Angsana New" w:hint="cs"/>
          <w:cs/>
        </w:rPr>
        <w:t xml:space="preserve"> </w:t>
      </w:r>
      <w:r w:rsidRPr="00B74FF0">
        <w:rPr>
          <w:rFonts w:ascii="Angsana New" w:hAnsi="Angsana New" w:cs="Angsana New"/>
          <w:cs/>
        </w:rPr>
        <w:t>บริษัทจะชำระค่าตอบแทนสำหรับธุรกรรมการรับโอนกิจการทั้งหมด</w:t>
      </w:r>
      <w:r w:rsidRPr="00B74FF0">
        <w:rPr>
          <w:rFonts w:ascii="Angsana New" w:hAnsi="Angsana New" w:cs="Angsana New" w:hint="cs"/>
          <w:cs/>
        </w:rPr>
        <w:t xml:space="preserve">ให้กับบริษัท </w:t>
      </w:r>
      <w:r>
        <w:rPr>
          <w:rFonts w:ascii="Angsana New" w:hAnsi="Angsana New" w:cs="Angsana New" w:hint="cs"/>
          <w:cs/>
          <w:lang w:val="en-US"/>
        </w:rPr>
        <w:t>แปซิฟิกโกลบอล</w:t>
      </w:r>
      <w:r w:rsidRPr="00B74FF0">
        <w:rPr>
          <w:rFonts w:ascii="Angsana New" w:hAnsi="Angsana New" w:cs="Angsana New" w:hint="cs"/>
          <w:cs/>
        </w:rPr>
        <w:t xml:space="preserve"> จำกัด </w:t>
      </w:r>
      <w:r w:rsidRPr="00B74FF0">
        <w:rPr>
          <w:rFonts w:ascii="Angsana New" w:hAnsi="Angsana New" w:cs="Angsana New"/>
          <w:cs/>
        </w:rPr>
        <w:t>ด้วยหุ้นสามัญเพิ่มทุนที่ออกใหม่</w:t>
      </w:r>
      <w:r w:rsidRPr="00B74FF0">
        <w:rPr>
          <w:rFonts w:ascii="Angsana New" w:hAnsi="Angsana New" w:cs="Angsana New" w:hint="cs"/>
          <w:cs/>
        </w:rPr>
        <w:t>ของบริษัท</w:t>
      </w:r>
      <w:r w:rsidRPr="00B74FF0">
        <w:rPr>
          <w:rFonts w:ascii="Angsana New" w:hAnsi="Angsana New" w:cs="Angsana New"/>
          <w:cs/>
        </w:rPr>
        <w:t xml:space="preserve"> จำนวน </w:t>
      </w:r>
      <w:r w:rsidRPr="00B74FF0">
        <w:rPr>
          <w:rFonts w:ascii="Angsana New" w:hAnsi="Angsana New" w:cs="Angsana New"/>
          <w:lang w:val="en-US"/>
        </w:rPr>
        <w:t>450</w:t>
      </w:r>
      <w:r w:rsidRPr="00B74FF0">
        <w:rPr>
          <w:rFonts w:ascii="Angsana New" w:hAnsi="Angsana New" w:cs="Angsana New"/>
        </w:rPr>
        <w:t>,</w:t>
      </w:r>
      <w:r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</w:rPr>
        <w:t>,</w:t>
      </w:r>
      <w:r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  <w:cs/>
        </w:rPr>
        <w:t xml:space="preserve"> หุ้น มูลค่าหุ้นที่ตราไว้หุ้นละ </w:t>
      </w:r>
      <w:r w:rsidRPr="00B74FF0">
        <w:rPr>
          <w:rFonts w:ascii="Angsana New" w:hAnsi="Angsana New" w:cs="Angsana New"/>
          <w:lang w:val="en-US"/>
        </w:rPr>
        <w:t>0.25</w:t>
      </w:r>
      <w:r w:rsidRPr="00B74FF0">
        <w:rPr>
          <w:rFonts w:ascii="Angsana New" w:hAnsi="Angsana New" w:cs="Angsana New"/>
          <w:cs/>
        </w:rPr>
        <w:t xml:space="preserve"> บาท คิดเป็นสัดส่วนร้อยละ </w:t>
      </w:r>
      <w:r w:rsidRPr="00B74FF0">
        <w:rPr>
          <w:rFonts w:ascii="Angsana New" w:hAnsi="Angsana New" w:cs="Angsana New"/>
          <w:lang w:val="en-US"/>
        </w:rPr>
        <w:t>33.59</w:t>
      </w:r>
      <w:r w:rsidRPr="00B74FF0">
        <w:rPr>
          <w:rFonts w:ascii="Angsana New" w:hAnsi="Angsana New" w:cs="Angsana New"/>
          <w:cs/>
        </w:rPr>
        <w:t xml:space="preserve"> ของจำนวนหุ้นที่ออกและชำระแล้ว</w:t>
      </w:r>
      <w:r w:rsidRPr="00B74FF0">
        <w:rPr>
          <w:rFonts w:ascii="Angsana New" w:hAnsi="Angsana New" w:cs="Angsana New" w:hint="cs"/>
          <w:cs/>
        </w:rPr>
        <w:t xml:space="preserve">ทั้งหมดของบริษัท </w:t>
      </w:r>
      <w:r w:rsidRPr="00B74FF0">
        <w:rPr>
          <w:rFonts w:ascii="Angsana New" w:hAnsi="Angsana New" w:cs="Angsana New"/>
          <w:cs/>
        </w:rPr>
        <w:t>ภายหลังการเพิ่มทุน</w:t>
      </w:r>
      <w:r w:rsidRPr="00B74FF0">
        <w:rPr>
          <w:rFonts w:ascii="Angsana New" w:hAnsi="Angsana New" w:cs="Angsana New" w:hint="cs"/>
          <w:cs/>
        </w:rPr>
        <w:t xml:space="preserve"> โดยกำหนดราคาเสนอขายหุ้นสามัญเพิ่มทุนที่ออกใหม่ ราคาหุ้นละ </w:t>
      </w:r>
      <w:r w:rsidRPr="00B74FF0">
        <w:rPr>
          <w:rFonts w:ascii="Angsana New" w:hAnsi="Angsana New" w:cs="Angsana New"/>
          <w:lang w:val="en-US"/>
        </w:rPr>
        <w:t>0.85</w:t>
      </w:r>
      <w:r w:rsidRPr="00B74FF0">
        <w:rPr>
          <w:rFonts w:ascii="Angsana New" w:hAnsi="Angsana New" w:cs="Angsana New" w:hint="cs"/>
          <w:cs/>
        </w:rPr>
        <w:t xml:space="preserve"> บาท คิดเป็นมูลค่ารวมทั้งสิ้น</w:t>
      </w:r>
      <w:r w:rsidRPr="00B74FF0">
        <w:rPr>
          <w:rFonts w:ascii="Angsana New" w:hAnsi="Angsana New" w:cs="Angsana New"/>
          <w:lang w:val="en-US"/>
        </w:rPr>
        <w:t xml:space="preserve"> 38</w:t>
      </w:r>
      <w:r>
        <w:rPr>
          <w:rFonts w:ascii="Angsana New" w:hAnsi="Angsana New" w:cs="Angsana New"/>
          <w:lang w:val="en-US"/>
        </w:rPr>
        <w:t>2</w:t>
      </w:r>
      <w:r w:rsidRPr="00B74FF0">
        <w:rPr>
          <w:rFonts w:ascii="Angsana New" w:hAnsi="Angsana New" w:cs="Angsana New"/>
          <w:lang w:val="en-US"/>
        </w:rPr>
        <w:t>,</w:t>
      </w:r>
      <w:r>
        <w:rPr>
          <w:rFonts w:ascii="Angsana New" w:hAnsi="Angsana New" w:cs="Angsana New"/>
          <w:lang w:val="en-US"/>
        </w:rPr>
        <w:t>5</w:t>
      </w:r>
      <w:r w:rsidRPr="00B74FF0">
        <w:rPr>
          <w:rFonts w:ascii="Angsana New" w:hAnsi="Angsana New" w:cs="Angsana New"/>
          <w:lang w:val="en-US"/>
        </w:rPr>
        <w:t xml:space="preserve">00,000 </w:t>
      </w:r>
      <w:r w:rsidRPr="00B74FF0">
        <w:rPr>
          <w:rFonts w:ascii="Angsana New" w:hAnsi="Angsana New" w:cs="Angsana New" w:hint="cs"/>
          <w:cs/>
          <w:lang w:val="en-US"/>
        </w:rPr>
        <w:t xml:space="preserve">บาท โดยเสนอขายแบบเฉพาะเจาะจงให้แก่บุคคลในวงจำกัดให้แก่บริษัท </w:t>
      </w:r>
      <w:r w:rsidRPr="00B74FF0">
        <w:rPr>
          <w:rFonts w:ascii="Angsana New" w:hAnsi="Angsana New" w:cs="Angsana New" w:hint="cs"/>
          <w:cs/>
        </w:rPr>
        <w:t xml:space="preserve">แปซิฟิกโกลบอล จำกัด </w:t>
      </w:r>
    </w:p>
    <w:p w14:paraId="19279F0A" w14:textId="57A60C97" w:rsidR="009E2BA9" w:rsidRPr="00CD59CB" w:rsidRDefault="00CD59CB" w:rsidP="00CD59CB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 w:hanging="283"/>
        <w:jc w:val="thaiDistribute"/>
        <w:rPr>
          <w:rFonts w:ascii="Angsana New" w:hAnsi="Angsana New" w:cs="Angsana New"/>
          <w:lang w:val="en-US"/>
        </w:rPr>
      </w:pPr>
      <w:r w:rsidRPr="00CD59CB">
        <w:rPr>
          <w:rFonts w:ascii="Angsana New" w:hAnsi="Angsana New" w:cs="Angsana New"/>
          <w:lang w:val="en-US"/>
        </w:rPr>
        <w:t xml:space="preserve">2.  </w:t>
      </w:r>
      <w:r w:rsidR="009E2BA9" w:rsidRPr="00CD59CB">
        <w:rPr>
          <w:rFonts w:ascii="Angsana New" w:hAnsi="Angsana New" w:cs="Angsana New" w:hint="cs"/>
          <w:cs/>
          <w:lang w:val="en-US"/>
        </w:rPr>
        <w:t>ตามมติที่ประชุมคณะกรรมการบริษัท ครั้งที่</w:t>
      </w:r>
      <w:r w:rsidR="009E2BA9" w:rsidRPr="00CD59CB">
        <w:rPr>
          <w:rFonts w:ascii="Angsana New" w:hAnsi="Angsana New" w:cs="Angsana New"/>
          <w:lang w:val="en-US"/>
        </w:rPr>
        <w:t xml:space="preserve"> 7/2563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เมื่อวันที่</w:t>
      </w:r>
      <w:r w:rsidR="009E2BA9" w:rsidRPr="00CD59CB">
        <w:rPr>
          <w:rFonts w:ascii="Angsana New" w:hAnsi="Angsana New" w:cs="Angsana New"/>
          <w:lang w:val="en-US"/>
        </w:rPr>
        <w:t xml:space="preserve"> 5 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9E2BA9" w:rsidRPr="00CD59CB">
        <w:rPr>
          <w:rFonts w:ascii="Angsana New" w:hAnsi="Angsana New" w:cs="Angsana New"/>
          <w:lang w:val="en-US"/>
        </w:rPr>
        <w:t>2563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มีมติอนุมัติเพิ่มทุนในบริษัทย่อย - บริษัท กิจการร่วมค้า ยูเรก้า ยูยู จำกัด จากทุนจดทะเบียน</w:t>
      </w:r>
      <w:r w:rsidR="009E2BA9" w:rsidRPr="00CD59CB">
        <w:rPr>
          <w:rFonts w:ascii="Angsana New" w:hAnsi="Angsana New" w:cs="Angsana New"/>
          <w:lang w:val="en-US"/>
        </w:rPr>
        <w:t xml:space="preserve"> 7,000,000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บาท เป็น</w:t>
      </w:r>
      <w:r w:rsidR="009E2BA9" w:rsidRPr="00CD59CB">
        <w:rPr>
          <w:rFonts w:ascii="Angsana New" w:hAnsi="Angsana New" w:cs="Angsana New"/>
          <w:lang w:val="en-US"/>
        </w:rPr>
        <w:t xml:space="preserve"> 120,000,000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บาท โดยออกหุ้นสามัญจำนวน </w:t>
      </w:r>
      <w:r w:rsidR="009E2BA9" w:rsidRPr="00CD59CB">
        <w:rPr>
          <w:rFonts w:ascii="Angsana New" w:hAnsi="Angsana New" w:cs="Angsana New"/>
          <w:lang w:val="en-US"/>
        </w:rPr>
        <w:t>1,130,000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หุ้น มูลค่าหุ้นที่ตราไว้หุ้นละ</w:t>
      </w:r>
      <w:r w:rsidR="009E2BA9" w:rsidRPr="00CD59CB">
        <w:rPr>
          <w:rFonts w:ascii="Angsana New" w:hAnsi="Angsana New" w:cs="Angsana New"/>
          <w:lang w:val="en-US"/>
        </w:rPr>
        <w:t xml:space="preserve"> 100 </w:t>
      </w:r>
      <w:r w:rsidR="009E2BA9" w:rsidRPr="00CD59CB">
        <w:rPr>
          <w:rFonts w:ascii="Angsana New" w:hAnsi="Angsana New" w:cs="Angsana New" w:hint="cs"/>
          <w:cs/>
          <w:lang w:val="en-US"/>
        </w:rPr>
        <w:t>บาท</w:t>
      </w:r>
      <w:r w:rsidR="009E2BA9" w:rsidRPr="00CD59CB">
        <w:rPr>
          <w:rFonts w:ascii="Angsana New" w:hAnsi="Angsana New" w:cs="Angsana New"/>
          <w:lang w:val="en-US"/>
        </w:rPr>
        <w:t xml:space="preserve"> </w:t>
      </w:r>
      <w:r w:rsidR="009E2BA9" w:rsidRPr="00CD59CB">
        <w:rPr>
          <w:rFonts w:ascii="Angsana New" w:hAnsi="Angsana New" w:cs="Angsana New" w:hint="cs"/>
          <w:cs/>
          <w:lang w:val="en-US"/>
        </w:rPr>
        <w:t>บริษัทย่อยได้จดทะเบียนเพิ่มทุนเมื่อวันที่</w:t>
      </w:r>
      <w:r w:rsidR="009E2BA9" w:rsidRPr="00CD59CB">
        <w:rPr>
          <w:rFonts w:ascii="Angsana New" w:hAnsi="Angsana New" w:cs="Angsana New"/>
          <w:lang w:val="en-US"/>
        </w:rPr>
        <w:t xml:space="preserve"> 9</w:t>
      </w:r>
      <w:r w:rsidR="009E2BA9" w:rsidRPr="00CD59CB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9E2BA9" w:rsidRPr="00CD59CB">
        <w:rPr>
          <w:rFonts w:ascii="Angsana New" w:hAnsi="Angsana New" w:cs="Angsana New"/>
          <w:lang w:val="en-US"/>
        </w:rPr>
        <w:t>2563</w:t>
      </w:r>
    </w:p>
    <w:p w14:paraId="200CFE34" w14:textId="09646AD4" w:rsidR="009E2BA9" w:rsidRPr="00CD59CB" w:rsidRDefault="009E2BA9" w:rsidP="00CD59CB">
      <w:pPr>
        <w:pStyle w:val="a0"/>
        <w:tabs>
          <w:tab w:val="clear" w:pos="1080"/>
          <w:tab w:val="left" w:pos="426"/>
        </w:tabs>
        <w:spacing w:before="120" w:after="120" w:line="240" w:lineRule="atLeast"/>
        <w:ind w:left="709" w:right="43" w:hanging="283"/>
        <w:jc w:val="thaiDistribute"/>
        <w:rPr>
          <w:rFonts w:ascii="Angsana New" w:hAnsi="Angsana New" w:cs="Angsana New"/>
          <w:lang w:val="en-US"/>
        </w:rPr>
      </w:pPr>
      <w:r w:rsidRPr="00CD59CB">
        <w:rPr>
          <w:rFonts w:ascii="Angsana New" w:hAnsi="Angsana New" w:cs="Angsana New"/>
          <w:lang w:val="en-US"/>
        </w:rPr>
        <w:t>3</w:t>
      </w:r>
      <w:r w:rsidR="00AE3882">
        <w:rPr>
          <w:rFonts w:ascii="Angsana New" w:hAnsi="Angsana New" w:cs="Angsana New"/>
          <w:lang w:val="en-US"/>
        </w:rPr>
        <w:t>.</w:t>
      </w:r>
      <w:r w:rsidR="00CD59CB">
        <w:rPr>
          <w:rFonts w:ascii="Angsana New" w:hAnsi="Angsana New" w:cs="Angsana New"/>
          <w:lang w:val="en-US"/>
        </w:rPr>
        <w:t xml:space="preserve">  </w:t>
      </w:r>
      <w:r w:rsidRPr="00CD59CB">
        <w:rPr>
          <w:rFonts w:ascii="Angsana New" w:hAnsi="Angsana New" w:cs="Angsana New" w:hint="cs"/>
          <w:cs/>
          <w:lang w:val="en-US"/>
        </w:rPr>
        <w:t>ตามมติที่ประชุมคณะกรรมการบริษัท ครั้งที่</w:t>
      </w:r>
      <w:r w:rsidRPr="00CD59CB">
        <w:rPr>
          <w:rFonts w:ascii="Angsana New" w:hAnsi="Angsana New" w:cs="Angsana New"/>
          <w:lang w:val="en-US"/>
        </w:rPr>
        <w:t xml:space="preserve"> 7/2563</w:t>
      </w:r>
      <w:r w:rsidRPr="00CD59CB">
        <w:rPr>
          <w:rFonts w:ascii="Angsana New" w:hAnsi="Angsana New" w:cs="Angsana New" w:hint="cs"/>
          <w:cs/>
          <w:lang w:val="en-US"/>
        </w:rPr>
        <w:t xml:space="preserve"> เมื่อวันที่</w:t>
      </w:r>
      <w:r w:rsidRPr="00CD59CB">
        <w:rPr>
          <w:rFonts w:ascii="Angsana New" w:hAnsi="Angsana New" w:cs="Angsana New"/>
          <w:lang w:val="en-US"/>
        </w:rPr>
        <w:t xml:space="preserve"> 5 </w:t>
      </w:r>
      <w:r w:rsidRPr="00CD59C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CD59CB">
        <w:rPr>
          <w:rFonts w:ascii="Angsana New" w:hAnsi="Angsana New" w:cs="Angsana New"/>
          <w:lang w:val="en-US"/>
        </w:rPr>
        <w:t>2563</w:t>
      </w:r>
      <w:r w:rsidRPr="00CD59CB">
        <w:rPr>
          <w:rFonts w:ascii="Angsana New" w:hAnsi="Angsana New" w:cs="Angsana New" w:hint="cs"/>
          <w:cs/>
          <w:lang w:val="en-US"/>
        </w:rPr>
        <w:t xml:space="preserve"> มีมติอนุมัติเพิ่มทุนในบริษัทย่อย - บริษัท บีเอส มายโค ไบโอเทค จำกัด จากทุนจดทะเบียน</w:t>
      </w:r>
      <w:r w:rsidRPr="00CD59CB">
        <w:rPr>
          <w:rFonts w:ascii="Angsana New" w:hAnsi="Angsana New" w:cs="Angsana New"/>
          <w:lang w:val="en-US"/>
        </w:rPr>
        <w:t xml:space="preserve"> 46,700,000</w:t>
      </w:r>
      <w:r w:rsidRPr="00CD59CB">
        <w:rPr>
          <w:rFonts w:ascii="Angsana New" w:hAnsi="Angsana New" w:cs="Angsana New" w:hint="cs"/>
          <w:cs/>
          <w:lang w:val="en-US"/>
        </w:rPr>
        <w:t xml:space="preserve"> บาท เป็น</w:t>
      </w:r>
      <w:r w:rsidRPr="00CD59CB">
        <w:rPr>
          <w:rFonts w:ascii="Angsana New" w:hAnsi="Angsana New" w:cs="Angsana New"/>
          <w:lang w:val="en-US"/>
        </w:rPr>
        <w:t xml:space="preserve"> 72,000,000</w:t>
      </w:r>
      <w:r w:rsidRPr="00CD59CB">
        <w:rPr>
          <w:rFonts w:ascii="Angsana New" w:hAnsi="Angsana New" w:cs="Angsana New" w:hint="cs"/>
          <w:cs/>
          <w:lang w:val="en-US"/>
        </w:rPr>
        <w:t xml:space="preserve"> บาท โดยออกหุ้นสามัญจำนวน </w:t>
      </w:r>
      <w:r w:rsidRPr="00CD59CB">
        <w:rPr>
          <w:rFonts w:ascii="Angsana New" w:hAnsi="Angsana New" w:cs="Angsana New"/>
          <w:lang w:val="en-US"/>
        </w:rPr>
        <w:t>253,000</w:t>
      </w:r>
      <w:r w:rsidRPr="00CD59CB">
        <w:rPr>
          <w:rFonts w:ascii="Angsana New" w:hAnsi="Angsana New" w:cs="Angsana New" w:hint="cs"/>
          <w:cs/>
          <w:lang w:val="en-US"/>
        </w:rPr>
        <w:t xml:space="preserve"> หุ้น มูลค่าหุ้นที่ตราไว้หุ้นละ</w:t>
      </w:r>
      <w:r w:rsidRPr="00CD59CB">
        <w:rPr>
          <w:rFonts w:ascii="Angsana New" w:hAnsi="Angsana New" w:cs="Angsana New"/>
          <w:lang w:val="en-US"/>
        </w:rPr>
        <w:t xml:space="preserve"> 100 </w:t>
      </w:r>
      <w:r w:rsidRPr="00CD59CB">
        <w:rPr>
          <w:rFonts w:ascii="Angsana New" w:hAnsi="Angsana New" w:cs="Angsana New" w:hint="cs"/>
          <w:cs/>
          <w:lang w:val="en-US"/>
        </w:rPr>
        <w:t>บาท</w:t>
      </w:r>
      <w:r w:rsidRPr="00CD59CB">
        <w:rPr>
          <w:rFonts w:ascii="Angsana New" w:hAnsi="Angsana New" w:cs="Angsana New"/>
          <w:lang w:val="en-US"/>
        </w:rPr>
        <w:t xml:space="preserve"> </w:t>
      </w:r>
      <w:r w:rsidRPr="00CD59CB">
        <w:rPr>
          <w:rFonts w:ascii="Angsana New" w:hAnsi="Angsana New" w:cs="Angsana New" w:hint="cs"/>
          <w:cs/>
          <w:lang w:val="en-US"/>
        </w:rPr>
        <w:t>บริษัทย่อยได้จดทะเบียนเพิ่มทุนเมื่อวันที่</w:t>
      </w:r>
      <w:r w:rsidRPr="00CD59CB">
        <w:rPr>
          <w:rFonts w:ascii="Angsana New" w:hAnsi="Angsana New" w:cs="Angsana New"/>
          <w:lang w:val="en-US"/>
        </w:rPr>
        <w:t xml:space="preserve"> 11</w:t>
      </w:r>
      <w:r w:rsidRPr="00CD59CB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Pr="00CD59CB">
        <w:rPr>
          <w:rFonts w:ascii="Angsana New" w:hAnsi="Angsana New" w:cs="Angsana New"/>
          <w:lang w:val="en-US"/>
        </w:rPr>
        <w:t xml:space="preserve"> 2563</w:t>
      </w:r>
    </w:p>
    <w:p w14:paraId="72E2AD70" w14:textId="2D80D3E1" w:rsidR="009E2BA9" w:rsidRDefault="009E2BA9" w:rsidP="009E2BA9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424D210D" w14:textId="3ED7D43A" w:rsidR="009E2BA9" w:rsidRDefault="009E2BA9" w:rsidP="009E2BA9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78F594E7" w14:textId="77777777" w:rsidR="00CD59CB" w:rsidRDefault="00CD59CB" w:rsidP="009E2BA9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0B2747A6" w14:textId="6DAEBBF5" w:rsidR="00566CED" w:rsidRDefault="00566CED" w:rsidP="00753F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>
        <w:rPr>
          <w:rFonts w:ascii="Angsana New" w:hAnsi="Angsana New"/>
          <w:b/>
          <w:b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7CF451E4" w14:textId="3551BC58" w:rsidR="00566CED" w:rsidRDefault="00566CED" w:rsidP="0092034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="00083AEA">
        <w:rPr>
          <w:rFonts w:ascii="Angsana New" w:hAnsi="Angsana New" w:hint="cs"/>
          <w:sz w:val="30"/>
          <w:szCs w:val="30"/>
          <w:cs/>
        </w:rPr>
        <w:t>การเคลื่อนไหวสำหรับงวด</w:t>
      </w:r>
      <w:r w:rsidR="00D01778">
        <w:rPr>
          <w:rFonts w:ascii="Angsana New" w:hAnsi="Angsana New" w:hint="cs"/>
          <w:sz w:val="30"/>
          <w:szCs w:val="30"/>
          <w:cs/>
        </w:rPr>
        <w:t>เ</w:t>
      </w:r>
      <w:r w:rsidR="0053746D">
        <w:rPr>
          <w:rFonts w:ascii="Angsana New" w:hAnsi="Angsana New" w:hint="cs"/>
          <w:sz w:val="30"/>
          <w:szCs w:val="30"/>
          <w:cs/>
        </w:rPr>
        <w:t>ก</w:t>
      </w:r>
      <w:r w:rsidR="00D01778">
        <w:rPr>
          <w:rFonts w:ascii="Angsana New" w:hAnsi="Angsana New" w:hint="cs"/>
          <w:sz w:val="30"/>
          <w:szCs w:val="30"/>
          <w:cs/>
        </w:rPr>
        <w:t>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3729D4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>
        <w:rPr>
          <w:rFonts w:ascii="Angsana New" w:hAnsi="Angsana New" w:hint="cs"/>
          <w:sz w:val="30"/>
          <w:szCs w:val="30"/>
          <w:cs/>
        </w:rPr>
        <w:t xml:space="preserve">ายน </w:t>
      </w:r>
      <w:r w:rsidR="003729D4"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73" w:type="pct"/>
        <w:tblLook w:val="0000" w:firstRow="0" w:lastRow="0" w:firstColumn="0" w:lastColumn="0" w:noHBand="0" w:noVBand="0"/>
      </w:tblPr>
      <w:tblGrid>
        <w:gridCol w:w="5099"/>
        <w:gridCol w:w="2218"/>
        <w:gridCol w:w="286"/>
        <w:gridCol w:w="2119"/>
        <w:gridCol w:w="6"/>
      </w:tblGrid>
      <w:tr w:rsidR="00AF2AE4" w:rsidRPr="009E58A4" w14:paraId="7897325E" w14:textId="77777777" w:rsidTr="00F96460">
        <w:trPr>
          <w:gridAfter w:val="1"/>
          <w:wAfter w:w="3" w:type="pct"/>
          <w:trHeight w:hRule="exact" w:val="403"/>
        </w:trPr>
        <w:tc>
          <w:tcPr>
            <w:tcW w:w="2621" w:type="pct"/>
          </w:tcPr>
          <w:p w14:paraId="43F68692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76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72A2" w:rsidRPr="009E58A4" w14:paraId="7A468B7D" w14:textId="77777777" w:rsidTr="00F96460">
        <w:trPr>
          <w:trHeight w:hRule="exact" w:val="403"/>
        </w:trPr>
        <w:tc>
          <w:tcPr>
            <w:tcW w:w="2621" w:type="pct"/>
          </w:tcPr>
          <w:p w14:paraId="5B74484B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5EE3DD1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2A2" w:rsidRPr="009E58A4" w14:paraId="5DAC0983" w14:textId="77777777" w:rsidTr="00F96460">
        <w:trPr>
          <w:trHeight w:hRule="exact" w:val="403"/>
        </w:trPr>
        <w:tc>
          <w:tcPr>
            <w:tcW w:w="2621" w:type="pct"/>
          </w:tcPr>
          <w:p w14:paraId="7F622BEC" w14:textId="47F83652" w:rsidR="00FF08DD" w:rsidRPr="009B592D" w:rsidRDefault="00FF08DD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บัญชีสุทธิ ณ วัน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1832DCE4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743C0420" w14:textId="47A4CBFF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774885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092" w:type="pct"/>
            <w:gridSpan w:val="2"/>
            <w:shd w:val="clear" w:color="auto" w:fill="auto"/>
            <w:vAlign w:val="bottom"/>
          </w:tcPr>
          <w:p w14:paraId="5BD4F440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2425EAC3" w14:textId="76D1707A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9479E7" w:rsidRPr="009E58A4" w14:paraId="0D99F109" w14:textId="77777777" w:rsidTr="00F96460">
        <w:trPr>
          <w:trHeight w:hRule="exact" w:val="403"/>
        </w:trPr>
        <w:tc>
          <w:tcPr>
            <w:tcW w:w="2621" w:type="pct"/>
          </w:tcPr>
          <w:p w14:paraId="2BF5DC27" w14:textId="77777777" w:rsidR="009479E7" w:rsidRPr="009E58A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40" w:type="pct"/>
            <w:shd w:val="clear" w:color="auto" w:fill="auto"/>
            <w:vAlign w:val="bottom"/>
          </w:tcPr>
          <w:p w14:paraId="120B9DC9" w14:textId="3C0F2448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2B0E4C9" w14:textId="7777777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2" w:type="pct"/>
            <w:gridSpan w:val="2"/>
            <w:shd w:val="clear" w:color="auto" w:fill="auto"/>
            <w:vAlign w:val="bottom"/>
          </w:tcPr>
          <w:p w14:paraId="3745D8C6" w14:textId="117467EC" w:rsidR="009479E7" w:rsidRPr="00FF08D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479E7" w:rsidRPr="009E58A4" w14:paraId="7B52A247" w14:textId="77777777" w:rsidTr="00F96460">
        <w:trPr>
          <w:trHeight w:hRule="exact" w:val="403"/>
        </w:trPr>
        <w:tc>
          <w:tcPr>
            <w:tcW w:w="2621" w:type="pct"/>
          </w:tcPr>
          <w:p w14:paraId="112E2743" w14:textId="77777777" w:rsidR="009479E7" w:rsidRPr="009E58A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4C0F6A9F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1,52</w:t>
            </w:r>
            <w:r w:rsidR="00F60DC0">
              <w:rPr>
                <w:rFonts w:ascii="Angsana New" w:eastAsia="Calibri" w:hAnsi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9E39E59" w14:textId="7777777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2FB0AE6B" w:rsidR="009479E7" w:rsidRPr="00FF08D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1,52</w:t>
            </w:r>
            <w:r w:rsidR="006C54A0">
              <w:rPr>
                <w:rFonts w:ascii="Angsana New" w:eastAsia="Calibri" w:hAnsi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9479E7" w:rsidRPr="009E58A4" w14:paraId="65D4FF96" w14:textId="77777777" w:rsidTr="00F96460">
        <w:trPr>
          <w:trHeight w:hRule="exact" w:val="403"/>
        </w:trPr>
        <w:tc>
          <w:tcPr>
            <w:tcW w:w="2621" w:type="pct"/>
          </w:tcPr>
          <w:p w14:paraId="2C287BD3" w14:textId="1D974030" w:rsidR="009479E7" w:rsidRPr="003729D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18DFD45A" w:rsidR="009479E7" w:rsidRPr="00083AEA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39,88</w:t>
            </w:r>
            <w:r w:rsidR="00F60DC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4F17E00" w14:textId="77777777" w:rsidR="009479E7" w:rsidRPr="00BF3C0E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730D4807" w:rsidR="009479E7" w:rsidRPr="00FF08D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39,88</w:t>
            </w:r>
            <w:r w:rsidR="006C54A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51938ACC" w14:textId="0C9C3648" w:rsidR="000271F3" w:rsidRDefault="000A4658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</w:t>
      </w:r>
      <w:r w:rsidRPr="002623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623A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53746D">
        <w:rPr>
          <w:rFonts w:ascii="Angsana New" w:hAnsi="Angsana New"/>
          <w:sz w:val="30"/>
          <w:szCs w:val="30"/>
        </w:rPr>
        <w:t xml:space="preserve">30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>
        <w:rPr>
          <w:rFonts w:ascii="Angsana New" w:hAnsi="Angsana New" w:hint="cs"/>
          <w:sz w:val="30"/>
          <w:szCs w:val="30"/>
          <w:cs/>
        </w:rPr>
        <w:t xml:space="preserve">ายน </w:t>
      </w:r>
      <w:r w:rsidR="0053746D">
        <w:rPr>
          <w:rFonts w:ascii="Angsana New" w:hAnsi="Angsana New"/>
          <w:sz w:val="30"/>
          <w:szCs w:val="30"/>
        </w:rPr>
        <w:t xml:space="preserve">2564 </w:t>
      </w:r>
      <w:r w:rsidRPr="002623AD">
        <w:rPr>
          <w:rFonts w:ascii="Angsana New" w:hAnsi="Angsana New"/>
          <w:sz w:val="30"/>
          <w:szCs w:val="30"/>
          <w:cs/>
        </w:rPr>
        <w:t>มี</w:t>
      </w:r>
      <w:r w:rsidRPr="00B4009F">
        <w:rPr>
          <w:rFonts w:ascii="Angsana New" w:hAnsi="Angsana New"/>
          <w:sz w:val="30"/>
          <w:szCs w:val="30"/>
          <w:cs/>
        </w:rPr>
        <w:t>จำนวน</w:t>
      </w:r>
      <w:r w:rsidRPr="00B4009F">
        <w:rPr>
          <w:rFonts w:ascii="Angsana New" w:hAnsi="Angsana New"/>
          <w:sz w:val="30"/>
          <w:szCs w:val="30"/>
        </w:rPr>
        <w:t xml:space="preserve"> </w:t>
      </w:r>
      <w:r w:rsidR="00823F9E" w:rsidRPr="00F96460">
        <w:rPr>
          <w:rFonts w:ascii="Angsana New" w:hAnsi="Angsana New"/>
          <w:sz w:val="30"/>
          <w:szCs w:val="30"/>
        </w:rPr>
        <w:t>9.</w:t>
      </w:r>
      <w:r w:rsidR="00C664C9" w:rsidRPr="00F96460">
        <w:rPr>
          <w:rFonts w:ascii="Angsana New" w:hAnsi="Angsana New"/>
          <w:sz w:val="30"/>
          <w:szCs w:val="30"/>
        </w:rPr>
        <w:t>36</w:t>
      </w:r>
      <w:r w:rsidRPr="00FE1B73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 (</w:t>
      </w:r>
      <w:r w:rsidRPr="002623AD">
        <w:rPr>
          <w:rFonts w:ascii="Angsana New" w:hAnsi="Angsana New"/>
          <w:sz w:val="30"/>
          <w:szCs w:val="30"/>
        </w:rPr>
        <w:t xml:space="preserve">31 </w:t>
      </w:r>
      <w:r w:rsidRPr="00262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623AD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="00703519">
        <w:rPr>
          <w:rFonts w:ascii="Angsana New" w:hAnsi="Angsana New"/>
          <w:sz w:val="30"/>
          <w:szCs w:val="30"/>
        </w:rPr>
        <w:t xml:space="preserve"> : 9.36</w:t>
      </w:r>
      <w:r w:rsidRPr="002623AD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</w:t>
      </w:r>
      <w:r w:rsidRPr="002623AD">
        <w:rPr>
          <w:rFonts w:ascii="Angsana New" w:hAnsi="Angsana New"/>
          <w:sz w:val="30"/>
          <w:szCs w:val="30"/>
        </w:rPr>
        <w:t>)</w:t>
      </w:r>
    </w:p>
    <w:p w14:paraId="308E87A8" w14:textId="7820411D" w:rsidR="002E0BB1" w:rsidRDefault="00786FD1" w:rsidP="0029606C">
      <w:pPr>
        <w:spacing w:before="120" w:after="120" w:line="240" w:lineRule="auto"/>
        <w:ind w:left="544" w:hanging="118"/>
        <w:jc w:val="thaiDistribute"/>
        <w:rPr>
          <w:rFonts w:ascii="Angsana New" w:hAnsi="Angsana New"/>
          <w:sz w:val="30"/>
          <w:szCs w:val="30"/>
        </w:rPr>
      </w:pPr>
      <w:r w:rsidRPr="00786FD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</w:t>
      </w:r>
      <w:r>
        <w:rPr>
          <w:rFonts w:ascii="Angsana New" w:hAnsi="Angsana New" w:hint="cs"/>
          <w:sz w:val="30"/>
          <w:szCs w:val="30"/>
          <w:cs/>
        </w:rPr>
        <w:t>ธีราคาทุนหักค่าเสื่อม</w:t>
      </w:r>
      <w:r w:rsidRPr="00786FD1">
        <w:rPr>
          <w:rFonts w:ascii="Angsana New" w:hAnsi="Angsana New" w:hint="cs"/>
          <w:sz w:val="30"/>
          <w:szCs w:val="30"/>
          <w:cs/>
        </w:rPr>
        <w:t>ราคาสะสม</w:t>
      </w:r>
    </w:p>
    <w:p w14:paraId="6534FCFC" w14:textId="2C8EF539" w:rsidR="00C972FE" w:rsidRDefault="00C972FE" w:rsidP="0092034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สินทรัพย์ที่ไม่ได้ใช้ดำเนินงาน </w:t>
      </w:r>
      <w:r w:rsidR="0049710B">
        <w:rPr>
          <w:rFonts w:ascii="Angsana New" w:hAnsi="Angsana New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63B0A28" w14:textId="396A26A1" w:rsidR="0049710B" w:rsidRPr="0049710B" w:rsidRDefault="003F490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3644B">
        <w:rPr>
          <w:rFonts w:ascii="Angsana New" w:hAnsi="Angsana New" w:hint="cs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D01778">
        <w:rPr>
          <w:rFonts w:ascii="Angsana New" w:hAnsi="Angsana New" w:hint="cs"/>
          <w:sz w:val="30"/>
          <w:szCs w:val="30"/>
          <w:cs/>
        </w:rPr>
        <w:t>เ</w:t>
      </w:r>
      <w:r w:rsidR="0053746D">
        <w:rPr>
          <w:rFonts w:ascii="Angsana New" w:hAnsi="Angsana New" w:hint="cs"/>
          <w:sz w:val="30"/>
          <w:szCs w:val="30"/>
          <w:cs/>
        </w:rPr>
        <w:t>ก</w:t>
      </w:r>
      <w:r w:rsidR="00D01778">
        <w:rPr>
          <w:rFonts w:ascii="Angsana New" w:hAnsi="Angsana New" w:hint="cs"/>
          <w:sz w:val="30"/>
          <w:szCs w:val="30"/>
          <w:cs/>
        </w:rPr>
        <w:t>้า</w:t>
      </w:r>
      <w:r w:rsidRPr="000D2138">
        <w:rPr>
          <w:rFonts w:ascii="Angsana New" w:hAnsi="Angsana New" w:hint="cs"/>
          <w:sz w:val="30"/>
          <w:szCs w:val="30"/>
          <w:cs/>
        </w:rPr>
        <w:t>เดือน</w:t>
      </w:r>
      <w:r w:rsidR="0049710B" w:rsidRPr="0043644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87ED5">
        <w:rPr>
          <w:rFonts w:ascii="Angsana New" w:hAnsi="Angsana New"/>
          <w:sz w:val="30"/>
          <w:szCs w:val="30"/>
          <w:cs/>
        </w:rPr>
        <w:t xml:space="preserve"> </w:t>
      </w:r>
      <w:r w:rsidR="0053746D">
        <w:rPr>
          <w:rFonts w:ascii="Angsana New" w:hAnsi="Angsana New"/>
          <w:sz w:val="30"/>
          <w:szCs w:val="30"/>
        </w:rPr>
        <w:t xml:space="preserve">30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>
        <w:rPr>
          <w:rFonts w:ascii="Angsana New" w:hAnsi="Angsana New" w:hint="cs"/>
          <w:sz w:val="30"/>
          <w:szCs w:val="30"/>
          <w:cs/>
        </w:rPr>
        <w:t xml:space="preserve">ายน </w:t>
      </w:r>
      <w:r w:rsidR="0049710B" w:rsidRPr="0073560C">
        <w:rPr>
          <w:rFonts w:ascii="Angsana New" w:hAnsi="Angsana New"/>
          <w:sz w:val="30"/>
          <w:szCs w:val="30"/>
        </w:rPr>
        <w:t>256</w:t>
      </w:r>
      <w:r w:rsidR="0049710B">
        <w:rPr>
          <w:rFonts w:ascii="Angsana New" w:hAnsi="Angsana New"/>
          <w:sz w:val="30"/>
          <w:szCs w:val="30"/>
        </w:rPr>
        <w:t>4</w:t>
      </w:r>
      <w:r w:rsidR="0049710B" w:rsidRPr="0043644B">
        <w:rPr>
          <w:rFonts w:ascii="Angsana New" w:hAnsi="Angsana New"/>
          <w:sz w:val="30"/>
          <w:szCs w:val="30"/>
          <w:cs/>
        </w:rPr>
        <w:t xml:space="preserve"> </w:t>
      </w:r>
      <w:r w:rsidR="0049710B" w:rsidRPr="0043644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5102"/>
        <w:gridCol w:w="2156"/>
        <w:gridCol w:w="290"/>
        <w:gridCol w:w="2129"/>
      </w:tblGrid>
      <w:tr w:rsidR="00C972FE" w:rsidRPr="009E58A4" w14:paraId="464144B8" w14:textId="77777777" w:rsidTr="0042657E">
        <w:trPr>
          <w:trHeight w:hRule="exact" w:val="403"/>
        </w:trPr>
        <w:tc>
          <w:tcPr>
            <w:tcW w:w="2636" w:type="pct"/>
          </w:tcPr>
          <w:p w14:paraId="4BF8C8DA" w14:textId="77777777" w:rsidR="00C972FE" w:rsidRPr="009E58A4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4" w:type="pct"/>
            <w:gridSpan w:val="3"/>
            <w:tcBorders>
              <w:bottom w:val="single" w:sz="4" w:space="0" w:color="auto"/>
            </w:tcBorders>
          </w:tcPr>
          <w:p w14:paraId="223E2C96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F2AE4" w:rsidRPr="009E58A4" w14:paraId="37AD3D33" w14:textId="77777777" w:rsidTr="0042657E">
        <w:trPr>
          <w:trHeight w:hRule="exact" w:val="403"/>
        </w:trPr>
        <w:tc>
          <w:tcPr>
            <w:tcW w:w="2636" w:type="pct"/>
          </w:tcPr>
          <w:p w14:paraId="50F61298" w14:textId="77777777" w:rsidR="00C972FE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4390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single" w:sz="4" w:space="0" w:color="auto"/>
            </w:tcBorders>
            <w:vAlign w:val="bottom"/>
          </w:tcPr>
          <w:p w14:paraId="6F10A5D4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B0E5" w14:textId="77777777" w:rsidR="00C972FE" w:rsidRDefault="00C972FE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1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AE4" w:rsidRPr="009E58A4" w14:paraId="3E44B41F" w14:textId="77777777" w:rsidTr="0042657E">
        <w:trPr>
          <w:trHeight w:hRule="exact" w:val="403"/>
        </w:trPr>
        <w:tc>
          <w:tcPr>
            <w:tcW w:w="2636" w:type="pct"/>
          </w:tcPr>
          <w:p w14:paraId="1E2BBD88" w14:textId="570995F8" w:rsidR="00755468" w:rsidRPr="009B592D" w:rsidRDefault="0075546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บัญชีสุทธิ ณ วัน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114" w:type="pct"/>
            <w:shd w:val="clear" w:color="auto" w:fill="auto"/>
            <w:vAlign w:val="bottom"/>
          </w:tcPr>
          <w:p w14:paraId="0F12C082" w14:textId="1C37295B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D6FF43F" w14:textId="77777777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shd w:val="clear" w:color="auto" w:fill="auto"/>
            <w:vAlign w:val="bottom"/>
          </w:tcPr>
          <w:p w14:paraId="5298781C" w14:textId="21323BCA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</w:tr>
      <w:tr w:rsidR="009479E7" w:rsidRPr="009E58A4" w14:paraId="76491089" w14:textId="77777777" w:rsidTr="0042657E">
        <w:trPr>
          <w:trHeight w:hRule="exact" w:val="403"/>
        </w:trPr>
        <w:tc>
          <w:tcPr>
            <w:tcW w:w="2636" w:type="pct"/>
          </w:tcPr>
          <w:p w14:paraId="6CBEDCF4" w14:textId="77777777" w:rsidR="009479E7" w:rsidRPr="009E58A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14" w:type="pct"/>
            <w:shd w:val="clear" w:color="auto" w:fill="auto"/>
            <w:vAlign w:val="bottom"/>
          </w:tcPr>
          <w:p w14:paraId="712F78B8" w14:textId="05C2BDD4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5372341" w14:textId="7777777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shd w:val="clear" w:color="auto" w:fill="auto"/>
            <w:vAlign w:val="bottom"/>
          </w:tcPr>
          <w:p w14:paraId="6F504A8E" w14:textId="276B69C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479E7" w:rsidRPr="009E58A4" w14:paraId="11FFBEC1" w14:textId="77777777" w:rsidTr="0042657E">
        <w:trPr>
          <w:trHeight w:hRule="exact" w:val="403"/>
        </w:trPr>
        <w:tc>
          <w:tcPr>
            <w:tcW w:w="2636" w:type="pct"/>
          </w:tcPr>
          <w:p w14:paraId="6D46F661" w14:textId="77777777" w:rsidR="009479E7" w:rsidRPr="009E58A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14" w:type="pct"/>
            <w:shd w:val="clear" w:color="auto" w:fill="auto"/>
            <w:vAlign w:val="bottom"/>
          </w:tcPr>
          <w:p w14:paraId="5666C86B" w14:textId="1AF93221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96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23A157" w14:textId="7777777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shd w:val="clear" w:color="auto" w:fill="auto"/>
            <w:vAlign w:val="bottom"/>
          </w:tcPr>
          <w:p w14:paraId="31F152BC" w14:textId="5EC5B1CF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96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9479E7" w:rsidRPr="009E58A4" w14:paraId="2226B71D" w14:textId="77777777" w:rsidTr="0042657E">
        <w:trPr>
          <w:trHeight w:hRule="exact" w:val="403"/>
        </w:trPr>
        <w:tc>
          <w:tcPr>
            <w:tcW w:w="2636" w:type="pct"/>
          </w:tcPr>
          <w:p w14:paraId="1B45BE65" w14:textId="77777777" w:rsidR="009479E7" w:rsidRPr="009E58A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14" w:type="pct"/>
            <w:shd w:val="clear" w:color="auto" w:fill="auto"/>
            <w:vAlign w:val="bottom"/>
          </w:tcPr>
          <w:p w14:paraId="5DA5D8B8" w14:textId="6504D3BC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1,313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E77F53E" w14:textId="77777777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shd w:val="clear" w:color="auto" w:fill="auto"/>
            <w:vAlign w:val="bottom"/>
          </w:tcPr>
          <w:p w14:paraId="1B0822AB" w14:textId="61434D14" w:rsidR="009479E7" w:rsidRPr="002623AD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1,313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9479E7" w:rsidRPr="009E58A4" w14:paraId="782B11AF" w14:textId="77777777" w:rsidTr="0042657E">
        <w:trPr>
          <w:trHeight w:hRule="exact" w:val="403"/>
        </w:trPr>
        <w:tc>
          <w:tcPr>
            <w:tcW w:w="2636" w:type="pct"/>
          </w:tcPr>
          <w:p w14:paraId="71CB3EA7" w14:textId="22EEBDAC" w:rsidR="009479E7" w:rsidRPr="00D56FE5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กลับรายการค่าเผื่อการ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ด้อยค่า</w:t>
            </w:r>
          </w:p>
          <w:p w14:paraId="2B82AB6E" w14:textId="2C0C5FFD" w:rsidR="009479E7" w:rsidRPr="00D56FE5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770C" w14:textId="053BB289" w:rsidR="009479E7" w:rsidRPr="00D56FE5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69EEA45" w14:textId="77777777" w:rsidR="009479E7" w:rsidRPr="00D56FE5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038E" w14:textId="6DF0F445" w:rsidR="009479E7" w:rsidRPr="00D56FE5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  <w:tr w:rsidR="009479E7" w:rsidRPr="009E58A4" w14:paraId="246318A4" w14:textId="77777777" w:rsidTr="0042657E">
        <w:trPr>
          <w:trHeight w:hRule="exact" w:val="403"/>
        </w:trPr>
        <w:tc>
          <w:tcPr>
            <w:tcW w:w="2636" w:type="pct"/>
          </w:tcPr>
          <w:p w14:paraId="424BA7D4" w14:textId="6ADD2CB9" w:rsidR="009479E7" w:rsidRPr="003729D4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2571D" w14:textId="5E3CE013" w:rsidR="009479E7" w:rsidRPr="00083AEA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2,421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C84F158" w14:textId="77777777" w:rsidR="009479E7" w:rsidRPr="00BF3C0E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B6F8C" w14:textId="4FD7EC82" w:rsidR="009479E7" w:rsidRPr="00BF3C0E" w:rsidRDefault="009479E7" w:rsidP="0094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2,421</w:t>
            </w:r>
          </w:p>
        </w:tc>
      </w:tr>
    </w:tbl>
    <w:p w14:paraId="14E69F1A" w14:textId="06393211" w:rsidR="002443AA" w:rsidRDefault="002443AA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5957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579B">
        <w:rPr>
          <w:rFonts w:ascii="Angsana New" w:hAnsi="Angsana New"/>
          <w:sz w:val="30"/>
          <w:szCs w:val="30"/>
        </w:rPr>
        <w:t>3</w:t>
      </w:r>
      <w:r w:rsidRPr="0073560C">
        <w:rPr>
          <w:rFonts w:ascii="Angsana New" w:hAnsi="Angsana New" w:hint="cs"/>
          <w:sz w:val="30"/>
          <w:szCs w:val="30"/>
        </w:rPr>
        <w:t>1</w:t>
      </w:r>
      <w:r w:rsidRPr="0059579B">
        <w:rPr>
          <w:rFonts w:ascii="Angsana New" w:hAnsi="Angsana New" w:hint="cs"/>
          <w:sz w:val="30"/>
          <w:szCs w:val="30"/>
          <w:cs/>
        </w:rPr>
        <w:t xml:space="preserve"> </w:t>
      </w:r>
      <w:r w:rsidR="00A85D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85D2A">
        <w:rPr>
          <w:rFonts w:ascii="Angsana New" w:hAnsi="Angsana New"/>
          <w:sz w:val="30"/>
          <w:szCs w:val="30"/>
        </w:rPr>
        <w:t xml:space="preserve">2563 </w:t>
      </w:r>
      <w:r w:rsidRPr="0059579B">
        <w:rPr>
          <w:rFonts w:ascii="Angsana New" w:hAnsi="Angsana New" w:hint="cs"/>
          <w:sz w:val="30"/>
          <w:szCs w:val="30"/>
          <w:cs/>
        </w:rPr>
        <w:t xml:space="preserve">บริษัทมีการประเมินการด้อยค่าของทรัพย์สิน และบันทึกค่าเผื่อการด้อยค่าเครื่องจักร เป็นจำนวน </w:t>
      </w:r>
      <w:r w:rsidRPr="0042657E">
        <w:rPr>
          <w:rFonts w:ascii="Angsana New" w:hAnsi="Angsana New"/>
          <w:sz w:val="30"/>
          <w:szCs w:val="30"/>
        </w:rPr>
        <w:t>0.67</w:t>
      </w:r>
      <w:r w:rsidRPr="0059579B">
        <w:rPr>
          <w:rFonts w:ascii="Angsana New" w:hAnsi="Angsana New"/>
          <w:sz w:val="30"/>
          <w:szCs w:val="30"/>
        </w:rPr>
        <w:t xml:space="preserve"> </w:t>
      </w:r>
      <w:r w:rsidRPr="0059579B">
        <w:rPr>
          <w:rFonts w:ascii="Angsana New" w:hAnsi="Angsana New" w:hint="cs"/>
          <w:sz w:val="30"/>
          <w:szCs w:val="30"/>
          <w:cs/>
        </w:rPr>
        <w:t>ล้านบาท</w:t>
      </w:r>
    </w:p>
    <w:p w14:paraId="5B426528" w14:textId="1D2F851A" w:rsidR="00CD59CB" w:rsidRDefault="00CD59C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311FA8E" w14:textId="23C5F7B3" w:rsidR="00CD59CB" w:rsidRDefault="00CD59C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7CBC46E5" w14:textId="5DF8BA39" w:rsidR="00CD59CB" w:rsidRDefault="00CD59C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A0D0070" w14:textId="77777777" w:rsidR="00CD59CB" w:rsidRPr="0059579B" w:rsidRDefault="00CD59C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B14477C" w14:textId="77777777" w:rsidR="006E7D43" w:rsidRPr="002623AD" w:rsidRDefault="000D2138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2623A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831FB" w:rsidRPr="002623AD">
        <w:rPr>
          <w:rFonts w:ascii="Angsana New" w:hAnsi="Angsana New"/>
          <w:b/>
          <w:bCs/>
          <w:sz w:val="30"/>
          <w:szCs w:val="30"/>
        </w:rPr>
        <w:t>-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4071DDD" w14:textId="20592D57" w:rsidR="000D2138" w:rsidRDefault="009B592D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7C26B2">
        <w:rPr>
          <w:rFonts w:ascii="Angsana New" w:hAnsi="Angsana New" w:hint="cs"/>
          <w:sz w:val="30"/>
          <w:szCs w:val="30"/>
          <w:cs/>
        </w:rPr>
        <w:t>งวด</w:t>
      </w:r>
      <w:r w:rsidR="00D01778">
        <w:rPr>
          <w:rFonts w:ascii="Angsana New" w:hAnsi="Angsana New" w:hint="cs"/>
          <w:sz w:val="30"/>
          <w:szCs w:val="30"/>
          <w:cs/>
        </w:rPr>
        <w:t>เก้า</w:t>
      </w:r>
      <w:r w:rsidR="000D2138"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7C26B2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>
        <w:rPr>
          <w:rFonts w:ascii="Angsana New" w:hAnsi="Angsana New" w:hint="cs"/>
          <w:sz w:val="30"/>
          <w:szCs w:val="30"/>
          <w:cs/>
        </w:rPr>
        <w:t>ายน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</w:t>
      </w:r>
      <w:r w:rsidR="007F1887">
        <w:rPr>
          <w:rFonts w:ascii="Angsana New" w:hAnsi="Angsana New" w:hint="cs"/>
          <w:sz w:val="30"/>
          <w:szCs w:val="30"/>
        </w:rPr>
        <w:t>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25" w:type="pct"/>
        <w:tblLook w:val="0000" w:firstRow="0" w:lastRow="0" w:firstColumn="0" w:lastColumn="0" w:noHBand="0" w:noVBand="0"/>
      </w:tblPr>
      <w:tblGrid>
        <w:gridCol w:w="5101"/>
        <w:gridCol w:w="2125"/>
        <w:gridCol w:w="287"/>
        <w:gridCol w:w="2121"/>
      </w:tblGrid>
      <w:tr w:rsidR="009E58A4" w:rsidRPr="009E58A4" w14:paraId="58268933" w14:textId="77777777" w:rsidTr="0042657E">
        <w:trPr>
          <w:trHeight w:hRule="exact" w:val="403"/>
        </w:trPr>
        <w:tc>
          <w:tcPr>
            <w:tcW w:w="2647" w:type="pct"/>
          </w:tcPr>
          <w:p w14:paraId="60117B81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14:paraId="54A0FBCC" w14:textId="77777777" w:rsidTr="0042657E">
        <w:trPr>
          <w:trHeight w:hRule="exact" w:val="403"/>
        </w:trPr>
        <w:tc>
          <w:tcPr>
            <w:tcW w:w="2647" w:type="pct"/>
          </w:tcPr>
          <w:p w14:paraId="596A4204" w14:textId="77777777"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62E65A5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9E58A4" w:rsidRDefault="009E58A4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14A" w:rsidRPr="009E58A4" w14:paraId="431C68D5" w14:textId="77777777" w:rsidTr="0042657E">
        <w:trPr>
          <w:trHeight w:hRule="exact" w:val="403"/>
        </w:trPr>
        <w:tc>
          <w:tcPr>
            <w:tcW w:w="2647" w:type="pct"/>
          </w:tcPr>
          <w:p w14:paraId="3EE8A6B6" w14:textId="64C07D3F" w:rsidR="00F5414A" w:rsidRPr="009B592D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7E5079A4" w14:textId="24AEB3ED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382,540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0578D80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  <w:vAlign w:val="bottom"/>
          </w:tcPr>
          <w:p w14:paraId="69DC4A54" w14:textId="01FC7D24" w:rsidR="00F5414A" w:rsidRPr="009E58A4" w:rsidRDefault="00F5414A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61,497</w:t>
            </w:r>
          </w:p>
        </w:tc>
      </w:tr>
      <w:tr w:rsidR="00F5414A" w:rsidRPr="009E58A4" w14:paraId="37BF6F2F" w14:textId="77777777" w:rsidTr="0042657E">
        <w:trPr>
          <w:trHeight w:hRule="exact" w:val="403"/>
        </w:trPr>
        <w:tc>
          <w:tcPr>
            <w:tcW w:w="2647" w:type="pct"/>
          </w:tcPr>
          <w:p w14:paraId="33EE97EF" w14:textId="51F05C38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63477C85" w14:textId="3C629102" w:rsidR="00F5414A" w:rsidRPr="009E58A4" w:rsidRDefault="005B718F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8,087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880EC35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  <w:vAlign w:val="bottom"/>
          </w:tcPr>
          <w:p w14:paraId="14F28AB1" w14:textId="05EAB831" w:rsidR="00F5414A" w:rsidRPr="009E58A4" w:rsidRDefault="00417877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22</w:t>
            </w:r>
          </w:p>
        </w:tc>
      </w:tr>
      <w:tr w:rsidR="00F5414A" w:rsidRPr="009E58A4" w14:paraId="4658E10C" w14:textId="77777777" w:rsidTr="0042657E">
        <w:trPr>
          <w:trHeight w:hRule="exact" w:val="403"/>
        </w:trPr>
        <w:tc>
          <w:tcPr>
            <w:tcW w:w="2647" w:type="pct"/>
          </w:tcPr>
          <w:p w14:paraId="607616AF" w14:textId="77777777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2D5110D1" w14:textId="33EBEDE5" w:rsidR="00F5414A" w:rsidRPr="009E58A4" w:rsidRDefault="005B718F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9FEE238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  <w:vAlign w:val="bottom"/>
          </w:tcPr>
          <w:p w14:paraId="62392BF9" w14:textId="33AE4FA8" w:rsidR="00F5414A" w:rsidRPr="009E58A4" w:rsidRDefault="00417877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F5414A" w:rsidRPr="009E58A4" w14:paraId="75AAF9B4" w14:textId="77777777" w:rsidTr="0042657E">
        <w:trPr>
          <w:trHeight w:hRule="exact" w:val="403"/>
        </w:trPr>
        <w:tc>
          <w:tcPr>
            <w:tcW w:w="2647" w:type="pct"/>
          </w:tcPr>
          <w:p w14:paraId="5ABE7149" w14:textId="1B59DF5F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5170B1C8" w:rsidR="00F5414A" w:rsidRPr="009E58A4" w:rsidRDefault="005B718F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9,</w:t>
            </w:r>
            <w:r w:rsidR="00943493">
              <w:rPr>
                <w:rFonts w:ascii="Angsana New" w:eastAsia="Calibri" w:hAnsi="Angsana New"/>
                <w:sz w:val="30"/>
                <w:szCs w:val="30"/>
              </w:rPr>
              <w:t>107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4FDA5D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507C2893" w:rsidR="00F5414A" w:rsidRPr="009E58A4" w:rsidRDefault="00417877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2,530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F5414A" w:rsidRPr="009E58A4" w14:paraId="6BC35D86" w14:textId="77777777" w:rsidTr="0042657E">
        <w:trPr>
          <w:trHeight w:hRule="exact" w:val="403"/>
        </w:trPr>
        <w:tc>
          <w:tcPr>
            <w:tcW w:w="2647" w:type="pct"/>
          </w:tcPr>
          <w:p w14:paraId="3B3A61B5" w14:textId="44C2A99A" w:rsidR="00F5414A" w:rsidRPr="007C26B2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672702D9" w:rsidR="00F5414A" w:rsidRPr="003553C4" w:rsidRDefault="00EE4B9C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381,5</w:t>
            </w:r>
            <w:r w:rsidR="0094349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754E5" w14:textId="77777777" w:rsidR="00F5414A" w:rsidRPr="00BF3C0E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34D590E1" w:rsidR="00F5414A" w:rsidRPr="00BF3C0E" w:rsidRDefault="00417877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58,987</w:t>
            </w:r>
          </w:p>
        </w:tc>
      </w:tr>
    </w:tbl>
    <w:p w14:paraId="5A9D5833" w14:textId="170510C7" w:rsidR="005C28F8" w:rsidRPr="00626BFE" w:rsidRDefault="009B592D" w:rsidP="00AB5645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26BFE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="005738AA" w:rsidRPr="00626BFE">
        <w:rPr>
          <w:rFonts w:ascii="Angsana New" w:hAnsi="Angsana New" w:hint="cs"/>
          <w:sz w:val="30"/>
          <w:szCs w:val="30"/>
          <w:cs/>
        </w:rPr>
        <w:t>า</w:t>
      </w:r>
      <w:r w:rsidRPr="00626BFE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="004D65F0" w:rsidRPr="00626BFE">
        <w:rPr>
          <w:rFonts w:ascii="Angsana New" w:hAnsi="Angsana New" w:hint="cs"/>
          <w:sz w:val="30"/>
          <w:szCs w:val="30"/>
          <w:cs/>
        </w:rPr>
        <w:t>้</w:t>
      </w:r>
      <w:r w:rsidRPr="00626BFE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53746D" w:rsidRPr="0053746D">
        <w:rPr>
          <w:rFonts w:ascii="Angsana New" w:hAnsi="Angsana New"/>
          <w:sz w:val="30"/>
          <w:szCs w:val="30"/>
        </w:rPr>
        <w:t xml:space="preserve">30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 w:rsidRPr="0053746D">
        <w:rPr>
          <w:rFonts w:ascii="Angsana New" w:hAnsi="Angsana New" w:hint="cs"/>
          <w:sz w:val="30"/>
          <w:szCs w:val="30"/>
          <w:cs/>
        </w:rPr>
        <w:t>ายน</w:t>
      </w:r>
      <w:r w:rsidR="0053746D" w:rsidRPr="0053746D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>2564</w:t>
      </w:r>
      <w:r w:rsidR="0053746D">
        <w:rPr>
          <w:rFonts w:ascii="Angsana New" w:hAnsi="Angsana New" w:hint="cs"/>
          <w:sz w:val="30"/>
          <w:szCs w:val="30"/>
          <w:cs/>
        </w:rPr>
        <w:t xml:space="preserve"> </w:t>
      </w:r>
      <w:r w:rsidRPr="00626BFE">
        <w:rPr>
          <w:rFonts w:ascii="Angsana New" w:hAnsi="Angsana New"/>
          <w:sz w:val="30"/>
          <w:szCs w:val="30"/>
          <w:cs/>
        </w:rPr>
        <w:t>มี</w:t>
      </w:r>
      <w:r w:rsidR="00A734B5" w:rsidRPr="00CC7EC1">
        <w:rPr>
          <w:rFonts w:ascii="Angsana New" w:hAnsi="Angsana New"/>
          <w:sz w:val="30"/>
          <w:szCs w:val="30"/>
          <w:cs/>
        </w:rPr>
        <w:t>จำนวน</w:t>
      </w:r>
      <w:r w:rsidR="00A734B5" w:rsidRPr="00CC7EC1">
        <w:rPr>
          <w:rFonts w:ascii="Angsana New" w:hAnsi="Angsana New"/>
          <w:sz w:val="30"/>
          <w:szCs w:val="30"/>
        </w:rPr>
        <w:t xml:space="preserve"> </w:t>
      </w:r>
      <w:r w:rsidR="00823F9E" w:rsidRPr="00CC7EC1">
        <w:rPr>
          <w:rFonts w:ascii="Angsana New" w:hAnsi="Angsana New"/>
          <w:sz w:val="30"/>
          <w:szCs w:val="30"/>
        </w:rPr>
        <w:t>3</w:t>
      </w:r>
      <w:r w:rsidR="0042657E" w:rsidRPr="00CC7EC1">
        <w:rPr>
          <w:rFonts w:ascii="Angsana New" w:hAnsi="Angsana New"/>
          <w:sz w:val="30"/>
          <w:szCs w:val="30"/>
        </w:rPr>
        <w:t>5</w:t>
      </w:r>
      <w:r w:rsidR="00FA38CE" w:rsidRPr="00CC7EC1">
        <w:rPr>
          <w:rFonts w:ascii="Angsana New" w:hAnsi="Angsana New"/>
          <w:sz w:val="30"/>
          <w:szCs w:val="30"/>
        </w:rPr>
        <w:t>.</w:t>
      </w:r>
      <w:r w:rsidR="0042657E" w:rsidRPr="00CC7EC1">
        <w:rPr>
          <w:rFonts w:ascii="Angsana New" w:hAnsi="Angsana New"/>
          <w:sz w:val="30"/>
          <w:szCs w:val="30"/>
        </w:rPr>
        <w:t>47</w:t>
      </w:r>
      <w:r w:rsidRPr="00DA6241">
        <w:rPr>
          <w:rFonts w:ascii="Angsana New" w:hAnsi="Angsana New"/>
          <w:sz w:val="30"/>
          <w:szCs w:val="30"/>
        </w:rPr>
        <w:t xml:space="preserve"> </w:t>
      </w:r>
      <w:r w:rsidRPr="00DA6241">
        <w:rPr>
          <w:rFonts w:ascii="Angsana New" w:hAnsi="Angsana New"/>
          <w:sz w:val="30"/>
          <w:szCs w:val="30"/>
          <w:cs/>
        </w:rPr>
        <w:t>ล้านบาท</w:t>
      </w:r>
      <w:r w:rsidRPr="00626BFE">
        <w:rPr>
          <w:rFonts w:ascii="Angsana New" w:hAnsi="Angsana New"/>
          <w:sz w:val="30"/>
          <w:szCs w:val="30"/>
          <w:cs/>
        </w:rPr>
        <w:t xml:space="preserve"> (</w:t>
      </w:r>
      <w:r w:rsidR="007C26B2" w:rsidRPr="00626BFE">
        <w:rPr>
          <w:rFonts w:ascii="Angsana New" w:hAnsi="Angsana New"/>
          <w:sz w:val="30"/>
          <w:szCs w:val="30"/>
        </w:rPr>
        <w:t xml:space="preserve">31 </w:t>
      </w:r>
      <w:r w:rsidR="007C26B2" w:rsidRPr="00626BFE">
        <w:rPr>
          <w:rFonts w:ascii="Angsana New" w:hAnsi="Angsana New" w:hint="cs"/>
          <w:sz w:val="30"/>
          <w:szCs w:val="30"/>
          <w:cs/>
        </w:rPr>
        <w:t>ธันวาคม</w:t>
      </w:r>
      <w:r w:rsidR="007C26B2" w:rsidRPr="00626BFE">
        <w:rPr>
          <w:rFonts w:ascii="Angsana New" w:hAnsi="Angsana New"/>
          <w:sz w:val="30"/>
          <w:szCs w:val="30"/>
          <w:cs/>
        </w:rPr>
        <w:t xml:space="preserve"> </w:t>
      </w:r>
      <w:r w:rsidR="007C26B2" w:rsidRPr="00626BFE">
        <w:rPr>
          <w:rFonts w:ascii="Angsana New" w:hAnsi="Angsana New"/>
          <w:sz w:val="30"/>
          <w:szCs w:val="30"/>
        </w:rPr>
        <w:t>256</w:t>
      </w:r>
      <w:r w:rsidR="00DD36FA" w:rsidRPr="00626BFE">
        <w:rPr>
          <w:rFonts w:ascii="Angsana New" w:hAnsi="Angsana New"/>
          <w:sz w:val="30"/>
          <w:szCs w:val="30"/>
        </w:rPr>
        <w:t>3 : 37.99</w:t>
      </w:r>
      <w:r w:rsidR="007C26B2" w:rsidRPr="00626BFE">
        <w:rPr>
          <w:rFonts w:ascii="Angsana New" w:hAnsi="Angsana New"/>
          <w:sz w:val="30"/>
          <w:szCs w:val="30"/>
        </w:rPr>
        <w:t xml:space="preserve"> </w:t>
      </w:r>
      <w:r w:rsidR="007C26B2" w:rsidRPr="00626BFE">
        <w:rPr>
          <w:rFonts w:ascii="Angsana New" w:hAnsi="Angsana New" w:hint="cs"/>
          <w:sz w:val="30"/>
          <w:szCs w:val="30"/>
          <w:cs/>
        </w:rPr>
        <w:t>ล้านบาท</w:t>
      </w:r>
      <w:r w:rsidRPr="00626BFE">
        <w:rPr>
          <w:rFonts w:ascii="Angsana New" w:hAnsi="Angsana New"/>
          <w:sz w:val="30"/>
          <w:szCs w:val="30"/>
          <w:cs/>
        </w:rPr>
        <w:t>)</w:t>
      </w:r>
    </w:p>
    <w:p w14:paraId="54A1EA70" w14:textId="226DE4E3" w:rsidR="00730332" w:rsidRDefault="00B77E19" w:rsidP="00AB5645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E78DA">
        <w:rPr>
          <w:rFonts w:ascii="Angsana New" w:hAnsi="Angsana New" w:hint="cs"/>
          <w:sz w:val="30"/>
          <w:szCs w:val="30"/>
          <w:cs/>
        </w:rPr>
        <w:t>ณ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วันที่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53746D" w:rsidRPr="00417877">
        <w:rPr>
          <w:rFonts w:ascii="Angsana New" w:hAnsi="Angsana New"/>
          <w:sz w:val="30"/>
          <w:szCs w:val="30"/>
        </w:rPr>
        <w:t xml:space="preserve">30 </w:t>
      </w:r>
      <w:r w:rsidR="00D01778" w:rsidRPr="00417877">
        <w:rPr>
          <w:rFonts w:ascii="Angsana New" w:hAnsi="Angsana New" w:hint="cs"/>
          <w:sz w:val="30"/>
          <w:szCs w:val="30"/>
          <w:cs/>
        </w:rPr>
        <w:t>กันย</w:t>
      </w:r>
      <w:r w:rsidR="0053746D" w:rsidRPr="00417877">
        <w:rPr>
          <w:rFonts w:ascii="Angsana New" w:hAnsi="Angsana New" w:hint="cs"/>
          <w:sz w:val="30"/>
          <w:szCs w:val="30"/>
          <w:cs/>
        </w:rPr>
        <w:t>ายน</w:t>
      </w:r>
      <w:r w:rsidR="0053746D" w:rsidRPr="00417877">
        <w:rPr>
          <w:rFonts w:ascii="Angsana New" w:hAnsi="Angsana New"/>
          <w:sz w:val="30"/>
          <w:szCs w:val="30"/>
          <w:cs/>
        </w:rPr>
        <w:t xml:space="preserve"> </w:t>
      </w:r>
      <w:r w:rsidR="0053746D" w:rsidRPr="00417877">
        <w:rPr>
          <w:rFonts w:ascii="Angsana New" w:hAnsi="Angsana New"/>
          <w:sz w:val="30"/>
          <w:szCs w:val="30"/>
        </w:rPr>
        <w:t>2564</w:t>
      </w:r>
      <w:r w:rsidR="0053746D" w:rsidRPr="00417877">
        <w:rPr>
          <w:rFonts w:ascii="Angsana New" w:hAnsi="Angsana New" w:hint="cs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ที่ดิน</w:t>
      </w:r>
      <w:r w:rsidR="008F1B4A">
        <w:rPr>
          <w:rFonts w:ascii="Angsana New" w:hAnsi="Angsana New" w:hint="cs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อาคาร</w:t>
      </w:r>
      <w:r w:rsidR="00D70DCF">
        <w:rPr>
          <w:rFonts w:ascii="Angsana New" w:hAnsi="Angsana New" w:hint="cs"/>
          <w:sz w:val="30"/>
          <w:szCs w:val="30"/>
          <w:cs/>
        </w:rPr>
        <w:t>และอุปกรณ์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ราคาทุนจำนวน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442</w:t>
      </w:r>
      <w:r w:rsidRPr="00417877">
        <w:rPr>
          <w:rFonts w:ascii="Angsana New" w:hAnsi="Angsana New"/>
          <w:sz w:val="30"/>
          <w:szCs w:val="30"/>
          <w:cs/>
        </w:rPr>
        <w:t>.</w:t>
      </w:r>
      <w:r w:rsidR="002B4514" w:rsidRPr="00417877">
        <w:rPr>
          <w:rFonts w:ascii="Angsana New" w:hAnsi="Angsana New"/>
          <w:sz w:val="30"/>
          <w:szCs w:val="30"/>
        </w:rPr>
        <w:t>19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ล้านบาท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(</w:t>
      </w:r>
      <w:r w:rsidR="002B4514" w:rsidRPr="00417877">
        <w:rPr>
          <w:rFonts w:ascii="Angsana New" w:hAnsi="Angsana New"/>
          <w:sz w:val="30"/>
          <w:szCs w:val="30"/>
        </w:rPr>
        <w:t>31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ธันวาคม</w:t>
      </w:r>
      <w:r w:rsidR="009D73D5"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2563</w:t>
      </w:r>
      <w:r w:rsidR="009D73D5" w:rsidRPr="00417877">
        <w:rPr>
          <w:rFonts w:ascii="Angsana New" w:hAnsi="Angsana New"/>
          <w:sz w:val="30"/>
          <w:szCs w:val="30"/>
        </w:rPr>
        <w:t xml:space="preserve"> :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442</w:t>
      </w:r>
      <w:r w:rsidRPr="00417877">
        <w:rPr>
          <w:rFonts w:ascii="Angsana New" w:hAnsi="Angsana New"/>
          <w:sz w:val="30"/>
          <w:szCs w:val="30"/>
          <w:cs/>
        </w:rPr>
        <w:t>.</w:t>
      </w:r>
      <w:r w:rsidR="002B4514" w:rsidRPr="00417877">
        <w:rPr>
          <w:rFonts w:ascii="Angsana New" w:hAnsi="Angsana New"/>
          <w:sz w:val="30"/>
          <w:szCs w:val="30"/>
        </w:rPr>
        <w:t>19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ล้านบาท) และจำนวน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111</w:t>
      </w:r>
      <w:r w:rsidRPr="00417877">
        <w:rPr>
          <w:rFonts w:ascii="Angsana New" w:hAnsi="Angsana New"/>
          <w:sz w:val="30"/>
          <w:szCs w:val="30"/>
          <w:cs/>
        </w:rPr>
        <w:t>.</w:t>
      </w:r>
      <w:r w:rsidR="002B4514" w:rsidRPr="00417877">
        <w:rPr>
          <w:rFonts w:ascii="Angsana New" w:hAnsi="Angsana New"/>
          <w:sz w:val="30"/>
          <w:szCs w:val="30"/>
        </w:rPr>
        <w:t>37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ล้านบาท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ในงบการเงินเฉพาะกิจการ (</w:t>
      </w:r>
      <w:r w:rsidR="002B4514" w:rsidRPr="00417877">
        <w:rPr>
          <w:rFonts w:ascii="Angsana New" w:hAnsi="Angsana New"/>
          <w:sz w:val="30"/>
          <w:szCs w:val="30"/>
        </w:rPr>
        <w:t>31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Pr="00417877">
        <w:rPr>
          <w:rFonts w:ascii="Angsana New" w:hAnsi="Angsana New" w:hint="cs"/>
          <w:sz w:val="30"/>
          <w:szCs w:val="30"/>
          <w:cs/>
        </w:rPr>
        <w:t>ธันวาคม</w:t>
      </w:r>
      <w:r w:rsidR="009D73D5"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2563</w:t>
      </w:r>
      <w:r w:rsidR="009D73D5" w:rsidRPr="00417877">
        <w:rPr>
          <w:rFonts w:ascii="Angsana New" w:hAnsi="Angsana New"/>
          <w:sz w:val="30"/>
          <w:szCs w:val="30"/>
        </w:rPr>
        <w:t xml:space="preserve"> : </w:t>
      </w:r>
      <w:r w:rsidRPr="00417877">
        <w:rPr>
          <w:rFonts w:ascii="Angsana New" w:hAnsi="Angsana New"/>
          <w:sz w:val="30"/>
          <w:szCs w:val="30"/>
        </w:rPr>
        <w:t xml:space="preserve">111.37 </w:t>
      </w:r>
      <w:r w:rsidRPr="00417877">
        <w:rPr>
          <w:rFonts w:ascii="Angsana New" w:hAnsi="Angsana New" w:hint="cs"/>
          <w:sz w:val="30"/>
          <w:szCs w:val="30"/>
          <w:cs/>
        </w:rPr>
        <w:t>ล้านบาท</w:t>
      </w:r>
      <w:r w:rsidR="003D7B51" w:rsidRPr="00417877">
        <w:rPr>
          <w:rFonts w:ascii="Angsana New" w:hAnsi="Angsana New" w:hint="cs"/>
          <w:sz w:val="30"/>
          <w:szCs w:val="30"/>
          <w:cs/>
        </w:rPr>
        <w:t>)</w:t>
      </w:r>
      <w:r w:rsidRPr="00417877">
        <w:rPr>
          <w:rFonts w:ascii="Angsana New" w:hAnsi="Angsana New" w:hint="cs"/>
          <w:sz w:val="30"/>
          <w:szCs w:val="30"/>
          <w:cs/>
        </w:rPr>
        <w:t>ได้นำไปค้ำประกัน</w:t>
      </w:r>
      <w:r w:rsidR="00D70DCF">
        <w:rPr>
          <w:rFonts w:ascii="Angsana New" w:hAnsi="Angsana New" w:hint="cs"/>
          <w:sz w:val="30"/>
          <w:szCs w:val="30"/>
          <w:cs/>
        </w:rPr>
        <w:t>วง</w:t>
      </w:r>
      <w:r w:rsidRPr="00417877">
        <w:rPr>
          <w:rFonts w:ascii="Angsana New" w:hAnsi="Angsana New" w:hint="cs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Pr="00417877">
        <w:rPr>
          <w:rFonts w:ascii="Angsana New" w:hAnsi="Angsana New"/>
          <w:sz w:val="30"/>
          <w:szCs w:val="30"/>
          <w:cs/>
        </w:rPr>
        <w:t xml:space="preserve"> (</w:t>
      </w:r>
      <w:r w:rsidRPr="00417877">
        <w:rPr>
          <w:rFonts w:ascii="Angsana New" w:hAnsi="Angsana New" w:hint="cs"/>
          <w:sz w:val="30"/>
          <w:szCs w:val="30"/>
          <w:cs/>
        </w:rPr>
        <w:t>หมายเหตุ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1</w:t>
      </w:r>
      <w:r w:rsidR="00390F5D">
        <w:rPr>
          <w:rFonts w:ascii="Angsana New" w:hAnsi="Angsana New"/>
          <w:sz w:val="30"/>
          <w:szCs w:val="30"/>
        </w:rPr>
        <w:t>2</w:t>
      </w:r>
      <w:r w:rsidRPr="00417877">
        <w:rPr>
          <w:rFonts w:ascii="Angsana New" w:hAnsi="Angsana New"/>
          <w:sz w:val="30"/>
          <w:szCs w:val="30"/>
          <w:cs/>
        </w:rPr>
        <w:t xml:space="preserve">) </w:t>
      </w:r>
      <w:r w:rsidR="00D70DCF">
        <w:rPr>
          <w:rFonts w:ascii="Angsana New" w:hAnsi="Angsana New" w:hint="cs"/>
          <w:sz w:val="30"/>
          <w:szCs w:val="30"/>
          <w:cs/>
        </w:rPr>
        <w:t>และ</w:t>
      </w:r>
      <w:r w:rsidRPr="00417877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417877">
        <w:rPr>
          <w:rFonts w:ascii="Angsana New" w:hAnsi="Angsana New"/>
          <w:sz w:val="30"/>
          <w:szCs w:val="30"/>
          <w:cs/>
        </w:rPr>
        <w:t xml:space="preserve"> (</w:t>
      </w:r>
      <w:r w:rsidRPr="00417877">
        <w:rPr>
          <w:rFonts w:ascii="Angsana New" w:hAnsi="Angsana New" w:hint="cs"/>
          <w:sz w:val="30"/>
          <w:szCs w:val="30"/>
          <w:cs/>
        </w:rPr>
        <w:t>หมายเหตุ</w:t>
      </w:r>
      <w:r w:rsidRPr="00417877">
        <w:rPr>
          <w:rFonts w:ascii="Angsana New" w:hAnsi="Angsana New"/>
          <w:sz w:val="30"/>
          <w:szCs w:val="30"/>
          <w:cs/>
        </w:rPr>
        <w:t xml:space="preserve"> </w:t>
      </w:r>
      <w:r w:rsidR="002B4514" w:rsidRPr="00417877">
        <w:rPr>
          <w:rFonts w:ascii="Angsana New" w:hAnsi="Angsana New"/>
          <w:sz w:val="30"/>
          <w:szCs w:val="30"/>
        </w:rPr>
        <w:t>1</w:t>
      </w:r>
      <w:r w:rsidR="00390F5D">
        <w:rPr>
          <w:rFonts w:ascii="Angsana New" w:hAnsi="Angsana New"/>
          <w:sz w:val="30"/>
          <w:szCs w:val="30"/>
        </w:rPr>
        <w:t>4</w:t>
      </w:r>
      <w:r w:rsidRPr="00417877">
        <w:rPr>
          <w:rFonts w:ascii="Angsana New" w:hAnsi="Angsana New"/>
          <w:sz w:val="30"/>
          <w:szCs w:val="30"/>
          <w:cs/>
        </w:rPr>
        <w:t>)</w:t>
      </w:r>
    </w:p>
    <w:p w14:paraId="10C81E1D" w14:textId="794C64B4" w:rsidR="00A02637" w:rsidRPr="002623AD" w:rsidRDefault="00A02637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623AD">
        <w:rPr>
          <w:rFonts w:ascii="Angsana New" w:hAnsi="Angsana New"/>
          <w:b/>
          <w:bCs/>
          <w:sz w:val="30"/>
          <w:szCs w:val="30"/>
        </w:rPr>
        <w:t>-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837E86B" w14:textId="7D313246" w:rsidR="00A02637" w:rsidRDefault="00A02637" w:rsidP="007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D01778">
        <w:rPr>
          <w:rFonts w:ascii="Angsana New" w:hAnsi="Angsana New" w:hint="cs"/>
          <w:sz w:val="30"/>
          <w:szCs w:val="30"/>
          <w:cs/>
        </w:rPr>
        <w:t>เก้า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 xml:space="preserve">30 </w:t>
      </w:r>
      <w:r w:rsidR="00D01778">
        <w:rPr>
          <w:rFonts w:ascii="Angsana New" w:hAnsi="Angsana New" w:hint="cs"/>
          <w:sz w:val="30"/>
          <w:szCs w:val="30"/>
          <w:cs/>
        </w:rPr>
        <w:t>กันย</w:t>
      </w:r>
      <w:r w:rsidR="0053746D" w:rsidRPr="0053746D">
        <w:rPr>
          <w:rFonts w:ascii="Angsana New" w:hAnsi="Angsana New" w:hint="cs"/>
          <w:sz w:val="30"/>
          <w:szCs w:val="30"/>
          <w:cs/>
        </w:rPr>
        <w:t>ายน</w:t>
      </w:r>
      <w:r w:rsidR="0053746D" w:rsidRPr="0053746D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>2564</w:t>
      </w:r>
      <w:r w:rsidR="0053746D">
        <w:rPr>
          <w:rFonts w:ascii="Angsana New" w:hAnsi="Angsana New" w:hint="cs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25" w:type="pct"/>
        <w:tblLook w:val="0000" w:firstRow="0" w:lastRow="0" w:firstColumn="0" w:lastColumn="0" w:noHBand="0" w:noVBand="0"/>
      </w:tblPr>
      <w:tblGrid>
        <w:gridCol w:w="5101"/>
        <w:gridCol w:w="2125"/>
        <w:gridCol w:w="287"/>
        <w:gridCol w:w="2121"/>
      </w:tblGrid>
      <w:tr w:rsidR="00A02637" w:rsidRPr="009E58A4" w14:paraId="0AA833B5" w14:textId="77777777" w:rsidTr="0042657E">
        <w:trPr>
          <w:trHeight w:hRule="exact" w:val="403"/>
        </w:trPr>
        <w:tc>
          <w:tcPr>
            <w:tcW w:w="2647" w:type="pct"/>
          </w:tcPr>
          <w:p w14:paraId="43DC3F51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02637" w:rsidRPr="009E58A4" w14:paraId="7F077A0E" w14:textId="77777777" w:rsidTr="0042657E">
        <w:trPr>
          <w:trHeight w:hRule="exact" w:val="403"/>
        </w:trPr>
        <w:tc>
          <w:tcPr>
            <w:tcW w:w="2647" w:type="pct"/>
          </w:tcPr>
          <w:p w14:paraId="71D468EA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631B06C4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9E58A4" w:rsidRDefault="00A02637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EB8" w:rsidRPr="009E58A4" w14:paraId="7AD40905" w14:textId="77777777" w:rsidTr="0042657E">
        <w:trPr>
          <w:trHeight w:hRule="exact" w:val="403"/>
        </w:trPr>
        <w:tc>
          <w:tcPr>
            <w:tcW w:w="2647" w:type="pct"/>
          </w:tcPr>
          <w:p w14:paraId="5CE2752D" w14:textId="03A517B3" w:rsidR="001E5EB8" w:rsidRPr="009B592D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76B6368E" w14:textId="17D29CCC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E5EB8">
              <w:rPr>
                <w:rFonts w:ascii="Angsana New" w:eastAsia="Calibri" w:hAnsi="Angsana New"/>
                <w:sz w:val="30"/>
                <w:szCs w:val="30"/>
              </w:rPr>
              <w:t>68,155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757E56A" w14:textId="77777777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  <w:vAlign w:val="bottom"/>
          </w:tcPr>
          <w:p w14:paraId="1208E8B4" w14:textId="7F2E304B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1E5EB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67D51" w:rsidRPr="009E58A4" w14:paraId="1F0D4C91" w14:textId="77777777" w:rsidTr="0042657E">
        <w:trPr>
          <w:trHeight w:hRule="exact" w:val="403"/>
        </w:trPr>
        <w:tc>
          <w:tcPr>
            <w:tcW w:w="2647" w:type="pct"/>
          </w:tcPr>
          <w:p w14:paraId="336AF788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03" w:type="pct"/>
            <w:shd w:val="clear" w:color="auto" w:fill="auto"/>
          </w:tcPr>
          <w:p w14:paraId="29A6F9D8" w14:textId="1392CD85" w:rsidR="00F67D51" w:rsidRPr="009E58A4" w:rsidRDefault="00EE4B9C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CB9A5B" w14:textId="77777777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</w:tcPr>
          <w:p w14:paraId="6EED4217" w14:textId="0E6D9808" w:rsidR="00F67D51" w:rsidRPr="009E58A4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F67D51" w:rsidRPr="009E58A4" w14:paraId="1D87D906" w14:textId="77777777" w:rsidTr="0042657E">
        <w:trPr>
          <w:trHeight w:hRule="exact" w:val="403"/>
        </w:trPr>
        <w:tc>
          <w:tcPr>
            <w:tcW w:w="2647" w:type="pct"/>
          </w:tcPr>
          <w:p w14:paraId="194BBA27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03" w:type="pct"/>
            <w:shd w:val="clear" w:color="auto" w:fill="auto"/>
          </w:tcPr>
          <w:p w14:paraId="0931182D" w14:textId="01E32702" w:rsidR="00F67D51" w:rsidRPr="009E58A4" w:rsidRDefault="00EE4B9C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B793E0E" w14:textId="77777777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</w:tcPr>
          <w:p w14:paraId="354E7268" w14:textId="1D6E2B59" w:rsidR="00F67D51" w:rsidRPr="009E58A4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F67D51" w:rsidRPr="009E58A4" w14:paraId="6C1783D7" w14:textId="77777777" w:rsidTr="0042657E">
        <w:trPr>
          <w:trHeight w:hRule="exact" w:val="403"/>
        </w:trPr>
        <w:tc>
          <w:tcPr>
            <w:tcW w:w="2647" w:type="pct"/>
          </w:tcPr>
          <w:p w14:paraId="7F9D7B77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4AFCDE72" w:rsidR="00F67D51" w:rsidRPr="009E58A4" w:rsidRDefault="00EE4B9C" w:rsidP="00B4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5,321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3833229" w14:textId="77777777" w:rsidR="00F67D51" w:rsidRPr="009E58A4" w:rsidRDefault="00F67D51" w:rsidP="00B4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</w:tcPr>
          <w:p w14:paraId="1B28176D" w14:textId="2681B0E7" w:rsidR="00F67D51" w:rsidRPr="009E58A4" w:rsidRDefault="00BA0AC6" w:rsidP="00B4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F67D51" w:rsidRPr="009E58A4" w14:paraId="5DCA5EED" w14:textId="77777777" w:rsidTr="0042657E">
        <w:trPr>
          <w:trHeight w:hRule="exact" w:val="403"/>
        </w:trPr>
        <w:tc>
          <w:tcPr>
            <w:tcW w:w="2647" w:type="pct"/>
          </w:tcPr>
          <w:p w14:paraId="5D29C7BD" w14:textId="629C1D42" w:rsidR="00F67D51" w:rsidRPr="001E5EB8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7ACC26C8" w:rsidR="00F67D51" w:rsidRPr="00BF3C0E" w:rsidRDefault="00EE4B9C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62,834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EDEDDF3" w14:textId="77777777" w:rsidR="00F67D51" w:rsidRPr="00BF3C0E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55BAB" w14:textId="586C50E7" w:rsidR="00F67D51" w:rsidRPr="00F67D51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69ABE1" w14:textId="285DE999" w:rsidR="00EC0BF1" w:rsidRDefault="006C54A0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สินทรัพย์สิทธิการใช้ทั้งจำนวน ได้แก่ ที่ดินเช่าตามสัญญาเช่าที่ดิน 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 w:bidi="th-TH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>
        <w:rPr>
          <w:rFonts w:ascii="Angsana New" w:hAnsi="Angsana New"/>
          <w:sz w:val="30"/>
          <w:szCs w:val="30"/>
          <w:lang w:val="en-US" w:bidi="th-TH"/>
        </w:rPr>
        <w:t xml:space="preserve">18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แปลง เพื่อประโยชน์ในการประกอบกิจการผลิตและจำหน่ายน้ำประปา</w:t>
      </w:r>
    </w:p>
    <w:p w14:paraId="35D74E4D" w14:textId="1FE3B0E6" w:rsidR="00CD59CB" w:rsidRDefault="00CD59CB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4D4A5D7" w14:textId="14458037" w:rsidR="006E7D43" w:rsidRPr="00C21C74" w:rsidRDefault="009E58A4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</w:t>
      </w:r>
      <w:r w:rsidR="00060F62">
        <w:rPr>
          <w:rFonts w:ascii="Angsana New" w:hAnsi="Angsana New" w:hint="cs"/>
          <w:b/>
          <w:bCs/>
          <w:sz w:val="30"/>
          <w:szCs w:val="30"/>
          <w:cs/>
        </w:rPr>
        <w:t>จาก</w:t>
      </w:r>
      <w:r w:rsidRPr="009B592D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tbl>
      <w:tblPr>
        <w:tblW w:w="9890" w:type="dxa"/>
        <w:tblLook w:val="04A0" w:firstRow="1" w:lastRow="0" w:firstColumn="1" w:lastColumn="0" w:noHBand="0" w:noVBand="1"/>
      </w:tblPr>
      <w:tblGrid>
        <w:gridCol w:w="4503"/>
        <w:gridCol w:w="1134"/>
        <w:gridCol w:w="284"/>
        <w:gridCol w:w="1134"/>
        <w:gridCol w:w="284"/>
        <w:gridCol w:w="1133"/>
        <w:gridCol w:w="283"/>
        <w:gridCol w:w="1135"/>
      </w:tblGrid>
      <w:tr w:rsidR="009E58A4" w:rsidRPr="00733D53" w14:paraId="49463321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14:paraId="734A319C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13B" w:rsidRPr="00733D53" w14:paraId="47203988" w14:textId="77777777" w:rsidTr="0042657E">
        <w:trPr>
          <w:trHeight w:val="2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3125A21E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4D80DC3C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2C5BAFB9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511B4FF0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1E5EB8" w:rsidRPr="00733D53" w14:paraId="33A13823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1E5EB8" w:rsidRPr="00BF665A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104C1B8B" w14:textId="77777777" w:rsidR="001E5EB8" w:rsidRPr="00BF665A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53E1C8C3" w:rsidR="001E5EB8" w:rsidRPr="00733D53" w:rsidRDefault="00EE4B9C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24,641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018E477E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18,681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5FA0832E" w:rsidR="001E5EB8" w:rsidRPr="00EC6CD9" w:rsidRDefault="00BA0AC6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19,64</w:t>
            </w:r>
            <w:r w:rsidR="00C45DD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69B67C2D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13,812</w:t>
            </w:r>
          </w:p>
        </w:tc>
      </w:tr>
      <w:tr w:rsidR="00F67D51" w:rsidRPr="00733D53" w14:paraId="3A9429C3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F67D51" w:rsidRPr="00BF665A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7AFF7965" w:rsidR="00F67D51" w:rsidRPr="00733D53" w:rsidRDefault="00EE4B9C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61193112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7810D615" w:rsidR="00F67D51" w:rsidRPr="00EC6CD9" w:rsidRDefault="00BA0AC6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1B4D0C4E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</w:tr>
      <w:tr w:rsidR="00F67D51" w:rsidRPr="00733D53" w14:paraId="72E6BB2D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firstLine="2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2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246B040A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1B85525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F67D51" w:rsidRPr="00EC6CD9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985AF8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67D51" w:rsidRPr="00733D53" w14:paraId="1F368178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561C5629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2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3886BE0A" w:rsidR="00F67D51" w:rsidRPr="00EE4B9C" w:rsidRDefault="00EE4B9C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E4B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69,641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CE3CD" w14:textId="23CE2C4B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63,681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351CD2EB" w:rsidR="00F67D51" w:rsidRPr="00EC6CD9" w:rsidRDefault="00BA0AC6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64,64</w:t>
            </w:r>
            <w:r w:rsidR="00C45DD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645C52" w14:textId="598FA3A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58,812</w:t>
            </w:r>
          </w:p>
        </w:tc>
      </w:tr>
    </w:tbl>
    <w:p w14:paraId="27B81E6B" w14:textId="12480838" w:rsidR="000402A9" w:rsidRDefault="000402A9" w:rsidP="006A2D22">
      <w:pPr>
        <w:spacing w:before="240" w:after="120" w:line="240" w:lineRule="auto"/>
        <w:ind w:left="544" w:hanging="119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</w:t>
      </w:r>
      <w:r w:rsidR="001E5EB8">
        <w:rPr>
          <w:rFonts w:ascii="Angsana New" w:hAnsi="Angsana New" w:hint="cs"/>
          <w:sz w:val="30"/>
          <w:szCs w:val="30"/>
          <w:cs/>
        </w:rPr>
        <w:t>ั้นจากสถาบันการเงินสำหรับงวด</w:t>
      </w:r>
      <w:r w:rsidR="0004613B">
        <w:rPr>
          <w:rFonts w:ascii="Angsana New" w:hAnsi="Angsana New" w:hint="cs"/>
          <w:sz w:val="30"/>
          <w:szCs w:val="30"/>
          <w:cs/>
        </w:rPr>
        <w:t>เ</w:t>
      </w:r>
      <w:r w:rsidR="00225AB2">
        <w:rPr>
          <w:rFonts w:ascii="Angsana New" w:hAnsi="Angsana New" w:hint="cs"/>
          <w:sz w:val="30"/>
          <w:szCs w:val="30"/>
          <w:cs/>
        </w:rPr>
        <w:t>ก</w:t>
      </w:r>
      <w:r w:rsidR="0004613B">
        <w:rPr>
          <w:rFonts w:ascii="Angsana New" w:hAnsi="Angsana New" w:hint="cs"/>
          <w:sz w:val="30"/>
          <w:szCs w:val="30"/>
          <w:cs/>
        </w:rPr>
        <w:t>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04613B">
        <w:rPr>
          <w:rFonts w:ascii="Angsana New" w:hAnsi="Angsana New" w:hint="cs"/>
          <w:sz w:val="30"/>
          <w:szCs w:val="30"/>
          <w:cs/>
        </w:rPr>
        <w:t>กันย</w:t>
      </w:r>
      <w:r w:rsidR="0053746D">
        <w:rPr>
          <w:rFonts w:ascii="Angsana New" w:hAnsi="Angsana New" w:hint="cs"/>
          <w:sz w:val="30"/>
          <w:szCs w:val="30"/>
          <w:cs/>
        </w:rPr>
        <w:t>ายน</w:t>
      </w:r>
      <w:r w:rsidR="001E5EB8">
        <w:rPr>
          <w:rFonts w:ascii="Angsana New" w:hAnsi="Angsana New" w:hint="cs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>256</w:t>
      </w:r>
      <w:r w:rsidR="006776F3">
        <w:rPr>
          <w:rFonts w:ascii="Angsana New" w:hAnsi="Angsana New"/>
          <w:sz w:val="30"/>
          <w:szCs w:val="30"/>
        </w:rPr>
        <w:t>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25" w:type="pct"/>
        <w:tblLook w:val="0000" w:firstRow="0" w:lastRow="0" w:firstColumn="0" w:lastColumn="0" w:noHBand="0" w:noVBand="0"/>
      </w:tblPr>
      <w:tblGrid>
        <w:gridCol w:w="5101"/>
        <w:gridCol w:w="2125"/>
        <w:gridCol w:w="287"/>
        <w:gridCol w:w="2121"/>
      </w:tblGrid>
      <w:tr w:rsidR="000402A9" w:rsidRPr="009E58A4" w14:paraId="145BFD1F" w14:textId="77777777" w:rsidTr="0042657E">
        <w:trPr>
          <w:trHeight w:hRule="exact" w:val="403"/>
        </w:trPr>
        <w:tc>
          <w:tcPr>
            <w:tcW w:w="2647" w:type="pct"/>
          </w:tcPr>
          <w:p w14:paraId="5D73C929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tcBorders>
              <w:bottom w:val="single" w:sz="4" w:space="0" w:color="auto"/>
            </w:tcBorders>
          </w:tcPr>
          <w:p w14:paraId="3DF8FF0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02A9" w:rsidRPr="009E58A4" w14:paraId="02BDDBE1" w14:textId="77777777" w:rsidTr="0042657E">
        <w:trPr>
          <w:trHeight w:hRule="exact" w:val="403"/>
        </w:trPr>
        <w:tc>
          <w:tcPr>
            <w:tcW w:w="2647" w:type="pct"/>
          </w:tcPr>
          <w:p w14:paraId="280A3860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718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D0BFEF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02F3" w14:textId="77777777" w:rsidR="000402A9" w:rsidRPr="009E58A4" w:rsidRDefault="000402A9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9D0" w:rsidRPr="009E58A4" w14:paraId="4425CAF8" w14:textId="77777777" w:rsidTr="0042657E">
        <w:trPr>
          <w:trHeight w:hRule="exact" w:val="403"/>
        </w:trPr>
        <w:tc>
          <w:tcPr>
            <w:tcW w:w="2647" w:type="pct"/>
          </w:tcPr>
          <w:p w14:paraId="48A8F1AC" w14:textId="1A1B5AC0" w:rsidR="002579D0" w:rsidRPr="009B592D" w:rsidRDefault="002579D0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03" w:type="pct"/>
            <w:shd w:val="clear" w:color="auto" w:fill="auto"/>
            <w:vAlign w:val="bottom"/>
          </w:tcPr>
          <w:p w14:paraId="144C3067" w14:textId="3ED4D796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9E98C86" w14:textId="77777777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  <w:vAlign w:val="bottom"/>
          </w:tcPr>
          <w:p w14:paraId="1FC0D7DC" w14:textId="00692029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F67D51" w:rsidRPr="009E58A4" w14:paraId="0E464E83" w14:textId="77777777" w:rsidTr="0042657E">
        <w:trPr>
          <w:trHeight w:hRule="exact" w:val="403"/>
        </w:trPr>
        <w:tc>
          <w:tcPr>
            <w:tcW w:w="2647" w:type="pct"/>
          </w:tcPr>
          <w:p w14:paraId="78E860D6" w14:textId="5733FFDA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103" w:type="pct"/>
            <w:shd w:val="clear" w:color="auto" w:fill="auto"/>
          </w:tcPr>
          <w:p w14:paraId="05D7DC4B" w14:textId="13D0AEBF" w:rsidR="00F67D51" w:rsidRPr="00F67D51" w:rsidRDefault="00A852A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140,000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52AE81C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shd w:val="clear" w:color="auto" w:fill="auto"/>
          </w:tcPr>
          <w:p w14:paraId="1A176339" w14:textId="57CE9ABE" w:rsidR="00F67D51" w:rsidRPr="00F67D51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140,000</w:t>
            </w:r>
          </w:p>
        </w:tc>
      </w:tr>
      <w:tr w:rsidR="00F67D51" w:rsidRPr="009E58A4" w14:paraId="3480CE84" w14:textId="77777777" w:rsidTr="0042657E">
        <w:trPr>
          <w:trHeight w:hRule="exact" w:val="403"/>
        </w:trPr>
        <w:tc>
          <w:tcPr>
            <w:tcW w:w="2647" w:type="pct"/>
          </w:tcPr>
          <w:p w14:paraId="3377ED62" w14:textId="5B68508A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</w:tcPr>
          <w:p w14:paraId="1ADA8A51" w14:textId="43F1953B" w:rsidR="00F67D51" w:rsidRPr="00F67D51" w:rsidRDefault="00A852A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140,000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CF9045D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</w:tcPr>
          <w:p w14:paraId="082953CF" w14:textId="2E266B9F" w:rsidR="00F67D51" w:rsidRPr="00F67D51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7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140,000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</w:tr>
      <w:tr w:rsidR="00F67D51" w:rsidRPr="009E58A4" w14:paraId="4E0A3A97" w14:textId="77777777" w:rsidTr="0042657E">
        <w:trPr>
          <w:trHeight w:hRule="exact" w:val="403"/>
        </w:trPr>
        <w:tc>
          <w:tcPr>
            <w:tcW w:w="2647" w:type="pct"/>
          </w:tcPr>
          <w:p w14:paraId="4C7F7F22" w14:textId="26752F33" w:rsidR="00F67D51" w:rsidRPr="006776F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</w:t>
            </w:r>
          </w:p>
        </w:tc>
        <w:tc>
          <w:tcPr>
            <w:tcW w:w="11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D2BBE" w14:textId="710A7675" w:rsidR="00F67D51" w:rsidRPr="00F67D51" w:rsidRDefault="00A852A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FC4038C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8DE6F" w14:textId="1FC07D55" w:rsidR="00F67D51" w:rsidRPr="00F67D51" w:rsidRDefault="00BA0AC6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14:paraId="09119D9B" w14:textId="69FCF6F1" w:rsidR="009E58A4" w:rsidRPr="00BA0AC6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67D5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225AB2" w:rsidRPr="00F67D51">
        <w:rPr>
          <w:rFonts w:ascii="Angsana New" w:hAnsi="Angsana New"/>
          <w:spacing w:val="-4"/>
          <w:sz w:val="30"/>
          <w:szCs w:val="30"/>
        </w:rPr>
        <w:t xml:space="preserve">30 </w:t>
      </w:r>
      <w:r w:rsidR="0004613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225AB2" w:rsidRPr="00F67D51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225AB2" w:rsidRPr="00F67D5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5AB2" w:rsidRPr="00F67D51">
        <w:rPr>
          <w:rFonts w:ascii="Angsana New" w:hAnsi="Angsana New"/>
          <w:spacing w:val="-4"/>
          <w:sz w:val="30"/>
          <w:szCs w:val="30"/>
        </w:rPr>
        <w:t>2564</w:t>
      </w:r>
      <w:r w:rsidR="00225AB2" w:rsidRPr="00F67D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67D51">
        <w:rPr>
          <w:rFonts w:ascii="Angsana New" w:hAnsi="Angsana New"/>
          <w:spacing w:val="-4"/>
          <w:sz w:val="30"/>
          <w:szCs w:val="30"/>
          <w:cs/>
        </w:rPr>
        <w:t>เงินเบิกเกินบัญชีธนาคาร และเงินกู้ยืมระยะสั้นจากสถาบัน</w:t>
      </w:r>
      <w:r w:rsidRPr="00BA0AC6">
        <w:rPr>
          <w:rFonts w:ascii="Angsana New" w:hAnsi="Angsana New"/>
          <w:spacing w:val="-4"/>
          <w:sz w:val="30"/>
          <w:szCs w:val="30"/>
          <w:cs/>
        </w:rPr>
        <w:t xml:space="preserve">การเงินมีอัตราดอกเบี้ย </w:t>
      </w:r>
      <w:r w:rsidRPr="00BA0AC6">
        <w:rPr>
          <w:rFonts w:ascii="Angsana New" w:hAnsi="Angsana New"/>
          <w:spacing w:val="-4"/>
          <w:sz w:val="30"/>
          <w:szCs w:val="30"/>
        </w:rPr>
        <w:t xml:space="preserve">MOR </w:t>
      </w:r>
      <w:r w:rsidRPr="00BA0AC6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BA0AC6">
        <w:rPr>
          <w:rFonts w:ascii="Angsana New" w:hAnsi="Angsana New"/>
          <w:spacing w:val="-4"/>
          <w:sz w:val="30"/>
          <w:szCs w:val="30"/>
        </w:rPr>
        <w:t xml:space="preserve">MLR </w:t>
      </w:r>
      <w:r w:rsidRPr="00BA0AC6">
        <w:rPr>
          <w:rFonts w:ascii="Angsana New" w:hAnsi="Angsana New"/>
          <w:spacing w:val="-4"/>
          <w:sz w:val="30"/>
          <w:szCs w:val="30"/>
          <w:cs/>
        </w:rPr>
        <w:t xml:space="preserve">ลบร้อยละ </w:t>
      </w:r>
      <w:r w:rsidR="00084CF9" w:rsidRPr="00BA0AC6">
        <w:rPr>
          <w:rFonts w:ascii="Angsana New" w:hAnsi="Angsana New"/>
          <w:spacing w:val="-4"/>
          <w:sz w:val="30"/>
          <w:szCs w:val="30"/>
        </w:rPr>
        <w:t>1</w:t>
      </w:r>
      <w:r w:rsidRPr="00BA0AC6">
        <w:rPr>
          <w:rFonts w:ascii="Angsana New" w:hAnsi="Angsana New"/>
          <w:spacing w:val="-4"/>
          <w:sz w:val="30"/>
          <w:szCs w:val="30"/>
        </w:rPr>
        <w:t xml:space="preserve"> </w:t>
      </w:r>
      <w:r w:rsidRPr="00BA0AC6">
        <w:rPr>
          <w:rFonts w:ascii="Angsana New" w:hAnsi="Angsana New"/>
          <w:spacing w:val="-4"/>
          <w:sz w:val="30"/>
          <w:szCs w:val="30"/>
          <w:cs/>
        </w:rPr>
        <w:t>ต่อปี</w:t>
      </w:r>
    </w:p>
    <w:p w14:paraId="3DBD5BD2" w14:textId="55DAE3DF" w:rsidR="005F0709" w:rsidRPr="0028454C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225AB2" w:rsidRPr="00225AB2">
        <w:rPr>
          <w:rFonts w:ascii="Angsana New" w:hAnsi="Angsana New"/>
          <w:spacing w:val="-4"/>
          <w:sz w:val="30"/>
          <w:szCs w:val="30"/>
        </w:rPr>
        <w:t xml:space="preserve">30 </w:t>
      </w:r>
      <w:r w:rsidR="0004613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225AB2" w:rsidRPr="00225AB2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225AB2" w:rsidRPr="00225A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5AB2" w:rsidRPr="00225AB2">
        <w:rPr>
          <w:rFonts w:ascii="Angsana New" w:hAnsi="Angsana New"/>
          <w:spacing w:val="-4"/>
          <w:sz w:val="30"/>
          <w:szCs w:val="30"/>
        </w:rPr>
        <w:t>2564</w:t>
      </w:r>
      <w:r w:rsidR="00225A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กลุ่มบริษัทมี</w:t>
      </w:r>
      <w:r w:rsidRPr="0028454C">
        <w:rPr>
          <w:rFonts w:ascii="Angsana New" w:hAnsi="Angsana New"/>
          <w:spacing w:val="-4"/>
          <w:sz w:val="30"/>
          <w:szCs w:val="30"/>
          <w:cs/>
        </w:rPr>
        <w:t>วงเงินสินเชื่อ</w:t>
      </w:r>
      <w:r w:rsidR="00BF3C0E" w:rsidRPr="0028454C">
        <w:rPr>
          <w:rFonts w:ascii="Angsana New" w:hAnsi="Angsana New" w:hint="cs"/>
          <w:spacing w:val="-4"/>
          <w:sz w:val="30"/>
          <w:szCs w:val="30"/>
          <w:cs/>
        </w:rPr>
        <w:t>ระยะสั้น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ซึ่งยังมิได้เบิกใช้เป็น</w:t>
      </w:r>
      <w:r w:rsidRPr="0028454C">
        <w:rPr>
          <w:rFonts w:ascii="Angsana New" w:hAnsi="Angsana New"/>
          <w:spacing w:val="-4"/>
          <w:sz w:val="30"/>
          <w:szCs w:val="30"/>
          <w:cs/>
        </w:rPr>
        <w:t>จำนวนเงินรวม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5C5D51" w:rsidRPr="001A1B89">
        <w:rPr>
          <w:rFonts w:ascii="Angsana New" w:hAnsi="Angsana New"/>
          <w:spacing w:val="-4"/>
          <w:sz w:val="30"/>
          <w:szCs w:val="30"/>
        </w:rPr>
        <w:t>0.</w:t>
      </w:r>
      <w:r w:rsidR="001A1B89" w:rsidRPr="001A1B89">
        <w:rPr>
          <w:rFonts w:ascii="Angsana New" w:hAnsi="Angsana New"/>
          <w:spacing w:val="-4"/>
          <w:sz w:val="30"/>
          <w:szCs w:val="30"/>
        </w:rPr>
        <w:t>4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FA38CE" w:rsidRPr="0028454C">
        <w:rPr>
          <w:rFonts w:ascii="Angsana New" w:hAnsi="Angsana New"/>
          <w:spacing w:val="-4"/>
          <w:sz w:val="30"/>
          <w:szCs w:val="30"/>
        </w:rPr>
        <w:t xml:space="preserve">   </w:t>
      </w:r>
      <w:r w:rsidR="00E44998"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E44998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28454C">
        <w:rPr>
          <w:rFonts w:ascii="Angsana New" w:hAnsi="Angsana New"/>
          <w:spacing w:val="-4"/>
          <w:sz w:val="30"/>
          <w:szCs w:val="30"/>
        </w:rPr>
        <w:t>(</w:t>
      </w:r>
      <w:r w:rsidR="007F1887" w:rsidRPr="0028454C">
        <w:rPr>
          <w:rFonts w:ascii="Angsana New" w:hAnsi="Angsana New"/>
          <w:spacing w:val="-4"/>
          <w:sz w:val="30"/>
          <w:szCs w:val="30"/>
        </w:rPr>
        <w:t>31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F1887" w:rsidRPr="0028454C">
        <w:rPr>
          <w:rFonts w:ascii="Angsana New" w:hAnsi="Angsana New"/>
          <w:spacing w:val="-4"/>
          <w:sz w:val="30"/>
          <w:szCs w:val="30"/>
        </w:rPr>
        <w:t>256</w:t>
      </w:r>
      <w:r w:rsidR="00703519" w:rsidRPr="0028454C">
        <w:rPr>
          <w:rFonts w:ascii="Angsana New" w:hAnsi="Angsana New"/>
          <w:spacing w:val="-4"/>
          <w:sz w:val="30"/>
          <w:szCs w:val="30"/>
        </w:rPr>
        <w:t>3</w:t>
      </w:r>
      <w:r w:rsidR="00F459C2" w:rsidRPr="0028454C">
        <w:rPr>
          <w:rFonts w:ascii="Angsana New" w:hAnsi="Angsana New"/>
          <w:spacing w:val="-4"/>
          <w:sz w:val="30"/>
          <w:szCs w:val="30"/>
        </w:rPr>
        <w:t xml:space="preserve">: </w:t>
      </w:r>
      <w:r w:rsidR="006776F3" w:rsidRPr="0028454C">
        <w:rPr>
          <w:rFonts w:ascii="Angsana New" w:hAnsi="Angsana New"/>
          <w:spacing w:val="-4"/>
          <w:sz w:val="30"/>
          <w:szCs w:val="30"/>
        </w:rPr>
        <w:t>6.3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>)</w:t>
      </w:r>
    </w:p>
    <w:p w14:paraId="5D562415" w14:textId="0F06D81D" w:rsidR="00A85D2A" w:rsidRDefault="00A85D2A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เงินกู้ยืมระยะสั้นจากบริษัทอื่น</w:t>
      </w:r>
    </w:p>
    <w:tbl>
      <w:tblPr>
        <w:tblW w:w="9890" w:type="dxa"/>
        <w:tblLook w:val="04A0" w:firstRow="1" w:lastRow="0" w:firstColumn="1" w:lastColumn="0" w:noHBand="0" w:noVBand="1"/>
      </w:tblPr>
      <w:tblGrid>
        <w:gridCol w:w="4503"/>
        <w:gridCol w:w="1134"/>
        <w:gridCol w:w="284"/>
        <w:gridCol w:w="1134"/>
        <w:gridCol w:w="284"/>
        <w:gridCol w:w="1133"/>
        <w:gridCol w:w="283"/>
        <w:gridCol w:w="1135"/>
      </w:tblGrid>
      <w:tr w:rsidR="00A85D2A" w:rsidRPr="00733D53" w14:paraId="3C27A58F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BBA1" w14:textId="77777777" w:rsidR="00A85D2A" w:rsidRPr="00A85D2A" w:rsidRDefault="00A85D2A" w:rsidP="00A85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2EDBF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85D2A" w:rsidRPr="00733D53" w14:paraId="31DC5AA3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2B60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7E635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3B0B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11340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13B" w:rsidRPr="00733D53" w14:paraId="5AEC2B21" w14:textId="77777777" w:rsidTr="0042657E">
        <w:trPr>
          <w:trHeight w:val="2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F7A1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1C236" w14:textId="12EACAF9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49305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8F4F8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A92E1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91D5" w14:textId="580879FC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49F40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E324B" w14:textId="77777777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04613B" w:rsidRPr="00060F62" w14:paraId="072F74CF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E4E8" w14:textId="7E8446BB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60F6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E9171" w14:textId="720744BE" w:rsidR="0004613B" w:rsidRPr="00295A5F" w:rsidRDefault="00593BD4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95A5F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95A5F" w:rsidRPr="00295A5F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852AA" w:rsidRPr="00295A5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295A5F" w:rsidRPr="00295A5F">
              <w:rPr>
                <w:rFonts w:ascii="Angsana New" w:eastAsia="Times New Roman" w:hAnsi="Angsana New"/>
                <w:sz w:val="30"/>
                <w:szCs w:val="30"/>
              </w:rPr>
              <w:t>02</w:t>
            </w:r>
            <w:r w:rsidR="00A852AA" w:rsidRPr="00295A5F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6AE1" w14:textId="77777777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6F083" w14:textId="4D516E8F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5A2F7" w14:textId="77777777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C99B3F" w14:textId="20F5076E" w:rsidR="0004613B" w:rsidRPr="001A1B89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A1B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E99" w14:textId="77777777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21DD5" w14:textId="7090B419" w:rsidR="0004613B" w:rsidRPr="00060F62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4613B" w:rsidRPr="00733D53" w14:paraId="349243C7" w14:textId="77777777" w:rsidTr="0042657E">
        <w:trPr>
          <w:trHeight w:hRule="exact"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CF63" w14:textId="339A805A" w:rsidR="0004613B" w:rsidRPr="00733D5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E320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9EC05" w14:textId="1BE5268F" w:rsidR="0004613B" w:rsidRPr="00295A5F" w:rsidRDefault="00593BD4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95A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295A5F" w:rsidRPr="00295A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Pr="00295A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295A5F" w:rsidRPr="00295A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05A9A" w14:textId="77777777" w:rsidR="0004613B" w:rsidRPr="005265E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50972B" w14:textId="228B3EB1" w:rsidR="0004613B" w:rsidRPr="005265E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4228F" w14:textId="77777777" w:rsidR="0004613B" w:rsidRPr="005265E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6ED544" w14:textId="732AC526" w:rsidR="0004613B" w:rsidRPr="001A1B89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1B8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85B5B" w14:textId="77777777" w:rsidR="0004613B" w:rsidRPr="005265E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5A11B" w14:textId="7BBD2726" w:rsidR="0004613B" w:rsidRPr="005265E3" w:rsidRDefault="0004613B" w:rsidP="0004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03DAFC6" w14:textId="77777777" w:rsidR="00CD59CB" w:rsidRDefault="00CD59CB" w:rsidP="00BF665A">
      <w:pPr>
        <w:spacing w:before="240" w:after="120" w:line="240" w:lineRule="auto"/>
        <w:ind w:left="544" w:hanging="118"/>
        <w:jc w:val="both"/>
        <w:rPr>
          <w:rFonts w:ascii="Angsana New" w:hAnsi="Angsana New"/>
          <w:sz w:val="30"/>
          <w:szCs w:val="30"/>
        </w:rPr>
      </w:pPr>
    </w:p>
    <w:p w14:paraId="6A3F0142" w14:textId="2E9B8B59" w:rsidR="00A85D2A" w:rsidRDefault="00A85D2A" w:rsidP="00BF665A">
      <w:pPr>
        <w:spacing w:before="240" w:after="120" w:line="240" w:lineRule="auto"/>
        <w:ind w:left="544" w:hanging="118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ของเงินกู้ยืมระยะสั้นจาก</w:t>
      </w:r>
      <w:r w:rsidR="002E3209">
        <w:rPr>
          <w:rFonts w:ascii="Angsana New" w:hAnsi="Angsana New" w:hint="cs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04613B">
        <w:rPr>
          <w:rFonts w:ascii="Angsana New" w:hAnsi="Angsana New" w:hint="cs"/>
          <w:sz w:val="30"/>
          <w:szCs w:val="30"/>
          <w:cs/>
        </w:rPr>
        <w:t>เ</w:t>
      </w:r>
      <w:r w:rsidR="00D144D0">
        <w:rPr>
          <w:rFonts w:ascii="Angsana New" w:hAnsi="Angsana New" w:hint="cs"/>
          <w:sz w:val="30"/>
          <w:szCs w:val="30"/>
          <w:cs/>
        </w:rPr>
        <w:t>ก</w:t>
      </w:r>
      <w:r w:rsidR="0004613B">
        <w:rPr>
          <w:rFonts w:ascii="Angsana New" w:hAnsi="Angsana New" w:hint="cs"/>
          <w:sz w:val="30"/>
          <w:szCs w:val="30"/>
          <w:cs/>
        </w:rPr>
        <w:t>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D144D0">
        <w:rPr>
          <w:rFonts w:ascii="Angsana New" w:hAnsi="Angsana New"/>
          <w:sz w:val="30"/>
          <w:szCs w:val="30"/>
        </w:rPr>
        <w:t xml:space="preserve">30 </w:t>
      </w:r>
      <w:r w:rsidR="0004613B">
        <w:rPr>
          <w:rFonts w:ascii="Angsana New" w:hAnsi="Angsana New" w:hint="cs"/>
          <w:sz w:val="30"/>
          <w:szCs w:val="30"/>
          <w:cs/>
        </w:rPr>
        <w:t>กันย</w:t>
      </w:r>
      <w:r w:rsidR="00D144D0"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5097"/>
        <w:gridCol w:w="2127"/>
        <w:gridCol w:w="281"/>
        <w:gridCol w:w="2172"/>
      </w:tblGrid>
      <w:tr w:rsidR="00A85D2A" w:rsidRPr="009E58A4" w14:paraId="7E6D0631" w14:textId="77777777" w:rsidTr="0042657E">
        <w:trPr>
          <w:trHeight w:hRule="exact" w:val="403"/>
        </w:trPr>
        <w:tc>
          <w:tcPr>
            <w:tcW w:w="2634" w:type="pct"/>
          </w:tcPr>
          <w:p w14:paraId="0E202443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6" w:type="pct"/>
            <w:gridSpan w:val="3"/>
            <w:tcBorders>
              <w:bottom w:val="single" w:sz="4" w:space="0" w:color="auto"/>
            </w:tcBorders>
          </w:tcPr>
          <w:p w14:paraId="021BC54F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3209" w:rsidRPr="009E58A4" w14:paraId="35E07A64" w14:textId="77777777" w:rsidTr="0042657E">
        <w:trPr>
          <w:trHeight w:hRule="exact" w:val="403"/>
        </w:trPr>
        <w:tc>
          <w:tcPr>
            <w:tcW w:w="2634" w:type="pct"/>
          </w:tcPr>
          <w:p w14:paraId="3793833C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E61E6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759E8ADE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27071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209" w:rsidRPr="009E58A4" w14:paraId="3C2EF41A" w14:textId="77777777" w:rsidTr="0042657E">
        <w:trPr>
          <w:trHeight w:hRule="exact" w:val="403"/>
        </w:trPr>
        <w:tc>
          <w:tcPr>
            <w:tcW w:w="2634" w:type="pct"/>
          </w:tcPr>
          <w:p w14:paraId="7FC411E9" w14:textId="78A07AE2" w:rsidR="00A85D2A" w:rsidRPr="009B592D" w:rsidRDefault="00A85D2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ยอดยกมา </w:t>
            </w:r>
          </w:p>
        </w:tc>
        <w:tc>
          <w:tcPr>
            <w:tcW w:w="1099" w:type="pct"/>
            <w:shd w:val="clear" w:color="auto" w:fill="auto"/>
            <w:vAlign w:val="bottom"/>
          </w:tcPr>
          <w:p w14:paraId="1FF011B4" w14:textId="0D4ACC1C" w:rsidR="00A85D2A" w:rsidRPr="006776F3" w:rsidRDefault="007469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7E3FC2F" w14:textId="77777777" w:rsidR="00A85D2A" w:rsidRPr="006776F3" w:rsidRDefault="00A85D2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22" w:type="pct"/>
            <w:shd w:val="clear" w:color="auto" w:fill="auto"/>
            <w:vAlign w:val="bottom"/>
          </w:tcPr>
          <w:p w14:paraId="604E7016" w14:textId="09850DCB" w:rsidR="00A85D2A" w:rsidRPr="006776F3" w:rsidRDefault="007469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3844B4" w:rsidRPr="009E58A4" w14:paraId="152E574B" w14:textId="77777777" w:rsidTr="0042657E">
        <w:trPr>
          <w:trHeight w:hRule="exact" w:val="403"/>
        </w:trPr>
        <w:tc>
          <w:tcPr>
            <w:tcW w:w="2634" w:type="pct"/>
          </w:tcPr>
          <w:p w14:paraId="705769CD" w14:textId="77777777" w:rsidR="003844B4" w:rsidRPr="009E58A4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099" w:type="pct"/>
            <w:shd w:val="clear" w:color="auto" w:fill="auto"/>
            <w:vAlign w:val="bottom"/>
          </w:tcPr>
          <w:p w14:paraId="6482CDF0" w14:textId="78F9D0E2" w:rsidR="003844B4" w:rsidRPr="00295A5F" w:rsidRDefault="00A852A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95A5F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295A5F" w:rsidRPr="00295A5F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295A5F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295A5F" w:rsidRPr="00295A5F">
              <w:rPr>
                <w:rFonts w:ascii="Angsana New" w:eastAsia="Calibri" w:hAnsi="Angsana New"/>
                <w:sz w:val="30"/>
                <w:szCs w:val="30"/>
              </w:rPr>
              <w:t>020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92362C2" w14:textId="77777777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2" w:type="pct"/>
            <w:shd w:val="clear" w:color="auto" w:fill="auto"/>
            <w:vAlign w:val="bottom"/>
          </w:tcPr>
          <w:p w14:paraId="2D90558A" w14:textId="4964B6AE" w:rsidR="003844B4" w:rsidRPr="001A1B89" w:rsidRDefault="001A1B8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A1B89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3844B4" w:rsidRPr="009E58A4" w14:paraId="6262519A" w14:textId="77777777" w:rsidTr="0042657E">
        <w:trPr>
          <w:trHeight w:hRule="exact" w:val="403"/>
        </w:trPr>
        <w:tc>
          <w:tcPr>
            <w:tcW w:w="2634" w:type="pct"/>
          </w:tcPr>
          <w:p w14:paraId="2DD788A7" w14:textId="77777777" w:rsidR="003844B4" w:rsidRPr="009E58A4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2F2E" w14:textId="22CF5F78" w:rsidR="003844B4" w:rsidRPr="00295A5F" w:rsidRDefault="00A852AA" w:rsidP="00CA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95A5F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Pr="00295A5F">
              <w:rPr>
                <w:rFonts w:ascii="Angsana New" w:eastAsia="Calibri" w:hAnsi="Angsana New"/>
                <w:sz w:val="30"/>
                <w:szCs w:val="30"/>
              </w:rPr>
              <w:t>22,000</w:t>
            </w:r>
            <w:r w:rsidRPr="00295A5F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8F8E09D" w14:textId="77777777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DA5E6" w14:textId="37C114CB" w:rsidR="003844B4" w:rsidRPr="001A1B89" w:rsidRDefault="001A1B8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A1B89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3844B4" w:rsidRPr="009E58A4" w14:paraId="33A12930" w14:textId="77777777" w:rsidTr="0042657E">
        <w:trPr>
          <w:trHeight w:hRule="exact" w:val="403"/>
        </w:trPr>
        <w:tc>
          <w:tcPr>
            <w:tcW w:w="2634" w:type="pct"/>
          </w:tcPr>
          <w:p w14:paraId="70E17442" w14:textId="3F973B9E" w:rsidR="003844B4" w:rsidRPr="006776F3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</w:t>
            </w: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F6B9" w14:textId="2A2F3D4C" w:rsidR="003844B4" w:rsidRPr="00295A5F" w:rsidRDefault="00A852A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95A5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</w:t>
            </w:r>
            <w:r w:rsidR="00295A5F" w:rsidRPr="00295A5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</w:t>
            </w:r>
            <w:r w:rsidRPr="00295A5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="00295A5F" w:rsidRPr="00295A5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546DCAA" w14:textId="77777777" w:rsidR="003844B4" w:rsidRPr="00BF3C0E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C4E35" w14:textId="05477296" w:rsidR="003844B4" w:rsidRPr="001A1B89" w:rsidRDefault="001A1B8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A1B8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19AD60" w14:textId="7CD61170" w:rsidR="006345CA" w:rsidRPr="0028454C" w:rsidRDefault="006345CA" w:rsidP="0028454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5" w:firstLine="1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144D0" w:rsidRPr="00D144D0">
        <w:rPr>
          <w:rFonts w:ascii="Angsana New" w:hAnsi="Angsana New"/>
          <w:spacing w:val="-4"/>
          <w:sz w:val="30"/>
          <w:szCs w:val="30"/>
        </w:rPr>
        <w:t xml:space="preserve">30 </w:t>
      </w:r>
      <w:r w:rsidR="0004613B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D144D0" w:rsidRPr="00D144D0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D144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44D0" w:rsidRPr="00D144D0">
        <w:rPr>
          <w:rFonts w:ascii="Angsana New" w:hAnsi="Angsana New"/>
          <w:spacing w:val="-4"/>
          <w:sz w:val="30"/>
          <w:szCs w:val="30"/>
        </w:rPr>
        <w:t>2564</w:t>
      </w:r>
      <w:r w:rsidR="00D144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บริษัทย่อยได้ทำสัญญาเงินกู้ยืมระยะสั้นกับบริษัทที่ไม่เกี่ยวข้องกันแห่งหนึ่ง มูลค่าสัญญา</w:t>
      </w:r>
      <w:r w:rsidRPr="003844B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B8413C">
        <w:rPr>
          <w:rFonts w:ascii="Angsana New" w:hAnsi="Angsana New"/>
          <w:spacing w:val="-4"/>
          <w:sz w:val="30"/>
          <w:szCs w:val="30"/>
        </w:rPr>
        <w:t xml:space="preserve">33.60 </w:t>
      </w:r>
      <w:r w:rsidRPr="00B8413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481D76" w:rsidRPr="00B8413C">
        <w:rPr>
          <w:rFonts w:ascii="Angsana New" w:hAnsi="Angsana New" w:hint="cs"/>
          <w:spacing w:val="-4"/>
          <w:sz w:val="30"/>
          <w:szCs w:val="30"/>
          <w:cs/>
        </w:rPr>
        <w:t>คิด</w:t>
      </w:r>
      <w:r w:rsidRPr="00B8413C">
        <w:rPr>
          <w:rFonts w:ascii="Angsana New" w:hAnsi="Angsana New" w:hint="cs"/>
          <w:spacing w:val="-4"/>
          <w:sz w:val="30"/>
          <w:szCs w:val="30"/>
          <w:cs/>
        </w:rPr>
        <w:t xml:space="preserve">อัตราดอกเบี้ยร้อยละ </w:t>
      </w:r>
      <w:r w:rsidRPr="00B8413C">
        <w:rPr>
          <w:rFonts w:ascii="Angsana New" w:hAnsi="Angsana New"/>
          <w:spacing w:val="-4"/>
          <w:sz w:val="30"/>
          <w:szCs w:val="30"/>
        </w:rPr>
        <w:t xml:space="preserve">7.50 </w:t>
      </w:r>
      <w:r w:rsidRPr="00B74FF0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481D76" w:rsidRPr="00B74FF0">
        <w:rPr>
          <w:rFonts w:ascii="Angsana New" w:hAnsi="Angsana New" w:hint="cs"/>
          <w:spacing w:val="-4"/>
          <w:sz w:val="30"/>
          <w:szCs w:val="30"/>
          <w:cs/>
        </w:rPr>
        <w:t>ชำระ</w:t>
      </w:r>
      <w:r w:rsidR="007925F4">
        <w:rPr>
          <w:rFonts w:ascii="Angsana New" w:hAnsi="Angsana New" w:hint="cs"/>
          <w:spacing w:val="-4"/>
          <w:sz w:val="30"/>
          <w:szCs w:val="30"/>
          <w:cs/>
        </w:rPr>
        <w:t>งวดแรกใน</w:t>
      </w:r>
      <w:r w:rsidR="00481D76" w:rsidRPr="00B74FF0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481D76" w:rsidRPr="00B74FF0">
        <w:rPr>
          <w:rFonts w:ascii="Angsana New" w:hAnsi="Angsana New"/>
          <w:spacing w:val="-4"/>
          <w:sz w:val="30"/>
          <w:szCs w:val="30"/>
        </w:rPr>
        <w:t xml:space="preserve">22 </w:t>
      </w:r>
      <w:r w:rsidR="007925F4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81D76" w:rsidRPr="00B74F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81D76" w:rsidRPr="00B74FF0">
        <w:rPr>
          <w:rFonts w:ascii="Angsana New" w:hAnsi="Angsana New"/>
          <w:spacing w:val="-4"/>
          <w:sz w:val="30"/>
          <w:szCs w:val="30"/>
        </w:rPr>
        <w:t>256</w:t>
      </w:r>
      <w:r w:rsidR="007925F4">
        <w:rPr>
          <w:rFonts w:ascii="Angsana New" w:hAnsi="Angsana New"/>
          <w:spacing w:val="-4"/>
          <w:sz w:val="30"/>
          <w:szCs w:val="30"/>
        </w:rPr>
        <w:t>4</w:t>
      </w:r>
      <w:r w:rsidR="00481D76" w:rsidRPr="00B74FF0">
        <w:rPr>
          <w:rFonts w:ascii="Angsana New" w:hAnsi="Angsana New"/>
          <w:spacing w:val="-4"/>
          <w:sz w:val="30"/>
          <w:szCs w:val="30"/>
        </w:rPr>
        <w:t xml:space="preserve"> </w:t>
      </w:r>
      <w:r w:rsidRPr="00B74FF0">
        <w:rPr>
          <w:rFonts w:ascii="Angsana New" w:hAnsi="Angsana New" w:hint="cs"/>
          <w:spacing w:val="-4"/>
          <w:sz w:val="30"/>
          <w:szCs w:val="30"/>
          <w:cs/>
        </w:rPr>
        <w:t>ค้ำ</w:t>
      </w:r>
      <w:r w:rsidRPr="00B8413C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481D76" w:rsidRPr="00B8413C">
        <w:rPr>
          <w:rFonts w:ascii="Angsana New" w:hAnsi="Angsana New" w:hint="cs"/>
          <w:spacing w:val="-4"/>
          <w:sz w:val="30"/>
          <w:szCs w:val="30"/>
          <w:cs/>
        </w:rPr>
        <w:t xml:space="preserve">สัญญาด้วย เครื่องจักรผลิตน้ำประปา จำนวน </w:t>
      </w:r>
      <w:r w:rsidR="00481D76" w:rsidRPr="00B8413C">
        <w:rPr>
          <w:rFonts w:ascii="Angsana New" w:hAnsi="Angsana New"/>
          <w:spacing w:val="-4"/>
          <w:sz w:val="30"/>
          <w:szCs w:val="30"/>
        </w:rPr>
        <w:t xml:space="preserve">3 </w:t>
      </w:r>
      <w:r w:rsidR="00481D76" w:rsidRPr="00B8413C">
        <w:rPr>
          <w:rFonts w:ascii="Angsana New" w:hAnsi="Angsana New" w:hint="cs"/>
          <w:spacing w:val="-4"/>
          <w:sz w:val="30"/>
          <w:szCs w:val="30"/>
          <w:cs/>
        </w:rPr>
        <w:t>เครื่อง ตามใบอนุญาตประกอบกิจการโรงงงาน ร.ง.</w:t>
      </w:r>
      <w:r w:rsidR="00481D76" w:rsidRPr="00B8413C">
        <w:rPr>
          <w:rFonts w:ascii="Angsana New" w:hAnsi="Angsana New"/>
          <w:spacing w:val="-4"/>
          <w:sz w:val="30"/>
          <w:szCs w:val="30"/>
        </w:rPr>
        <w:t xml:space="preserve">4 </w:t>
      </w:r>
      <w:r w:rsidR="00481D76" w:rsidRPr="00B8413C">
        <w:rPr>
          <w:rFonts w:ascii="Angsana New" w:hAnsi="Angsana New" w:hint="cs"/>
          <w:spacing w:val="-4"/>
          <w:sz w:val="30"/>
          <w:szCs w:val="30"/>
          <w:cs/>
        </w:rPr>
        <w:t>ของกระทรว</w:t>
      </w:r>
      <w:r w:rsidR="008414C6" w:rsidRPr="00B8413C">
        <w:rPr>
          <w:rFonts w:ascii="Angsana New" w:hAnsi="Angsana New" w:hint="cs"/>
          <w:spacing w:val="-4"/>
          <w:sz w:val="30"/>
          <w:szCs w:val="30"/>
          <w:cs/>
        </w:rPr>
        <w:t>ง</w:t>
      </w:r>
      <w:r w:rsidR="00481D76" w:rsidRPr="00B8413C">
        <w:rPr>
          <w:rFonts w:ascii="Angsana New" w:hAnsi="Angsana New" w:hint="cs"/>
          <w:spacing w:val="-4"/>
          <w:sz w:val="30"/>
          <w:szCs w:val="30"/>
          <w:cs/>
        </w:rPr>
        <w:t>อุตสาหกรรม</w:t>
      </w:r>
    </w:p>
    <w:p w14:paraId="10CF9B6D" w14:textId="2CD0109A" w:rsidR="0022337C" w:rsidRPr="00E44998" w:rsidRDefault="00F6407A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395"/>
        <w:gridCol w:w="1167"/>
        <w:gridCol w:w="284"/>
        <w:gridCol w:w="1134"/>
        <w:gridCol w:w="283"/>
        <w:gridCol w:w="1134"/>
        <w:gridCol w:w="283"/>
        <w:gridCol w:w="1209"/>
      </w:tblGrid>
      <w:tr w:rsidR="00F6407A" w:rsidRPr="00F6407A" w14:paraId="192D01C7" w14:textId="77777777" w:rsidTr="0042657E">
        <w:trPr>
          <w:trHeight w:hRule="exact" w:val="39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5767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C3BD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14:paraId="76F7036F" w14:textId="77777777" w:rsidTr="0042657E">
        <w:trPr>
          <w:trHeight w:hRule="exact" w:val="397"/>
        </w:trPr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FA25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E48E4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1897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F1073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B0D" w:rsidRPr="00F6407A" w14:paraId="5A1BC810" w14:textId="77777777" w:rsidTr="0042657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BC98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1C69" w14:textId="5036BB9F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1D876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A0B6C" w14:textId="03D8CF1D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FEEE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4E259" w14:textId="5467859A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7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C7422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0034F" w14:textId="016FCC9B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AA3B0D" w:rsidRPr="00F6407A" w14:paraId="1B994A64" w14:textId="77777777" w:rsidTr="0042657E">
        <w:trPr>
          <w:trHeight w:hRule="exact" w:val="39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E9E5" w14:textId="1188B275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10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1B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541B14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7FF76" w14:textId="09663152" w:rsidR="00AA3B0D" w:rsidRPr="009B5DF5" w:rsidRDefault="00A852AA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14,944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22B7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F09FF2" w14:textId="23484376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4DC1B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ECE5CF" w14:textId="38A4E87A" w:rsidR="00AA3B0D" w:rsidRPr="00F6407A" w:rsidRDefault="001A1B89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10,574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8DC30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63FACC" w14:textId="7F903192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12,151</w:t>
            </w:r>
          </w:p>
        </w:tc>
      </w:tr>
      <w:tr w:rsidR="00AA3B0D" w:rsidRPr="00F6407A" w14:paraId="3CD83BE8" w14:textId="77777777" w:rsidTr="0042657E">
        <w:trPr>
          <w:trHeight w:hRule="exact" w:val="43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8BD3" w14:textId="27D6FEA2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10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Pr="00C21C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DD793" w14:textId="48EBC8FD" w:rsidR="00AA3B0D" w:rsidRPr="009B5DF5" w:rsidRDefault="00A852AA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14,944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E58A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72B9AF61" w14:textId="208BC04F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0AAE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42C8AB86" w14:textId="1CA84299" w:rsidR="00AA3B0D" w:rsidRPr="00F6407A" w:rsidRDefault="001A1B89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10,574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0641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321A589" w14:textId="4EAE62D2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12,151</w:t>
            </w:r>
          </w:p>
        </w:tc>
      </w:tr>
    </w:tbl>
    <w:p w14:paraId="7DBE97AF" w14:textId="273E11AC" w:rsidR="00A76D97" w:rsidRDefault="00A76D9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t>ส่วนของหนี้สินระยะยาวที่ถึงกำหนดชำระภายในหนึ่งปี</w:t>
      </w:r>
    </w:p>
    <w:tbl>
      <w:tblPr>
        <w:tblW w:w="10173" w:type="dxa"/>
        <w:tblInd w:w="-284" w:type="dxa"/>
        <w:tblLook w:val="04A0" w:firstRow="1" w:lastRow="0" w:firstColumn="1" w:lastColumn="0" w:noHBand="0" w:noVBand="1"/>
      </w:tblPr>
      <w:tblGrid>
        <w:gridCol w:w="4787"/>
        <w:gridCol w:w="1134"/>
        <w:gridCol w:w="284"/>
        <w:gridCol w:w="1133"/>
        <w:gridCol w:w="283"/>
        <w:gridCol w:w="1135"/>
        <w:gridCol w:w="283"/>
        <w:gridCol w:w="1134"/>
      </w:tblGrid>
      <w:tr w:rsidR="00A76D97" w:rsidRPr="00F6407A" w14:paraId="5E476885" w14:textId="77777777" w:rsidTr="0042657E">
        <w:trPr>
          <w:trHeight w:hRule="exact" w:val="397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FD07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0B11C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14:paraId="5881AA6A" w14:textId="77777777" w:rsidTr="0042657E">
        <w:trPr>
          <w:trHeight w:hRule="exact" w:val="397"/>
        </w:trPr>
        <w:tc>
          <w:tcPr>
            <w:tcW w:w="4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9EFD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D4699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AA2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25488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B0D" w:rsidRPr="00733D53" w14:paraId="5B37917A" w14:textId="77777777" w:rsidTr="0042657E">
        <w:trPr>
          <w:trHeight w:val="20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8984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F3ABC" w14:textId="188E4961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D1776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F504" w14:textId="2D41993E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6AB3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437A" w14:textId="46AE5F3C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8E8" w14:textId="77777777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5BEDA" w14:textId="56F72D59" w:rsidR="00AA3B0D" w:rsidRPr="00733D53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AA3B0D" w:rsidRPr="00F6407A" w14:paraId="7ADBE0FA" w14:textId="77777777" w:rsidTr="0042657E">
        <w:trPr>
          <w:trHeight w:hRule="exact" w:val="397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DED1" w14:textId="352877FE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17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21C74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4EE89" w14:textId="00E83CAD" w:rsidR="00AA3B0D" w:rsidRPr="00F6407A" w:rsidRDefault="00A852AA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2,380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EC4A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948A9A6" w14:textId="404E647D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12C2F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8C99B" w14:textId="4EC74B16" w:rsidR="00AA3B0D" w:rsidRPr="00F6407A" w:rsidRDefault="001A1B89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1,587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4AE7" w14:textId="77777777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542AF" w14:textId="2721943A" w:rsidR="00AA3B0D" w:rsidRPr="00F6407A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AA3B0D" w:rsidRPr="00F6407A" w14:paraId="3D826868" w14:textId="77777777" w:rsidTr="0042657E">
        <w:trPr>
          <w:trHeight w:hRule="exact" w:val="397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73FE" w14:textId="7DF34558" w:rsidR="00AA3B0D" w:rsidRPr="00FD772F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17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D772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ส่วนของเงินกู้ยืมระยะยาว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BD2D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4263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D9E0B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4C9CF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04C8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4CCB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BCF2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A3B0D" w:rsidRPr="00F6407A" w14:paraId="752D2F5B" w14:textId="77777777" w:rsidTr="0042657E">
        <w:trPr>
          <w:trHeight w:hRule="exact" w:val="397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251D" w14:textId="3AF372AD" w:rsidR="00AA3B0D" w:rsidRPr="00FD772F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firstLine="6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58A060" w14:textId="41ECD5AE" w:rsidR="00AA3B0D" w:rsidRPr="00EA579F" w:rsidRDefault="00A852AA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2,380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70B8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9AA27A0" w14:textId="1C7614F2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E45D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4BA950" w14:textId="6D48E12E" w:rsidR="00AA3B0D" w:rsidRPr="006776F3" w:rsidRDefault="001A1B89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1,587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40A0" w14:textId="77777777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DAF672" w14:textId="3ED731BF" w:rsidR="00AA3B0D" w:rsidRPr="004B597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76F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512F279C" w14:textId="05BF5F99" w:rsidR="00444E85" w:rsidRPr="006B0838" w:rsidRDefault="00444E85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="00D144D0" w:rsidRPr="006B0838">
        <w:rPr>
          <w:rFonts w:ascii="Angsana New" w:eastAsia="MS Mincho" w:hAnsi="Angsana New"/>
          <w:sz w:val="30"/>
          <w:szCs w:val="30"/>
        </w:rPr>
        <w:t xml:space="preserve">30 </w:t>
      </w:r>
      <w:r w:rsidR="00AA3B0D" w:rsidRPr="006B0838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ายน </w:t>
      </w:r>
      <w:r w:rsidR="00D144D0" w:rsidRPr="006B0838">
        <w:rPr>
          <w:rFonts w:ascii="Angsana New" w:eastAsia="MS Mincho" w:hAnsi="Angsana New"/>
          <w:sz w:val="30"/>
          <w:szCs w:val="30"/>
        </w:rPr>
        <w:t>2564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63499E" w:rsidRPr="006B0838">
        <w:rPr>
          <w:rFonts w:ascii="Angsana New" w:eastAsia="MS Mincho" w:hAnsi="Angsana New"/>
          <w:sz w:val="30"/>
          <w:szCs w:val="30"/>
        </w:rPr>
        <w:t>12</w:t>
      </w:r>
      <w:r w:rsidRPr="006B0838">
        <w:rPr>
          <w:rFonts w:ascii="Angsana New" w:eastAsia="MS Mincho" w:hAnsi="Angsana New"/>
          <w:sz w:val="30"/>
          <w:szCs w:val="30"/>
        </w:rPr>
        <w:t xml:space="preserve"> </w:t>
      </w:r>
      <w:r w:rsidRPr="006B0838">
        <w:rPr>
          <w:rFonts w:ascii="Angsana New" w:eastAsia="MS Mincho" w:hAnsi="Angsana New" w:hint="cs"/>
          <w:sz w:val="30"/>
          <w:szCs w:val="30"/>
          <w:cs/>
        </w:rPr>
        <w:t>ล้านบาท อัตราดอกเบี้ย</w:t>
      </w:r>
      <w:r w:rsidR="0063499E" w:rsidRPr="006B0838">
        <w:rPr>
          <w:rFonts w:ascii="Angsana New" w:eastAsia="MS Mincho" w:hAnsi="Angsana New" w:hint="cs"/>
          <w:sz w:val="30"/>
          <w:szCs w:val="30"/>
          <w:cs/>
        </w:rPr>
        <w:t>ร้อยละ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3499E" w:rsidRPr="006B0838">
        <w:rPr>
          <w:rFonts w:ascii="Angsana New" w:eastAsia="MS Mincho" w:hAnsi="Angsana New"/>
          <w:sz w:val="30"/>
          <w:szCs w:val="30"/>
        </w:rPr>
        <w:t>MLR</w:t>
      </w:r>
      <w:r w:rsidR="000671D8" w:rsidRPr="006B0838">
        <w:rPr>
          <w:rFonts w:ascii="Angsana New" w:eastAsia="MS Mincho" w:hAnsi="Angsana New"/>
          <w:sz w:val="30"/>
          <w:szCs w:val="30"/>
        </w:rPr>
        <w:t xml:space="preserve">-0.6 </w:t>
      </w:r>
      <w:r w:rsidR="0063499E" w:rsidRPr="006B0838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6B0838">
        <w:rPr>
          <w:rFonts w:ascii="Angsana New" w:eastAsia="MS Mincho" w:hAnsi="Angsana New"/>
          <w:sz w:val="30"/>
          <w:szCs w:val="30"/>
        </w:rPr>
        <w:t xml:space="preserve"> </w:t>
      </w:r>
      <w:r w:rsidR="00FA65BA" w:rsidRPr="006B0838">
        <w:rPr>
          <w:rFonts w:ascii="Angsana New" w:eastAsia="MS Mincho" w:hAnsi="Angsana New" w:hint="cs"/>
          <w:sz w:val="30"/>
          <w:szCs w:val="30"/>
          <w:cs/>
        </w:rPr>
        <w:t xml:space="preserve">และวงเงิน </w:t>
      </w:r>
      <w:r w:rsidR="00FA65BA" w:rsidRPr="006B0838">
        <w:rPr>
          <w:rFonts w:ascii="Angsana New" w:eastAsia="MS Mincho" w:hAnsi="Angsana New"/>
          <w:sz w:val="30"/>
          <w:szCs w:val="30"/>
        </w:rPr>
        <w:t xml:space="preserve">0.21 </w:t>
      </w:r>
      <w:r w:rsidR="00FA65BA" w:rsidRPr="006B0838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="00FA65BA" w:rsidRPr="006B0838">
        <w:rPr>
          <w:rFonts w:ascii="Angsana New" w:eastAsia="MS Mincho" w:hAnsi="Angsana New"/>
          <w:sz w:val="30"/>
          <w:szCs w:val="30"/>
        </w:rPr>
        <w:t xml:space="preserve">MLR </w:t>
      </w:r>
      <w:r w:rsidR="00FA65BA" w:rsidRPr="006B0838">
        <w:rPr>
          <w:rFonts w:ascii="Angsana New" w:eastAsia="MS Mincho" w:hAnsi="Angsana New" w:hint="cs"/>
          <w:sz w:val="30"/>
          <w:szCs w:val="30"/>
          <w:cs/>
        </w:rPr>
        <w:t>ต่อปี</w:t>
      </w:r>
    </w:p>
    <w:p w14:paraId="190F64D7" w14:textId="719120F5" w:rsidR="000671D8" w:rsidRPr="006B0838" w:rsidRDefault="004E7BEC" w:rsidP="0028454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B0838">
        <w:rPr>
          <w:rFonts w:ascii="Angsana New" w:eastAsia="MS Mincho" w:hAnsi="Angsana New" w:hint="cs"/>
          <w:sz w:val="30"/>
          <w:szCs w:val="30"/>
          <w:cs/>
        </w:rPr>
        <w:t>ณ</w:t>
      </w:r>
      <w:r w:rsidRPr="006B0838">
        <w:rPr>
          <w:rFonts w:ascii="Angsana New" w:eastAsia="MS Mincho" w:hAnsi="Angsana New"/>
          <w:sz w:val="30"/>
          <w:szCs w:val="30"/>
        </w:rPr>
        <w:t xml:space="preserve"> </w:t>
      </w:r>
      <w:r w:rsidR="000671D8" w:rsidRPr="006B0838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D144D0" w:rsidRPr="006B0838">
        <w:rPr>
          <w:rFonts w:ascii="Angsana New" w:eastAsia="MS Mincho" w:hAnsi="Angsana New"/>
          <w:sz w:val="30"/>
          <w:szCs w:val="30"/>
        </w:rPr>
        <w:t xml:space="preserve">30 </w:t>
      </w:r>
      <w:r w:rsidR="00AA3B0D" w:rsidRPr="006B0838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ายน </w:t>
      </w:r>
      <w:r w:rsidR="00D144D0" w:rsidRPr="006B0838">
        <w:rPr>
          <w:rFonts w:ascii="Angsana New" w:eastAsia="MS Mincho" w:hAnsi="Angsana New"/>
          <w:sz w:val="30"/>
          <w:szCs w:val="30"/>
        </w:rPr>
        <w:t>2564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0671D8" w:rsidRPr="006B0838">
        <w:rPr>
          <w:rFonts w:ascii="Angsana New" w:eastAsia="MS Mincho" w:hAnsi="Angsana New" w:hint="cs"/>
          <w:sz w:val="30"/>
          <w:szCs w:val="30"/>
          <w:cs/>
        </w:rPr>
        <w:t>บริษัทย่อยแห่ง</w:t>
      </w:r>
      <w:r w:rsidR="004312B5" w:rsidRPr="006B0838">
        <w:rPr>
          <w:rFonts w:ascii="Angsana New" w:eastAsia="MS Mincho" w:hAnsi="Angsana New" w:hint="cs"/>
          <w:sz w:val="30"/>
          <w:szCs w:val="30"/>
          <w:cs/>
        </w:rPr>
        <w:t>หนึ่ง</w:t>
      </w:r>
      <w:r w:rsidR="000671D8" w:rsidRPr="006B0838">
        <w:rPr>
          <w:rFonts w:ascii="Angsana New" w:eastAsia="MS Mincho" w:hAnsi="Angsana New" w:hint="cs"/>
          <w:sz w:val="30"/>
          <w:szCs w:val="30"/>
          <w:cs/>
        </w:rPr>
        <w:t>มีการขอวงเงินสินเชื่อระยะยาวกับสถาบันการเงินแห่งหนึ่ง วงเงิน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B0838">
        <w:rPr>
          <w:rFonts w:ascii="Angsana New" w:eastAsia="MS Mincho" w:hAnsi="Angsana New"/>
          <w:sz w:val="30"/>
          <w:szCs w:val="30"/>
        </w:rPr>
        <w:t xml:space="preserve">3 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Pr="006B0838">
        <w:rPr>
          <w:rFonts w:ascii="Angsana New" w:eastAsia="MS Mincho" w:hAnsi="Angsana New"/>
          <w:sz w:val="30"/>
          <w:szCs w:val="30"/>
        </w:rPr>
        <w:t xml:space="preserve">MLR-0.5 </w:t>
      </w:r>
      <w:r w:rsidRPr="006B0838">
        <w:rPr>
          <w:rFonts w:ascii="Angsana New" w:eastAsia="MS Mincho" w:hAnsi="Angsana New" w:hint="cs"/>
          <w:sz w:val="30"/>
          <w:szCs w:val="30"/>
          <w:cs/>
        </w:rPr>
        <w:t>ต่อ</w:t>
      </w:r>
      <w:r w:rsidR="00BF3C0E" w:rsidRPr="006B0838">
        <w:rPr>
          <w:rFonts w:ascii="Angsana New" w:eastAsia="MS Mincho" w:hAnsi="Angsana New" w:hint="cs"/>
          <w:sz w:val="30"/>
          <w:szCs w:val="30"/>
          <w:cs/>
        </w:rPr>
        <w:t>ปี</w:t>
      </w:r>
      <w:r w:rsidRPr="006B0838">
        <w:rPr>
          <w:rFonts w:ascii="Angsana New" w:eastAsia="MS Mincho" w:hAnsi="Angsana New"/>
          <w:sz w:val="30"/>
          <w:szCs w:val="30"/>
        </w:rPr>
        <w:t xml:space="preserve"> </w:t>
      </w:r>
      <w:r w:rsidRPr="006B0838">
        <w:rPr>
          <w:rFonts w:ascii="Angsana New" w:eastAsia="MS Mincho" w:hAnsi="Angsana New" w:hint="cs"/>
          <w:sz w:val="30"/>
          <w:szCs w:val="30"/>
          <w:cs/>
        </w:rPr>
        <w:t>ค้ำประกันโดยบริษัทใหญ่และกรรมการของบริษัท</w:t>
      </w:r>
    </w:p>
    <w:p w14:paraId="08820C52" w14:textId="5545318D" w:rsidR="008B6854" w:rsidRPr="006B0838" w:rsidRDefault="004E7BEC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="00D144D0" w:rsidRPr="006B0838">
        <w:rPr>
          <w:rFonts w:ascii="Angsana New" w:eastAsia="MS Mincho" w:hAnsi="Angsana New"/>
          <w:sz w:val="30"/>
          <w:szCs w:val="30"/>
        </w:rPr>
        <w:t xml:space="preserve">30 </w:t>
      </w:r>
      <w:r w:rsidR="00AA3B0D" w:rsidRPr="006B0838">
        <w:rPr>
          <w:rFonts w:ascii="Angsana New" w:eastAsia="MS Mincho" w:hAnsi="Angsana New" w:hint="cs"/>
          <w:sz w:val="30"/>
          <w:szCs w:val="30"/>
          <w:cs/>
        </w:rPr>
        <w:t>กันยา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ยน </w:t>
      </w:r>
      <w:r w:rsidR="00D144D0" w:rsidRPr="006B0838">
        <w:rPr>
          <w:rFonts w:ascii="Angsana New" w:eastAsia="MS Mincho" w:hAnsi="Angsana New"/>
          <w:sz w:val="30"/>
          <w:szCs w:val="30"/>
        </w:rPr>
        <w:t>2564</w:t>
      </w:r>
      <w:r w:rsidR="00D144D0"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6B0838">
        <w:rPr>
          <w:rFonts w:ascii="Angsana New" w:eastAsia="MS Mincho" w:hAnsi="Angsana New"/>
          <w:sz w:val="30"/>
          <w:szCs w:val="30"/>
        </w:rPr>
        <w:t xml:space="preserve">0% </w:t>
      </w:r>
      <w:r w:rsidRPr="006B0838">
        <w:rPr>
          <w:rFonts w:ascii="Angsana New" w:eastAsia="MS Mincho" w:hAnsi="Angsana New" w:hint="cs"/>
          <w:sz w:val="30"/>
          <w:szCs w:val="30"/>
          <w:cs/>
        </w:rPr>
        <w:t>เพื่อรักษาคนงานเอ</w:t>
      </w:r>
      <w:r w:rsidR="007D746B" w:rsidRPr="006B0838">
        <w:rPr>
          <w:rFonts w:ascii="Angsana New" w:eastAsia="MS Mincho" w:hAnsi="Angsana New" w:hint="cs"/>
          <w:sz w:val="30"/>
          <w:szCs w:val="30"/>
          <w:cs/>
        </w:rPr>
        <w:t xml:space="preserve">สเอ็มอี </w:t>
      </w:r>
      <w:r w:rsidRPr="006B0838">
        <w:rPr>
          <w:rFonts w:ascii="Angsana New" w:eastAsia="MS Mincho" w:hAnsi="Angsana New" w:hint="cs"/>
          <w:sz w:val="30"/>
          <w:szCs w:val="30"/>
          <w:cs/>
        </w:rPr>
        <w:t>วงเงิน</w:t>
      </w:r>
      <w:r w:rsidR="007D746B" w:rsidRPr="006B0838">
        <w:rPr>
          <w:rFonts w:ascii="Angsana New" w:eastAsia="MS Mincho" w:hAnsi="Angsana New" w:hint="cs"/>
          <w:sz w:val="30"/>
          <w:szCs w:val="30"/>
          <w:cs/>
        </w:rPr>
        <w:t>สินเชื่อ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B0838">
        <w:rPr>
          <w:rFonts w:ascii="Angsana New" w:eastAsia="MS Mincho" w:hAnsi="Angsana New"/>
          <w:sz w:val="30"/>
          <w:szCs w:val="30"/>
        </w:rPr>
        <w:t xml:space="preserve">4.27 </w:t>
      </w:r>
      <w:r w:rsidRPr="006B0838">
        <w:rPr>
          <w:rFonts w:ascii="Angsana New" w:eastAsia="MS Mincho" w:hAnsi="Angsana New" w:hint="cs"/>
          <w:sz w:val="30"/>
          <w:szCs w:val="30"/>
          <w:cs/>
        </w:rPr>
        <w:t xml:space="preserve">ล้านบาท </w:t>
      </w:r>
      <w:r w:rsidR="0081619B" w:rsidRPr="006B0838">
        <w:rPr>
          <w:rFonts w:ascii="Angsana New" w:eastAsia="MS Mincho" w:hAnsi="Angsana New" w:hint="cs"/>
          <w:sz w:val="30"/>
          <w:szCs w:val="30"/>
          <w:cs/>
        </w:rPr>
        <w:t xml:space="preserve">คงเหลือเบิกใช้ </w:t>
      </w:r>
      <w:r w:rsidR="002443AA" w:rsidRPr="006B0838">
        <w:rPr>
          <w:rFonts w:ascii="Angsana New" w:eastAsia="MS Mincho" w:hAnsi="Angsana New"/>
          <w:sz w:val="30"/>
          <w:szCs w:val="30"/>
        </w:rPr>
        <w:t>2.1</w:t>
      </w:r>
      <w:r w:rsidR="007F17A8" w:rsidRPr="006B0838">
        <w:rPr>
          <w:rFonts w:ascii="Angsana New" w:eastAsia="MS Mincho" w:hAnsi="Angsana New"/>
          <w:sz w:val="30"/>
          <w:szCs w:val="30"/>
        </w:rPr>
        <w:t>4</w:t>
      </w:r>
      <w:r w:rsidR="0081619B" w:rsidRPr="006B0838">
        <w:rPr>
          <w:rFonts w:ascii="Angsana New" w:eastAsia="MS Mincho" w:hAnsi="Angsana New"/>
          <w:sz w:val="30"/>
          <w:szCs w:val="30"/>
        </w:rPr>
        <w:t xml:space="preserve"> </w:t>
      </w:r>
      <w:r w:rsidR="0081619B" w:rsidRPr="006B0838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9E2D1D2" w14:textId="4989D3EF" w:rsidR="002443AA" w:rsidRPr="00E44998" w:rsidRDefault="002443AA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74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361"/>
        <w:gridCol w:w="1134"/>
        <w:gridCol w:w="284"/>
        <w:gridCol w:w="1134"/>
        <w:gridCol w:w="238"/>
        <w:gridCol w:w="1179"/>
        <w:gridCol w:w="283"/>
        <w:gridCol w:w="1136"/>
      </w:tblGrid>
      <w:tr w:rsidR="002443AA" w:rsidRPr="00A2516E" w14:paraId="1A00E73D" w14:textId="77777777" w:rsidTr="0042657E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69D" w14:textId="77777777" w:rsidR="002443AA" w:rsidRPr="00A2516E" w:rsidRDefault="002443AA" w:rsidP="00E44998">
            <w:pPr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FFEC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43AA" w:rsidRPr="00A2516E" w14:paraId="3F166E49" w14:textId="77777777" w:rsidTr="0042657E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D538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0798D1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4ABD" w14:textId="77777777" w:rsidR="002443AA" w:rsidRPr="00A2516E" w:rsidRDefault="002443AA" w:rsidP="00E4499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1311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B0D" w:rsidRPr="00D61258" w14:paraId="797BD881" w14:textId="77777777" w:rsidTr="0042657E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AAC7" w14:textId="77777777" w:rsidR="00AA3B0D" w:rsidRPr="00A2516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8057" w14:textId="705CA342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6099" w14:textId="77777777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A301" w14:textId="77777777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38A" w14:textId="77777777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551F" w14:textId="29B78465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64BF" w14:textId="77777777" w:rsidR="00AA3B0D" w:rsidRPr="00A2516E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3A9ECF19" w14:textId="45DFE14E" w:rsidR="00AA3B0D" w:rsidRPr="00D61258" w:rsidRDefault="00AA3B0D" w:rsidP="00AA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8746A" w:rsidRPr="00D61258" w14:paraId="5F2C505D" w14:textId="77777777" w:rsidTr="0042657E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D8AF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DE62F4" w14:textId="54EDB0D3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6F904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0BE824" w14:textId="2A67DA86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5972D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57AFA" w14:textId="104451D0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1BBCA9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5217257" w14:textId="7AC205AE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4B2" w:rsidRPr="00A2516E" w14:paraId="43DFAA9E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B0B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A71F" w14:textId="2C24828E" w:rsidR="006104B2" w:rsidRPr="00A2516E" w:rsidRDefault="00A852AA" w:rsidP="006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90,542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06B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93629" w14:textId="5B32CCBF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90,710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910C" w14:textId="77777777" w:rsidR="006104B2" w:rsidRPr="00A2516E" w:rsidRDefault="006104B2" w:rsidP="006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3E25" w14:textId="1FF3A669" w:rsidR="006104B2" w:rsidRPr="00A2516E" w:rsidRDefault="001A1B89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E18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14BA5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27947573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59A5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8FE83" w14:textId="6DDF4057" w:rsidR="006104B2" w:rsidRPr="00A2516E" w:rsidRDefault="00A852AA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15,029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ACE6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DCE12" w14:textId="71F953F6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(17,496)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4C32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31B30" w14:textId="6143D7FE" w:rsidR="006104B2" w:rsidRPr="00A2516E" w:rsidRDefault="001A1B89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88C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F338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59AE88DD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88E9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F4BC" w14:textId="1562A022" w:rsidR="006104B2" w:rsidRPr="00A2516E" w:rsidRDefault="00A852AA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75,513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2EF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4794" w14:textId="5E6AAE8B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73,214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8E32A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9966" w14:textId="02C220EA" w:rsidR="006104B2" w:rsidRPr="00A2516E" w:rsidRDefault="001A1B89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C168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AD71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0389FA39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64B3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D569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E154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3899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FA56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63ED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4C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2457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104B2" w:rsidRPr="00A2516E" w14:paraId="1B9264EF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FD4D" w14:textId="58280EA9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421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24D56" w14:textId="42D1653B" w:rsidR="006104B2" w:rsidRPr="00A2516E" w:rsidRDefault="00A852AA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D70DCF">
              <w:rPr>
                <w:rFonts w:ascii="Angsana New" w:eastAsia="Times New Roman" w:hAnsi="Angsana New"/>
                <w:sz w:val="30"/>
                <w:szCs w:val="30"/>
              </w:rPr>
              <w:t>16,694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B853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5516C" w14:textId="2FEC002D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(9,721)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6D16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9818" w14:textId="6C756B3A" w:rsidR="006104B2" w:rsidRPr="00A2516E" w:rsidRDefault="001A1B89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A5EA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C9A3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64BBFFA4" w14:textId="77777777" w:rsidTr="0042657E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DBD2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ED92" w14:textId="4FE29988" w:rsidR="006104B2" w:rsidRPr="00D61258" w:rsidRDefault="00D70DCF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AB31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556A2" w14:textId="36EB912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63,493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6AE7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7090C" w14:textId="6F9F6F14" w:rsidR="006104B2" w:rsidRPr="00D61258" w:rsidRDefault="001A1B89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BED7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021C2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2E96576" w14:textId="47630592" w:rsidR="00E95267" w:rsidRPr="00E44998" w:rsidRDefault="00E95267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ทุนเรือนหุ้นและส่วนเกิน(ส่วนต่ำ)มูลค่าหุ้น</w:t>
      </w:r>
    </w:p>
    <w:tbl>
      <w:tblPr>
        <w:tblW w:w="1003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226"/>
        <w:gridCol w:w="999"/>
        <w:gridCol w:w="277"/>
        <w:gridCol w:w="1146"/>
        <w:gridCol w:w="283"/>
        <w:gridCol w:w="1136"/>
        <w:gridCol w:w="277"/>
        <w:gridCol w:w="6"/>
        <w:gridCol w:w="1282"/>
        <w:gridCol w:w="255"/>
        <w:gridCol w:w="1146"/>
      </w:tblGrid>
      <w:tr w:rsidR="00E95267" w:rsidRPr="00A91975" w14:paraId="61E58F94" w14:textId="77777777" w:rsidTr="00CD59CB">
        <w:trPr>
          <w:trHeight w:hRule="exact" w:val="397"/>
          <w:tblHeader/>
        </w:trPr>
        <w:tc>
          <w:tcPr>
            <w:tcW w:w="1608" w:type="pct"/>
            <w:shd w:val="clear" w:color="auto" w:fill="auto"/>
          </w:tcPr>
          <w:p w14:paraId="7EE65607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498" w:type="pct"/>
            <w:shd w:val="clear" w:color="auto" w:fill="auto"/>
          </w:tcPr>
          <w:p w14:paraId="657F359D" w14:textId="75B35F64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C38B79A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2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45DECC92" w:rsidR="00E95267" w:rsidRPr="00E10394" w:rsidRDefault="00E95267" w:rsidP="006776F3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8746A">
              <w:rPr>
                <w:rFonts w:ascii="Angsana New" w:hAnsi="Angsana New" w:cs="Angsana New"/>
              </w:rPr>
              <w:t xml:space="preserve">30 </w:t>
            </w:r>
            <w:r w:rsidR="00AA3B0D">
              <w:rPr>
                <w:rFonts w:ascii="Angsana New" w:hAnsi="Angsana New" w:cs="Angsana New" w:hint="cs"/>
                <w:cs/>
              </w:rPr>
              <w:t>กันย</w:t>
            </w:r>
            <w:r w:rsidR="00A8746A">
              <w:rPr>
                <w:rFonts w:ascii="Angsana New" w:hAnsi="Angsana New" w:cs="Angsana New" w:hint="cs"/>
                <w:cs/>
              </w:rPr>
              <w:t xml:space="preserve">ายน </w:t>
            </w:r>
            <w:r w:rsidR="00A8746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FB1FA0B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23FC8" w14:textId="72CF0825" w:rsidR="00E95267" w:rsidRPr="00E10394" w:rsidRDefault="006776F3" w:rsidP="006776F3">
            <w:pPr>
              <w:pStyle w:val="BodyText3"/>
              <w:tabs>
                <w:tab w:val="center" w:pos="1277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2563</w:t>
            </w:r>
          </w:p>
        </w:tc>
      </w:tr>
      <w:tr w:rsidR="00A72E4D" w:rsidRPr="00A91975" w14:paraId="0371BB10" w14:textId="77777777" w:rsidTr="00CD59CB">
        <w:trPr>
          <w:trHeight w:hRule="exact" w:val="428"/>
          <w:tblHeader/>
        </w:trPr>
        <w:tc>
          <w:tcPr>
            <w:tcW w:w="1608" w:type="pct"/>
            <w:shd w:val="clear" w:color="auto" w:fill="auto"/>
          </w:tcPr>
          <w:p w14:paraId="3EC21C3F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37C283EA" w14:textId="581EAFD2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38" w:type="pct"/>
            <w:shd w:val="clear" w:color="auto" w:fill="auto"/>
          </w:tcPr>
          <w:p w14:paraId="3C4B787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E4E76B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2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72E4D" w:rsidRPr="00A91975" w14:paraId="7EE466B1" w14:textId="77777777" w:rsidTr="00CD59CB">
        <w:trPr>
          <w:trHeight w:hRule="exact" w:val="428"/>
          <w:tblHeader/>
        </w:trPr>
        <w:tc>
          <w:tcPr>
            <w:tcW w:w="1608" w:type="pct"/>
            <w:shd w:val="clear" w:color="auto" w:fill="auto"/>
          </w:tcPr>
          <w:p w14:paraId="3D220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38" w:type="pct"/>
            <w:shd w:val="clear" w:color="auto" w:fill="auto"/>
          </w:tcPr>
          <w:p w14:paraId="480270F6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vMerge/>
            <w:shd w:val="clear" w:color="auto" w:fill="auto"/>
          </w:tcPr>
          <w:p w14:paraId="45411E6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2C93FF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vMerge/>
            <w:shd w:val="clear" w:color="auto" w:fill="auto"/>
          </w:tcPr>
          <w:p w14:paraId="2B1FC9D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F76C5EC" w14:textId="77777777" w:rsidTr="00CD59CB">
        <w:trPr>
          <w:trHeight w:hRule="exact" w:val="90"/>
          <w:tblHeader/>
        </w:trPr>
        <w:tc>
          <w:tcPr>
            <w:tcW w:w="1608" w:type="pct"/>
            <w:shd w:val="clear" w:color="auto" w:fill="auto"/>
          </w:tcPr>
          <w:p w14:paraId="1B4482D3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8A8A4D6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AB738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278774C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06C395EF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A91975" w14:paraId="669B612C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5A93B1A5" w14:textId="77777777" w:rsidR="00A72E4D" w:rsidRPr="00E10394" w:rsidRDefault="00A72E4D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498" w:type="pct"/>
            <w:shd w:val="clear" w:color="auto" w:fill="auto"/>
          </w:tcPr>
          <w:p w14:paraId="6F12E8A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4373FCC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3B4208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04FA4A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4A6D099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416AF8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55923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7AE85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0D49E32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0C38DBD2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71EBBC4F" w14:textId="652D45B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498" w:type="pct"/>
            <w:shd w:val="clear" w:color="auto" w:fill="auto"/>
          </w:tcPr>
          <w:p w14:paraId="7BA40F0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5FE20C0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DF3A208" w14:textId="403A4115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1" w:type="pct"/>
            <w:shd w:val="clear" w:color="auto" w:fill="auto"/>
          </w:tcPr>
          <w:p w14:paraId="069C1009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2C1FD7F4" w14:textId="3E3A9C80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38" w:type="pct"/>
            <w:shd w:val="clear" w:color="auto" w:fill="auto"/>
          </w:tcPr>
          <w:p w14:paraId="5CAC655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CB868D6" w14:textId="2736166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654,500</w:t>
            </w:r>
          </w:p>
        </w:tc>
        <w:tc>
          <w:tcPr>
            <w:tcW w:w="127" w:type="pct"/>
            <w:shd w:val="clear" w:color="auto" w:fill="auto"/>
          </w:tcPr>
          <w:p w14:paraId="299AB65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2F528804" w14:textId="5C0204AA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163,625</w:t>
            </w:r>
          </w:p>
        </w:tc>
      </w:tr>
      <w:tr w:rsidR="00C21C74" w:rsidRPr="00A91975" w14:paraId="188DAB65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7C55BD02" w14:textId="14D97B05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498" w:type="pct"/>
            <w:shd w:val="clear" w:color="auto" w:fill="auto"/>
          </w:tcPr>
          <w:p w14:paraId="0040FF0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58834D7C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0406783" w14:textId="52CA4FD9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1CFF02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213D8AD3" w14:textId="39DFCFA6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1037507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CAD7D1D" w14:textId="606F18C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550,801</w:t>
            </w:r>
          </w:p>
        </w:tc>
        <w:tc>
          <w:tcPr>
            <w:tcW w:w="127" w:type="pct"/>
            <w:shd w:val="clear" w:color="auto" w:fill="auto"/>
          </w:tcPr>
          <w:p w14:paraId="76A586C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4730071D" w14:textId="0CD6F4F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137,700</w:t>
            </w:r>
          </w:p>
        </w:tc>
      </w:tr>
      <w:tr w:rsidR="00C21C74" w:rsidRPr="00A91975" w14:paraId="12371616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0DF4FC97" w14:textId="76511EF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ลดหุ้นสามัญ</w:t>
            </w:r>
          </w:p>
        </w:tc>
        <w:tc>
          <w:tcPr>
            <w:tcW w:w="498" w:type="pct"/>
            <w:shd w:val="clear" w:color="auto" w:fill="auto"/>
          </w:tcPr>
          <w:p w14:paraId="0A8AD77E" w14:textId="76C2B63E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0B79BDD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873A183" w14:textId="366615F1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7080D5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3AF4618D" w14:textId="1225E4E1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C4F38B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6406E53" w14:textId="31996205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(18,960)</w:t>
            </w:r>
          </w:p>
        </w:tc>
        <w:tc>
          <w:tcPr>
            <w:tcW w:w="127" w:type="pct"/>
            <w:shd w:val="clear" w:color="auto" w:fill="auto"/>
          </w:tcPr>
          <w:p w14:paraId="40D51A7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4A64A5BD" w14:textId="3F49F493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(4,740)</w:t>
            </w:r>
          </w:p>
        </w:tc>
      </w:tr>
      <w:tr w:rsidR="00C21C74" w:rsidRPr="00A91975" w14:paraId="6367B4A4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6656F5F9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31274333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4A49CB0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1" w:type="pct"/>
            <w:shd w:val="clear" w:color="auto" w:fill="auto"/>
          </w:tcPr>
          <w:p w14:paraId="418064C4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38" w:type="pct"/>
            <w:shd w:val="clear" w:color="auto" w:fill="auto"/>
          </w:tcPr>
          <w:p w14:paraId="1380398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7C53768F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1,186,341</w:t>
            </w:r>
          </w:p>
        </w:tc>
        <w:tc>
          <w:tcPr>
            <w:tcW w:w="127" w:type="pct"/>
            <w:shd w:val="clear" w:color="auto" w:fill="auto"/>
          </w:tcPr>
          <w:p w14:paraId="530E88F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59A5194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296,585</w:t>
            </w:r>
          </w:p>
        </w:tc>
      </w:tr>
      <w:tr w:rsidR="00C21C74" w:rsidRPr="00A91975" w14:paraId="6350C103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1C89F17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</w:rPr>
            </w:pPr>
          </w:p>
          <w:p w14:paraId="7302103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31340217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3341018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FE545DA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pct"/>
            <w:shd w:val="clear" w:color="auto" w:fill="auto"/>
          </w:tcPr>
          <w:p w14:paraId="79B5AEE8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4A03FE01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pct"/>
            <w:shd w:val="clear" w:color="auto" w:fill="auto"/>
          </w:tcPr>
          <w:p w14:paraId="163452C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7058F4D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" w:type="pct"/>
            <w:shd w:val="clear" w:color="auto" w:fill="auto"/>
          </w:tcPr>
          <w:p w14:paraId="1FB58D5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12FBDCC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109824EB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2C097552" w14:textId="77777777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498" w:type="pct"/>
            <w:shd w:val="clear" w:color="auto" w:fill="auto"/>
          </w:tcPr>
          <w:p w14:paraId="01E68D7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04CE4E20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997DC1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pct"/>
            <w:shd w:val="clear" w:color="auto" w:fill="auto"/>
          </w:tcPr>
          <w:p w14:paraId="51E2831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79CBA48D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pct"/>
            <w:shd w:val="clear" w:color="auto" w:fill="auto"/>
          </w:tcPr>
          <w:p w14:paraId="1474B2F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C020CB0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" w:type="pct"/>
            <w:shd w:val="clear" w:color="auto" w:fill="auto"/>
          </w:tcPr>
          <w:p w14:paraId="55AD91CE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7EBF6BD1" w14:textId="77777777" w:rsidR="00C21C74" w:rsidRPr="00703519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71043A59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37CD05BE" w14:textId="211EEE9C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498" w:type="pct"/>
            <w:shd w:val="clear" w:color="auto" w:fill="auto"/>
          </w:tcPr>
          <w:p w14:paraId="4F6210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0023E833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C8F907D" w14:textId="4AF81855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1" w:type="pct"/>
            <w:shd w:val="clear" w:color="auto" w:fill="auto"/>
          </w:tcPr>
          <w:p w14:paraId="2AA712C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668959C0" w14:textId="2C1E52D5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38" w:type="pct"/>
            <w:shd w:val="clear" w:color="auto" w:fill="auto"/>
          </w:tcPr>
          <w:p w14:paraId="3E4510B0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7A9E0607" w14:textId="5286832A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635,540</w:t>
            </w:r>
          </w:p>
        </w:tc>
        <w:tc>
          <w:tcPr>
            <w:tcW w:w="127" w:type="pct"/>
            <w:shd w:val="clear" w:color="auto" w:fill="auto"/>
          </w:tcPr>
          <w:p w14:paraId="1B5A2F6F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6DDA7696" w14:textId="1F5B4251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158,885</w:t>
            </w:r>
          </w:p>
        </w:tc>
      </w:tr>
      <w:tr w:rsidR="00C21C74" w:rsidRPr="00A91975" w14:paraId="17C4ADEC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4A3F4ADD" w14:textId="3AB4A592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498" w:type="pct"/>
            <w:shd w:val="clear" w:color="auto" w:fill="auto"/>
          </w:tcPr>
          <w:p w14:paraId="7927D4B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0818D89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C3AA806" w14:textId="05649DCA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14CAF5E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65F08409" w14:textId="0005FCB1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70633C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3FCF8FD" w14:textId="62D7F75E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7" w:type="pct"/>
            <w:shd w:val="clear" w:color="auto" w:fill="auto"/>
          </w:tcPr>
          <w:p w14:paraId="3AE8D56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114ED16B" w14:textId="4CB7372C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63,554</w:t>
            </w:r>
          </w:p>
        </w:tc>
      </w:tr>
      <w:tr w:rsidR="00C21C74" w:rsidRPr="00A91975" w14:paraId="02DA8762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6F50E51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0D72741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7ADC2ED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1" w:type="pct"/>
            <w:shd w:val="clear" w:color="auto" w:fill="auto"/>
          </w:tcPr>
          <w:p w14:paraId="1B32DDA0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38" w:type="pct"/>
            <w:shd w:val="clear" w:color="auto" w:fill="auto"/>
          </w:tcPr>
          <w:p w14:paraId="37621F6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5CF346C3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7" w:type="pct"/>
            <w:shd w:val="clear" w:color="auto" w:fill="auto"/>
          </w:tcPr>
          <w:p w14:paraId="3A5C156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09EAAC72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0F0E6951" w14:textId="77777777" w:rsidTr="00CD59CB">
        <w:trPr>
          <w:trHeight w:hRule="exact" w:val="379"/>
        </w:trPr>
        <w:tc>
          <w:tcPr>
            <w:tcW w:w="1608" w:type="pct"/>
            <w:shd w:val="clear" w:color="auto" w:fill="auto"/>
          </w:tcPr>
          <w:p w14:paraId="148868AF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024D04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2F560D7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134EEBB1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5B4A2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0DD9EA82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7C06435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56EAD0D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032626D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B53C7A7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54A0" w:rsidRPr="00A91975" w14:paraId="3EAF035A" w14:textId="77777777" w:rsidTr="00CD59CB">
        <w:trPr>
          <w:trHeight w:hRule="exact" w:val="379"/>
        </w:trPr>
        <w:tc>
          <w:tcPr>
            <w:tcW w:w="1608" w:type="pct"/>
            <w:shd w:val="clear" w:color="auto" w:fill="auto"/>
          </w:tcPr>
          <w:p w14:paraId="26AC13AE" w14:textId="77777777" w:rsidR="006C54A0" w:rsidRPr="00E10394" w:rsidRDefault="006C54A0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</w:tc>
        <w:tc>
          <w:tcPr>
            <w:tcW w:w="498" w:type="pct"/>
            <w:shd w:val="clear" w:color="auto" w:fill="auto"/>
          </w:tcPr>
          <w:p w14:paraId="327BC6DD" w14:textId="77777777" w:rsidR="006C54A0" w:rsidRPr="00E10394" w:rsidRDefault="006C54A0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5188DF28" w14:textId="77777777" w:rsidR="006C54A0" w:rsidRPr="00E10394" w:rsidRDefault="006C54A0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AE5D754" w14:textId="77777777" w:rsidR="006C54A0" w:rsidRPr="0053301E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E82642B" w14:textId="77777777" w:rsidR="006C54A0" w:rsidRPr="0053301E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5B49975E" w14:textId="77777777" w:rsidR="006C54A0" w:rsidRPr="0053301E" w:rsidRDefault="006C54A0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3140D182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1EB23255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3541B302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347D1C2F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54A0" w:rsidRPr="00A91975" w14:paraId="63D3496F" w14:textId="77777777" w:rsidTr="00CD59CB">
        <w:trPr>
          <w:trHeight w:hRule="exact" w:val="379"/>
        </w:trPr>
        <w:tc>
          <w:tcPr>
            <w:tcW w:w="1608" w:type="pct"/>
            <w:shd w:val="clear" w:color="auto" w:fill="auto"/>
          </w:tcPr>
          <w:p w14:paraId="617C6103" w14:textId="77777777" w:rsidR="006C54A0" w:rsidRPr="00E10394" w:rsidRDefault="006C54A0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</w:tc>
        <w:tc>
          <w:tcPr>
            <w:tcW w:w="498" w:type="pct"/>
            <w:shd w:val="clear" w:color="auto" w:fill="auto"/>
          </w:tcPr>
          <w:p w14:paraId="7BA2A7AC" w14:textId="77777777" w:rsidR="006C54A0" w:rsidRPr="00E10394" w:rsidRDefault="006C54A0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8" w:type="pct"/>
            <w:shd w:val="clear" w:color="auto" w:fill="auto"/>
          </w:tcPr>
          <w:p w14:paraId="2A076DCB" w14:textId="77777777" w:rsidR="006C54A0" w:rsidRPr="00E10394" w:rsidRDefault="006C54A0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A0BC568" w14:textId="77777777" w:rsidR="006C54A0" w:rsidRPr="0053301E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0A11D9E" w14:textId="77777777" w:rsidR="006C54A0" w:rsidRPr="0053301E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2FFA1389" w14:textId="77777777" w:rsidR="006C54A0" w:rsidRPr="0053301E" w:rsidRDefault="006C54A0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27CC4025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1C588F5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223FDB6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69C91FBB" w14:textId="77777777" w:rsidR="006C54A0" w:rsidRPr="00E10394" w:rsidRDefault="006C54A0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35930DD8" w14:textId="0AE638E8" w:rsidTr="00CD59CB">
        <w:trPr>
          <w:trHeight w:hRule="exact" w:val="397"/>
        </w:trPr>
        <w:tc>
          <w:tcPr>
            <w:tcW w:w="2106" w:type="pct"/>
            <w:gridSpan w:val="2"/>
            <w:shd w:val="clear" w:color="auto" w:fill="auto"/>
          </w:tcPr>
          <w:p w14:paraId="36EAF5C2" w14:textId="309876B2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ทุนที่ออกและชำระแล้วประกอบด้วย</w:t>
            </w:r>
          </w:p>
        </w:tc>
        <w:tc>
          <w:tcPr>
            <w:tcW w:w="138" w:type="pct"/>
            <w:shd w:val="clear" w:color="auto" w:fill="auto"/>
          </w:tcPr>
          <w:p w14:paraId="6EE2E93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1218F537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283EE8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7A63CAE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616BC96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7F1B156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D1173E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31982A1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7D1EA5EB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6586E35F" w14:textId="3F40B625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498" w:type="pct"/>
            <w:shd w:val="clear" w:color="auto" w:fill="auto"/>
          </w:tcPr>
          <w:p w14:paraId="02CD8D6E" w14:textId="77777777" w:rsidR="00C21C74" w:rsidRPr="00E10394" w:rsidRDefault="00C21C74" w:rsidP="0031762C">
            <w:pPr>
              <w:pStyle w:val="BodyText3"/>
              <w:spacing w:line="240" w:lineRule="auto"/>
              <w:ind w:firstLine="142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8" w:type="pct"/>
            <w:shd w:val="clear" w:color="auto" w:fill="auto"/>
          </w:tcPr>
          <w:p w14:paraId="22B7673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100646E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1" w:type="pct"/>
            <w:shd w:val="clear" w:color="auto" w:fill="auto"/>
          </w:tcPr>
          <w:p w14:paraId="3719B59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70573AD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38" w:type="pct"/>
            <w:shd w:val="clear" w:color="auto" w:fill="auto"/>
          </w:tcPr>
          <w:p w14:paraId="5D7928A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0C19E497" w14:textId="5AB8939C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7" w:type="pct"/>
            <w:shd w:val="clear" w:color="auto" w:fill="auto"/>
          </w:tcPr>
          <w:p w14:paraId="58633EB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726A8FE1" w14:textId="062F5B0E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2EF3BFCF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1BD019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197DFA8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8" w:type="pct"/>
            <w:shd w:val="clear" w:color="auto" w:fill="auto"/>
          </w:tcPr>
          <w:p w14:paraId="10FFBC98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1" w:type="pct"/>
            <w:shd w:val="clear" w:color="auto" w:fill="auto"/>
          </w:tcPr>
          <w:p w14:paraId="299FFF97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38" w:type="pct"/>
            <w:shd w:val="clear" w:color="auto" w:fill="auto"/>
          </w:tcPr>
          <w:p w14:paraId="4900933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5A4FDC2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7" w:type="pct"/>
            <w:shd w:val="clear" w:color="auto" w:fill="auto"/>
          </w:tcPr>
          <w:p w14:paraId="1A40CD2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3B7A2C58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653324C6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58122F28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98" w:type="pct"/>
            <w:shd w:val="clear" w:color="auto" w:fill="auto"/>
          </w:tcPr>
          <w:p w14:paraId="4CA7EBE5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8" w:type="pct"/>
            <w:shd w:val="clear" w:color="auto" w:fill="auto"/>
          </w:tcPr>
          <w:p w14:paraId="61118C4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FBA3DE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3A0B542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6C98979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20A4" w:rsidRPr="00A91975" w14:paraId="16FBD55F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1D5186C6" w14:textId="2AE8A911" w:rsidR="004B20A4" w:rsidRPr="00E10394" w:rsidRDefault="004B20A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B20A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498" w:type="pct"/>
            <w:shd w:val="clear" w:color="auto" w:fill="auto"/>
          </w:tcPr>
          <w:p w14:paraId="5BAC2621" w14:textId="77777777" w:rsidR="004B20A4" w:rsidRPr="00E10394" w:rsidRDefault="004B20A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8" w:type="pct"/>
            <w:shd w:val="clear" w:color="auto" w:fill="auto"/>
          </w:tcPr>
          <w:p w14:paraId="763FB5C6" w14:textId="77777777" w:rsidR="004B20A4" w:rsidRPr="00E10394" w:rsidRDefault="004B20A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52D5B74" w14:textId="77777777" w:rsidR="004B20A4" w:rsidRPr="0053301E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81A219F" w14:textId="77777777" w:rsidR="004B20A4" w:rsidRPr="0053301E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5D88983E" w14:textId="77777777" w:rsidR="004B20A4" w:rsidRPr="0053301E" w:rsidRDefault="004B20A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C45674D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6D98DA93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061EEF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31DD6F19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57A1BE39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1275D186" w14:textId="640E488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498" w:type="pct"/>
            <w:shd w:val="clear" w:color="auto" w:fill="auto"/>
          </w:tcPr>
          <w:p w14:paraId="4CF3B2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38" w:type="pct"/>
            <w:shd w:val="clear" w:color="auto" w:fill="auto"/>
          </w:tcPr>
          <w:p w14:paraId="3C17D59A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96A40FF" w14:textId="2DC42439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575,956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C4C5E7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8D1B1F6" w14:textId="33823C03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164,834</w:t>
            </w:r>
          </w:p>
        </w:tc>
        <w:tc>
          <w:tcPr>
            <w:tcW w:w="138" w:type="pct"/>
            <w:shd w:val="clear" w:color="auto" w:fill="auto"/>
          </w:tcPr>
          <w:p w14:paraId="3FA4E809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3466678E" w14:textId="0A6B275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321,740</w:t>
            </w:r>
          </w:p>
        </w:tc>
        <w:tc>
          <w:tcPr>
            <w:tcW w:w="127" w:type="pct"/>
            <w:shd w:val="clear" w:color="auto" w:fill="auto"/>
          </w:tcPr>
          <w:p w14:paraId="579F7499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1B48EC66" w14:textId="4299517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209,891</w:t>
            </w:r>
          </w:p>
        </w:tc>
      </w:tr>
      <w:tr w:rsidR="00C21C74" w:rsidRPr="00A91975" w14:paraId="3B04711F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730B813F" w14:textId="13024AC7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ออกหุ้นใหม่</w:t>
            </w:r>
          </w:p>
        </w:tc>
        <w:tc>
          <w:tcPr>
            <w:tcW w:w="498" w:type="pct"/>
            <w:shd w:val="clear" w:color="auto" w:fill="auto"/>
          </w:tcPr>
          <w:p w14:paraId="1B6A4759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38" w:type="pct"/>
            <w:shd w:val="clear" w:color="auto" w:fill="auto"/>
          </w:tcPr>
          <w:p w14:paraId="573FE5BE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95D7DA5" w14:textId="7C81948F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A9F1B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6CA9E977" w14:textId="493E1ABC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D6E761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1B50D93" w14:textId="5DA4654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7" w:type="pct"/>
            <w:shd w:val="clear" w:color="auto" w:fill="auto"/>
          </w:tcPr>
          <w:p w14:paraId="39D6833D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757595E5" w14:textId="1FCE3C15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139,819</w:t>
            </w:r>
          </w:p>
        </w:tc>
      </w:tr>
      <w:tr w:rsidR="00C21C74" w:rsidRPr="00A91975" w14:paraId="39B6AD62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347480B6" w14:textId="59FB69F1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498" w:type="pct"/>
            <w:shd w:val="clear" w:color="auto" w:fill="auto"/>
          </w:tcPr>
          <w:p w14:paraId="747AA6C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205CDFE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2606A95D" w14:textId="122D2591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89C25B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495F7130" w14:textId="630EF632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D860F8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4B0DDC98" w14:textId="4A1C44A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DD4A27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shd w:val="clear" w:color="auto" w:fill="auto"/>
          </w:tcPr>
          <w:p w14:paraId="116A6523" w14:textId="60855C89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(2,590)</w:t>
            </w:r>
          </w:p>
        </w:tc>
      </w:tr>
      <w:tr w:rsidR="00C21C74" w:rsidRPr="00A91975" w14:paraId="4E96EF52" w14:textId="77777777" w:rsidTr="00CD59CB">
        <w:trPr>
          <w:trHeight w:hRule="exact" w:val="397"/>
        </w:trPr>
        <w:tc>
          <w:tcPr>
            <w:tcW w:w="1608" w:type="pct"/>
            <w:shd w:val="clear" w:color="auto" w:fill="auto"/>
          </w:tcPr>
          <w:p w14:paraId="30264EE3" w14:textId="1D1C1E7E" w:rsidR="00C21C74" w:rsidRPr="00E10394" w:rsidRDefault="00C21C74" w:rsidP="0031762C">
            <w:pPr>
              <w:pStyle w:val="BodyText3"/>
              <w:tabs>
                <w:tab w:val="left" w:pos="176"/>
              </w:tabs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ลดลงจากการล้างขาดทุนสะสม</w:t>
            </w:r>
          </w:p>
        </w:tc>
        <w:tc>
          <w:tcPr>
            <w:tcW w:w="498" w:type="pct"/>
            <w:shd w:val="clear" w:color="auto" w:fill="auto"/>
          </w:tcPr>
          <w:p w14:paraId="48AD1C7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342A4F2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562AAAE2" w14:textId="6906E9A4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DEA90A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57015D6" w14:textId="77777777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  <w:p w14:paraId="6ABBDD09" w14:textId="556A98AD" w:rsidR="0053301E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441B8CF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BD2BE" w14:textId="50117FE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AD0BC4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4D305EC" w14:textId="7EBD238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(182,286)</w:t>
            </w:r>
          </w:p>
        </w:tc>
      </w:tr>
      <w:tr w:rsidR="00D75FCF" w:rsidRPr="00A91975" w14:paraId="0ACD59D8" w14:textId="77777777" w:rsidTr="00CD59CB">
        <w:trPr>
          <w:trHeight w:hRule="exact" w:val="397"/>
        </w:trPr>
        <w:tc>
          <w:tcPr>
            <w:tcW w:w="2106" w:type="pct"/>
            <w:gridSpan w:val="2"/>
            <w:shd w:val="clear" w:color="auto" w:fill="auto"/>
          </w:tcPr>
          <w:p w14:paraId="1B111A3B" w14:textId="5ACA7661" w:rsidR="00D75FCF" w:rsidRPr="00D75FCF" w:rsidRDefault="00D75FCF" w:rsidP="0031762C">
            <w:pPr>
              <w:pStyle w:val="BodyText3"/>
              <w:tabs>
                <w:tab w:val="clear" w:pos="540"/>
              </w:tabs>
              <w:spacing w:line="240" w:lineRule="auto"/>
              <w:ind w:firstLine="426"/>
              <w:rPr>
                <w:rFonts w:ascii="Angsana New" w:hAnsi="Angsana New" w:cs="Angsana New"/>
                <w:cs/>
              </w:rPr>
            </w:pP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รวมส่วนเกินมูลค่าหุ้นสามัญ </w:t>
            </w:r>
            <w:r w:rsidRPr="00D75FCF">
              <w:rPr>
                <w:rFonts w:ascii="Angsana New" w:hAnsi="Angsana New" w:cs="Angsana New"/>
                <w:b/>
                <w:bCs/>
                <w:cs/>
              </w:rPr>
              <w:t>-</w:t>
            </w: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38" w:type="pct"/>
            <w:shd w:val="clear" w:color="auto" w:fill="auto"/>
          </w:tcPr>
          <w:p w14:paraId="7A27FC3B" w14:textId="77777777" w:rsidR="00D75FCF" w:rsidRPr="00E10394" w:rsidRDefault="00D75FCF" w:rsidP="00D75FCF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697A" w14:textId="744C0516" w:rsidR="00D75FCF" w:rsidRPr="0053301E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41" w:type="pct"/>
            <w:shd w:val="clear" w:color="auto" w:fill="auto"/>
          </w:tcPr>
          <w:p w14:paraId="234F6BE0" w14:textId="77777777" w:rsidR="00D75FCF" w:rsidRPr="0053301E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4246" w14:textId="236C0153" w:rsidR="00D75FCF" w:rsidRPr="0053301E" w:rsidRDefault="00D75FCF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164,834</w:t>
            </w:r>
          </w:p>
        </w:tc>
        <w:tc>
          <w:tcPr>
            <w:tcW w:w="138" w:type="pct"/>
            <w:shd w:val="clear" w:color="auto" w:fill="auto"/>
          </w:tcPr>
          <w:p w14:paraId="0DFD3F5D" w14:textId="77777777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494A6" w14:textId="4D7CD8AE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27" w:type="pct"/>
            <w:shd w:val="clear" w:color="auto" w:fill="auto"/>
          </w:tcPr>
          <w:p w14:paraId="5E77712E" w14:textId="77777777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D97D" w14:textId="49915B02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164,834</w:t>
            </w:r>
          </w:p>
        </w:tc>
      </w:tr>
    </w:tbl>
    <w:p w14:paraId="20D4AB2B" w14:textId="2193BEF3" w:rsidR="00CE7868" w:rsidRDefault="00CE7868" w:rsidP="00CE7868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ตามมติที่ประชุมคณะกรรมการบริษัท ครั้งที่ </w:t>
      </w:r>
      <w:r w:rsidRPr="00CE7868">
        <w:rPr>
          <w:rFonts w:ascii="Angsana New" w:hAnsi="Angsana New" w:cs="Angsana New"/>
        </w:rPr>
        <w:t xml:space="preserve">6/2564 </w:t>
      </w:r>
      <w:r w:rsidRPr="00CE7868">
        <w:rPr>
          <w:rFonts w:ascii="Angsana New" w:hAnsi="Angsana New" w:cs="Angsana New" w:hint="cs"/>
          <w:cs/>
        </w:rPr>
        <w:t xml:space="preserve">เมื่อวันที่ </w:t>
      </w:r>
      <w:r w:rsidRPr="00CE7868">
        <w:rPr>
          <w:rFonts w:ascii="Angsana New" w:hAnsi="Angsana New" w:cs="Angsana New"/>
        </w:rPr>
        <w:t xml:space="preserve">3 </w:t>
      </w:r>
      <w:r w:rsidRPr="00CE7868">
        <w:rPr>
          <w:rFonts w:ascii="Angsana New" w:hAnsi="Angsana New" w:cs="Angsana New" w:hint="cs"/>
          <w:cs/>
        </w:rPr>
        <w:t xml:space="preserve">กันยายน </w:t>
      </w:r>
      <w:r w:rsidRPr="00CE7868">
        <w:rPr>
          <w:rFonts w:ascii="Angsana New" w:hAnsi="Angsana New" w:cs="Angsana New"/>
        </w:rPr>
        <w:t xml:space="preserve">2564 </w:t>
      </w:r>
      <w:r w:rsidRPr="00CE7868">
        <w:rPr>
          <w:rFonts w:ascii="Angsana New" w:hAnsi="Angsana New" w:cs="Angsana New" w:hint="cs"/>
          <w:cs/>
        </w:rPr>
        <w:t>มีมติ</w:t>
      </w:r>
      <w:r w:rsidR="00A01B9D">
        <w:rPr>
          <w:rFonts w:ascii="Angsana New" w:hAnsi="Angsana New" w:cs="Angsana New" w:hint="cs"/>
          <w:cs/>
        </w:rPr>
        <w:t>อนุมัติ</w:t>
      </w:r>
      <w:r w:rsidRPr="00CE7868">
        <w:rPr>
          <w:rFonts w:ascii="Angsana New" w:hAnsi="Angsana New" w:cs="Angsana New" w:hint="cs"/>
          <w:cs/>
        </w:rPr>
        <w:t>ให้เสนอเข้าที่ประชุมวิสามัญผู้ถือหุ้น ดังนี้</w:t>
      </w:r>
    </w:p>
    <w:p w14:paraId="4288BF99" w14:textId="1DE5CCA1" w:rsidR="003E72C3" w:rsidRPr="00B74FF0" w:rsidRDefault="00B43052" w:rsidP="00CD59CB">
      <w:pPr>
        <w:pStyle w:val="a0"/>
        <w:numPr>
          <w:ilvl w:val="0"/>
          <w:numId w:val="45"/>
        </w:numPr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  <w:r w:rsidRPr="00B74FF0">
        <w:rPr>
          <w:rFonts w:ascii="Angsana New" w:hAnsi="Angsana New" w:cs="Angsana New"/>
          <w:cs/>
        </w:rPr>
        <w:t>อนุมัติการล</w:t>
      </w:r>
      <w:r w:rsidR="00933632" w:rsidRPr="00B74FF0">
        <w:rPr>
          <w:rFonts w:ascii="Angsana New" w:hAnsi="Angsana New" w:cs="Angsana New" w:hint="cs"/>
          <w:cs/>
        </w:rPr>
        <w:t>ด</w:t>
      </w:r>
      <w:r w:rsidRPr="00B74FF0">
        <w:rPr>
          <w:rFonts w:ascii="Angsana New" w:hAnsi="Angsana New" w:cs="Angsana New"/>
          <w:cs/>
        </w:rPr>
        <w:t xml:space="preserve">ทุนจดทะเบียน จากทุนจดทะเบียนเดิมจำนวน </w:t>
      </w:r>
      <w:r w:rsidR="003567B3" w:rsidRPr="00B74FF0">
        <w:rPr>
          <w:rFonts w:ascii="Angsana New" w:hAnsi="Angsana New" w:cs="Angsana New"/>
          <w:lang w:val="en-US"/>
        </w:rPr>
        <w:t>296</w:t>
      </w:r>
      <w:r w:rsidR="003567B3" w:rsidRPr="00B74FF0">
        <w:rPr>
          <w:rFonts w:ascii="Angsana New" w:hAnsi="Angsana New" w:cs="Angsana New"/>
          <w:cs/>
        </w:rPr>
        <w:t>,</w:t>
      </w:r>
      <w:r w:rsidR="003567B3" w:rsidRPr="00B74FF0">
        <w:rPr>
          <w:rFonts w:ascii="Angsana New" w:hAnsi="Angsana New" w:cs="Angsana New"/>
          <w:lang w:val="en-US"/>
        </w:rPr>
        <w:t>585</w:t>
      </w:r>
      <w:r w:rsidR="003567B3" w:rsidRPr="00B74FF0">
        <w:rPr>
          <w:rFonts w:ascii="Angsana New" w:hAnsi="Angsana New" w:cs="Angsana New"/>
          <w:cs/>
        </w:rPr>
        <w:t>,</w:t>
      </w:r>
      <w:r w:rsidR="003567B3" w:rsidRPr="00B74FF0">
        <w:rPr>
          <w:rFonts w:ascii="Angsana New" w:hAnsi="Angsana New" w:cs="Angsana New"/>
          <w:lang w:val="en-US"/>
        </w:rPr>
        <w:t>260</w:t>
      </w:r>
      <w:r w:rsidRPr="00B74FF0">
        <w:rPr>
          <w:rFonts w:ascii="Angsana New" w:hAnsi="Angsana New" w:cs="Angsana New"/>
          <w:cs/>
        </w:rPr>
        <w:t xml:space="preserve"> บาท เป็น </w:t>
      </w:r>
      <w:r w:rsidR="003567B3" w:rsidRPr="00B74FF0">
        <w:rPr>
          <w:rFonts w:ascii="Angsana New" w:hAnsi="Angsana New" w:cs="Angsana New"/>
          <w:lang w:val="en-US"/>
        </w:rPr>
        <w:t>296</w:t>
      </w:r>
      <w:r w:rsidR="00321A7F" w:rsidRPr="00B74FF0">
        <w:rPr>
          <w:rFonts w:ascii="Angsana New" w:hAnsi="Angsana New" w:cs="Angsana New" w:hint="cs"/>
          <w:cs/>
        </w:rPr>
        <w:t>,</w:t>
      </w:r>
      <w:r w:rsidR="003567B3" w:rsidRPr="00B74FF0">
        <w:rPr>
          <w:rFonts w:ascii="Angsana New" w:hAnsi="Angsana New" w:cs="Angsana New"/>
          <w:lang w:val="en-US"/>
        </w:rPr>
        <w:t>284,276</w:t>
      </w:r>
      <w:r w:rsidRPr="00B74FF0">
        <w:rPr>
          <w:rFonts w:ascii="Angsana New" w:hAnsi="Angsana New" w:cs="Angsana New"/>
          <w:cs/>
        </w:rPr>
        <w:t>.</w:t>
      </w:r>
      <w:r w:rsidR="003567B3" w:rsidRPr="00B74FF0">
        <w:rPr>
          <w:rFonts w:ascii="Angsana New" w:hAnsi="Angsana New" w:cs="Angsana New"/>
          <w:lang w:val="en-US"/>
        </w:rPr>
        <w:t>50</w:t>
      </w:r>
      <w:r w:rsidRPr="00B74FF0">
        <w:rPr>
          <w:rFonts w:ascii="Angsana New" w:hAnsi="Angsana New" w:cs="Angsana New"/>
          <w:cs/>
        </w:rPr>
        <w:t xml:space="preserve"> บาท โดยการยกเลิกหุ้นสามัญที่ได้จดทะเบียนไว้แล้วแต่ยังไม่ได้จำหน่าย จำนวน </w:t>
      </w:r>
      <w:r w:rsidR="003567B3" w:rsidRPr="00B74FF0">
        <w:rPr>
          <w:rFonts w:ascii="Angsana New" w:hAnsi="Angsana New" w:cs="Angsana New"/>
          <w:lang w:val="en-US"/>
        </w:rPr>
        <w:t>1</w:t>
      </w:r>
      <w:r w:rsidRPr="00B74FF0">
        <w:rPr>
          <w:rFonts w:ascii="Angsana New" w:hAnsi="Angsana New" w:cs="Angsana New"/>
          <w:cs/>
        </w:rPr>
        <w:t>,</w:t>
      </w:r>
      <w:r w:rsidR="003567B3" w:rsidRPr="00B74FF0">
        <w:rPr>
          <w:rFonts w:ascii="Angsana New" w:hAnsi="Angsana New" w:cs="Angsana New"/>
          <w:lang w:val="en-US"/>
        </w:rPr>
        <w:t>203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934</w:t>
      </w:r>
      <w:r w:rsidRPr="00B74FF0">
        <w:rPr>
          <w:rFonts w:ascii="Angsana New" w:hAnsi="Angsana New" w:cs="Angsana New"/>
          <w:cs/>
        </w:rPr>
        <w:t xml:space="preserve"> หุ้น มูลค่าหุ้นที่ตราไว้หุ้นละ </w:t>
      </w:r>
      <w:r w:rsidR="00524D08" w:rsidRPr="00B74FF0">
        <w:rPr>
          <w:rFonts w:ascii="Angsana New" w:hAnsi="Angsana New" w:cs="Angsana New"/>
          <w:lang w:val="en-US"/>
        </w:rPr>
        <w:t>0.25</w:t>
      </w:r>
      <w:r w:rsidRPr="00B74FF0">
        <w:rPr>
          <w:rFonts w:ascii="Angsana New" w:hAnsi="Angsana New" w:cs="Angsana New"/>
          <w:cs/>
        </w:rPr>
        <w:t xml:space="preserve"> บาท และแก้ไขหนังสือบริคณห์สินธิของบริษัท เพื่อให้สอดคล้องกับการลดทุนจดทะเบียนของบริษัท</w:t>
      </w:r>
    </w:p>
    <w:p w14:paraId="51A420B8" w14:textId="0783537C" w:rsidR="00B43052" w:rsidRPr="00B74FF0" w:rsidRDefault="00B43052" w:rsidP="00CD59CB">
      <w:pPr>
        <w:pStyle w:val="a0"/>
        <w:numPr>
          <w:ilvl w:val="0"/>
          <w:numId w:val="45"/>
        </w:numPr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  <w:r w:rsidRPr="00B74FF0">
        <w:rPr>
          <w:rFonts w:ascii="Angsana New" w:hAnsi="Angsana New" w:cs="Angsana New"/>
          <w:cs/>
        </w:rPr>
        <w:t xml:space="preserve">อนุมัติการเพิ่มทุนจดทะเบียนของบริษัทอีกจำนวน </w:t>
      </w:r>
      <w:r w:rsidR="00524D08" w:rsidRPr="00B74FF0">
        <w:rPr>
          <w:rFonts w:ascii="Angsana New" w:hAnsi="Angsana New" w:cs="Angsana New"/>
          <w:lang w:val="en-US"/>
        </w:rPr>
        <w:t>112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500,000</w:t>
      </w:r>
      <w:r w:rsidRPr="00B74FF0">
        <w:rPr>
          <w:rFonts w:ascii="Angsana New" w:hAnsi="Angsana New" w:cs="Angsana New"/>
          <w:cs/>
        </w:rPr>
        <w:t xml:space="preserve"> บาท จากทุนจดทะเบียนเดิม จำนวน </w:t>
      </w:r>
      <w:r w:rsidR="00524D08" w:rsidRPr="00B74FF0">
        <w:rPr>
          <w:rFonts w:ascii="Angsana New" w:hAnsi="Angsana New" w:cs="Angsana New"/>
          <w:lang w:val="en-US"/>
        </w:rPr>
        <w:t>296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284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276</w:t>
      </w:r>
      <w:r w:rsidRPr="00B74FF0">
        <w:rPr>
          <w:rFonts w:ascii="Angsana New" w:hAnsi="Angsana New" w:cs="Angsana New"/>
          <w:cs/>
        </w:rPr>
        <w:t>.</w:t>
      </w:r>
      <w:r w:rsidR="00524D08" w:rsidRPr="00B74FF0">
        <w:rPr>
          <w:rFonts w:ascii="Angsana New" w:hAnsi="Angsana New" w:cs="Angsana New"/>
          <w:lang w:val="en-US"/>
        </w:rPr>
        <w:t>50</w:t>
      </w:r>
      <w:r w:rsidRPr="00B74FF0">
        <w:rPr>
          <w:rFonts w:ascii="Angsana New" w:hAnsi="Angsana New" w:cs="Angsana New"/>
          <w:cs/>
        </w:rPr>
        <w:t xml:space="preserve"> บาท เป็นจำนวน </w:t>
      </w:r>
      <w:r w:rsidR="00524D08" w:rsidRPr="00B74FF0">
        <w:rPr>
          <w:rFonts w:ascii="Angsana New" w:hAnsi="Angsana New" w:cs="Angsana New"/>
          <w:lang w:val="en-US"/>
        </w:rPr>
        <w:t>408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784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276</w:t>
      </w:r>
      <w:r w:rsidRPr="00B74FF0">
        <w:rPr>
          <w:rFonts w:ascii="Angsana New" w:hAnsi="Angsana New" w:cs="Angsana New"/>
          <w:cs/>
        </w:rPr>
        <w:t>.</w:t>
      </w:r>
      <w:r w:rsidR="00524D08" w:rsidRPr="00B74FF0">
        <w:rPr>
          <w:rFonts w:ascii="Angsana New" w:hAnsi="Angsana New" w:cs="Angsana New"/>
          <w:lang w:val="en-US"/>
        </w:rPr>
        <w:t>50</w:t>
      </w:r>
      <w:r w:rsidRPr="00B74FF0">
        <w:rPr>
          <w:rFonts w:ascii="Angsana New" w:hAnsi="Angsana New" w:cs="Angsana New"/>
          <w:cs/>
        </w:rPr>
        <w:t xml:space="preserve"> บาท โดยการออกหุ้นสามัญเพิ่มทุนจำนวน </w:t>
      </w:r>
      <w:r w:rsidR="00524D08" w:rsidRPr="00B74FF0">
        <w:rPr>
          <w:rFonts w:ascii="Angsana New" w:hAnsi="Angsana New" w:cs="Angsana New"/>
          <w:lang w:val="en-US"/>
        </w:rPr>
        <w:t>450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  <w:cs/>
        </w:rPr>
        <w:t>,</w:t>
      </w:r>
      <w:r w:rsidR="00524D08"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524D08" w:rsidRPr="00B74FF0">
        <w:rPr>
          <w:rFonts w:ascii="Angsana New" w:hAnsi="Angsana New" w:cs="Angsana New"/>
          <w:lang w:val="en-US"/>
        </w:rPr>
        <w:t>0</w:t>
      </w:r>
      <w:r w:rsidRPr="00B74FF0">
        <w:rPr>
          <w:rFonts w:ascii="Angsana New" w:hAnsi="Angsana New" w:cs="Angsana New"/>
          <w:cs/>
        </w:rPr>
        <w:t>.</w:t>
      </w:r>
      <w:r w:rsidR="00524D08" w:rsidRPr="00B74FF0">
        <w:rPr>
          <w:rFonts w:ascii="Angsana New" w:hAnsi="Angsana New" w:cs="Angsana New"/>
          <w:lang w:val="en-US"/>
        </w:rPr>
        <w:t>25</w:t>
      </w:r>
      <w:r w:rsidRPr="00B74FF0">
        <w:rPr>
          <w:rFonts w:ascii="Angsana New" w:hAnsi="Angsana New" w:cs="Angsana New"/>
          <w:cs/>
        </w:rPr>
        <w:t xml:space="preserve"> บาท และอนุมัติให้แก้ไขหนังสือบริคณห์สนธิของบริษัท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455D712D" w14:textId="6A0445EE" w:rsidR="00942AE1" w:rsidRDefault="00B43052" w:rsidP="00CD59CB">
      <w:pPr>
        <w:pStyle w:val="a0"/>
        <w:numPr>
          <w:ilvl w:val="0"/>
          <w:numId w:val="45"/>
        </w:numPr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  <w:r w:rsidRPr="00B74FF0">
        <w:rPr>
          <w:rFonts w:ascii="Angsana New" w:hAnsi="Angsana New" w:cs="Angsana New"/>
          <w:cs/>
        </w:rPr>
        <w:t>อนุมัติให้เสนอต่อที่ประชุมผู้ถือหุ้น เพื่อพิจารณาอนุมัติการจัดสรรหุ้นสามัญเพิ่มทุนของบริษัท จำนวน</w:t>
      </w:r>
      <w:r w:rsidR="00524D08" w:rsidRPr="00B74FF0">
        <w:rPr>
          <w:rFonts w:ascii="Angsana New" w:hAnsi="Angsana New" w:cs="Angsana New" w:hint="cs"/>
          <w:cs/>
        </w:rPr>
        <w:t xml:space="preserve"> </w:t>
      </w:r>
      <w:r w:rsidR="00524D08" w:rsidRPr="00B74FF0">
        <w:rPr>
          <w:rFonts w:ascii="Angsana New" w:hAnsi="Angsana New" w:cs="Angsana New"/>
          <w:lang w:val="en-US"/>
        </w:rPr>
        <w:t>450</w:t>
      </w:r>
      <w:r w:rsidRPr="00B74FF0">
        <w:rPr>
          <w:rFonts w:ascii="Angsana New" w:hAnsi="Angsana New" w:cs="Angsana New"/>
        </w:rPr>
        <w:t>,</w:t>
      </w:r>
      <w:r w:rsidR="00524D08"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</w:rPr>
        <w:t>,</w:t>
      </w:r>
      <w:r w:rsidR="00524D08"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  <w:cs/>
        </w:rPr>
        <w:t xml:space="preserve"> หุ้น ให้แก่บริษัท แปซิฟิกโกลบอล จำกัด ในราคาหุ้นละ </w:t>
      </w:r>
      <w:r w:rsidR="00524D08" w:rsidRPr="00B74FF0">
        <w:rPr>
          <w:rFonts w:ascii="Angsana New" w:hAnsi="Angsana New" w:cs="Angsana New"/>
          <w:lang w:val="en-US"/>
        </w:rPr>
        <w:t>0.85</w:t>
      </w:r>
      <w:r w:rsidRPr="00B74FF0">
        <w:rPr>
          <w:rFonts w:ascii="Angsana New" w:hAnsi="Angsana New" w:cs="Angsana New"/>
          <w:cs/>
        </w:rPr>
        <w:t xml:space="preserve"> บาท รวมเป็นมูลค่าทั้งสิ้น </w:t>
      </w:r>
      <w:r w:rsidR="00524D08" w:rsidRPr="00B74FF0">
        <w:rPr>
          <w:rFonts w:ascii="Angsana New" w:hAnsi="Angsana New" w:cs="Angsana New"/>
          <w:lang w:val="en-US"/>
        </w:rPr>
        <w:t>382</w:t>
      </w:r>
      <w:r w:rsidRPr="00B74FF0">
        <w:rPr>
          <w:rFonts w:ascii="Angsana New" w:hAnsi="Angsana New" w:cs="Angsana New"/>
        </w:rPr>
        <w:t>,</w:t>
      </w:r>
      <w:r w:rsidR="00524D08" w:rsidRPr="00B74FF0">
        <w:rPr>
          <w:rFonts w:ascii="Angsana New" w:hAnsi="Angsana New" w:cs="Angsana New"/>
          <w:lang w:val="en-US"/>
        </w:rPr>
        <w:t>500</w:t>
      </w:r>
      <w:r w:rsidRPr="00B74FF0">
        <w:rPr>
          <w:rFonts w:ascii="Angsana New" w:hAnsi="Angsana New" w:cs="Angsana New"/>
        </w:rPr>
        <w:t>,</w:t>
      </w:r>
      <w:r w:rsidR="00524D08" w:rsidRPr="00B74FF0">
        <w:rPr>
          <w:rFonts w:ascii="Angsana New" w:hAnsi="Angsana New" w:cs="Angsana New"/>
          <w:lang w:val="en-US"/>
        </w:rPr>
        <w:t>000</w:t>
      </w:r>
      <w:r w:rsidRPr="00B74FF0">
        <w:rPr>
          <w:rFonts w:ascii="Angsana New" w:hAnsi="Angsana New" w:cs="Angsana New"/>
          <w:cs/>
        </w:rPr>
        <w:t xml:space="preserve"> บาท </w:t>
      </w:r>
      <w:r w:rsidR="00942AE1" w:rsidRPr="00B74FF0">
        <w:rPr>
          <w:rFonts w:ascii="Angsana New" w:hAnsi="Angsana New" w:cs="Angsana New" w:hint="cs"/>
          <w:cs/>
        </w:rPr>
        <w:t>เพื่อชำระเป็นค่าตอบแทนในการรับโอนกิจการทั้งหมดของบริษัท แปซิฟิกโกลบอล จำกัด</w:t>
      </w:r>
      <w:r w:rsidR="00942AE1" w:rsidRPr="00B74FF0">
        <w:rPr>
          <w:rFonts w:ascii="Angsana New" w:hAnsi="Angsana New" w:cs="Angsana New"/>
        </w:rPr>
        <w:t xml:space="preserve"> </w:t>
      </w:r>
    </w:p>
    <w:p w14:paraId="40FBA87B" w14:textId="117B5B8A" w:rsidR="00CD59CB" w:rsidRDefault="00CD59CB" w:rsidP="00CD59CB">
      <w:pPr>
        <w:pStyle w:val="a0"/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</w:p>
    <w:p w14:paraId="44738357" w14:textId="1E828204" w:rsidR="00CD59CB" w:rsidRDefault="00CD59CB" w:rsidP="00CD59CB">
      <w:pPr>
        <w:pStyle w:val="a0"/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</w:p>
    <w:p w14:paraId="0FC28C07" w14:textId="3582A157" w:rsidR="00CD59CB" w:rsidRDefault="00CD59CB" w:rsidP="00CD59CB">
      <w:pPr>
        <w:pStyle w:val="a0"/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</w:p>
    <w:p w14:paraId="6F74544E" w14:textId="77777777" w:rsidR="00CD59CB" w:rsidRDefault="00CD59CB" w:rsidP="00CD59CB">
      <w:pPr>
        <w:pStyle w:val="a0"/>
        <w:tabs>
          <w:tab w:val="left" w:pos="810"/>
        </w:tabs>
        <w:spacing w:before="120" w:after="120"/>
        <w:ind w:right="43"/>
        <w:jc w:val="thaiDistribute"/>
        <w:rPr>
          <w:rFonts w:ascii="Angsana New" w:hAnsi="Angsana New" w:cs="Angsana New"/>
        </w:rPr>
      </w:pPr>
    </w:p>
    <w:p w14:paraId="721DAC0D" w14:textId="61EECA53" w:rsidR="00973EB6" w:rsidRPr="002443AA" w:rsidRDefault="00973EB6" w:rsidP="00BF665A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360" w:right="43" w:firstLine="66"/>
        <w:jc w:val="thaiDistribute"/>
        <w:rPr>
          <w:rFonts w:ascii="Angsana New" w:hAnsi="Angsana New" w:cs="Angsana New"/>
          <w:cs/>
        </w:rPr>
      </w:pPr>
      <w:r w:rsidRPr="002443AA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ในวันที่ </w:t>
      </w:r>
      <w:r w:rsidRPr="002443AA">
        <w:rPr>
          <w:rFonts w:ascii="Angsana New" w:hAnsi="Angsana New" w:cs="Angsana New"/>
          <w:lang w:val="en-GB"/>
        </w:rPr>
        <w:t>30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เมษายน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>มีมติเห็น</w:t>
      </w:r>
      <w:r w:rsidR="00A72F43" w:rsidRPr="002443AA">
        <w:rPr>
          <w:rFonts w:ascii="Angsana New" w:hAnsi="Angsana New" w:cs="Angsana New" w:hint="cs"/>
          <w:cs/>
        </w:rPr>
        <w:t>อนุมัติ</w:t>
      </w:r>
      <w:r w:rsidRPr="002443AA">
        <w:rPr>
          <w:rFonts w:ascii="Angsana New" w:hAnsi="Angsana New" w:cs="Angsana New" w:hint="cs"/>
          <w:cs/>
        </w:rPr>
        <w:t>เรื่อง ดังต่อไปนี้</w:t>
      </w:r>
    </w:p>
    <w:p w14:paraId="775E56A5" w14:textId="77777777" w:rsidR="00973EB6" w:rsidRPr="002443A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163,625,000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158,884,960.75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18,960,157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มูลค่าที่ตราไว้ หุ้นละ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792EF5BE" w14:textId="61E0E917" w:rsidR="00973EB6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อนุมัติการเพิ่มทุนจดทะเบียนของบริษัทอีกจำนวน </w:t>
      </w:r>
      <w:r w:rsidRPr="00BF665A">
        <w:rPr>
          <w:rFonts w:ascii="Angsana New" w:hAnsi="Angsana New"/>
          <w:spacing w:val="-6"/>
          <w:sz w:val="30"/>
          <w:szCs w:val="30"/>
        </w:rPr>
        <w:t>137,700,299.25</w:t>
      </w:r>
      <w:r w:rsidR="00933753" w:rsidRPr="00BF665A">
        <w:rPr>
          <w:rFonts w:ascii="Angsana New" w:hAnsi="Angsana New"/>
          <w:spacing w:val="-6"/>
          <w:sz w:val="30"/>
          <w:szCs w:val="30"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158,884,960.75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296,585,260.00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550,801,197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19967954" w14:textId="77777777" w:rsidR="00973EB6" w:rsidRPr="00BF665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ด้วยวิธี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Right Offering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(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RO)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ไม่เกิน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254,215,937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บาท ราคาเสนอขาย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0.80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ให้แก่ผู้ถือหุ้นเดิม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โดย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จัดสรร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ให้แก่ผู้ถือหุ้นเดิมในอัตรา</w:t>
      </w:r>
      <w:r w:rsidR="00A72F43" w:rsidRPr="00BF665A">
        <w:rPr>
          <w:rFonts w:ascii="Angsana New" w:hAnsi="Angsana New" w:hint="cs"/>
          <w:spacing w:val="-6"/>
          <w:sz w:val="30"/>
          <w:szCs w:val="30"/>
          <w:cs/>
        </w:rPr>
        <w:t>ส่วน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หุ้นเดิมต่อ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หุ้นใหม่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2D333F99" w14:textId="5F47DF3D" w:rsidR="00F67928" w:rsidRDefault="00566CED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 w:hint="cs"/>
          <w:spacing w:val="-6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221B9631" w14:textId="77777777" w:rsidR="00FB2FB4" w:rsidRPr="002443AA" w:rsidRDefault="00FB2FB4" w:rsidP="004265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443AA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ใบสำคัญแสดงสิทธิซื้อหุ้นสามัญ</w:t>
      </w:r>
    </w:p>
    <w:p w14:paraId="175DA5D4" w14:textId="3D892F73" w:rsidR="00F66D60" w:rsidRDefault="00FB2FB4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C49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4376A" w:rsidRPr="008C4953">
        <w:rPr>
          <w:rFonts w:ascii="Angsana New" w:hAnsi="Angsana New"/>
          <w:sz w:val="30"/>
          <w:szCs w:val="30"/>
        </w:rPr>
        <w:t xml:space="preserve">30 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4376A" w:rsidRPr="008C4953">
        <w:rPr>
          <w:rFonts w:ascii="Angsana New" w:hAnsi="Angsana New"/>
          <w:sz w:val="30"/>
          <w:szCs w:val="30"/>
        </w:rPr>
        <w:t>2563</w:t>
      </w:r>
      <w:r w:rsidRPr="008C4953">
        <w:rPr>
          <w:rFonts w:ascii="Angsana New" w:hAnsi="Angsana New"/>
          <w:sz w:val="30"/>
          <w:szCs w:val="30"/>
        </w:rPr>
        <w:t xml:space="preserve"> </w:t>
      </w:r>
      <w:r w:rsidRPr="008C4953">
        <w:rPr>
          <w:rFonts w:ascii="Angsana New" w:hAnsi="Angsana New" w:hint="cs"/>
          <w:sz w:val="30"/>
          <w:szCs w:val="30"/>
          <w:cs/>
        </w:rPr>
        <w:t>ที่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="0034376A" w:rsidRPr="008C4953">
        <w:rPr>
          <w:rFonts w:ascii="Angsana New" w:hAnsi="Angsana New"/>
          <w:sz w:val="30"/>
          <w:szCs w:val="30"/>
        </w:rPr>
        <w:t xml:space="preserve">2563 </w:t>
      </w:r>
      <w:r w:rsidR="0034376A" w:rsidRPr="008C4953">
        <w:rPr>
          <w:rFonts w:ascii="Angsana New" w:hAnsi="Angsana New" w:hint="cs"/>
          <w:sz w:val="30"/>
          <w:szCs w:val="30"/>
          <w:cs/>
        </w:rPr>
        <w:t>มีมติ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อนุมัติออกใบสำคัญแสดงสิทธิที่จะซื้อหุ้นสามัญชนิดระบุชื่อผู้ถือและสามารถโอนเปลี่ยนมือได้ </w:t>
      </w:r>
      <w:r w:rsidR="0034376A" w:rsidRPr="008C4953">
        <w:rPr>
          <w:rFonts w:ascii="Angsana New" w:hAnsi="Angsana New"/>
          <w:sz w:val="30"/>
          <w:szCs w:val="30"/>
        </w:rPr>
        <w:t>(UREKA-W2)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โดยจัดสรรให้แก่ผู้ถือหุ้นเดิมตามสัดส่วนการถือหุ้น</w:t>
      </w:r>
      <w:r w:rsidR="0034376A" w:rsidRPr="008C4953">
        <w:rPr>
          <w:rFonts w:ascii="Angsana New" w:hAnsi="Angsana New"/>
          <w:sz w:val="30"/>
          <w:szCs w:val="30"/>
        </w:rPr>
        <w:t xml:space="preserve"> (RO)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ใน</w:t>
      </w:r>
      <w:r w:rsidR="0034376A" w:rsidRPr="008C4953">
        <w:rPr>
          <w:rFonts w:ascii="Angsana New" w:hAnsi="Angsana New" w:hint="cs"/>
          <w:sz w:val="30"/>
          <w:szCs w:val="30"/>
          <w:cs/>
        </w:rPr>
        <w:t>อัตราส่วน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</w:t>
      </w:r>
      <w:r w:rsidR="0034376A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รวมจำนวนใบสำคัญแสดงสิทธิที่ได้รับการจัดสรรไม่เกิน </w:t>
      </w:r>
      <w:r w:rsidR="008F6C1E" w:rsidRPr="008C4953">
        <w:rPr>
          <w:rFonts w:ascii="Angsana New" w:hAnsi="Angsana New"/>
          <w:sz w:val="30"/>
          <w:szCs w:val="30"/>
        </w:rPr>
        <w:t>296,585,260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และมีราคาการใช้สิทธิเท่ากับ </w:t>
      </w:r>
      <w:r w:rsidR="008F6C1E" w:rsidRPr="008C4953">
        <w:rPr>
          <w:rFonts w:ascii="Angsana New" w:hAnsi="Angsana New"/>
          <w:sz w:val="30"/>
          <w:szCs w:val="30"/>
        </w:rPr>
        <w:t>0.0</w:t>
      </w:r>
      <w:r w:rsidR="0034376A" w:rsidRPr="008C4953">
        <w:rPr>
          <w:rFonts w:ascii="Angsana New" w:hAnsi="Angsana New"/>
          <w:sz w:val="30"/>
          <w:szCs w:val="30"/>
        </w:rPr>
        <w:t>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บาทต่อหุ้น อัตราการใช้สิทธิ 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 หน่วย มีสิทธิซื้อ</w:t>
      </w:r>
      <w:r w:rsidR="0034376A" w:rsidRPr="008C4953">
        <w:rPr>
          <w:rFonts w:ascii="Angsana New" w:hAnsi="Angsana New"/>
          <w:sz w:val="30"/>
          <w:szCs w:val="30"/>
          <w:cs/>
        </w:rPr>
        <w:t>หุ้นสามัญ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ได้ </w:t>
      </w:r>
      <w:r w:rsidR="008F6C1E" w:rsidRPr="008C4953">
        <w:rPr>
          <w:rFonts w:ascii="Angsana New" w:hAnsi="Angsana New"/>
          <w:sz w:val="30"/>
          <w:szCs w:val="30"/>
        </w:rPr>
        <w:t xml:space="preserve">1 </w:t>
      </w:r>
      <w:r w:rsidR="008F6C1E" w:rsidRPr="008C4953">
        <w:rPr>
          <w:rFonts w:ascii="Angsana New" w:hAnsi="Angsana New" w:hint="cs"/>
          <w:sz w:val="30"/>
          <w:szCs w:val="30"/>
          <w:cs/>
        </w:rPr>
        <w:t>หุ้น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โดยใบสำคัญแสดงสิทธิมีอายุ </w:t>
      </w:r>
      <w:r w:rsidR="008F6C1E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</w:rPr>
        <w:t xml:space="preserve"> </w:t>
      </w:r>
      <w:r w:rsidR="0034376A" w:rsidRPr="008C4953">
        <w:rPr>
          <w:rFonts w:ascii="Angsana New" w:hAnsi="Angsana New"/>
          <w:sz w:val="30"/>
          <w:szCs w:val="30"/>
          <w:cs/>
        </w:rPr>
        <w:t>ปี นับจากวันที่บริษัทออกและเสนอขาย</w:t>
      </w:r>
    </w:p>
    <w:p w14:paraId="52EE1DFA" w14:textId="2F7C246E" w:rsidR="00213E69" w:rsidRDefault="00213E69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D59CB">
        <w:rPr>
          <w:rFonts w:ascii="Angsana New" w:hAnsi="Angsana New" w:hint="cs"/>
          <w:sz w:val="30"/>
          <w:szCs w:val="30"/>
          <w:cs/>
        </w:rPr>
        <w:t>สำหรับงวดเก้าเดือน</w:t>
      </w:r>
      <w:r w:rsidR="00F60DC0" w:rsidRPr="00CD59CB">
        <w:rPr>
          <w:rFonts w:ascii="Angsana New" w:hAnsi="Angsana New" w:hint="cs"/>
          <w:sz w:val="30"/>
          <w:szCs w:val="30"/>
          <w:cs/>
        </w:rPr>
        <w:t>สิ้นสุด</w:t>
      </w:r>
      <w:r w:rsidRPr="00CD59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D59CB">
        <w:rPr>
          <w:rFonts w:ascii="Angsana New" w:hAnsi="Angsana New"/>
          <w:sz w:val="30"/>
          <w:szCs w:val="30"/>
        </w:rPr>
        <w:t>30</w:t>
      </w:r>
      <w:r w:rsidRPr="00CD59C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CD59CB">
        <w:rPr>
          <w:rFonts w:ascii="Angsana New" w:hAnsi="Angsana New"/>
          <w:sz w:val="30"/>
          <w:szCs w:val="30"/>
        </w:rPr>
        <w:t>2564</w:t>
      </w:r>
      <w:r w:rsidRPr="00CD59CB">
        <w:rPr>
          <w:rFonts w:ascii="Angsana New" w:hAnsi="Angsana New" w:hint="cs"/>
          <w:sz w:val="30"/>
          <w:szCs w:val="30"/>
          <w:cs/>
        </w:rPr>
        <w:t xml:space="preserve"> มีผู้มาใช้สิทธิจองซื้อหุ้นสามัญตามใบสำคัญแสดงสิทธิซื้อหุ้นสามัญจำนวน</w:t>
      </w:r>
      <w:r w:rsidRPr="00CD59CB">
        <w:rPr>
          <w:rFonts w:ascii="Angsana New" w:hAnsi="Angsana New"/>
          <w:sz w:val="30"/>
          <w:szCs w:val="30"/>
        </w:rPr>
        <w:t xml:space="preserve"> 1,6</w:t>
      </w:r>
      <w:r w:rsidR="00EB5326" w:rsidRPr="00CD59CB">
        <w:rPr>
          <w:rFonts w:ascii="Angsana New" w:hAnsi="Angsana New"/>
          <w:sz w:val="30"/>
          <w:szCs w:val="30"/>
        </w:rPr>
        <w:t>45,800</w:t>
      </w:r>
      <w:r w:rsidR="00EB5326" w:rsidRPr="00CD59CB">
        <w:rPr>
          <w:rFonts w:ascii="Angsana New" w:hAnsi="Angsana New" w:hint="cs"/>
          <w:sz w:val="30"/>
          <w:szCs w:val="30"/>
          <w:cs/>
        </w:rPr>
        <w:t xml:space="preserve"> หน่วย เพื่อซื้อหุ้นสามัญของบริษัทฯ ในราคาหุ้นละ</w:t>
      </w:r>
      <w:r w:rsidR="00EB5326" w:rsidRPr="00CD59CB">
        <w:rPr>
          <w:rFonts w:ascii="Angsana New" w:hAnsi="Angsana New"/>
          <w:sz w:val="30"/>
          <w:szCs w:val="30"/>
        </w:rPr>
        <w:t xml:space="preserve"> 1.00 </w:t>
      </w:r>
      <w:r w:rsidR="00EB5326" w:rsidRPr="00CD59CB">
        <w:rPr>
          <w:rFonts w:ascii="Angsana New" w:hAnsi="Angsana New" w:hint="cs"/>
          <w:sz w:val="30"/>
          <w:szCs w:val="30"/>
          <w:cs/>
        </w:rPr>
        <w:t xml:space="preserve">บาท รวมเป็นเงิน </w:t>
      </w:r>
      <w:r w:rsidR="00EB5326" w:rsidRPr="00CD59CB">
        <w:rPr>
          <w:rFonts w:ascii="Angsana New" w:hAnsi="Angsana New"/>
          <w:sz w:val="30"/>
          <w:szCs w:val="30"/>
        </w:rPr>
        <w:t>1.65</w:t>
      </w:r>
      <w:r w:rsidR="00EB5326" w:rsidRPr="00CD59C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35A11" w:rsidRPr="00CD59CB">
        <w:rPr>
          <w:rFonts w:ascii="Angsana New" w:hAnsi="Angsana New" w:hint="cs"/>
          <w:sz w:val="30"/>
          <w:szCs w:val="30"/>
          <w:cs/>
        </w:rPr>
        <w:t xml:space="preserve"> แสดงเป็นรายการแยกต่างหากในส่วนของผู้ถือหุ้นภายใต้หัวข้อ </w:t>
      </w:r>
      <w:r w:rsidR="00E35A11" w:rsidRPr="00CD59CB">
        <w:rPr>
          <w:rFonts w:ascii="Angsana New" w:hAnsi="Angsana New"/>
          <w:sz w:val="30"/>
          <w:szCs w:val="30"/>
        </w:rPr>
        <w:t>“</w:t>
      </w:r>
      <w:r w:rsidR="00E35A11" w:rsidRPr="00CD59CB">
        <w:rPr>
          <w:rFonts w:ascii="Angsana New" w:hAnsi="Angsana New" w:hint="cs"/>
          <w:sz w:val="30"/>
          <w:szCs w:val="30"/>
          <w:cs/>
        </w:rPr>
        <w:t>เงินรับล่วงหน้าค่าหุ้นสามัญ</w:t>
      </w:r>
      <w:r w:rsidR="00E35A11" w:rsidRPr="00CD59CB">
        <w:rPr>
          <w:rFonts w:ascii="Angsana New" w:hAnsi="Angsana New"/>
          <w:sz w:val="30"/>
          <w:szCs w:val="30"/>
        </w:rPr>
        <w:t>”</w:t>
      </w:r>
      <w:r w:rsidR="00EB5326" w:rsidRPr="00CD59CB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E35A11" w:rsidRPr="00CD59CB">
        <w:rPr>
          <w:rFonts w:ascii="Angsana New" w:hAnsi="Angsana New" w:hint="cs"/>
          <w:sz w:val="30"/>
          <w:szCs w:val="30"/>
          <w:cs/>
        </w:rPr>
        <w:t xml:space="preserve">บริษัทฯ ได้จดทะเบียนเพิ่มทุนที่ออกและเรียกชำระแล้วกับกระทรวงพาณิชย์เมื่อวันที่ </w:t>
      </w:r>
      <w:r w:rsidR="00E35A11" w:rsidRPr="00CD59CB">
        <w:rPr>
          <w:rFonts w:ascii="Angsana New" w:hAnsi="Angsana New"/>
          <w:sz w:val="30"/>
          <w:szCs w:val="30"/>
        </w:rPr>
        <w:t>14</w:t>
      </w:r>
      <w:r w:rsidR="00E35A11" w:rsidRPr="00CD59C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E35A11" w:rsidRPr="00CD59CB">
        <w:rPr>
          <w:rFonts w:ascii="Angsana New" w:hAnsi="Angsana New"/>
          <w:sz w:val="30"/>
          <w:szCs w:val="30"/>
        </w:rPr>
        <w:t>2564</w:t>
      </w:r>
    </w:p>
    <w:p w14:paraId="29E76E19" w14:textId="2E776CFB" w:rsidR="00CD59CB" w:rsidRDefault="00CD59CB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369C9FFE" w14:textId="31B29FB4" w:rsidR="00CD59CB" w:rsidRDefault="00CD59CB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CA57A5C" w14:textId="6353D736" w:rsidR="00CD59CB" w:rsidRDefault="00CD59CB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27430E0" w14:textId="77777777" w:rsidR="00CD59CB" w:rsidRDefault="00CD59CB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C01CF24" w14:textId="37FE59A9" w:rsidR="006E7D43" w:rsidRPr="004464D4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1C749117" w14:textId="3CE91AC2" w:rsidR="006E7D43" w:rsidRPr="008F1B4A" w:rsidRDefault="00C8051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8F1B4A">
        <w:rPr>
          <w:rFonts w:ascii="Angsana New" w:hAnsi="Angsana New" w:hint="cs"/>
          <w:sz w:val="30"/>
          <w:szCs w:val="30"/>
          <w:cs/>
        </w:rPr>
        <w:t>กลุ่มบริษัทได้นำเสนอและเปิ</w:t>
      </w:r>
      <w:r w:rsidR="00A81206" w:rsidRPr="008F1B4A">
        <w:rPr>
          <w:rFonts w:ascii="Angsana New" w:hAnsi="Angsana New" w:hint="cs"/>
          <w:sz w:val="30"/>
          <w:szCs w:val="30"/>
          <w:cs/>
        </w:rPr>
        <w:t>ด</w:t>
      </w:r>
      <w:r w:rsidRPr="008F1B4A">
        <w:rPr>
          <w:rFonts w:ascii="Angsana New" w:hAnsi="Angsana New" w:hint="cs"/>
          <w:sz w:val="30"/>
          <w:szCs w:val="30"/>
          <w:cs/>
        </w:rPr>
        <w:t xml:space="preserve">เผยข้อมูลจำแนกตามส่วนงานเป็น </w:t>
      </w:r>
      <w:r w:rsidR="00DD5576">
        <w:rPr>
          <w:rFonts w:ascii="Angsana New" w:hAnsi="Angsana New"/>
          <w:sz w:val="30"/>
          <w:szCs w:val="30"/>
        </w:rPr>
        <w:t>6</w:t>
      </w:r>
      <w:r w:rsidRPr="008F1B4A">
        <w:rPr>
          <w:rFonts w:ascii="Angsana New" w:hAnsi="Angsana New"/>
          <w:sz w:val="30"/>
          <w:szCs w:val="30"/>
        </w:rPr>
        <w:t xml:space="preserve"> </w:t>
      </w:r>
      <w:r w:rsidRPr="008F1B4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E7D43" w:rsidRPr="008F1B4A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1E768B" w:rsidRPr="008F1B4A">
        <w:rPr>
          <w:rFonts w:ascii="Angsana New" w:hAnsi="Angsana New"/>
          <w:sz w:val="30"/>
          <w:szCs w:val="30"/>
        </w:rPr>
        <w:t xml:space="preserve"> </w:t>
      </w:r>
      <w:r w:rsidR="006E7D43" w:rsidRPr="008F1B4A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8F1B4A">
        <w:rPr>
          <w:rFonts w:ascii="Angsana New" w:hAnsi="Angsana New" w:hint="cs"/>
          <w:sz w:val="30"/>
          <w:szCs w:val="30"/>
          <w:cs/>
        </w:rPr>
        <w:t>โ</w:t>
      </w:r>
      <w:r w:rsidR="006E7D43" w:rsidRPr="008F1B4A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14:paraId="106CCB6F" w14:textId="0909AD09" w:rsidR="00C8051B" w:rsidRPr="003921FE" w:rsidRDefault="00C8051B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1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="00D448D4">
        <w:rPr>
          <w:rFonts w:ascii="AngsanaUPC" w:hAnsi="AngsanaUPC" w:cs="AngsanaUPC" w:hint="cs"/>
          <w:sz w:val="30"/>
          <w:szCs w:val="30"/>
          <w:cs/>
        </w:rPr>
        <w:t xml:space="preserve">ขาย </w:t>
      </w:r>
      <w:r w:rsidRPr="003921FE"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14:paraId="19335193" w14:textId="6259C005" w:rsidR="003921FE" w:rsidRPr="003921FE" w:rsidRDefault="003921FE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2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จำหน่ายผลิตภัณฑ์อิเล็กทรอนิกส์และชุดกล้องวงจรปิด</w:t>
      </w:r>
    </w:p>
    <w:p w14:paraId="38C52655" w14:textId="15A46E04" w:rsidR="00C8051B" w:rsidRDefault="00C8051B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3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601D5429" w14:textId="4583BB50" w:rsidR="00212A42" w:rsidRPr="003921FE" w:rsidRDefault="00212A42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 xml:space="preserve">4 </w:t>
      </w:r>
      <w:r w:rsidR="00F33E31" w:rsidRPr="00F33E31">
        <w:rPr>
          <w:rFonts w:ascii="AngsanaUPC" w:hAnsi="AngsanaUPC" w:cs="AngsanaUPC" w:hint="cs"/>
          <w:sz w:val="30"/>
          <w:szCs w:val="30"/>
          <w:cs/>
        </w:rPr>
        <w:t>ผลิตและจำหน่ายน้ำดื่ม</w:t>
      </w:r>
      <w:r w:rsidR="00F33E31" w:rsidRPr="00F33E31">
        <w:rPr>
          <w:rFonts w:ascii="AngsanaUPC" w:hAnsi="AngsanaUPC" w:cs="AngsanaUPC"/>
          <w:sz w:val="30"/>
          <w:szCs w:val="30"/>
          <w:cs/>
        </w:rPr>
        <w:t xml:space="preserve"> </w:t>
      </w:r>
      <w:r w:rsidR="00F33E31" w:rsidRPr="00F33E31">
        <w:rPr>
          <w:rFonts w:ascii="AngsanaUPC" w:hAnsi="AngsanaUPC" w:cs="AngsanaUPC" w:hint="cs"/>
          <w:sz w:val="30"/>
          <w:szCs w:val="30"/>
          <w:cs/>
        </w:rPr>
        <w:t>น้ำดิบ</w:t>
      </w:r>
    </w:p>
    <w:p w14:paraId="7E5C6FE1" w14:textId="7058C5C6" w:rsidR="006E7D43" w:rsidRPr="00AC22F8" w:rsidRDefault="006E7D43" w:rsidP="00AC22F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212A42">
        <w:rPr>
          <w:rFonts w:ascii="AngsanaUPC" w:hAnsi="AngsanaUPC" w:cs="AngsanaUPC"/>
          <w:sz w:val="30"/>
          <w:szCs w:val="30"/>
        </w:rPr>
        <w:t>5</w:t>
      </w:r>
      <w:r w:rsidR="00AC22F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C22F8" w:rsidRPr="00AC22F8">
        <w:rPr>
          <w:rFonts w:ascii="AngsanaUPC" w:hAnsi="AngsanaUPC" w:cs="AngsanaUPC" w:hint="cs"/>
          <w:sz w:val="30"/>
          <w:szCs w:val="30"/>
          <w:cs/>
        </w:rPr>
        <w:t>รับเหมาก่อสร้างระบบโครงข่าย</w:t>
      </w:r>
    </w:p>
    <w:p w14:paraId="217C7677" w14:textId="52D4372C" w:rsidR="00AC22F8" w:rsidRPr="00AC22F8" w:rsidRDefault="00AC22F8" w:rsidP="00AC22F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>6</w:t>
      </w:r>
      <w:r w:rsidRPr="003921FE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3B3D053F" w14:textId="52ECEAB3" w:rsidR="006E7D43" w:rsidRPr="008F1B4A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color w:val="FF0000"/>
          <w:sz w:val="30"/>
          <w:szCs w:val="30"/>
        </w:rPr>
      </w:pPr>
      <w:r w:rsidRPr="008F1B4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8F1B4A">
        <w:rPr>
          <w:rFonts w:ascii="Angsana New" w:hAnsi="Angsana New"/>
          <w:sz w:val="30"/>
          <w:szCs w:val="30"/>
        </w:rPr>
        <w:t xml:space="preserve"> </w:t>
      </w:r>
      <w:r w:rsidRPr="008F1B4A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FF1B21" w14:textId="77777777" w:rsidR="006E7D43" w:rsidRPr="00F96B09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6E7D43" w:rsidRPr="00F96B09" w:rsidSect="007F1F54">
          <w:headerReference w:type="default" r:id="rId15"/>
          <w:footerReference w:type="default" r:id="rId16"/>
          <w:pgSz w:w="11907" w:h="16840"/>
          <w:pgMar w:top="1134" w:right="992" w:bottom="851" w:left="1134" w:header="737" w:footer="193" w:gutter="0"/>
          <w:cols w:space="708"/>
          <w:docGrid w:linePitch="360"/>
        </w:sectPr>
      </w:pPr>
    </w:p>
    <w:p w14:paraId="0BC08148" w14:textId="77777777" w:rsidR="006E7D43" w:rsidRPr="004464D4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732C54C9" w14:textId="77777777"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944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080"/>
        <w:gridCol w:w="716"/>
        <w:gridCol w:w="746"/>
        <w:gridCol w:w="278"/>
        <w:gridCol w:w="709"/>
        <w:gridCol w:w="727"/>
        <w:gridCol w:w="271"/>
        <w:gridCol w:w="711"/>
        <w:gridCol w:w="708"/>
        <w:gridCol w:w="286"/>
        <w:gridCol w:w="711"/>
        <w:gridCol w:w="708"/>
        <w:gridCol w:w="286"/>
        <w:gridCol w:w="711"/>
        <w:gridCol w:w="708"/>
        <w:gridCol w:w="286"/>
        <w:gridCol w:w="711"/>
        <w:gridCol w:w="708"/>
        <w:gridCol w:w="296"/>
        <w:gridCol w:w="708"/>
        <w:gridCol w:w="711"/>
        <w:gridCol w:w="268"/>
        <w:gridCol w:w="708"/>
        <w:gridCol w:w="647"/>
      </w:tblGrid>
      <w:tr w:rsidR="00C15E18" w:rsidRPr="009B4969" w14:paraId="071F20F4" w14:textId="57A5852F" w:rsidTr="00D448D4">
        <w:trPr>
          <w:trHeight w:val="33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</w:tcPr>
          <w:p w14:paraId="06BD949D" w14:textId="77777777" w:rsidR="00DF5EE8" w:rsidRPr="009B4969" w:rsidRDefault="00DF5EE8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25" w:type="pct"/>
            <w:gridSpan w:val="23"/>
            <w:tcBorders>
              <w:top w:val="nil"/>
              <w:left w:val="nil"/>
              <w:right w:val="nil"/>
            </w:tcBorders>
          </w:tcPr>
          <w:p w14:paraId="03F337A4" w14:textId="3D1A9872" w:rsidR="00DF5EE8" w:rsidRPr="009B4969" w:rsidRDefault="00DF5EE8" w:rsidP="00D25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5E18" w:rsidRPr="009B4969" w14:paraId="2C4E0C6B" w14:textId="77777777" w:rsidTr="00D448D4">
        <w:trPr>
          <w:trHeight w:val="33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</w:tcPr>
          <w:p w14:paraId="44580D58" w14:textId="77777777" w:rsidR="00D25FB1" w:rsidRPr="009B4969" w:rsidRDefault="00D25FB1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25" w:type="pct"/>
            <w:gridSpan w:val="23"/>
            <w:tcBorders>
              <w:top w:val="nil"/>
              <w:left w:val="nil"/>
              <w:right w:val="nil"/>
            </w:tcBorders>
          </w:tcPr>
          <w:p w14:paraId="0104B2DA" w14:textId="06DEAD4A" w:rsidR="00D25FB1" w:rsidRPr="009B4969" w:rsidRDefault="00D25FB1" w:rsidP="00D25F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448D4" w:rsidRPr="009B4969" w14:paraId="7AA145CE" w14:textId="1FC54DD6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</w:tcPr>
          <w:p w14:paraId="60C4EAB1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" w:type="pct"/>
            <w:gridSpan w:val="2"/>
            <w:tcBorders>
              <w:left w:val="nil"/>
              <w:bottom w:val="nil"/>
              <w:right w:val="nil"/>
            </w:tcBorders>
          </w:tcPr>
          <w:p w14:paraId="60671ECD" w14:textId="23BFE310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90" w:type="pct"/>
            <w:tcBorders>
              <w:left w:val="nil"/>
              <w:bottom w:val="nil"/>
              <w:right w:val="nil"/>
            </w:tcBorders>
          </w:tcPr>
          <w:p w14:paraId="6F158C0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left w:val="nil"/>
              <w:right w:val="nil"/>
            </w:tcBorders>
          </w:tcPr>
          <w:p w14:paraId="28A964B9" w14:textId="49673794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9" w:hanging="27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</w:tcPr>
          <w:p w14:paraId="0589DD0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left w:val="nil"/>
              <w:bottom w:val="nil"/>
              <w:right w:val="nil"/>
            </w:tcBorders>
          </w:tcPr>
          <w:p w14:paraId="14F05A5D" w14:textId="0639C0C1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93" w:type="pct"/>
            <w:tcBorders>
              <w:left w:val="nil"/>
              <w:bottom w:val="nil"/>
              <w:right w:val="nil"/>
            </w:tcBorders>
          </w:tcPr>
          <w:p w14:paraId="63C763F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left w:val="nil"/>
              <w:bottom w:val="nil"/>
              <w:right w:val="nil"/>
            </w:tcBorders>
          </w:tcPr>
          <w:p w14:paraId="7454A5B9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" w:type="pct"/>
          </w:tcPr>
          <w:p w14:paraId="1F38EAC9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14FA2F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" w:type="pct"/>
          </w:tcPr>
          <w:p w14:paraId="6E66A397" w14:textId="2EB5D8EC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729EBB9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pct"/>
          </w:tcPr>
          <w:p w14:paraId="4E8F3A5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5C68D61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bottom w:val="nil"/>
              <w:right w:val="nil"/>
            </w:tcBorders>
          </w:tcPr>
          <w:p w14:paraId="3CEA112A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41" w:type="pct"/>
            <w:gridSpan w:val="2"/>
            <w:tcBorders>
              <w:left w:val="nil"/>
              <w:right w:val="nil"/>
            </w:tcBorders>
          </w:tcPr>
          <w:p w14:paraId="0D2CE55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D448D4" w:rsidRPr="009B4969" w14:paraId="1B21A4A2" w14:textId="3158B97D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</w:tcPr>
          <w:p w14:paraId="17FFEFF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right w:val="nil"/>
            </w:tcBorders>
          </w:tcPr>
          <w:p w14:paraId="6B333F5F" w14:textId="6E3E86A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281315FA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left w:val="nil"/>
              <w:right w:val="nil"/>
            </w:tcBorders>
          </w:tcPr>
          <w:p w14:paraId="7F3ED209" w14:textId="4CD0F8D0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23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280CA8A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08AE81B6" w14:textId="22E30001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9B2C65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EA3092" w14:textId="55C9B66D" w:rsidR="00D448D4" w:rsidRPr="00403DC2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1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ผลิตและจำหน่ายน้ำ</w:t>
            </w:r>
          </w:p>
        </w:tc>
        <w:tc>
          <w:tcPr>
            <w:tcW w:w="93" w:type="pct"/>
          </w:tcPr>
          <w:p w14:paraId="7527986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417C70A9" w14:textId="5D2CF3CD" w:rsidR="00D448D4" w:rsidRPr="009B1670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93" w:type="pct"/>
          </w:tcPr>
          <w:p w14:paraId="605619B8" w14:textId="372C81CD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6225890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" w:type="pct"/>
          </w:tcPr>
          <w:p w14:paraId="55069B9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06EE49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944454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</w:tcPr>
          <w:p w14:paraId="1736D8F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D448D4" w:rsidRPr="009B4969" w14:paraId="581A5520" w14:textId="67F238B3" w:rsidTr="00D448D4">
        <w:trPr>
          <w:trHeight w:val="33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</w:tcPr>
          <w:p w14:paraId="74B5A26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right w:val="nil"/>
            </w:tcBorders>
          </w:tcPr>
          <w:p w14:paraId="28105966" w14:textId="1AC2B044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164277D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right w:val="nil"/>
            </w:tcBorders>
          </w:tcPr>
          <w:p w14:paraId="0EFB7DFF" w14:textId="6861AADD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ชุด</w:t>
            </w: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611D56C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3D972ADF" w14:textId="3354E8D5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</w:tcPr>
          <w:p w14:paraId="6B547C49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2330DD1B" w14:textId="3255885D" w:rsidR="00D448D4" w:rsidRPr="00403DC2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ดื่ม</w:t>
            </w:r>
            <w:r w:rsidRPr="00403DC2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</w:t>
            </w: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น้ำดิบ</w:t>
            </w:r>
          </w:p>
        </w:tc>
        <w:tc>
          <w:tcPr>
            <w:tcW w:w="93" w:type="pct"/>
          </w:tcPr>
          <w:p w14:paraId="4A9503DA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7C5974B7" w14:textId="1084D5F4" w:rsidR="00D448D4" w:rsidRPr="009B1670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93" w:type="pct"/>
          </w:tcPr>
          <w:p w14:paraId="249F0D88" w14:textId="5DFADF68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31C50DC1" w14:textId="44331830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6" w:type="pct"/>
          </w:tcPr>
          <w:p w14:paraId="4287E789" w14:textId="1E8364F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72CA5B37" w14:textId="159E2613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6" w:right="-245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FB747A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</w:tcPr>
          <w:p w14:paraId="52762BD4" w14:textId="553E7BD7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48D4" w:rsidRPr="009B4969" w14:paraId="755AAF60" w14:textId="1A7C4713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0881E" w14:textId="1939275C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7183951D" w14:textId="52B8E7AF" w:rsidR="00D448D4" w:rsidRPr="00DD4041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</w:tcPr>
          <w:p w14:paraId="6F92CA8C" w14:textId="131E2297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6D715CA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0FDA148" w14:textId="54FEA67D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4A5AAF8D" w14:textId="3F9E5838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140D8E3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7158D39" w14:textId="1B58DA1A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F362252" w14:textId="2114938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4ACF687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11E8BFA2" w14:textId="3C98F10D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C031E90" w14:textId="6B8280E0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" w:type="pct"/>
          </w:tcPr>
          <w:p w14:paraId="0D99DF4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31" w:type="pct"/>
          </w:tcPr>
          <w:p w14:paraId="5742E5C9" w14:textId="2373B001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</w:tcPr>
          <w:p w14:paraId="310383CE" w14:textId="68DE0BBA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" w:type="pct"/>
            <w:shd w:val="clear" w:color="auto" w:fill="auto"/>
          </w:tcPr>
          <w:p w14:paraId="7EB86814" w14:textId="0EDF8BD1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</w:tcPr>
          <w:p w14:paraId="037DCB71" w14:textId="02DE0BC1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  <w:shd w:val="clear" w:color="auto" w:fill="auto"/>
          </w:tcPr>
          <w:p w14:paraId="6EF5AE4C" w14:textId="08EA88B3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6" w:type="pct"/>
            <w:shd w:val="clear" w:color="auto" w:fill="auto"/>
          </w:tcPr>
          <w:p w14:paraId="622C7BB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F92064C" w14:textId="75039B7F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017350A" w14:textId="65EE2DD1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671645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</w:tcPr>
          <w:p w14:paraId="7F14E62D" w14:textId="7B47FF92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11" w:type="pct"/>
            <w:tcBorders>
              <w:left w:val="nil"/>
              <w:right w:val="nil"/>
            </w:tcBorders>
          </w:tcPr>
          <w:p w14:paraId="2CBF5C53" w14:textId="5590ABB0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448D4" w:rsidRPr="009B4969" w14:paraId="17F9A3DF" w14:textId="77777777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1E1A2E" w14:textId="0B7D7B5D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03DF1F8C" w14:textId="5C623FB7" w:rsidR="00D448D4" w:rsidRPr="00DE2737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39,712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</w:tcPr>
          <w:p w14:paraId="21C9E041" w14:textId="065D599C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58ACDF6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B033853" w14:textId="24D7B4F3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3,330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4594B40D" w14:textId="43F947F6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1,512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74CC1FC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5EBF2F4" w14:textId="3D21C30F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7D45694" w14:textId="189A8359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080A40B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C624564" w14:textId="74211E4C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10CBFAE" w14:textId="12739E3F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</w:tcPr>
          <w:p w14:paraId="5122527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</w:tcPr>
          <w:p w14:paraId="2CC1D042" w14:textId="780FEAC1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0" w:type="pct"/>
          </w:tcPr>
          <w:p w14:paraId="225F3C96" w14:textId="49944E17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3AA3FA5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</w:tcPr>
          <w:p w14:paraId="3FC7D01F" w14:textId="514EFE53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6,500</w:t>
            </w:r>
          </w:p>
        </w:tc>
        <w:tc>
          <w:tcPr>
            <w:tcW w:w="230" w:type="pct"/>
            <w:shd w:val="clear" w:color="auto" w:fill="auto"/>
          </w:tcPr>
          <w:p w14:paraId="6F87FA0B" w14:textId="6139589F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4E906E7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5EA5F17" w14:textId="3FCC17F8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B4EAE00" w14:textId="5354E789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4761C2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</w:tcPr>
          <w:p w14:paraId="7221E791" w14:textId="5E8B9D9A" w:rsidR="00D448D4" w:rsidRPr="00317161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72,275</w:t>
            </w:r>
          </w:p>
        </w:tc>
        <w:tc>
          <w:tcPr>
            <w:tcW w:w="211" w:type="pct"/>
            <w:tcBorders>
              <w:left w:val="nil"/>
              <w:right w:val="nil"/>
            </w:tcBorders>
          </w:tcPr>
          <w:p w14:paraId="19BD8DE7" w14:textId="41BEA2B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1,512</w:t>
            </w:r>
          </w:p>
        </w:tc>
      </w:tr>
      <w:tr w:rsidR="00D448D4" w:rsidRPr="001A3A59" w14:paraId="053DB2F6" w14:textId="1CCD65E1" w:rsidTr="00D448D4">
        <w:trPr>
          <w:trHeight w:val="631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CB0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</w:t>
            </w:r>
          </w:p>
          <w:p w14:paraId="58EE48CD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A3A59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60BAE" w14:textId="35D19A78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10,516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35BB" w14:textId="6BDFE546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BA665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A54E66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D706E" w14:textId="3BEDA3F8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21,263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31928" w14:textId="01F0D493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5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8,277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91408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6488" w14:textId="1AE067FD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(3,694)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DBCDD" w14:textId="1F05AFC5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(9,989)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32D0B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3F921" w14:textId="5D116D54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7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(12,475)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740BD183" w14:textId="014A29C1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(2,383)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5467D937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6E12D15B" w14:textId="0221C91B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2,511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41D4FCB5" w14:textId="03826E77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47182F5" w14:textId="6531C810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11B9A7EE" w14:textId="1E359E99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4,258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3E71876B" w14:textId="72BC4410" w:rsidR="00D448D4" w:rsidRPr="00332B15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(125)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464F355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4FD7C717" w14:textId="08DA5CB0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14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4)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52398F5D" w14:textId="11008862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(696)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4E6CD9C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4BB084E8" w14:textId="3C1CDDB4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22,23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11" w:type="pct"/>
            <w:shd w:val="clear" w:color="auto" w:fill="auto"/>
            <w:vAlign w:val="bottom"/>
          </w:tcPr>
          <w:p w14:paraId="0ECA323F" w14:textId="45C8FF95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21,470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448D4" w:rsidRPr="009B4969" w14:paraId="79796CF4" w14:textId="7DF655A1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487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51CD5FB0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E398A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13A2143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BEE347B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630B8628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4C269C4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045166D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63408EAA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3EADF16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321256CE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7A2DE8A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BAD5E1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</w:tcPr>
          <w:p w14:paraId="25D005B2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</w:tcPr>
          <w:p w14:paraId="58E7F545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14:paraId="4E4411FC" w14:textId="22EF7F00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2472C1FF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</w:tcPr>
          <w:p w14:paraId="636F37D9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shd w:val="clear" w:color="auto" w:fill="auto"/>
          </w:tcPr>
          <w:p w14:paraId="3CBE70D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70FB2531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FD42AC4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7" w:type="pct"/>
          </w:tcPr>
          <w:p w14:paraId="3761B23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</w:tcPr>
          <w:p w14:paraId="4A75830F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11" w:type="pct"/>
          </w:tcPr>
          <w:p w14:paraId="6E3FEAE9" w14:textId="5E479F9F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D448D4" w:rsidRPr="009B4969" w14:paraId="45277F8A" w14:textId="77777777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71DB" w14:textId="0479D340" w:rsidR="00D448D4" w:rsidRPr="00975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57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9757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2736C70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B4BA4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21819D2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475F0EE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4BCA485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2A457FC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743D726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5CA8ADF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663E5CF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1811BF1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6014331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C8F083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</w:tcPr>
          <w:p w14:paraId="522BC6A7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</w:tcPr>
          <w:p w14:paraId="3F4605BA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14:paraId="01F8FB6F" w14:textId="55B942D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47D2916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</w:tcPr>
          <w:p w14:paraId="1A52BF78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shd w:val="clear" w:color="auto" w:fill="auto"/>
          </w:tcPr>
          <w:p w14:paraId="738815F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46BF877C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E4FB03D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7" w:type="pct"/>
          </w:tcPr>
          <w:p w14:paraId="6228E05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</w:tcPr>
          <w:p w14:paraId="55341F35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11" w:type="pct"/>
          </w:tcPr>
          <w:p w14:paraId="0CA8DCB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D448D4" w:rsidRPr="009B4969" w14:paraId="3D5D1EF2" w14:textId="77777777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A6F8" w14:textId="4EF551CE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7BBD3A41" w14:textId="1DF18055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37,561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D9F39" w14:textId="087A4035" w:rsidR="00D448D4" w:rsidRPr="00EE1CD6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E1CD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52B24CE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D3E5726" w14:textId="2C8CFC7A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3,330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153E8A4D" w14:textId="25D672FA" w:rsidR="00D448D4" w:rsidRPr="00EE1CD6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E1CD6">
              <w:rPr>
                <w:rFonts w:ascii="Angsana New" w:hAnsi="Angsana New"/>
                <w:bCs/>
                <w:sz w:val="24"/>
                <w:szCs w:val="24"/>
              </w:rPr>
              <w:t>1,512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1B4C599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B165A89" w14:textId="09389E2F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7C58109" w14:textId="4B03ADC0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0EF3E1CE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3D2A63C5" w14:textId="54A37F9B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6E61CED6" w14:textId="3F247D80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687F107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25A3CEED" w14:textId="7B88E30B" w:rsidR="00D448D4" w:rsidRPr="00EE1CD6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E1CD6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</w:tcPr>
          <w:p w14:paraId="1D5F42F6" w14:textId="0869704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3948CF85" w14:textId="7C567F51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394DEAD2" w14:textId="6A486701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</w:tcPr>
          <w:p w14:paraId="295D1B1E" w14:textId="226899BD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73E6174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5D16EBC8" w14:textId="75BE4AB1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2FEF7D6D" w14:textId="7A44BBCC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1AB899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7CCAABF6" w14:textId="35598354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40,504</w:t>
            </w:r>
          </w:p>
        </w:tc>
        <w:tc>
          <w:tcPr>
            <w:tcW w:w="211" w:type="pct"/>
            <w:shd w:val="clear" w:color="auto" w:fill="auto"/>
          </w:tcPr>
          <w:p w14:paraId="14E8ADB8" w14:textId="6FFF9F5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1,512</w:t>
            </w:r>
          </w:p>
        </w:tc>
      </w:tr>
      <w:tr w:rsidR="00D448D4" w:rsidRPr="009B4969" w14:paraId="32A35158" w14:textId="77777777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CF064" w14:textId="024E511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5B3F32F9" w14:textId="182268FD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2,151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15E20" w14:textId="73A660F8" w:rsidR="00D448D4" w:rsidRPr="00EE1CD6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E1CD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1734B59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C270BAA" w14:textId="2D37C396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0D33B1B8" w14:textId="5D9F13A1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1335A41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BE5657F" w14:textId="14C7C2BC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8AD599F" w14:textId="12E13619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6D54054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B5C1AF6" w14:textId="421536FE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6E889FA5" w14:textId="61756AD5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26FD05C6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58269127" w14:textId="6F0267B9" w:rsidR="00D448D4" w:rsidRPr="00EE1CD6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E1CD6"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0" w:type="pct"/>
            <w:shd w:val="clear" w:color="auto" w:fill="auto"/>
          </w:tcPr>
          <w:p w14:paraId="78725961" w14:textId="48DC09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0A61817E" w14:textId="6A9886A5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59B17EB0" w14:textId="61D3857E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6,500</w:t>
            </w:r>
          </w:p>
        </w:tc>
        <w:tc>
          <w:tcPr>
            <w:tcW w:w="230" w:type="pct"/>
            <w:shd w:val="clear" w:color="auto" w:fill="auto"/>
          </w:tcPr>
          <w:p w14:paraId="42E92AF9" w14:textId="62E7A435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0622788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7375FC33" w14:textId="13C19EB5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45AFCA23" w14:textId="39C0D024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3EA6DE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5386A11D" w14:textId="047147A8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31,771</w:t>
            </w:r>
          </w:p>
        </w:tc>
        <w:tc>
          <w:tcPr>
            <w:tcW w:w="211" w:type="pct"/>
            <w:shd w:val="clear" w:color="auto" w:fill="auto"/>
          </w:tcPr>
          <w:p w14:paraId="17299E1C" w14:textId="2CE07E86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D448D4" w:rsidRPr="00665F69" w14:paraId="0E3C3F99" w14:textId="77777777" w:rsidTr="00D448D4">
        <w:trPr>
          <w:trHeight w:val="320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55A04" w14:textId="6C4933F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5F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</w:tcPr>
          <w:p w14:paraId="15DB1363" w14:textId="519507F1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39,712</w:t>
            </w: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557E5" w14:textId="0CE291D5" w:rsidR="00D448D4" w:rsidRPr="00EE1CD6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2529AD9B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AF5DCBD" w14:textId="2CA81825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3,330</w:t>
            </w:r>
          </w:p>
        </w:tc>
        <w:tc>
          <w:tcPr>
            <w:tcW w:w="236" w:type="pct"/>
            <w:tcBorders>
              <w:left w:val="nil"/>
              <w:right w:val="nil"/>
            </w:tcBorders>
            <w:shd w:val="clear" w:color="auto" w:fill="auto"/>
          </w:tcPr>
          <w:p w14:paraId="181E37A8" w14:textId="3B383EB2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1,512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5A49F0EF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1ACF6E9" w14:textId="1A466575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083AF22" w14:textId="66BAAB5F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56E26D5D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78A6399" w14:textId="096BB3B2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7CF7494A" w14:textId="4656A1C0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6D3BDAAB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15F49D43" w14:textId="74AC5F4D" w:rsidR="00D448D4" w:rsidRPr="00EE1CD6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E1CD6"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0" w:type="pct"/>
            <w:shd w:val="clear" w:color="auto" w:fill="auto"/>
          </w:tcPr>
          <w:p w14:paraId="6EF72689" w14:textId="53D6E168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35C384A2" w14:textId="55DBDE9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</w:tcPr>
          <w:p w14:paraId="28C4124B" w14:textId="05E02941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6,500</w:t>
            </w:r>
          </w:p>
        </w:tc>
        <w:tc>
          <w:tcPr>
            <w:tcW w:w="230" w:type="pct"/>
            <w:shd w:val="clear" w:color="auto" w:fill="auto"/>
          </w:tcPr>
          <w:p w14:paraId="37513C59" w14:textId="78B2C87E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4284E492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7F417E64" w14:textId="278537FD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6125D8BC" w14:textId="6C55C4BC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3F8A122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744A39FD" w14:textId="309CB7C9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72,275</w:t>
            </w:r>
          </w:p>
        </w:tc>
        <w:tc>
          <w:tcPr>
            <w:tcW w:w="211" w:type="pct"/>
            <w:shd w:val="clear" w:color="auto" w:fill="auto"/>
          </w:tcPr>
          <w:p w14:paraId="2BA258FA" w14:textId="40258316" w:rsidR="00D448D4" w:rsidRPr="00DE2737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1,512</w:t>
            </w:r>
          </w:p>
        </w:tc>
      </w:tr>
    </w:tbl>
    <w:p w14:paraId="2D3F9C65" w14:textId="7C5FA4DC" w:rsidR="00975737" w:rsidRDefault="00975737"/>
    <w:p w14:paraId="7C44786A" w14:textId="69CC7B4F" w:rsidR="00975737" w:rsidRDefault="00975737"/>
    <w:p w14:paraId="64A368D4" w14:textId="6BF972C4" w:rsidR="00975737" w:rsidRDefault="00975737"/>
    <w:p w14:paraId="5BB4BCAB" w14:textId="3FB6C284" w:rsidR="00975737" w:rsidRDefault="00975737"/>
    <w:p w14:paraId="615105FC" w14:textId="7C5F920C" w:rsidR="00975737" w:rsidRDefault="00975737"/>
    <w:p w14:paraId="7972E013" w14:textId="470B33B6" w:rsidR="00975737" w:rsidRDefault="00975737"/>
    <w:p w14:paraId="13CB9BDF" w14:textId="052769D2" w:rsidR="00975737" w:rsidRDefault="00975737"/>
    <w:p w14:paraId="54134C6B" w14:textId="03678861" w:rsidR="00975737" w:rsidRDefault="00975737"/>
    <w:p w14:paraId="35E7AD1B" w14:textId="13E8C3AC" w:rsidR="00975737" w:rsidRDefault="00975737"/>
    <w:p w14:paraId="63A74F4F" w14:textId="77777777" w:rsidR="00975737" w:rsidRDefault="00975737"/>
    <w:tbl>
      <w:tblPr>
        <w:tblW w:w="4936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067"/>
        <w:gridCol w:w="708"/>
        <w:gridCol w:w="711"/>
        <w:gridCol w:w="265"/>
        <w:gridCol w:w="708"/>
        <w:gridCol w:w="710"/>
        <w:gridCol w:w="264"/>
        <w:gridCol w:w="707"/>
        <w:gridCol w:w="710"/>
        <w:gridCol w:w="283"/>
        <w:gridCol w:w="710"/>
        <w:gridCol w:w="707"/>
        <w:gridCol w:w="283"/>
        <w:gridCol w:w="710"/>
        <w:gridCol w:w="710"/>
        <w:gridCol w:w="283"/>
        <w:gridCol w:w="707"/>
        <w:gridCol w:w="710"/>
        <w:gridCol w:w="283"/>
        <w:gridCol w:w="710"/>
        <w:gridCol w:w="710"/>
        <w:gridCol w:w="283"/>
        <w:gridCol w:w="710"/>
        <w:gridCol w:w="707"/>
        <w:gridCol w:w="18"/>
      </w:tblGrid>
      <w:tr w:rsidR="00DE2737" w:rsidRPr="009B4969" w14:paraId="4C89AFF4" w14:textId="77777777" w:rsidTr="00DB0604">
        <w:trPr>
          <w:trHeight w:val="33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</w:tcPr>
          <w:p w14:paraId="67976542" w14:textId="77777777" w:rsidR="00DE2737" w:rsidRPr="009B4969" w:rsidRDefault="00DE2737" w:rsidP="0021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28" w:type="pct"/>
            <w:gridSpan w:val="24"/>
            <w:tcBorders>
              <w:top w:val="nil"/>
              <w:left w:val="nil"/>
              <w:right w:val="nil"/>
            </w:tcBorders>
          </w:tcPr>
          <w:p w14:paraId="361486F2" w14:textId="77777777" w:rsidR="00DE2737" w:rsidRPr="009B4969" w:rsidRDefault="00DE2737" w:rsidP="00210C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E2737" w:rsidRPr="009B4969" w14:paraId="3087C325" w14:textId="77777777" w:rsidTr="00DB0604">
        <w:trPr>
          <w:trHeight w:val="33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</w:tcPr>
          <w:p w14:paraId="59300CC4" w14:textId="77777777" w:rsidR="00DE2737" w:rsidRPr="009B4969" w:rsidRDefault="00DE2737" w:rsidP="0021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28" w:type="pct"/>
            <w:gridSpan w:val="24"/>
            <w:tcBorders>
              <w:top w:val="nil"/>
              <w:left w:val="nil"/>
              <w:right w:val="nil"/>
            </w:tcBorders>
          </w:tcPr>
          <w:p w14:paraId="23668EFA" w14:textId="77777777" w:rsidR="00DE2737" w:rsidRPr="009B4969" w:rsidRDefault="00DE2737" w:rsidP="00210C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448D4" w:rsidRPr="009B4969" w14:paraId="1F6840C6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</w:tcPr>
          <w:p w14:paraId="6356305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" w:type="pct"/>
            <w:gridSpan w:val="2"/>
            <w:tcBorders>
              <w:left w:val="nil"/>
              <w:bottom w:val="nil"/>
              <w:right w:val="nil"/>
            </w:tcBorders>
          </w:tcPr>
          <w:p w14:paraId="7C8A5C63" w14:textId="6D1AB291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86" w:type="pct"/>
            <w:tcBorders>
              <w:left w:val="nil"/>
              <w:bottom w:val="nil"/>
              <w:right w:val="nil"/>
            </w:tcBorders>
          </w:tcPr>
          <w:p w14:paraId="630744CA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tcBorders>
              <w:left w:val="nil"/>
              <w:right w:val="nil"/>
            </w:tcBorders>
          </w:tcPr>
          <w:p w14:paraId="28E6D8EB" w14:textId="4B04664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9" w:hanging="27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86" w:type="pct"/>
            <w:tcBorders>
              <w:left w:val="nil"/>
              <w:bottom w:val="nil"/>
              <w:right w:val="nil"/>
            </w:tcBorders>
          </w:tcPr>
          <w:p w14:paraId="3B1C798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left w:val="nil"/>
              <w:bottom w:val="nil"/>
              <w:right w:val="nil"/>
            </w:tcBorders>
          </w:tcPr>
          <w:p w14:paraId="4E6FE951" w14:textId="31B81819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14:paraId="3656B32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left w:val="nil"/>
              <w:bottom w:val="nil"/>
              <w:right w:val="nil"/>
            </w:tcBorders>
          </w:tcPr>
          <w:p w14:paraId="37229F4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464539AA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gridSpan w:val="2"/>
          </w:tcPr>
          <w:p w14:paraId="76356E3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7AD2EBE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08B103B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09E854A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gridSpan w:val="2"/>
          </w:tcPr>
          <w:p w14:paraId="3103737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14:paraId="6C7160F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left w:val="nil"/>
              <w:right w:val="nil"/>
            </w:tcBorders>
          </w:tcPr>
          <w:p w14:paraId="36F2E5D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D448D4" w:rsidRPr="009B4969" w14:paraId="00FAA932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</w:tcPr>
          <w:p w14:paraId="7D89B355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26B1C80E" w14:textId="4160BE0A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0D54847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tcBorders>
              <w:left w:val="nil"/>
              <w:right w:val="nil"/>
            </w:tcBorders>
          </w:tcPr>
          <w:p w14:paraId="7E69EE90" w14:textId="1450706D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23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40F212C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21C66D7A" w14:textId="28D2AAB3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5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462A25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FB705F" w14:textId="4296BF89" w:rsidR="00D448D4" w:rsidRPr="00403DC2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1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ผลิตและจำหน่ายน้ำ</w:t>
            </w:r>
          </w:p>
        </w:tc>
        <w:tc>
          <w:tcPr>
            <w:tcW w:w="92" w:type="pct"/>
          </w:tcPr>
          <w:p w14:paraId="5712DB41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2" w:type="pct"/>
            <w:gridSpan w:val="2"/>
          </w:tcPr>
          <w:p w14:paraId="0972384A" w14:textId="7C51C5A3" w:rsidR="00D448D4" w:rsidRPr="009B1670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92" w:type="pct"/>
          </w:tcPr>
          <w:p w14:paraId="7DE6230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00DAD3E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66012C3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gridSpan w:val="2"/>
          </w:tcPr>
          <w:p w14:paraId="5609791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477677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5F74054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D448D4" w:rsidRPr="009B4969" w14:paraId="071E3B7F" w14:textId="77777777" w:rsidTr="00DB0604">
        <w:trPr>
          <w:gridAfter w:val="1"/>
          <w:wAfter w:w="6" w:type="pct"/>
          <w:trHeight w:val="33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</w:tcPr>
          <w:p w14:paraId="2B398C14" w14:textId="5E8FEA2C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59BF957C" w14:textId="7B7121A6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5D6A08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35DA5C53" w14:textId="277DB41C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ชุด</w:t>
            </w: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1514B5D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5690E334" w14:textId="121EA5F7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0F69238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4F849928" w14:textId="53C418B1" w:rsidR="00D448D4" w:rsidRPr="00403DC2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ดื่ม</w:t>
            </w:r>
            <w:r w:rsidRPr="00403DC2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</w:t>
            </w: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น้ำดิบ</w:t>
            </w:r>
          </w:p>
        </w:tc>
        <w:tc>
          <w:tcPr>
            <w:tcW w:w="92" w:type="pct"/>
          </w:tcPr>
          <w:p w14:paraId="2CF4665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gridSpan w:val="2"/>
          </w:tcPr>
          <w:p w14:paraId="37067357" w14:textId="4266193A" w:rsidR="00D448D4" w:rsidRPr="009B1670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92" w:type="pct"/>
          </w:tcPr>
          <w:p w14:paraId="0D83ADBF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0FAD2366" w14:textId="4C5473E1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2" w:type="pct"/>
          </w:tcPr>
          <w:p w14:paraId="0033BD9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right w:val="nil"/>
            </w:tcBorders>
          </w:tcPr>
          <w:p w14:paraId="5BFC68BF" w14:textId="792D92E8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6" w:right="-245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7D4B5801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nil"/>
              <w:left w:val="nil"/>
              <w:right w:val="nil"/>
            </w:tcBorders>
          </w:tcPr>
          <w:p w14:paraId="4E7C06D0" w14:textId="4B738D96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48D4" w:rsidRPr="009B4969" w14:paraId="6A63CCC0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DD3A2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B0B9FF0" w14:textId="30A3C194" w:rsidR="00D448D4" w:rsidRPr="00DD4041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8038A83" w14:textId="3C00421F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AE592A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4376941" w14:textId="1633551A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1CCDCDFD" w14:textId="2512AD34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E64218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267F25F" w14:textId="7652AF6B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8C9D950" w14:textId="46585EED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22A2B1C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689DB81" w14:textId="449A7CE3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1B6CC05" w14:textId="5C2483F3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2" w:type="pct"/>
          </w:tcPr>
          <w:p w14:paraId="5CBD7B5C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</w:tcPr>
          <w:p w14:paraId="6C326452" w14:textId="59733CE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</w:tcPr>
          <w:p w14:paraId="643F7DD8" w14:textId="2682A945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2" w:type="pct"/>
            <w:shd w:val="clear" w:color="auto" w:fill="auto"/>
          </w:tcPr>
          <w:p w14:paraId="72CBC29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</w:tcPr>
          <w:p w14:paraId="0DF46BF4" w14:textId="2D09831C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  <w:shd w:val="clear" w:color="auto" w:fill="auto"/>
          </w:tcPr>
          <w:p w14:paraId="74DE2E81" w14:textId="17B3F613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2" w:type="pct"/>
            <w:shd w:val="clear" w:color="auto" w:fill="auto"/>
          </w:tcPr>
          <w:p w14:paraId="0AAAF3E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B5C24F5" w14:textId="42F48B95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902B9BF" w14:textId="7EF192A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89CC00E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</w:tcPr>
          <w:p w14:paraId="3080DA0A" w14:textId="1CC0325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30" w:type="pct"/>
            <w:tcBorders>
              <w:left w:val="nil"/>
              <w:right w:val="nil"/>
            </w:tcBorders>
          </w:tcPr>
          <w:p w14:paraId="5A397C56" w14:textId="164143F4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448D4" w:rsidRPr="009B4969" w14:paraId="716FD7E2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B2D5F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4C73402" w14:textId="70FA3D1C" w:rsidR="00D448D4" w:rsidRPr="00DE2737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39,712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3922EAF2" w14:textId="73FBA709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B9C24E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04157DE" w14:textId="03C88F28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5,555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5D482DD" w14:textId="6F49D22F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4,69</w:t>
            </w:r>
            <w:r w:rsidRPr="00332B15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4AD405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58AFD1D" w14:textId="7957BE18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01D0665" w14:textId="3214C1F8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48B27C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98119DC" w14:textId="0D4B5A5A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68CA0BB3" w14:textId="0F97550C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</w:tcPr>
          <w:p w14:paraId="2A2FB8C1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</w:tcPr>
          <w:p w14:paraId="03CF9F15" w14:textId="78006D5E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1" w:type="pct"/>
          </w:tcPr>
          <w:p w14:paraId="4F16895F" w14:textId="5682302A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EA0E9D0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</w:tcPr>
          <w:p w14:paraId="6E36A468" w14:textId="2632A354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231" w:type="pct"/>
            <w:shd w:val="clear" w:color="auto" w:fill="auto"/>
          </w:tcPr>
          <w:p w14:paraId="414E0D70" w14:textId="33C125E2" w:rsidR="00D448D4" w:rsidRPr="00332B15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92" w:type="pct"/>
            <w:shd w:val="clear" w:color="auto" w:fill="auto"/>
          </w:tcPr>
          <w:p w14:paraId="6A664BA4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170B721" w14:textId="3E730C6F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C2E640E" w14:textId="3F1CEF0E" w:rsidR="00D448D4" w:rsidRPr="009B4969" w:rsidRDefault="00D448D4" w:rsidP="00D448D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AC1125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</w:tcPr>
          <w:p w14:paraId="0BE8DE8F" w14:textId="60E8FB76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76,593</w:t>
            </w:r>
          </w:p>
        </w:tc>
        <w:tc>
          <w:tcPr>
            <w:tcW w:w="230" w:type="pct"/>
            <w:tcBorders>
              <w:left w:val="nil"/>
              <w:right w:val="nil"/>
            </w:tcBorders>
          </w:tcPr>
          <w:p w14:paraId="7FAED6B5" w14:textId="5BAE20C9" w:rsidR="00D448D4" w:rsidRPr="009B496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25,013</w:t>
            </w:r>
          </w:p>
        </w:tc>
      </w:tr>
      <w:tr w:rsidR="00D448D4" w:rsidRPr="001A3A59" w14:paraId="7A54D3E7" w14:textId="77777777" w:rsidTr="00DB0604">
        <w:trPr>
          <w:gridAfter w:val="1"/>
          <w:wAfter w:w="6" w:type="pct"/>
          <w:trHeight w:val="631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9FC4C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</w:t>
            </w:r>
          </w:p>
          <w:p w14:paraId="7C10F1E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A3A59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D4C9D" w14:textId="45C86C62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10,516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0FC46" w14:textId="62AF7926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(17,776)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796D4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C929A0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EAA5A" w14:textId="71F7CF0F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1,231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A269E" w14:textId="12C8CBD0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(25,286)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87921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BB8E2" w14:textId="6E0F2947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(13,070)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A465" w14:textId="26B195C3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(28,279)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F9EEA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06A40" w14:textId="5E231C0C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(23,545)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3B08DAAA" w14:textId="57AC04A7" w:rsidR="00D448D4" w:rsidRPr="00332B15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(5,417)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DB97530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ED18C94" w14:textId="68C3E9C9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2,511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380AD0F3" w14:textId="16E98D2A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1FEC330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7592B1CC" w14:textId="62F95969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1,790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17BBC324" w14:textId="6AA6A3BF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(187)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93A0270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617C4BAA" w14:textId="02A2633A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6,56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786FB5CF" w14:textId="70E59511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(97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09ECC78" w14:textId="77777777" w:rsidR="00D448D4" w:rsidRPr="001E2B4C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1717049E" w14:textId="084B87EC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(14,00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6918DFF6" w14:textId="1F7E98F8" w:rsidR="00D448D4" w:rsidRPr="001E2B4C" w:rsidRDefault="00D448D4" w:rsidP="00D448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</w:t>
            </w:r>
            <w:r w:rsidRPr="001E2B4C">
              <w:rPr>
                <w:rFonts w:ascii="Angsana New" w:hAnsi="Angsana New"/>
                <w:bCs/>
                <w:sz w:val="24"/>
                <w:szCs w:val="24"/>
                <w:lang w:val="en-GB"/>
              </w:rPr>
              <w:t>72,507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448D4" w:rsidRPr="009B4969" w14:paraId="78C93BED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489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6B6C210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F9C0E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3F52A06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FE1392E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E5B93C5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A40C24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16A3C91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3A25C9F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6C8005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1C2463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550BF3A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468E774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</w:tcPr>
          <w:p w14:paraId="6282A812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</w:tcPr>
          <w:p w14:paraId="4976AD1B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68DBB43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</w:tcPr>
          <w:p w14:paraId="4F9E29F4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</w:tcPr>
          <w:p w14:paraId="01BC4C69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2FCC18A9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3DACDEF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3C1B1FB1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779BA94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14:paraId="29BA2326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</w:tcPr>
          <w:p w14:paraId="64E3232C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D448D4" w:rsidRPr="009B4969" w14:paraId="515A4821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F758" w14:textId="77777777" w:rsidR="00D448D4" w:rsidRPr="00975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57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า</w:t>
            </w:r>
            <w:r w:rsidRPr="009757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B79DBBD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FA34D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05878F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D24A9B0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28EB39B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78D3467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F2006E5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AB550DD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8EC07AE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1EF4612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336012A8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7B8830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</w:tcPr>
          <w:p w14:paraId="4C86C49C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</w:tcPr>
          <w:p w14:paraId="69316930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279D527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</w:tcPr>
          <w:p w14:paraId="5970AA7E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</w:tcPr>
          <w:p w14:paraId="52497DC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686A8172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58F4E9EC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6BEF812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2" w:type="pct"/>
          </w:tcPr>
          <w:p w14:paraId="273FB59D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</w:tcPr>
          <w:p w14:paraId="5227112A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</w:tcPr>
          <w:p w14:paraId="3FCA5CE3" w14:textId="77777777" w:rsidR="00D448D4" w:rsidRPr="00DE2737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D448D4" w:rsidRPr="009B4969" w14:paraId="69BC8C4B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07C3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6CC7B49" w14:textId="7E54950F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37,561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2893D" w14:textId="7DBEF7A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F77F4AD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7F27315" w14:textId="1E8EE9EE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5,555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B35A520" w14:textId="019699AE" w:rsidR="00D448D4" w:rsidRPr="00332B1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4,69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40C94D0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1B5E7BF" w14:textId="50EAE88E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A8871B6" w14:textId="16E607F1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F7F3F76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FB284BB" w14:textId="4281FF9C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7E9AE54D" w14:textId="4B42305D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38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75BC66B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36D7ABB2" w14:textId="32B8B9D0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0AE2A7AE" w14:textId="3E8A46AD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44773C9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3431BAFD" w14:textId="2208AAD2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72DF54FF" w14:textId="006261CA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CCCB9B6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54FD7DB7" w14:textId="26A91F4A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1BCCC666" w14:textId="5591EF9F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9E406A2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5BDF2494" w14:textId="2B2BB794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44,567</w:t>
            </w:r>
          </w:p>
        </w:tc>
        <w:tc>
          <w:tcPr>
            <w:tcW w:w="230" w:type="pct"/>
            <w:shd w:val="clear" w:color="auto" w:fill="auto"/>
          </w:tcPr>
          <w:p w14:paraId="1A8B36A8" w14:textId="5CDF96CB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7,645</w:t>
            </w:r>
          </w:p>
        </w:tc>
      </w:tr>
      <w:tr w:rsidR="00D448D4" w:rsidRPr="009B4969" w14:paraId="75FF2F30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EFB1B" w14:textId="77777777" w:rsidR="00D448D4" w:rsidRPr="009B49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3D3F6D4" w14:textId="4D1F2644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</w:rPr>
              <w:t>2,151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0E973" w14:textId="47C0B8AA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EF8BC3A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759DE54" w14:textId="0D98E91F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0DB30D84" w14:textId="6BAB4C8E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91A41FE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6F627A39" w14:textId="3DFDB995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FF7CB74" w14:textId="35F6A44F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044E699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E4F6407" w14:textId="6C0035D1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46BD68B0" w14:textId="0843FD1F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B66036C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439E3E1F" w14:textId="767CD826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1" w:type="pct"/>
            <w:shd w:val="clear" w:color="auto" w:fill="auto"/>
          </w:tcPr>
          <w:p w14:paraId="28C1F6B7" w14:textId="0F156AB1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422A0F3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2F855548" w14:textId="089C2B5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231" w:type="pct"/>
            <w:shd w:val="clear" w:color="auto" w:fill="auto"/>
          </w:tcPr>
          <w:p w14:paraId="29257E2E" w14:textId="66D1DA73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92" w:type="pct"/>
            <w:shd w:val="clear" w:color="auto" w:fill="auto"/>
          </w:tcPr>
          <w:p w14:paraId="1E666814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59B39809" w14:textId="3C255BB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59DC8A21" w14:textId="2600D832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CABED4D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6ABB9097" w14:textId="116F5B48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32,026</w:t>
            </w:r>
          </w:p>
        </w:tc>
        <w:tc>
          <w:tcPr>
            <w:tcW w:w="230" w:type="pct"/>
            <w:shd w:val="clear" w:color="auto" w:fill="auto"/>
          </w:tcPr>
          <w:p w14:paraId="38A6E72B" w14:textId="3D9934D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17,368</w:t>
            </w:r>
          </w:p>
        </w:tc>
      </w:tr>
      <w:tr w:rsidR="00D448D4" w:rsidRPr="00665F69" w14:paraId="0C90FD4F" w14:textId="77777777" w:rsidTr="00DB0604">
        <w:trPr>
          <w:gridAfter w:val="1"/>
          <w:wAfter w:w="6" w:type="pct"/>
          <w:trHeight w:val="320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4B15" w14:textId="77777777" w:rsidR="00D448D4" w:rsidRPr="00665F6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5F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DC74E35" w14:textId="6DE12C4F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39,712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FF81C" w14:textId="7A747755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9AE0E22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560FE87" w14:textId="3122BF99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5,555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45114228" w14:textId="03501EA4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4,69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223CC73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2674266" w14:textId="24BDC668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E6B2F19" w14:textId="568CA333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17,336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70FACF96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0FA90EC" w14:textId="60F574FA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1,838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07968913" w14:textId="5827C360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515617D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1049CC1C" w14:textId="0FA553D3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23,120</w:t>
            </w:r>
          </w:p>
        </w:tc>
        <w:tc>
          <w:tcPr>
            <w:tcW w:w="231" w:type="pct"/>
            <w:shd w:val="clear" w:color="auto" w:fill="auto"/>
          </w:tcPr>
          <w:p w14:paraId="7A27FD86" w14:textId="55D69158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B35F616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102EA64D" w14:textId="50649EE3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1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6,755</w:t>
            </w:r>
          </w:p>
        </w:tc>
        <w:tc>
          <w:tcPr>
            <w:tcW w:w="231" w:type="pct"/>
            <w:shd w:val="clear" w:color="auto" w:fill="auto"/>
          </w:tcPr>
          <w:p w14:paraId="68AE98A2" w14:textId="3826C81D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92" w:type="pct"/>
            <w:shd w:val="clear" w:color="auto" w:fill="auto"/>
          </w:tcPr>
          <w:p w14:paraId="0D2275B1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E09BDEC" w14:textId="6E09A4BC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56C7F088" w14:textId="724BE263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F637D87" w14:textId="77777777" w:rsidR="00D448D4" w:rsidRPr="001738F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</w:tcPr>
          <w:p w14:paraId="36D38201" w14:textId="74ADC989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76,593</w:t>
            </w:r>
          </w:p>
        </w:tc>
        <w:tc>
          <w:tcPr>
            <w:tcW w:w="230" w:type="pct"/>
            <w:shd w:val="clear" w:color="auto" w:fill="auto"/>
          </w:tcPr>
          <w:p w14:paraId="6B2F31A8" w14:textId="503C69E6" w:rsidR="00D448D4" w:rsidRPr="001738F5" w:rsidRDefault="00D448D4" w:rsidP="00D44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738F5">
              <w:rPr>
                <w:rFonts w:ascii="Angsana New" w:hAnsi="Angsana New"/>
                <w:bCs/>
                <w:sz w:val="24"/>
                <w:szCs w:val="24"/>
                <w:lang w:val="en-GB"/>
              </w:rPr>
              <w:t>25,013</w:t>
            </w:r>
          </w:p>
        </w:tc>
      </w:tr>
    </w:tbl>
    <w:p w14:paraId="249A81E3" w14:textId="5675A26D" w:rsidR="00975737" w:rsidRDefault="00975737"/>
    <w:p w14:paraId="79E51BF1" w14:textId="656DDF6A" w:rsidR="00975737" w:rsidRDefault="00975737"/>
    <w:p w14:paraId="4320D0E1" w14:textId="577E08D6" w:rsidR="00975737" w:rsidRDefault="00975737"/>
    <w:p w14:paraId="1925D6E1" w14:textId="5BB1471C" w:rsidR="00975737" w:rsidRDefault="00975737"/>
    <w:p w14:paraId="3B01E10D" w14:textId="64E846F0" w:rsidR="00975737" w:rsidRDefault="00975737"/>
    <w:p w14:paraId="3DF65881" w14:textId="77777777" w:rsidR="00DB0604" w:rsidRDefault="00DB0604"/>
    <w:p w14:paraId="391C0294" w14:textId="60CED1E0" w:rsidR="00975737" w:rsidRDefault="00975737"/>
    <w:p w14:paraId="79567A14" w14:textId="05964D33" w:rsidR="00665F69" w:rsidRDefault="00665F69"/>
    <w:p w14:paraId="721C61C9" w14:textId="77777777" w:rsidR="00665F69" w:rsidRDefault="00665F69"/>
    <w:p w14:paraId="2C67C898" w14:textId="24873C40" w:rsidR="00975737" w:rsidRDefault="00975737"/>
    <w:p w14:paraId="731F233C" w14:textId="0C97B9A6" w:rsidR="00975737" w:rsidRDefault="00975737"/>
    <w:p w14:paraId="19B231B5" w14:textId="4AF63A76" w:rsidR="00975737" w:rsidRDefault="00975737" w:rsidP="001E2B4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Style w:val="TableGrid"/>
        <w:tblW w:w="152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708"/>
        <w:gridCol w:w="709"/>
        <w:gridCol w:w="284"/>
        <w:gridCol w:w="708"/>
        <w:gridCol w:w="709"/>
        <w:gridCol w:w="284"/>
        <w:gridCol w:w="708"/>
        <w:gridCol w:w="709"/>
        <w:gridCol w:w="284"/>
        <w:gridCol w:w="709"/>
        <w:gridCol w:w="709"/>
        <w:gridCol w:w="283"/>
        <w:gridCol w:w="709"/>
        <w:gridCol w:w="709"/>
        <w:gridCol w:w="283"/>
        <w:gridCol w:w="709"/>
        <w:gridCol w:w="709"/>
        <w:gridCol w:w="238"/>
        <w:gridCol w:w="709"/>
        <w:gridCol w:w="708"/>
        <w:gridCol w:w="286"/>
        <w:gridCol w:w="707"/>
        <w:gridCol w:w="710"/>
        <w:gridCol w:w="19"/>
      </w:tblGrid>
      <w:tr w:rsidR="007D1961" w:rsidRPr="001A3A59" w14:paraId="38A9302F" w14:textId="16F27B26" w:rsidTr="00DE232D">
        <w:tc>
          <w:tcPr>
            <w:tcW w:w="1984" w:type="dxa"/>
          </w:tcPr>
          <w:p w14:paraId="6876ED90" w14:textId="5027E9C5" w:rsidR="007D1961" w:rsidRPr="001A3A59" w:rsidRDefault="007D1961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00" w:type="dxa"/>
            <w:gridSpan w:val="24"/>
          </w:tcPr>
          <w:p w14:paraId="7B96AD13" w14:textId="4C82FB0B" w:rsidR="007D1961" w:rsidRPr="001A3A59" w:rsidRDefault="007D1961" w:rsidP="007D196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D1961" w:rsidRPr="001A3A59" w14:paraId="32E59FD3" w14:textId="5E7A9BA0" w:rsidTr="00DE232D">
        <w:tc>
          <w:tcPr>
            <w:tcW w:w="1984" w:type="dxa"/>
          </w:tcPr>
          <w:p w14:paraId="4DAA598F" w14:textId="77777777" w:rsidR="007D1961" w:rsidRPr="001A3A59" w:rsidRDefault="007D1961" w:rsidP="0006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00" w:type="dxa"/>
            <w:gridSpan w:val="24"/>
          </w:tcPr>
          <w:p w14:paraId="484C1BBF" w14:textId="22E9A879" w:rsidR="007D1961" w:rsidRPr="009B4969" w:rsidRDefault="007D1961" w:rsidP="007D196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448D4" w:rsidRPr="001A3A59" w14:paraId="38F7F7EE" w14:textId="2AD13B31" w:rsidTr="00DE232D">
        <w:trPr>
          <w:gridAfter w:val="1"/>
          <w:wAfter w:w="19" w:type="dxa"/>
        </w:trPr>
        <w:tc>
          <w:tcPr>
            <w:tcW w:w="1984" w:type="dxa"/>
          </w:tcPr>
          <w:p w14:paraId="2E3120BE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0B0BFCAD" w14:textId="63917924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284" w:type="dxa"/>
          </w:tcPr>
          <w:p w14:paraId="65E93BD5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3FA9430E" w14:textId="048282A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284" w:type="dxa"/>
          </w:tcPr>
          <w:p w14:paraId="5B7E406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1579CB32" w14:textId="7575CE5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284" w:type="dxa"/>
          </w:tcPr>
          <w:p w14:paraId="7C7508D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30E10B7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4A960740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063E5AD3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44822C66" w14:textId="50AFE05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50EE202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5A54E6AA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5DC71185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</w:tcPr>
          <w:p w14:paraId="37D8813F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07E31B71" w14:textId="1ACF5EB9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448D4" w:rsidRPr="001A3A59" w14:paraId="5A2FC510" w14:textId="2EA07174" w:rsidTr="00DE232D">
        <w:trPr>
          <w:gridAfter w:val="1"/>
          <w:wAfter w:w="19" w:type="dxa"/>
        </w:trPr>
        <w:tc>
          <w:tcPr>
            <w:tcW w:w="1984" w:type="dxa"/>
          </w:tcPr>
          <w:p w14:paraId="1BEF2C6C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54A5AD02" w14:textId="4EE955E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4" w:type="dxa"/>
          </w:tcPr>
          <w:p w14:paraId="72EAF692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3B023EDE" w14:textId="00F9E07A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284" w:type="dxa"/>
          </w:tcPr>
          <w:p w14:paraId="60329FFD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1130A8D8" w14:textId="6EE0400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2" w:right="-251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284" w:type="dxa"/>
          </w:tcPr>
          <w:p w14:paraId="12CA2A95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0D04DDF" w14:textId="60B6102B" w:rsidR="00D448D4" w:rsidRPr="00403DC2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251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283" w:type="dxa"/>
          </w:tcPr>
          <w:p w14:paraId="55F62D5E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661B945" w14:textId="1C54F25F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283" w:type="dxa"/>
          </w:tcPr>
          <w:p w14:paraId="0248699D" w14:textId="212F15BD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2F085A6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E817F0E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4C1B9BA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</w:tcPr>
          <w:p w14:paraId="5C2D39D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06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4E10F0FB" w14:textId="405CF20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448D4" w:rsidRPr="001A3A59" w14:paraId="635F5853" w14:textId="7AF99B08" w:rsidTr="00DE232D">
        <w:trPr>
          <w:gridAfter w:val="1"/>
          <w:wAfter w:w="19" w:type="dxa"/>
        </w:trPr>
        <w:tc>
          <w:tcPr>
            <w:tcW w:w="1984" w:type="dxa"/>
          </w:tcPr>
          <w:p w14:paraId="75A7DDC3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4C497A37" w14:textId="77D724CF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4" w:type="dxa"/>
          </w:tcPr>
          <w:p w14:paraId="39E27B81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40A8D071" w14:textId="4D90BF12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284" w:type="dxa"/>
          </w:tcPr>
          <w:p w14:paraId="27514AF4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74B54C8D" w14:textId="047CBF0B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284" w:type="dxa"/>
          </w:tcPr>
          <w:p w14:paraId="6A46BC39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36AFD26A" w14:textId="2E66B7D0" w:rsidR="00D448D4" w:rsidRPr="00403DC2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</w:t>
            </w: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</w:rPr>
              <w:t>ดื่ม</w:t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</w:t>
            </w: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น้ำดิบ</w:t>
            </w:r>
          </w:p>
        </w:tc>
        <w:tc>
          <w:tcPr>
            <w:tcW w:w="283" w:type="dxa"/>
          </w:tcPr>
          <w:p w14:paraId="4522D622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192B7E5" w14:textId="5008DC0C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9B167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283" w:type="dxa"/>
          </w:tcPr>
          <w:p w14:paraId="12280214" w14:textId="0E0D5C18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23E47D61" w14:textId="20436D86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38" w:type="dxa"/>
          </w:tcPr>
          <w:p w14:paraId="0FAAA9FD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14807C8" w14:textId="43658995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7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6" w:type="dxa"/>
          </w:tcPr>
          <w:p w14:paraId="54BD778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39FF03C" w14:textId="4768270F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448D4" w:rsidRPr="001A3A59" w14:paraId="776BB7ED" w14:textId="29CFCE05" w:rsidTr="00DE232D">
        <w:trPr>
          <w:gridAfter w:val="1"/>
          <w:wAfter w:w="19" w:type="dxa"/>
          <w:trHeight w:val="401"/>
        </w:trPr>
        <w:tc>
          <w:tcPr>
            <w:tcW w:w="1984" w:type="dxa"/>
          </w:tcPr>
          <w:p w14:paraId="5BCC4BB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2D10BF09" w14:textId="3F80FB8D" w:rsidR="00D448D4" w:rsidRPr="00E4494D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67D8EFD" w14:textId="5BBEFF2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9E36E21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3504C952" w14:textId="2457C4FE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3AC26C2" w14:textId="1A0625F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E579D65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123DF905" w14:textId="4867D81A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86F9AC" w14:textId="18D8399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B2538EA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6E05458B" w14:textId="49251DB4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B49CBD9" w14:textId="59C810F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43CEE5A1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3D6D909B" w14:textId="081D273F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14:paraId="42386E92" w14:textId="376C08A2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91E2278" w14:textId="64A5A85A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541D18E1" w14:textId="36A890C9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B504DEB" w14:textId="26FDF4B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38" w:type="dxa"/>
          </w:tcPr>
          <w:p w14:paraId="52CA3CF0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339093BD" w14:textId="002FC2C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4C807740" w14:textId="6CEC1311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6" w:type="dxa"/>
          </w:tcPr>
          <w:p w14:paraId="241F4D5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07" w:type="dxa"/>
          </w:tcPr>
          <w:p w14:paraId="4C0A4F32" w14:textId="3AD9E2C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14:paraId="5FE6CCEF" w14:textId="65F6CD2B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</w:tr>
      <w:tr w:rsidR="00D448D4" w:rsidRPr="001A3A59" w14:paraId="7D48A002" w14:textId="3450CDDB" w:rsidTr="00DE232D">
        <w:trPr>
          <w:gridAfter w:val="1"/>
          <w:wAfter w:w="19" w:type="dxa"/>
        </w:trPr>
        <w:tc>
          <w:tcPr>
            <w:tcW w:w="1984" w:type="dxa"/>
          </w:tcPr>
          <w:p w14:paraId="7A7BEB9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6A73BF46" w14:textId="067F47BD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9" w:type="dxa"/>
            <w:vAlign w:val="center"/>
          </w:tcPr>
          <w:p w14:paraId="757DD8FD" w14:textId="1C3F45FB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center"/>
          </w:tcPr>
          <w:p w14:paraId="77FA45B6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57515538" w14:textId="560D5DF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6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9" w:type="dxa"/>
            <w:vAlign w:val="center"/>
          </w:tcPr>
          <w:p w14:paraId="663F3A28" w14:textId="510D9479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22A6F131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797FA469" w14:textId="24BB655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9" w:type="dxa"/>
            <w:vAlign w:val="center"/>
          </w:tcPr>
          <w:p w14:paraId="30D35884" w14:textId="728CCCD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36F789E9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51726DD6" w14:textId="1D9534FD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9" w:type="dxa"/>
            <w:vAlign w:val="center"/>
          </w:tcPr>
          <w:p w14:paraId="2DEC7B71" w14:textId="2DD21F14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4CA5817F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60D7D356" w14:textId="0245A1A5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9" w:type="dxa"/>
            <w:vAlign w:val="bottom"/>
          </w:tcPr>
          <w:p w14:paraId="55F5700B" w14:textId="52E7F98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" w:right="-108" w:firstLine="1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64486994" w14:textId="09F6A3C5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49073033" w14:textId="6DE0B291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1" w:right="-186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0594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vAlign w:val="center"/>
          </w:tcPr>
          <w:p w14:paraId="33D101C6" w14:textId="10BD316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1" w:right="-186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8" w:type="dxa"/>
          </w:tcPr>
          <w:p w14:paraId="743DDC52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043A3C5D" w14:textId="21602E78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16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8" w:type="dxa"/>
            <w:vAlign w:val="center"/>
          </w:tcPr>
          <w:p w14:paraId="492A77F4" w14:textId="0E52769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1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305948">
              <w:rPr>
                <w:rFonts w:ascii="Angsana New" w:hAnsi="Angsana New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6" w:type="dxa"/>
          </w:tcPr>
          <w:p w14:paraId="1AF62D04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07" w:type="dxa"/>
            <w:vAlign w:val="center"/>
          </w:tcPr>
          <w:p w14:paraId="3A25346F" w14:textId="3A109C03" w:rsidR="00D448D4" w:rsidRPr="00305948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1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0" w:type="dxa"/>
            <w:vAlign w:val="center"/>
          </w:tcPr>
          <w:p w14:paraId="7129BFDA" w14:textId="2472ABEE" w:rsidR="00D448D4" w:rsidRPr="00305948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05948">
              <w:rPr>
                <w:rFonts w:ascii="Angsana New" w:hAnsi="Angsana New"/>
                <w:b/>
                <w:sz w:val="24"/>
                <w:szCs w:val="24"/>
                <w:cs/>
              </w:rPr>
              <w:t>ธันวาคม</w:t>
            </w:r>
          </w:p>
        </w:tc>
      </w:tr>
      <w:tr w:rsidR="00D448D4" w:rsidRPr="001A3A59" w14:paraId="3C581613" w14:textId="69B20062" w:rsidTr="00DE232D">
        <w:trPr>
          <w:gridAfter w:val="1"/>
          <w:wAfter w:w="19" w:type="dxa"/>
        </w:trPr>
        <w:tc>
          <w:tcPr>
            <w:tcW w:w="1984" w:type="dxa"/>
          </w:tcPr>
          <w:p w14:paraId="662F5ACB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45E0B7E9" w14:textId="092D62F1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58FC2D5A" w14:textId="11CE1A8F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5D64A904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79B4D7B1" w14:textId="1292C115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29C387F4" w14:textId="36ED3969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4D436FC9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2F244B30" w14:textId="7E96255E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1E6529C3" w14:textId="525ACE94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29FFCF9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55CBC512" w14:textId="1020EB49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05542EFD" w14:textId="40EE3256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3" w:type="dxa"/>
          </w:tcPr>
          <w:p w14:paraId="4FE33CE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15DDE6D5" w14:textId="6A2779A2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bottom"/>
          </w:tcPr>
          <w:p w14:paraId="5676A482" w14:textId="43432499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3" w:type="dxa"/>
          </w:tcPr>
          <w:p w14:paraId="099B6586" w14:textId="43D827AB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29926F57" w14:textId="00F7D22F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14:paraId="71C63624" w14:textId="42FDF5F9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8" w:type="dxa"/>
          </w:tcPr>
          <w:p w14:paraId="5C18059A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209BCEF9" w14:textId="521E6568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14:paraId="145FDAC3" w14:textId="76077B66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6" w:type="dxa"/>
          </w:tcPr>
          <w:p w14:paraId="6CC5A8E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07" w:type="dxa"/>
          </w:tcPr>
          <w:p w14:paraId="3CD13F34" w14:textId="1E54C88D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710" w:type="dxa"/>
          </w:tcPr>
          <w:p w14:paraId="75EDCF67" w14:textId="212796E5" w:rsidR="00D448D4" w:rsidRPr="001A3A59" w:rsidRDefault="00D448D4" w:rsidP="00D448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448D4" w:rsidRPr="001A3A59" w14:paraId="01D735B2" w14:textId="799DFD9E" w:rsidTr="000063FF">
        <w:trPr>
          <w:gridAfter w:val="1"/>
          <w:wAfter w:w="19" w:type="dxa"/>
        </w:trPr>
        <w:tc>
          <w:tcPr>
            <w:tcW w:w="1984" w:type="dxa"/>
            <w:shd w:val="clear" w:color="auto" w:fill="auto"/>
            <w:vAlign w:val="bottom"/>
          </w:tcPr>
          <w:p w14:paraId="08F80C72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C2AECD" w14:textId="217A8DB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345,177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B8CAE6" w14:textId="03E1ADE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250,754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4CA245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FA28E9" w14:textId="3D4D7596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36,326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07433" w14:textId="5392D8CA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159,142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767E40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D64027" w14:textId="1095F1F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62,233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680F61" w14:textId="50B3E03B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66,102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22D5C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700F75" w14:textId="7291CAD8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353,181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0DBF03" w14:textId="7EC88AEC" w:rsidR="00D448D4" w:rsidRPr="00305948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305948">
              <w:rPr>
                <w:rFonts w:ascii="Angsana New" w:hAnsi="Angsana New"/>
                <w:bCs/>
                <w:sz w:val="24"/>
                <w:szCs w:val="24"/>
                <w:lang w:val="en-GB"/>
              </w:rPr>
              <w:t>346,507</w:t>
            </w:r>
          </w:p>
        </w:tc>
        <w:tc>
          <w:tcPr>
            <w:tcW w:w="283" w:type="dxa"/>
            <w:shd w:val="clear" w:color="auto" w:fill="auto"/>
          </w:tcPr>
          <w:p w14:paraId="660CE5B9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807BCD" w14:textId="3A81F984" w:rsidR="00D448D4" w:rsidRPr="00791225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225">
              <w:rPr>
                <w:rFonts w:ascii="Angsana New" w:hAnsi="Angsana New"/>
                <w:sz w:val="24"/>
                <w:szCs w:val="24"/>
              </w:rPr>
              <w:t>27,849</w:t>
            </w:r>
          </w:p>
        </w:tc>
        <w:tc>
          <w:tcPr>
            <w:tcW w:w="709" w:type="dxa"/>
            <w:shd w:val="clear" w:color="auto" w:fill="auto"/>
          </w:tcPr>
          <w:p w14:paraId="758AE951" w14:textId="79C1BBEF" w:rsidR="00D448D4" w:rsidRPr="00B479F4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9F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65C92D" w14:textId="2256C331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E3C38D" w14:textId="5CA204D4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58,713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D1C9F7" w14:textId="6F0B813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7,367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B3E0F74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39F65" w14:textId="6F42D4E2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63FF">
              <w:rPr>
                <w:rFonts w:ascii="Angsana New" w:hAnsi="Angsana New"/>
                <w:sz w:val="24"/>
                <w:szCs w:val="24"/>
              </w:rPr>
              <w:t>(299,540)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66BFC1" w14:textId="4AF35FFB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1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(246,890)</w:t>
            </w:r>
          </w:p>
        </w:tc>
        <w:tc>
          <w:tcPr>
            <w:tcW w:w="286" w:type="dxa"/>
            <w:shd w:val="clear" w:color="auto" w:fill="auto"/>
          </w:tcPr>
          <w:p w14:paraId="3D178418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76991AF" w14:textId="61E6829C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583,939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4A33638F" w14:textId="61B918D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582,982</w:t>
            </w:r>
          </w:p>
        </w:tc>
      </w:tr>
      <w:tr w:rsidR="00D448D4" w:rsidRPr="001A3A59" w14:paraId="3940E9DB" w14:textId="307F52CC" w:rsidTr="000063FF">
        <w:trPr>
          <w:gridAfter w:val="1"/>
          <w:wAfter w:w="19" w:type="dxa"/>
        </w:trPr>
        <w:tc>
          <w:tcPr>
            <w:tcW w:w="1984" w:type="dxa"/>
            <w:shd w:val="clear" w:color="auto" w:fill="auto"/>
            <w:vAlign w:val="bottom"/>
          </w:tcPr>
          <w:p w14:paraId="3833946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7250CB" w14:textId="4D7C17BA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80,718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92537C" w14:textId="1F3FE368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55,591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99B0C9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1FE8B6" w14:textId="3B630E1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2F51DB" w14:textId="79116AEF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63F9D4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74077F" w14:textId="381D638E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24,862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503F91" w14:textId="21966D2F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15,651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A392DE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46056C" w14:textId="20CBA5C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262,222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4AD19C" w14:textId="5616D621" w:rsidR="00D448D4" w:rsidRPr="00305948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305948">
              <w:rPr>
                <w:rFonts w:ascii="Angsana New" w:hAnsi="Angsana New"/>
                <w:bCs/>
                <w:sz w:val="24"/>
                <w:szCs w:val="24"/>
                <w:lang w:val="en-GB"/>
              </w:rPr>
              <w:t>236,308</w:t>
            </w:r>
          </w:p>
        </w:tc>
        <w:tc>
          <w:tcPr>
            <w:tcW w:w="283" w:type="dxa"/>
            <w:shd w:val="clear" w:color="auto" w:fill="auto"/>
          </w:tcPr>
          <w:p w14:paraId="03919B33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86FAD8" w14:textId="31D405A6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20,993</w:t>
            </w:r>
          </w:p>
        </w:tc>
        <w:tc>
          <w:tcPr>
            <w:tcW w:w="709" w:type="dxa"/>
            <w:shd w:val="clear" w:color="auto" w:fill="auto"/>
          </w:tcPr>
          <w:p w14:paraId="5CC28357" w14:textId="6F4A6D20" w:rsidR="00D448D4" w:rsidRPr="00B479F4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580B31" w14:textId="6D25C34E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B20F25" w14:textId="39F61EA0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FBEF0F" w14:textId="060EB881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0EEC96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97240A" w14:textId="1C95AF53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(140,730)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4E5C89" w14:textId="36E0E5BE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(81,428)</w:t>
            </w:r>
          </w:p>
        </w:tc>
        <w:tc>
          <w:tcPr>
            <w:tcW w:w="286" w:type="dxa"/>
            <w:shd w:val="clear" w:color="auto" w:fill="auto"/>
          </w:tcPr>
          <w:p w14:paraId="1F981A87" w14:textId="77777777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51B8063A" w14:textId="14975741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271,008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293E6C49" w14:textId="190DFD5F" w:rsidR="00D448D4" w:rsidRPr="001A3A5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262,191</w:t>
            </w:r>
          </w:p>
        </w:tc>
      </w:tr>
    </w:tbl>
    <w:p w14:paraId="50953F46" w14:textId="08A95027" w:rsidR="00E4494D" w:rsidRDefault="00E4494D"/>
    <w:p w14:paraId="627494F9" w14:textId="2D840620" w:rsidR="00E4494D" w:rsidRDefault="00E4494D"/>
    <w:tbl>
      <w:tblPr>
        <w:tblW w:w="4916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3456"/>
        <w:gridCol w:w="1215"/>
        <w:gridCol w:w="285"/>
        <w:gridCol w:w="1231"/>
        <w:gridCol w:w="297"/>
        <w:gridCol w:w="1219"/>
        <w:gridCol w:w="285"/>
        <w:gridCol w:w="1225"/>
        <w:gridCol w:w="276"/>
        <w:gridCol w:w="1222"/>
        <w:gridCol w:w="288"/>
        <w:gridCol w:w="1207"/>
        <w:gridCol w:w="9"/>
        <w:gridCol w:w="282"/>
        <w:gridCol w:w="9"/>
        <w:gridCol w:w="1246"/>
        <w:gridCol w:w="291"/>
        <w:gridCol w:w="1268"/>
      </w:tblGrid>
      <w:tr w:rsidR="00DE232D" w:rsidRPr="00A24C79" w14:paraId="70CEC3E6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4E3CD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71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FFF2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32D" w:rsidRPr="00A24C79" w14:paraId="0665EFE4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3E385A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387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4C0D1" w14:textId="77777777" w:rsidR="00493779" w:rsidRPr="00DE232D" w:rsidRDefault="008D7E1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448D4" w:rsidRPr="00A24C79" w14:paraId="5E7202F3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46C1F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B9B11" w14:textId="18D8A545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8D8FB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48F9A9" w14:textId="4998E238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จำหน่ายผลิตภัณฑ์อิเล็กทรอนิกส์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B87E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025E76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E8E7D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19" w:type="pct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455F3" w14:textId="7B55B6BE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</w:tr>
      <w:tr w:rsidR="00D448D4" w:rsidRPr="00A24C79" w14:paraId="4433A06B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7FC8B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0DED" w14:textId="606F82E6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 xml:space="preserve">ขาย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ติดตั้งและบำรุงเครื่องจักร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2C85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19E" w14:textId="0ACAE881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และชุดกล้องวงจรปิด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6A1BDFD3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67FB0" w14:textId="15512D9C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593D5B34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1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B2AF" w14:textId="0FA821A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448D4" w:rsidRPr="00A24C79" w14:paraId="46CD37B3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442F6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F9208" w14:textId="1B060414" w:rsidR="00D448D4" w:rsidRPr="00E4494D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FB67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C65543" w14:textId="6C2673F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EA0B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3C87C1" w14:textId="7FE866F8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633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962943" w14:textId="07DAFE3A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2FB9B4CD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9DE90" w14:textId="798FAA85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F5BB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EE259" w14:textId="2FC58691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58CE51E3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85E55" w14:textId="67E07CCE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1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028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F5358" w14:textId="49AF69C8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448D4" w:rsidRPr="00A24C79" w14:paraId="57ED868C" w14:textId="77777777" w:rsidTr="00DE232D"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BAF9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46C8" w14:textId="07F5EADB" w:rsidR="00D448D4" w:rsidRPr="00060F62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4298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9630" w14:textId="1E8B68B2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8886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7BC3" w14:textId="531B87C3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9DB7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C3FF5" w14:textId="035819EA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42FE88F9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92BF" w14:textId="64129D24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E81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01E4" w14:textId="1A84E8CB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2A265861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93ED5" w14:textId="6DAD7CD4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30B2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E2CD" w14:textId="5353BA5E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448D4" w:rsidRPr="00A24C79" w14:paraId="091B3B3E" w14:textId="77777777" w:rsidTr="000063FF"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F402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1ABEC1F" w14:textId="319C194F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345,177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47C3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</w:tcPr>
          <w:p w14:paraId="4C63F043" w14:textId="745B268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250,754</w:t>
            </w:r>
          </w:p>
        </w:tc>
        <w:tc>
          <w:tcPr>
            <w:tcW w:w="97" w:type="pct"/>
            <w:tcBorders>
              <w:left w:val="nil"/>
              <w:right w:val="nil"/>
            </w:tcBorders>
            <w:shd w:val="clear" w:color="auto" w:fill="auto"/>
          </w:tcPr>
          <w:p w14:paraId="31050DE3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</w:tcPr>
          <w:p w14:paraId="29F2853F" w14:textId="65BD454E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34,943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57EE9C2D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</w:tcPr>
          <w:p w14:paraId="77EA3F77" w14:textId="3161AF5F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159,142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70919F41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1D977787" w14:textId="6E0C5403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58,714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B5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2B99367" w14:textId="19044959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1458986F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</w:tcPr>
          <w:p w14:paraId="25DC8EC7" w14:textId="16C086CC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438,834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95E2177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4B369C69" w14:textId="5FD7772C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412,544</w:t>
            </w:r>
          </w:p>
        </w:tc>
      </w:tr>
      <w:tr w:rsidR="00D448D4" w:rsidRPr="00A24C79" w14:paraId="03D9DC85" w14:textId="77777777" w:rsidTr="000063FF"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7DDB" w14:textId="77777777" w:rsidR="00D448D4" w:rsidRPr="00A24C79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</w:tcPr>
          <w:p w14:paraId="794C660B" w14:textId="6803B91C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80,718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B793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</w:tcPr>
          <w:p w14:paraId="5AD63461" w14:textId="6CD7DB9C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55,591</w:t>
            </w:r>
          </w:p>
        </w:tc>
        <w:tc>
          <w:tcPr>
            <w:tcW w:w="97" w:type="pct"/>
            <w:tcBorders>
              <w:left w:val="nil"/>
              <w:right w:val="nil"/>
            </w:tcBorders>
            <w:shd w:val="clear" w:color="auto" w:fill="auto"/>
          </w:tcPr>
          <w:p w14:paraId="66A44CFF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</w:tcPr>
          <w:p w14:paraId="482AC8B9" w14:textId="10CA246C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8,171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2C63453D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shd w:val="clear" w:color="auto" w:fill="auto"/>
          </w:tcPr>
          <w:p w14:paraId="7763FB71" w14:textId="09172C4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35,281</w:t>
            </w:r>
          </w:p>
        </w:tc>
        <w:tc>
          <w:tcPr>
            <w:tcW w:w="90" w:type="pct"/>
            <w:tcBorders>
              <w:left w:val="nil"/>
              <w:right w:val="nil"/>
            </w:tcBorders>
            <w:shd w:val="clear" w:color="auto" w:fill="auto"/>
          </w:tcPr>
          <w:p w14:paraId="51B2066D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shd w:val="clear" w:color="auto" w:fill="auto"/>
          </w:tcPr>
          <w:p w14:paraId="35AD5E7D" w14:textId="7F11CE3D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13,730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A18C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7586447" w14:textId="5882E8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450BF1A0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</w:tcPr>
          <w:p w14:paraId="76416E4C" w14:textId="3E6D68A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102,619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7315E62" w14:textId="77777777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4BFEAA58" w14:textId="77D74026" w:rsidR="00D448D4" w:rsidRPr="000063FF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3FF">
              <w:rPr>
                <w:rFonts w:ascii="Angsana New" w:hAnsi="Angsana New"/>
                <w:sz w:val="28"/>
                <w:szCs w:val="28"/>
              </w:rPr>
              <w:t>91,460</w:t>
            </w:r>
          </w:p>
        </w:tc>
      </w:tr>
    </w:tbl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C63525">
          <w:headerReference w:type="default" r:id="rId17"/>
          <w:footerReference w:type="default" r:id="rId18"/>
          <w:pgSz w:w="16840" w:h="11907" w:orient="landscape"/>
          <w:pgMar w:top="1152" w:right="691" w:bottom="927" w:left="576" w:header="737" w:footer="288" w:gutter="0"/>
          <w:cols w:space="708"/>
          <w:docGrid w:linePitch="360"/>
        </w:sectPr>
      </w:pPr>
    </w:p>
    <w:p w14:paraId="04DF7E4E" w14:textId="7F850684" w:rsidR="00665F69" w:rsidRPr="00665F69" w:rsidRDefault="00665F69" w:rsidP="00665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65F69">
        <w:rPr>
          <w:rFonts w:ascii="Angsana New" w:hAnsi="Angsana New"/>
          <w:spacing w:val="-4"/>
          <w:sz w:val="30"/>
          <w:szCs w:val="30"/>
          <w:cs/>
        </w:rPr>
        <w:t>ยอดขายทางภูมิศาสตร์สำหรับ</w:t>
      </w:r>
      <w:r w:rsidRPr="00665F69">
        <w:rPr>
          <w:rFonts w:ascii="Angsana New" w:hAnsi="Angsana New" w:hint="cs"/>
          <w:spacing w:val="-4"/>
          <w:sz w:val="30"/>
          <w:szCs w:val="30"/>
          <w:cs/>
        </w:rPr>
        <w:t>งวดสามเดือนและ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665F69">
        <w:rPr>
          <w:rFonts w:ascii="Angsana New" w:hAnsi="Angsana New" w:hint="cs"/>
          <w:spacing w:val="-4"/>
          <w:sz w:val="30"/>
          <w:szCs w:val="30"/>
          <w:cs/>
        </w:rPr>
        <w:t>เดือนสิ้น</w:t>
      </w:r>
      <w:r w:rsidRPr="00665F69">
        <w:rPr>
          <w:rFonts w:ascii="Angsana New" w:hAnsi="Angsana New"/>
          <w:spacing w:val="-4"/>
          <w:sz w:val="30"/>
          <w:szCs w:val="30"/>
          <w:cs/>
        </w:rPr>
        <w:t>สุดวันที่</w:t>
      </w:r>
      <w:r w:rsidRPr="00665F69">
        <w:rPr>
          <w:rFonts w:ascii="Angsana New" w:hAnsi="Angsana New"/>
          <w:spacing w:val="-4"/>
          <w:sz w:val="30"/>
          <w:szCs w:val="30"/>
        </w:rPr>
        <w:t xml:space="preserve"> 30</w:t>
      </w:r>
      <w:r w:rsidRPr="00665F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665F69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665F69">
        <w:rPr>
          <w:rFonts w:ascii="Angsana New" w:hAnsi="Angsana New"/>
          <w:spacing w:val="-4"/>
          <w:sz w:val="30"/>
          <w:szCs w:val="30"/>
        </w:rPr>
        <w:t xml:space="preserve"> 2564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665F6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65F69">
        <w:rPr>
          <w:rFonts w:ascii="Angsana New" w:hAnsi="Angsana New"/>
          <w:spacing w:val="-4"/>
          <w:sz w:val="30"/>
          <w:szCs w:val="30"/>
        </w:rPr>
        <w:t xml:space="preserve"> 2563</w:t>
      </w:r>
      <w:r w:rsidRPr="00665F69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974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4"/>
        <w:gridCol w:w="284"/>
        <w:gridCol w:w="1134"/>
        <w:gridCol w:w="283"/>
        <w:gridCol w:w="1134"/>
      </w:tblGrid>
      <w:tr w:rsidR="00AE53AB" w:rsidRPr="00C9362B" w14:paraId="68D1AE95" w14:textId="77777777" w:rsidTr="005F4F9D">
        <w:tc>
          <w:tcPr>
            <w:tcW w:w="4361" w:type="dxa"/>
            <w:shd w:val="clear" w:color="auto" w:fill="auto"/>
          </w:tcPr>
          <w:p w14:paraId="6AA6FC5A" w14:textId="77777777" w:rsidR="00AE53AB" w:rsidRPr="00C9362B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2BF7E4" w14:textId="61DF4C58" w:rsidR="00AE53AB" w:rsidRPr="00107142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AE53AB" w:rsidRPr="00C9362B" w14:paraId="267263A6" w14:textId="77777777" w:rsidTr="005F4F9D">
        <w:tc>
          <w:tcPr>
            <w:tcW w:w="4361" w:type="dxa"/>
            <w:shd w:val="clear" w:color="auto" w:fill="auto"/>
          </w:tcPr>
          <w:p w14:paraId="4F237247" w14:textId="77777777" w:rsidR="00AE53AB" w:rsidRPr="00C9362B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3FA11" w14:textId="77777777" w:rsidR="00AE53AB" w:rsidRPr="00107142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DFD23B5" w14:textId="77777777" w:rsidR="00AE53AB" w:rsidRPr="00107142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FC62D" w14:textId="77777777" w:rsidR="00AE53AB" w:rsidRPr="00107142" w:rsidRDefault="00AE53AB" w:rsidP="005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D448D4" w:rsidRPr="00C9362B" w14:paraId="036459B7" w14:textId="77777777" w:rsidTr="005F4F9D">
        <w:tc>
          <w:tcPr>
            <w:tcW w:w="4361" w:type="dxa"/>
            <w:shd w:val="clear" w:color="auto" w:fill="auto"/>
          </w:tcPr>
          <w:p w14:paraId="0D658CBC" w14:textId="77777777" w:rsidR="00D448D4" w:rsidRPr="009815FF" w:rsidRDefault="00D448D4" w:rsidP="00D448D4">
            <w:pPr>
              <w:ind w:left="66" w:firstLine="66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BFF9" w14:textId="6AC7A1C6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BD5655B" w14:textId="77777777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E5336" w14:textId="25CED972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08EB21E7" w14:textId="77777777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8041E2" w14:textId="31B1F2EF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66C3FF6" w14:textId="77777777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DE976E" w14:textId="275CF056" w:rsidR="00D448D4" w:rsidRPr="00C9362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D448D4" w:rsidRPr="00D20731" w14:paraId="49C7CB3A" w14:textId="77777777" w:rsidTr="0013728E">
        <w:tc>
          <w:tcPr>
            <w:tcW w:w="4361" w:type="dxa"/>
            <w:shd w:val="clear" w:color="auto" w:fill="auto"/>
            <w:vAlign w:val="center"/>
          </w:tcPr>
          <w:p w14:paraId="6BD0A6B8" w14:textId="715CF7FC" w:rsidR="00D448D4" w:rsidRPr="00AE53AB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AE53AB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34" w:type="dxa"/>
            <w:shd w:val="clear" w:color="auto" w:fill="auto"/>
          </w:tcPr>
          <w:p w14:paraId="3E98C22D" w14:textId="5921C180" w:rsidR="00D448D4" w:rsidRPr="0013728E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70,124</w:t>
            </w:r>
          </w:p>
        </w:tc>
        <w:tc>
          <w:tcPr>
            <w:tcW w:w="283" w:type="dxa"/>
            <w:shd w:val="clear" w:color="auto" w:fill="auto"/>
          </w:tcPr>
          <w:p w14:paraId="055E1064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79038" w14:textId="1E7F9A0B" w:rsidR="00D448D4" w:rsidRPr="0013728E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284" w:type="dxa"/>
            <w:shd w:val="clear" w:color="auto" w:fill="auto"/>
          </w:tcPr>
          <w:p w14:paraId="2B545730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DA191AB" w14:textId="2246FAC3" w:rsidR="00D448D4" w:rsidRPr="0013728E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45,858</w:t>
            </w:r>
          </w:p>
        </w:tc>
        <w:tc>
          <w:tcPr>
            <w:tcW w:w="283" w:type="dxa"/>
            <w:shd w:val="clear" w:color="auto" w:fill="auto"/>
          </w:tcPr>
          <w:p w14:paraId="1A5E4708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D7C5B0" w14:textId="0C009490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064A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  <w:tr w:rsidR="00D448D4" w:rsidRPr="00D20731" w14:paraId="3CD067B3" w14:textId="77777777" w:rsidTr="0013728E">
        <w:tc>
          <w:tcPr>
            <w:tcW w:w="4361" w:type="dxa"/>
            <w:shd w:val="clear" w:color="auto" w:fill="auto"/>
            <w:vAlign w:val="center"/>
          </w:tcPr>
          <w:p w14:paraId="62FA70F4" w14:textId="16A27B4E" w:rsidR="00D448D4" w:rsidRPr="00AE53AB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AE53AB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CC20D9" w14:textId="52BE979B" w:rsidR="00D448D4" w:rsidRPr="0013728E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83" w:type="dxa"/>
            <w:shd w:val="clear" w:color="auto" w:fill="auto"/>
          </w:tcPr>
          <w:p w14:paraId="7E15075C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4F28" w14:textId="29DD841D" w:rsidR="00D448D4" w:rsidRPr="0013728E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917964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EAAC39" w14:textId="61A01422" w:rsidR="00D448D4" w:rsidRPr="0013728E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3728E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83" w:type="dxa"/>
            <w:shd w:val="clear" w:color="auto" w:fill="auto"/>
          </w:tcPr>
          <w:p w14:paraId="2ADDD7B5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8FBCB" w14:textId="5F685FE6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906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8D4" w:rsidRPr="00AE53AB" w14:paraId="492F3B25" w14:textId="77777777" w:rsidTr="0013728E">
        <w:tc>
          <w:tcPr>
            <w:tcW w:w="4361" w:type="dxa"/>
            <w:shd w:val="clear" w:color="auto" w:fill="auto"/>
            <w:vAlign w:val="center"/>
          </w:tcPr>
          <w:p w14:paraId="624100B1" w14:textId="72612371" w:rsidR="00D448D4" w:rsidRPr="0042657E" w:rsidRDefault="00D448D4" w:rsidP="00D448D4">
            <w:pPr>
              <w:ind w:left="66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462C2" w14:textId="5A14709A" w:rsidR="00D448D4" w:rsidRPr="0013728E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72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72,275</w:t>
            </w:r>
          </w:p>
        </w:tc>
        <w:tc>
          <w:tcPr>
            <w:tcW w:w="283" w:type="dxa"/>
            <w:shd w:val="clear" w:color="auto" w:fill="auto"/>
          </w:tcPr>
          <w:p w14:paraId="730DB239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B1763" w14:textId="304115BD" w:rsidR="00D448D4" w:rsidRPr="0013728E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28E">
              <w:rPr>
                <w:rFonts w:ascii="Angsana New" w:hAnsi="Angsana New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84" w:type="dxa"/>
            <w:shd w:val="clear" w:color="auto" w:fill="auto"/>
          </w:tcPr>
          <w:p w14:paraId="603D1358" w14:textId="77777777" w:rsidR="00D448D4" w:rsidRPr="0013728E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C03D7" w14:textId="30EF70E5" w:rsidR="00D448D4" w:rsidRPr="0013728E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28E">
              <w:rPr>
                <w:rFonts w:ascii="Angsana New" w:hAnsi="Angsana New"/>
                <w:b/>
                <w:bCs/>
                <w:sz w:val="30"/>
                <w:szCs w:val="30"/>
              </w:rPr>
              <w:t>48,009</w:t>
            </w:r>
          </w:p>
        </w:tc>
        <w:tc>
          <w:tcPr>
            <w:tcW w:w="283" w:type="dxa"/>
            <w:shd w:val="clear" w:color="auto" w:fill="auto"/>
          </w:tcPr>
          <w:p w14:paraId="27CC2606" w14:textId="77777777" w:rsidR="00D448D4" w:rsidRPr="00AE53AB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B82A1" w14:textId="3DE84C14" w:rsidR="00D448D4" w:rsidRPr="00AE53AB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53AB">
              <w:rPr>
                <w:rFonts w:ascii="Angsana New" w:hAnsi="Angsana New"/>
                <w:b/>
                <w:bCs/>
                <w:sz w:val="30"/>
                <w:szCs w:val="30"/>
              </w:rPr>
              <w:t>1,512</w:t>
            </w:r>
          </w:p>
        </w:tc>
      </w:tr>
      <w:tr w:rsidR="00D448D4" w:rsidRPr="00D20731" w14:paraId="24B807B2" w14:textId="77777777" w:rsidTr="00AE53AB">
        <w:tc>
          <w:tcPr>
            <w:tcW w:w="4361" w:type="dxa"/>
            <w:shd w:val="clear" w:color="auto" w:fill="auto"/>
          </w:tcPr>
          <w:p w14:paraId="06AE085B" w14:textId="77777777" w:rsidR="00D448D4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D833FA8" w14:textId="77777777" w:rsidR="00D448D4" w:rsidRPr="00412F34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F2DFD81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262FFCC" w14:textId="77777777" w:rsidR="00D448D4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AFC2F51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7B01A28" w14:textId="77777777" w:rsidR="00D448D4" w:rsidRPr="00412F34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9E8414D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E1E1FD5" w14:textId="77777777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8D4" w:rsidRPr="00D20731" w14:paraId="6B613E34" w14:textId="77777777" w:rsidTr="002B3C6A">
        <w:tc>
          <w:tcPr>
            <w:tcW w:w="4361" w:type="dxa"/>
            <w:shd w:val="clear" w:color="auto" w:fill="auto"/>
          </w:tcPr>
          <w:p w14:paraId="57260FCD" w14:textId="33FA0B66" w:rsidR="00D448D4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</w:tcPr>
          <w:p w14:paraId="6A391B7D" w14:textId="77777777" w:rsidR="00D448D4" w:rsidRPr="00412F34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BE07975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DA03852" w14:textId="77777777" w:rsidR="00D448D4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69D922E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FDDA3C" w14:textId="77777777" w:rsidR="00D448D4" w:rsidRPr="00412F34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6A9FC60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43BAC7" w14:textId="77777777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8D4" w:rsidRPr="00D20731" w14:paraId="4D4ED4FD" w14:textId="77777777" w:rsidTr="0013728E">
        <w:tc>
          <w:tcPr>
            <w:tcW w:w="4361" w:type="dxa"/>
            <w:shd w:val="clear" w:color="auto" w:fill="auto"/>
            <w:vAlign w:val="center"/>
          </w:tcPr>
          <w:p w14:paraId="00C515B6" w14:textId="3E4A9421" w:rsidR="00D448D4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AE53AB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34" w:type="dxa"/>
            <w:shd w:val="clear" w:color="auto" w:fill="auto"/>
          </w:tcPr>
          <w:p w14:paraId="23DE9B7E" w14:textId="1823EE85" w:rsidR="00D448D4" w:rsidRPr="00412F34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74,442</w:t>
            </w:r>
          </w:p>
        </w:tc>
        <w:tc>
          <w:tcPr>
            <w:tcW w:w="283" w:type="dxa"/>
            <w:shd w:val="clear" w:color="auto" w:fill="auto"/>
          </w:tcPr>
          <w:p w14:paraId="2E000957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732868" w14:textId="5C9DC3FC" w:rsidR="00D448D4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  <w:tc>
          <w:tcPr>
            <w:tcW w:w="284" w:type="dxa"/>
            <w:shd w:val="clear" w:color="auto" w:fill="auto"/>
          </w:tcPr>
          <w:p w14:paraId="26E1FF27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064366" w14:textId="2DB8CA9B" w:rsidR="00D448D4" w:rsidRPr="00412F34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48,337</w:t>
            </w:r>
          </w:p>
        </w:tc>
        <w:tc>
          <w:tcPr>
            <w:tcW w:w="283" w:type="dxa"/>
            <w:shd w:val="clear" w:color="auto" w:fill="auto"/>
          </w:tcPr>
          <w:p w14:paraId="56547DCA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6A9124" w14:textId="565C5B28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4,279</w:t>
            </w:r>
          </w:p>
        </w:tc>
      </w:tr>
      <w:tr w:rsidR="00D448D4" w:rsidRPr="00D20731" w14:paraId="2560292B" w14:textId="77777777" w:rsidTr="0013728E">
        <w:tc>
          <w:tcPr>
            <w:tcW w:w="4361" w:type="dxa"/>
            <w:shd w:val="clear" w:color="auto" w:fill="auto"/>
            <w:vAlign w:val="center"/>
          </w:tcPr>
          <w:p w14:paraId="79D29854" w14:textId="4E217D18" w:rsidR="00D448D4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AE53AB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2ACF8B" w14:textId="1F207FE9" w:rsidR="00D448D4" w:rsidRPr="00412F34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83" w:type="dxa"/>
            <w:shd w:val="clear" w:color="auto" w:fill="auto"/>
          </w:tcPr>
          <w:p w14:paraId="4868D93E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62FFE1" w14:textId="3F65ADEA" w:rsidR="00D448D4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  <w:tc>
          <w:tcPr>
            <w:tcW w:w="284" w:type="dxa"/>
            <w:shd w:val="clear" w:color="auto" w:fill="auto"/>
          </w:tcPr>
          <w:p w14:paraId="65FF4B34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F4FC76" w14:textId="7F7554D1" w:rsidR="00D448D4" w:rsidRPr="00412F34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283" w:type="dxa"/>
            <w:shd w:val="clear" w:color="auto" w:fill="auto"/>
          </w:tcPr>
          <w:p w14:paraId="0A85E3EE" w14:textId="77777777" w:rsidR="00D448D4" w:rsidRPr="00370D03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85E99E" w14:textId="6A6F5945" w:rsidR="00D448D4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2,948</w:t>
            </w:r>
          </w:p>
        </w:tc>
      </w:tr>
      <w:tr w:rsidR="00D448D4" w:rsidRPr="00D20731" w14:paraId="06116897" w14:textId="77777777" w:rsidTr="0013728E">
        <w:tc>
          <w:tcPr>
            <w:tcW w:w="4361" w:type="dxa"/>
            <w:shd w:val="clear" w:color="auto" w:fill="auto"/>
            <w:vAlign w:val="center"/>
          </w:tcPr>
          <w:p w14:paraId="5645EA9C" w14:textId="75C8EA04" w:rsidR="00D448D4" w:rsidRDefault="00D448D4" w:rsidP="00D448D4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AE53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648A6" w14:textId="1502973C" w:rsidR="00D448D4" w:rsidRPr="002B3C6A" w:rsidRDefault="00D448D4" w:rsidP="00D448D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76,593</w:t>
            </w:r>
          </w:p>
        </w:tc>
        <w:tc>
          <w:tcPr>
            <w:tcW w:w="283" w:type="dxa"/>
            <w:shd w:val="clear" w:color="auto" w:fill="auto"/>
          </w:tcPr>
          <w:p w14:paraId="4A5DEA50" w14:textId="77777777" w:rsidR="00D448D4" w:rsidRPr="002B3C6A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2C905" w14:textId="3DC4B3F4" w:rsidR="00D448D4" w:rsidRPr="002B3C6A" w:rsidRDefault="00D448D4" w:rsidP="00D448D4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3C6A">
              <w:rPr>
                <w:rFonts w:ascii="Angsana New" w:hAnsi="Angsana New"/>
                <w:b/>
                <w:bCs/>
                <w:sz w:val="30"/>
                <w:szCs w:val="30"/>
              </w:rPr>
              <w:t>25,013</w:t>
            </w:r>
          </w:p>
        </w:tc>
        <w:tc>
          <w:tcPr>
            <w:tcW w:w="284" w:type="dxa"/>
            <w:shd w:val="clear" w:color="auto" w:fill="auto"/>
          </w:tcPr>
          <w:p w14:paraId="70168301" w14:textId="77777777" w:rsidR="00D448D4" w:rsidRPr="002B3C6A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CB46D" w14:textId="1504BD44" w:rsidR="00D448D4" w:rsidRPr="002B3C6A" w:rsidRDefault="00D448D4" w:rsidP="00D448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50,488</w:t>
            </w:r>
          </w:p>
        </w:tc>
        <w:tc>
          <w:tcPr>
            <w:tcW w:w="283" w:type="dxa"/>
            <w:shd w:val="clear" w:color="auto" w:fill="auto"/>
          </w:tcPr>
          <w:p w14:paraId="3E928533" w14:textId="77777777" w:rsidR="00D448D4" w:rsidRPr="002B3C6A" w:rsidRDefault="00D448D4" w:rsidP="00D4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CD9EF" w14:textId="5CA60210" w:rsidR="00D448D4" w:rsidRPr="002B3C6A" w:rsidRDefault="00D448D4" w:rsidP="00D448D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7,677</w:t>
            </w:r>
          </w:p>
        </w:tc>
      </w:tr>
    </w:tbl>
    <w:p w14:paraId="61560923" w14:textId="0C8A8F0B" w:rsidR="006E7D43" w:rsidRPr="005217B6" w:rsidRDefault="006E7D43" w:rsidP="00AE53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CA96B44" w14:textId="1F1FEC85" w:rsidR="006E7D43" w:rsidRPr="005217B6" w:rsidRDefault="006E7D43" w:rsidP="00AF2AE4">
      <w:pPr>
        <w:pStyle w:val="a0"/>
        <w:tabs>
          <w:tab w:val="clear" w:pos="1080"/>
          <w:tab w:val="left" w:pos="810"/>
        </w:tabs>
        <w:spacing w:before="120" w:after="120"/>
        <w:ind w:left="44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</w:t>
      </w:r>
      <w:r w:rsidR="001A6880" w:rsidRPr="001A6880">
        <w:rPr>
          <w:rFonts w:ascii="Angsana New" w:hAnsi="Angsana New" w:cs="Angsana New" w:hint="cs"/>
          <w:cs/>
        </w:rPr>
        <w:t>สามเดือนและ</w:t>
      </w:r>
      <w:r w:rsidR="00AA3B0D">
        <w:rPr>
          <w:rFonts w:ascii="Angsana New" w:hAnsi="Angsana New" w:cs="Angsana New" w:hint="cs"/>
          <w:cs/>
        </w:rPr>
        <w:t>เก้า</w:t>
      </w:r>
      <w:r w:rsidR="001A6880" w:rsidRPr="001A6880">
        <w:rPr>
          <w:rFonts w:ascii="Angsana New" w:hAnsi="Angsana New" w:cs="Angsana New" w:hint="cs"/>
          <w:cs/>
        </w:rPr>
        <w:t>เดือนสิ้นสุดวันที่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>
        <w:rPr>
          <w:rFonts w:ascii="Angsana New" w:hAnsi="Angsana New" w:cs="Angsana New"/>
          <w:lang w:val="en-US"/>
        </w:rPr>
        <w:t>30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AA3B0D">
        <w:rPr>
          <w:rFonts w:ascii="Angsana New" w:hAnsi="Angsana New" w:cs="Angsana New" w:hint="cs"/>
          <w:cs/>
        </w:rPr>
        <w:t>กันย</w:t>
      </w:r>
      <w:r w:rsidR="001A6880" w:rsidRPr="001A6880">
        <w:rPr>
          <w:rFonts w:ascii="Angsana New" w:hAnsi="Angsana New" w:cs="Angsana New" w:hint="cs"/>
          <w:cs/>
        </w:rPr>
        <w:t>ายน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>
        <w:rPr>
          <w:rFonts w:ascii="Angsana New" w:hAnsi="Angsana New" w:cs="Angsana New"/>
          <w:lang w:val="en-US"/>
        </w:rPr>
        <w:t>2564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 w:rsidRPr="001A6880">
        <w:rPr>
          <w:rFonts w:ascii="Angsana New" w:hAnsi="Angsana New" w:cs="Angsana New" w:hint="cs"/>
          <w:cs/>
        </w:rPr>
        <w:t>และ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546F7D">
        <w:rPr>
          <w:rFonts w:ascii="Angsana New" w:hAnsi="Angsana New" w:cs="Angsana New"/>
          <w:lang w:val="en-US"/>
        </w:rPr>
        <w:t>2563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="00F572DD">
        <w:rPr>
          <w:rFonts w:ascii="Angsana New" w:hAnsi="Angsana New" w:cs="Angsana New" w:hint="cs"/>
          <w:cs/>
        </w:rPr>
        <w:t>หาร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503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14:paraId="762A547A" w14:textId="77777777" w:rsidTr="0042657E">
        <w:tc>
          <w:tcPr>
            <w:tcW w:w="4503" w:type="dxa"/>
            <w:shd w:val="clear" w:color="auto" w:fill="auto"/>
          </w:tcPr>
          <w:p w14:paraId="4A84EA97" w14:textId="77777777"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14:paraId="24DD5037" w14:textId="77777777" w:rsidTr="0042657E">
        <w:tc>
          <w:tcPr>
            <w:tcW w:w="4503" w:type="dxa"/>
            <w:shd w:val="clear" w:color="auto" w:fill="auto"/>
          </w:tcPr>
          <w:p w14:paraId="50F7C627" w14:textId="77777777" w:rsidR="006E7D43" w:rsidRPr="00C9362B" w:rsidRDefault="006E7D43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9815FF" w:rsidRPr="00C9362B" w14:paraId="328690ED" w14:textId="77777777" w:rsidTr="0042657E">
        <w:tc>
          <w:tcPr>
            <w:tcW w:w="4503" w:type="dxa"/>
            <w:shd w:val="clear" w:color="auto" w:fill="auto"/>
          </w:tcPr>
          <w:p w14:paraId="595B0C9F" w14:textId="08A41123" w:rsidR="009815FF" w:rsidRPr="009815FF" w:rsidRDefault="009815FF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21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D13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="00AA3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</w:t>
            </w:r>
            <w:r w:rsidR="00DD13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746A7378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5A2E2DB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31DEFF9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2E58FD84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9815FF" w:rsidRPr="00315E32" w14:paraId="70F3522C" w14:textId="77777777" w:rsidTr="0042657E">
        <w:tc>
          <w:tcPr>
            <w:tcW w:w="4503" w:type="dxa"/>
            <w:shd w:val="clear" w:color="auto" w:fill="auto"/>
          </w:tcPr>
          <w:p w14:paraId="6F7295A8" w14:textId="3877367D" w:rsidR="009815FF" w:rsidRPr="00370D03" w:rsidRDefault="00AA2FB1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9815FF"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512C" w:rsidRPr="00315E32" w14:paraId="28D73477" w14:textId="77777777" w:rsidTr="008A34E9">
        <w:tc>
          <w:tcPr>
            <w:tcW w:w="4503" w:type="dxa"/>
            <w:shd w:val="clear" w:color="auto" w:fill="auto"/>
          </w:tcPr>
          <w:p w14:paraId="41A452AD" w14:textId="77777777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357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39E46926" w:rsidR="0096512C" w:rsidRPr="00B942A1" w:rsidRDefault="00EE7303" w:rsidP="001C0E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7E4E">
              <w:rPr>
                <w:rFonts w:ascii="Angsana New" w:hAnsi="Angsana New"/>
                <w:sz w:val="30"/>
                <w:szCs w:val="30"/>
                <w:lang w:val="en-US" w:bidi="th-TH"/>
              </w:rPr>
              <w:t>1,50</w:t>
            </w:r>
            <w:r w:rsidR="00E5591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786814C9" w:rsidR="0096512C" w:rsidRPr="00440762" w:rsidRDefault="0096512C" w:rsidP="0096512C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(19,487)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1AFB62AC" w:rsidR="0096512C" w:rsidRPr="007262E2" w:rsidRDefault="00CA69B2" w:rsidP="001C0E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35,73</w:t>
            </w:r>
            <w:r w:rsidR="00E5591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96512C" w:rsidRPr="0044076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2E490F07" w:rsidR="0096512C" w:rsidRPr="0044076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(7,867)</w:t>
            </w:r>
          </w:p>
        </w:tc>
      </w:tr>
      <w:tr w:rsidR="0096512C" w:rsidRPr="00315E32" w14:paraId="7DEC1BF0" w14:textId="77777777" w:rsidTr="0042657E">
        <w:tc>
          <w:tcPr>
            <w:tcW w:w="4503" w:type="dxa"/>
            <w:shd w:val="clear" w:color="auto" w:fill="auto"/>
          </w:tcPr>
          <w:p w14:paraId="2365803D" w14:textId="77777777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7F5637A" w14:textId="77777777" w:rsidR="0096512C" w:rsidRPr="00B942A1" w:rsidRDefault="0096512C" w:rsidP="0096512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F60573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3C0D94" w14:textId="77777777" w:rsidR="0096512C" w:rsidRDefault="0096512C" w:rsidP="0096512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2E1C9E6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0B3BF1" w14:textId="77777777" w:rsidR="0096512C" w:rsidRDefault="0096512C" w:rsidP="0096512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078003" w14:textId="77777777" w:rsidR="0096512C" w:rsidRPr="0044076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FC6EFD9" w14:textId="77777777" w:rsidR="0096512C" w:rsidRDefault="0096512C" w:rsidP="009651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6512C" w:rsidRPr="00315E32" w14:paraId="74642B2A" w14:textId="77777777" w:rsidTr="0042657E">
        <w:tc>
          <w:tcPr>
            <w:tcW w:w="4503" w:type="dxa"/>
            <w:shd w:val="clear" w:color="auto" w:fill="auto"/>
          </w:tcPr>
          <w:p w14:paraId="27A06A7B" w14:textId="5A354A6A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</w:tcPr>
          <w:p w14:paraId="5021CABF" w14:textId="33CAA41F" w:rsidR="0096512C" w:rsidRPr="00B942A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B6BE7F7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AEBBC2" w14:textId="2B9921AE" w:rsidR="0096512C" w:rsidRDefault="0096512C" w:rsidP="0096512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0B65D0D4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091634" w14:textId="2BAD64D2" w:rsidR="0096512C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3A5A3C7" w14:textId="77777777" w:rsidR="0096512C" w:rsidRPr="0044076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488EFCB" w14:textId="7418802C" w:rsidR="0096512C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96512C" w:rsidRPr="00315E32" w14:paraId="44E1D473" w14:textId="77777777" w:rsidTr="0042657E">
        <w:tc>
          <w:tcPr>
            <w:tcW w:w="4503" w:type="dxa"/>
            <w:shd w:val="clear" w:color="auto" w:fill="auto"/>
          </w:tcPr>
          <w:p w14:paraId="70B0CACE" w14:textId="3D4B4BE1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612E75" w14:textId="0006FE5A" w:rsidR="0096512C" w:rsidRPr="00B942A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400E74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774AB7" w14:textId="26E4A74D" w:rsidR="0096512C" w:rsidRDefault="0096512C" w:rsidP="0096512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254,216</w:t>
            </w:r>
          </w:p>
        </w:tc>
        <w:tc>
          <w:tcPr>
            <w:tcW w:w="284" w:type="dxa"/>
            <w:shd w:val="clear" w:color="auto" w:fill="auto"/>
          </w:tcPr>
          <w:p w14:paraId="0F7A0867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A11A8D" w14:textId="373D4044" w:rsidR="0096512C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8489D5" w14:textId="77777777" w:rsidR="0096512C" w:rsidRPr="0044076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A89ED3" w14:textId="164E08E5" w:rsidR="0096512C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254,216</w:t>
            </w:r>
          </w:p>
        </w:tc>
      </w:tr>
      <w:tr w:rsidR="0096512C" w:rsidRPr="00315E32" w14:paraId="73FFA20A" w14:textId="77777777" w:rsidTr="008A34E9">
        <w:tc>
          <w:tcPr>
            <w:tcW w:w="4503" w:type="dxa"/>
            <w:shd w:val="clear" w:color="auto" w:fill="auto"/>
          </w:tcPr>
          <w:p w14:paraId="63046FB4" w14:textId="77777777" w:rsidR="0096512C" w:rsidRPr="00370D03" w:rsidRDefault="0096512C" w:rsidP="009651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275861F1" w:rsidR="0096512C" w:rsidRPr="00B942A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020DC470" w:rsidR="0096512C" w:rsidRPr="00D142F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32D844C0" w:rsidR="0096512C" w:rsidRPr="00D142F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103548CF" w:rsidR="0096512C" w:rsidRPr="00D142F1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</w:tr>
      <w:tr w:rsidR="0096512C" w:rsidRPr="00315E32" w14:paraId="5ED518A7" w14:textId="77777777" w:rsidTr="0042657E">
        <w:tc>
          <w:tcPr>
            <w:tcW w:w="4503" w:type="dxa"/>
            <w:shd w:val="clear" w:color="auto" w:fill="auto"/>
          </w:tcPr>
          <w:p w14:paraId="197BD349" w14:textId="77777777" w:rsidR="0096512C" w:rsidRPr="00370D03" w:rsidRDefault="0096512C" w:rsidP="0096512C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655676" w14:textId="77777777" w:rsidR="0096512C" w:rsidRPr="00B942A1" w:rsidRDefault="0096512C" w:rsidP="0096512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0B2B685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10FB5B" w14:textId="77777777" w:rsidR="0096512C" w:rsidRDefault="0096512C" w:rsidP="0096512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87D99A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B3D96A" w14:textId="77777777" w:rsidR="0096512C" w:rsidRPr="00D142F1" w:rsidRDefault="0096512C" w:rsidP="0096512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A883B7" w14:textId="77777777" w:rsidR="0096512C" w:rsidRPr="00D142F1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D1AC8B" w14:textId="77777777" w:rsidR="0096512C" w:rsidRPr="00D142F1" w:rsidRDefault="0096512C" w:rsidP="009651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6512C" w:rsidRPr="00D20731" w14:paraId="4F7F9424" w14:textId="77777777" w:rsidTr="008A34E9">
        <w:tc>
          <w:tcPr>
            <w:tcW w:w="4503" w:type="dxa"/>
            <w:shd w:val="clear" w:color="auto" w:fill="auto"/>
          </w:tcPr>
          <w:p w14:paraId="30F83DF7" w14:textId="15A35764" w:rsidR="0096512C" w:rsidRPr="00370D03" w:rsidRDefault="00AA2FB1" w:rsidP="009651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651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512C"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="0096512C"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626FC728" w:rsidR="0096512C" w:rsidRPr="00B942A1" w:rsidRDefault="00EE7303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0.02</w:t>
            </w:r>
            <w:r w:rsidR="000C7E4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59495AB2" w:rsidR="0096512C" w:rsidRPr="00171965" w:rsidRDefault="0096512C" w:rsidP="0096512C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(0.022)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35F1ABBC" w:rsidR="0096512C" w:rsidRPr="007262E2" w:rsidRDefault="009E4628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</w:t>
            </w:r>
            <w:r w:rsidR="00CA69B2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40DD0CEE" w:rsidR="0096512C" w:rsidRPr="00412F34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(0.009)</w:t>
            </w:r>
          </w:p>
        </w:tc>
      </w:tr>
      <w:tr w:rsidR="0096512C" w:rsidRPr="00D20731" w14:paraId="3A99282D" w14:textId="77777777" w:rsidTr="0042657E">
        <w:tc>
          <w:tcPr>
            <w:tcW w:w="4503" w:type="dxa"/>
            <w:shd w:val="clear" w:color="auto" w:fill="auto"/>
          </w:tcPr>
          <w:p w14:paraId="78B647B6" w14:textId="77777777" w:rsidR="0096512C" w:rsidRDefault="0096512C" w:rsidP="0096512C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EA1572" w14:textId="77777777" w:rsidR="0096512C" w:rsidRPr="00412F34" w:rsidRDefault="0096512C" w:rsidP="0096512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645617F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BA2FFB" w14:textId="77777777" w:rsidR="0096512C" w:rsidRDefault="0096512C" w:rsidP="0096512C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CFB122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CB566A" w14:textId="77777777" w:rsidR="0096512C" w:rsidRPr="00412F34" w:rsidRDefault="0096512C" w:rsidP="0096512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4BF2476" w14:textId="77777777" w:rsidR="0096512C" w:rsidRPr="00370D03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E67167" w14:textId="77777777" w:rsidR="0096512C" w:rsidRDefault="0096512C" w:rsidP="009651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AAA" w:rsidRPr="00D20731" w14:paraId="142DD713" w14:textId="77777777" w:rsidTr="0042657E">
        <w:tc>
          <w:tcPr>
            <w:tcW w:w="4503" w:type="dxa"/>
            <w:shd w:val="clear" w:color="auto" w:fill="auto"/>
          </w:tcPr>
          <w:p w14:paraId="79E75FD7" w14:textId="77777777" w:rsidR="00D21AAA" w:rsidRDefault="00D21AAA" w:rsidP="0096512C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54AE45" w14:textId="77777777" w:rsidR="00D21AAA" w:rsidRPr="00412F34" w:rsidRDefault="00D21AAA" w:rsidP="0096512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7AE6DF4" w14:textId="77777777" w:rsidR="00D21AAA" w:rsidRPr="00370D03" w:rsidRDefault="00D21AAA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BCD7CD" w14:textId="77777777" w:rsidR="00D21AAA" w:rsidRDefault="00D21AAA" w:rsidP="0096512C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CAF82C0" w14:textId="77777777" w:rsidR="00D21AAA" w:rsidRPr="00370D03" w:rsidRDefault="00D21AAA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37F130" w14:textId="77777777" w:rsidR="00D21AAA" w:rsidRPr="00412F34" w:rsidRDefault="00D21AAA" w:rsidP="0096512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12CBEF1" w14:textId="77777777" w:rsidR="00D21AAA" w:rsidRPr="00370D03" w:rsidRDefault="00D21AAA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A5EACF" w14:textId="77777777" w:rsidR="00D21AAA" w:rsidRDefault="00D21AAA" w:rsidP="009651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12C" w:rsidRPr="00C9362B" w14:paraId="1A707782" w14:textId="77777777" w:rsidTr="0042657E">
        <w:tc>
          <w:tcPr>
            <w:tcW w:w="4503" w:type="dxa"/>
            <w:shd w:val="clear" w:color="auto" w:fill="auto"/>
          </w:tcPr>
          <w:p w14:paraId="052C016F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3FB0DB" w14:textId="77777777" w:rsidR="0096512C" w:rsidRPr="0010714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96512C" w:rsidRPr="00C9362B" w14:paraId="17B78A41" w14:textId="77777777" w:rsidTr="0042657E">
        <w:tc>
          <w:tcPr>
            <w:tcW w:w="4503" w:type="dxa"/>
            <w:shd w:val="clear" w:color="auto" w:fill="auto"/>
          </w:tcPr>
          <w:p w14:paraId="67A587AC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2BC55" w14:textId="77777777" w:rsidR="0096512C" w:rsidRPr="0010714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0FE379" w14:textId="77777777" w:rsidR="0096512C" w:rsidRPr="0010714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3D39" w14:textId="77777777" w:rsidR="0096512C" w:rsidRPr="0010714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96512C" w:rsidRPr="00C9362B" w14:paraId="7A1B2D45" w14:textId="77777777" w:rsidTr="0042657E">
        <w:tc>
          <w:tcPr>
            <w:tcW w:w="4503" w:type="dxa"/>
            <w:shd w:val="clear" w:color="auto" w:fill="auto"/>
          </w:tcPr>
          <w:p w14:paraId="773F8B38" w14:textId="14B9F704" w:rsidR="0096512C" w:rsidRPr="009815FF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21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CD89B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C9E967C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00DA1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5C17B99F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38E454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29C1CA5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03AD45" w14:textId="77777777" w:rsidR="0096512C" w:rsidRPr="00C9362B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96512C" w:rsidRPr="00315E32" w14:paraId="59EE3E3A" w14:textId="77777777" w:rsidTr="0042657E">
        <w:tc>
          <w:tcPr>
            <w:tcW w:w="4503" w:type="dxa"/>
            <w:shd w:val="clear" w:color="auto" w:fill="auto"/>
          </w:tcPr>
          <w:p w14:paraId="7FA49DFC" w14:textId="11B669F4" w:rsidR="0096512C" w:rsidRPr="00370D03" w:rsidRDefault="00AA2FB1" w:rsidP="009651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96512C"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694DB85E" w14:textId="77777777" w:rsidR="0096512C" w:rsidRPr="00315E3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5A6D6AC" w14:textId="77777777" w:rsidR="0096512C" w:rsidRPr="00315E3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866D3C" w14:textId="77777777" w:rsidR="0096512C" w:rsidRPr="00315E3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C196E16" w14:textId="77777777" w:rsidR="0096512C" w:rsidRPr="00315E3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A13348" w14:textId="77777777" w:rsidR="0096512C" w:rsidRPr="00315E3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1394393" w14:textId="77777777" w:rsidR="0096512C" w:rsidRPr="00315E32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E21FE5" w14:textId="77777777" w:rsidR="0096512C" w:rsidRPr="00315E3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512C" w:rsidRPr="00315E32" w14:paraId="0CE77AFB" w14:textId="77777777" w:rsidTr="008A34E9">
        <w:tc>
          <w:tcPr>
            <w:tcW w:w="4503" w:type="dxa"/>
            <w:shd w:val="clear" w:color="auto" w:fill="auto"/>
          </w:tcPr>
          <w:p w14:paraId="23D61897" w14:textId="23D5FD33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499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77A2F05" w14:textId="1553F997" w:rsidR="0096512C" w:rsidRPr="008A34E9" w:rsidRDefault="00DB5B3A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34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C7E4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A34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7E4E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E5591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A34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56ACEAC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D877FFC" w14:textId="1696E0E9" w:rsidR="0096512C" w:rsidRPr="008A34E9" w:rsidRDefault="0096512C" w:rsidP="0096512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  <w:lang w:val="en-US" w:bidi="th-TH"/>
              </w:rPr>
              <w:t>(66,185)</w:t>
            </w:r>
          </w:p>
        </w:tc>
        <w:tc>
          <w:tcPr>
            <w:tcW w:w="284" w:type="dxa"/>
            <w:shd w:val="clear" w:color="auto" w:fill="auto"/>
          </w:tcPr>
          <w:p w14:paraId="5245EF24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FF41703" w14:textId="3C35BC04" w:rsidR="0096512C" w:rsidRPr="008A34E9" w:rsidRDefault="00CA69B2" w:rsidP="001C0E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</w:t>
            </w:r>
            <w:r w:rsidR="00E559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223AD40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DBA3DF4" w14:textId="2094C212" w:rsidR="0096512C" w:rsidRPr="00440762" w:rsidRDefault="0096512C" w:rsidP="0096512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(35,269)</w:t>
            </w:r>
          </w:p>
        </w:tc>
      </w:tr>
      <w:tr w:rsidR="0096512C" w:rsidRPr="00315E32" w14:paraId="02893BD1" w14:textId="77777777" w:rsidTr="0042657E">
        <w:tc>
          <w:tcPr>
            <w:tcW w:w="4503" w:type="dxa"/>
            <w:shd w:val="clear" w:color="auto" w:fill="auto"/>
          </w:tcPr>
          <w:p w14:paraId="2765B1A6" w14:textId="77777777" w:rsidR="0096512C" w:rsidRPr="00370D03" w:rsidRDefault="0096512C" w:rsidP="009651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5CE535" w14:textId="77777777" w:rsidR="0096512C" w:rsidRPr="008A34E9" w:rsidRDefault="0096512C" w:rsidP="0096512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DD1C2B3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271975" w14:textId="77777777" w:rsidR="0096512C" w:rsidRPr="008A34E9" w:rsidRDefault="0096512C" w:rsidP="0096512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E085B78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A9ECC1" w14:textId="77777777" w:rsidR="0096512C" w:rsidRPr="008A34E9" w:rsidRDefault="0096512C" w:rsidP="0096512C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EEC59A3" w14:textId="77777777" w:rsidR="0096512C" w:rsidRPr="008A34E9" w:rsidRDefault="0096512C" w:rsidP="0096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C37C4E3" w14:textId="77777777" w:rsidR="0096512C" w:rsidRDefault="0096512C" w:rsidP="0096512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5B3A" w:rsidRPr="00315E32" w14:paraId="7BAC695A" w14:textId="77777777" w:rsidTr="0042657E">
        <w:tc>
          <w:tcPr>
            <w:tcW w:w="4503" w:type="dxa"/>
            <w:shd w:val="clear" w:color="auto" w:fill="auto"/>
          </w:tcPr>
          <w:p w14:paraId="65C8846F" w14:textId="5E5BB4FE" w:rsidR="00DB5B3A" w:rsidRPr="00370D03" w:rsidRDefault="00DB5B3A" w:rsidP="00DB5B3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</w:tcPr>
          <w:p w14:paraId="588D896A" w14:textId="372A9FA7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48DD9859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2A7D4C" w14:textId="4E232BDD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1115CD31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6D7897" w14:textId="69C5D00B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5EB7FDA3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38A4CAD" w14:textId="5FA7616D" w:rsidR="00DB5B3A" w:rsidRDefault="00DB5B3A" w:rsidP="00DB5B3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DB5B3A" w:rsidRPr="00315E32" w14:paraId="1FECC7DA" w14:textId="77777777" w:rsidTr="0042657E">
        <w:tc>
          <w:tcPr>
            <w:tcW w:w="4503" w:type="dxa"/>
            <w:shd w:val="clear" w:color="auto" w:fill="auto"/>
          </w:tcPr>
          <w:p w14:paraId="2052A01A" w14:textId="77777777" w:rsidR="00DB5B3A" w:rsidRPr="00370D03" w:rsidRDefault="00DB5B3A" w:rsidP="00DB5B3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D4C968" w14:textId="793BA77A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3F6AF5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F6FA1D" w14:textId="31D6C4F9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110,408</w:t>
            </w:r>
          </w:p>
        </w:tc>
        <w:tc>
          <w:tcPr>
            <w:tcW w:w="284" w:type="dxa"/>
            <w:shd w:val="clear" w:color="auto" w:fill="auto"/>
          </w:tcPr>
          <w:p w14:paraId="66E624D1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1F508D" w14:textId="64CB3718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1F6E9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49F946" w14:textId="55553AE3" w:rsidR="00DB5B3A" w:rsidRDefault="00DB5B3A" w:rsidP="00DB5B3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110,408</w:t>
            </w:r>
          </w:p>
        </w:tc>
      </w:tr>
      <w:tr w:rsidR="00DB5B3A" w:rsidRPr="00315E32" w14:paraId="4EA59E0B" w14:textId="77777777" w:rsidTr="008A34E9">
        <w:tc>
          <w:tcPr>
            <w:tcW w:w="4503" w:type="dxa"/>
            <w:shd w:val="clear" w:color="auto" w:fill="auto"/>
          </w:tcPr>
          <w:p w14:paraId="59BBAC5E" w14:textId="77777777" w:rsidR="00DB5B3A" w:rsidRPr="00370D03" w:rsidRDefault="00DB5B3A" w:rsidP="00DB5B3A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07881" w14:textId="0094DD0C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4BABA4FC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53343" w14:textId="58187B5A" w:rsidR="00DB5B3A" w:rsidRPr="008A34E9" w:rsidRDefault="00DB5B3A" w:rsidP="00DB5B3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745,948</w:t>
            </w:r>
          </w:p>
        </w:tc>
        <w:tc>
          <w:tcPr>
            <w:tcW w:w="284" w:type="dxa"/>
            <w:shd w:val="clear" w:color="auto" w:fill="auto"/>
          </w:tcPr>
          <w:p w14:paraId="7DEC5166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BC1DE" w14:textId="2AE346A0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E495FC0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B3D91" w14:textId="205CE2B1" w:rsidR="00DB5B3A" w:rsidRPr="00D142F1" w:rsidRDefault="00DB5B3A" w:rsidP="00DB5B3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745,948</w:t>
            </w:r>
          </w:p>
        </w:tc>
      </w:tr>
      <w:tr w:rsidR="00DB5B3A" w:rsidRPr="00315E32" w14:paraId="3C563802" w14:textId="77777777" w:rsidTr="0042657E">
        <w:tc>
          <w:tcPr>
            <w:tcW w:w="4503" w:type="dxa"/>
            <w:shd w:val="clear" w:color="auto" w:fill="auto"/>
          </w:tcPr>
          <w:p w14:paraId="42ACF8F1" w14:textId="77777777" w:rsidR="00DB5B3A" w:rsidRPr="00370D03" w:rsidRDefault="00DB5B3A" w:rsidP="00DB5B3A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D71371" w14:textId="77777777" w:rsidR="00DB5B3A" w:rsidRPr="008A34E9" w:rsidRDefault="00DB5B3A" w:rsidP="00DB5B3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6117A04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82CC7C" w14:textId="77777777" w:rsidR="00DB5B3A" w:rsidRPr="008A34E9" w:rsidRDefault="00DB5B3A" w:rsidP="00DB5B3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FEB9EF7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3E558E" w14:textId="77777777" w:rsidR="00DB5B3A" w:rsidRPr="008A34E9" w:rsidRDefault="00DB5B3A" w:rsidP="00DB5B3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64EAC0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8E8A24" w14:textId="77777777" w:rsidR="00DB5B3A" w:rsidRPr="00D142F1" w:rsidRDefault="00DB5B3A" w:rsidP="00DB5B3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B3A" w:rsidRPr="00D20731" w14:paraId="206613ED" w14:textId="77777777" w:rsidTr="008A34E9">
        <w:tc>
          <w:tcPr>
            <w:tcW w:w="4503" w:type="dxa"/>
            <w:shd w:val="clear" w:color="auto" w:fill="auto"/>
          </w:tcPr>
          <w:p w14:paraId="52AF6FA7" w14:textId="14CDA362" w:rsidR="00DB5B3A" w:rsidRPr="00370D03" w:rsidRDefault="00AA2FB1" w:rsidP="00DB5B3A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B5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B5B3A"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="00DB5B3A"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F5B4C16" w14:textId="1727AE58" w:rsidR="00DB5B3A" w:rsidRPr="008A34E9" w:rsidRDefault="00DB5B3A" w:rsidP="00DB5B3A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8A34E9">
              <w:rPr>
                <w:rFonts w:ascii="Angsana New" w:hAnsi="Angsana New"/>
                <w:sz w:val="30"/>
                <w:szCs w:val="30"/>
                <w:lang w:val="en-US" w:bidi="th-TH"/>
              </w:rPr>
              <w:t>0.01</w:t>
            </w:r>
            <w:r w:rsidR="000C7E4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A34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C82A97A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ACA416" w14:textId="631BC0CC" w:rsidR="00DB5B3A" w:rsidRPr="008A34E9" w:rsidRDefault="00DB5B3A" w:rsidP="00DB5B3A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4E9">
              <w:rPr>
                <w:rFonts w:ascii="Angsana New" w:hAnsi="Angsana New"/>
                <w:sz w:val="30"/>
                <w:szCs w:val="30"/>
                <w:lang w:val="en-US" w:bidi="th-TH"/>
              </w:rPr>
              <w:t>(0.089)</w:t>
            </w:r>
          </w:p>
        </w:tc>
        <w:tc>
          <w:tcPr>
            <w:tcW w:w="284" w:type="dxa"/>
            <w:shd w:val="clear" w:color="auto" w:fill="auto"/>
          </w:tcPr>
          <w:p w14:paraId="491F8FA5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AD69ADC" w14:textId="35E2B65C" w:rsidR="00DB5B3A" w:rsidRPr="008A34E9" w:rsidRDefault="00DB5B3A" w:rsidP="00DB5B3A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4E9">
              <w:rPr>
                <w:rFonts w:ascii="Angsana New" w:hAnsi="Angsana New"/>
                <w:sz w:val="30"/>
                <w:szCs w:val="30"/>
              </w:rPr>
              <w:t>0.01</w:t>
            </w:r>
            <w:r w:rsidR="00CA69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5FFD5AA" w14:textId="77777777" w:rsidR="00DB5B3A" w:rsidRPr="008A34E9" w:rsidRDefault="00DB5B3A" w:rsidP="00DB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2B4E29A" w14:textId="698472F7" w:rsidR="00DB5B3A" w:rsidRPr="00412F34" w:rsidRDefault="00DB5B3A" w:rsidP="00DB5B3A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(0.047)</w:t>
            </w:r>
          </w:p>
        </w:tc>
      </w:tr>
    </w:tbl>
    <w:p w14:paraId="6D219CDE" w14:textId="7A20B9C7" w:rsidR="006E7D43" w:rsidRPr="00D142F1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D142F1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5CD4B330" w14:textId="00EC6216" w:rsidR="000A306C" w:rsidRPr="00D142F1" w:rsidRDefault="000A306C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พ</w:t>
      </w:r>
      <w:r w:rsidRPr="00D56FE5">
        <w:rPr>
          <w:rFonts w:ascii="Angsana New" w:hAnsi="Angsana New" w:cs="Angsana New"/>
          <w:cs/>
        </w:rPr>
        <w:t>.</w:t>
      </w:r>
      <w:r w:rsidRPr="00D56FE5">
        <w:rPr>
          <w:rFonts w:ascii="Angsana New" w:hAnsi="Angsana New" w:cs="Angsana New" w:hint="cs"/>
          <w:cs/>
        </w:rPr>
        <w:t>ศ</w:t>
      </w:r>
      <w:r w:rsidRPr="00D56FE5">
        <w:rPr>
          <w:rFonts w:ascii="Angsana New" w:hAnsi="Angsana New" w:cs="Angsana New"/>
          <w:cs/>
        </w:rPr>
        <w:t xml:space="preserve">. </w:t>
      </w:r>
      <w:r w:rsidR="005616FE" w:rsidRPr="005616FE">
        <w:rPr>
          <w:rFonts w:ascii="Angsana New" w:hAnsi="Angsana New" w:cs="Angsana New"/>
          <w:lang w:val="en-US"/>
        </w:rPr>
        <w:t>2520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เกี่ยวกับการผลิตเครื่องจักร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อุปกรณ์และชิ้นส่วน</w:t>
      </w:r>
      <w:r w:rsidRPr="00D56FE5">
        <w:rPr>
          <w:rFonts w:ascii="Angsana New" w:hAnsi="Angsana New" w:cs="Angsana New"/>
          <w:cs/>
        </w:rPr>
        <w:t xml:space="preserve"> (</w:t>
      </w:r>
      <w:r w:rsidRPr="00D56FE5">
        <w:rPr>
          <w:rFonts w:ascii="Angsana New" w:hAnsi="Angsana New" w:cs="Angsana New" w:hint="cs"/>
          <w:cs/>
        </w:rPr>
        <w:t>สิทธิประโยชน์จากการส่งเสริมการลงทุนหมดอายุเมื่อจำหน่ายเงินลงทุนเมื่อวันที่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กรกฎาคม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2562</w:t>
      </w:r>
      <w:r w:rsidRPr="00D56FE5">
        <w:rPr>
          <w:rFonts w:ascii="Angsana New" w:hAnsi="Angsana New" w:cs="Angsana New"/>
          <w:cs/>
        </w:rPr>
        <w:t xml:space="preserve">) </w:t>
      </w:r>
      <w:r w:rsidRPr="00D56FE5">
        <w:rPr>
          <w:rFonts w:ascii="Angsana New" w:hAnsi="Angsana New" w:cs="Angsana New" w:hint="cs"/>
          <w:cs/>
        </w:rPr>
        <w:t>และ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เกี่ยวกับการผลิตผลิตภัณฑ์สารชีวภัณฑ์จากเชื้อราที่ใช้เทคโนโลยีชีวภาพ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ซึ่งพอสรุปสาระสำคัญได้ดังนี้</w:t>
      </w:r>
    </w:p>
    <w:p w14:paraId="2B6970A8" w14:textId="77777777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7986C61" w14:textId="2712E155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B4514" w:rsidRPr="00D142F1">
        <w:rPr>
          <w:rFonts w:ascii="Angsana New" w:eastAsia="MS Mincho" w:hAnsi="Angsana New"/>
          <w:sz w:val="30"/>
          <w:szCs w:val="30"/>
        </w:rPr>
        <w:t>8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ปี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นับแต่วันที่เริ่มมีรายได้จากการประกอบกิจการนั้น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42B5723" w14:textId="40EF930E" w:rsidR="000A306C" w:rsidRPr="00D56FE5" w:rsidRDefault="000A306C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เนื่องจากเป็นกิจการที่ได้รับการส่งเสริมการลงทุน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E8B9924" w14:textId="5CC735AB" w:rsidR="006E7D43" w:rsidRDefault="00167797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7797">
        <w:rPr>
          <w:rFonts w:ascii="Angsana New" w:hAnsi="Angsana New"/>
          <w:b/>
          <w:bCs/>
          <w:sz w:val="30"/>
          <w:szCs w:val="30"/>
          <w:cs/>
        </w:rPr>
        <w:t>การเปิดเผยข้อมูลสำหรับเครื่องมือทางการเงิน</w:t>
      </w:r>
    </w:p>
    <w:p w14:paraId="66064076" w14:textId="42E5EA71" w:rsidR="00167797" w:rsidRPr="00EF7F6A" w:rsidRDefault="00167797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1668A267" w14:textId="369450F4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บริษัทจะพิจารณาใช้เครื่องมือทางการเงินที่เหมาะสม อย่างไรก็ตาม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0FBAC925" w14:textId="6E9706A7" w:rsidR="00581C73" w:rsidRDefault="00581C7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7A918B" w14:textId="1C9ADE59" w:rsidR="00581C73" w:rsidRPr="00EF7F6A" w:rsidRDefault="00581C73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07FA931F" w14:textId="7F9D79CE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 และกระแสเงินสดของ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ความเสี่ยงของ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บริษัทเกี่ยวกับการเปลี่ยนแปลงของอัตราดอกเบี้ยซึ่งเกี่ยวเนื่องกับเงินฝากธนาคาร เงินเบิกเกินบัญชี และเงินกู้ยืมธนาคารที่มีอัตราดอกเบี้ยปรับขึ้นลงตามอัตราตลาด อย่างไรก็ดี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5D7BBB42" w14:textId="2619A165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line="240" w:lineRule="atLeast"/>
        <w:ind w:left="99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 xml:space="preserve">สำหรับสินทรัพย์และหนี้สินทางการเงินที่มีอัตราดอกเบี้ยคงที่สามารถแยกตามวันที่ครบกำหนดหรือ วันที่มีการกำหนดอัตราดอกเบี้ยใหม่ (หากวันที่มีการกำหนดอัตราดอกเบี้ยใหม่ถึงก่อน) ณ วันที่ </w:t>
      </w:r>
      <w:r w:rsidR="009B16E8" w:rsidRPr="009B16E8">
        <w:rPr>
          <w:rFonts w:ascii="Angsana New" w:hAnsi="Angsana New" w:cs="Angsana New" w:hint="cs"/>
          <w:lang w:val="en-US"/>
        </w:rPr>
        <w:t>3</w:t>
      </w:r>
      <w:r w:rsidR="0096512C">
        <w:rPr>
          <w:rFonts w:ascii="Angsana New" w:hAnsi="Angsana New" w:cs="Angsana New"/>
          <w:lang w:val="en-US"/>
        </w:rPr>
        <w:t xml:space="preserve">0 </w:t>
      </w:r>
      <w:r w:rsidR="0096512C">
        <w:rPr>
          <w:rFonts w:ascii="Angsana New" w:hAnsi="Angsana New" w:cs="Angsana New" w:hint="cs"/>
          <w:cs/>
          <w:lang w:val="en-US"/>
        </w:rPr>
        <w:t>กันย</w:t>
      </w:r>
      <w:r w:rsidR="0085461D">
        <w:rPr>
          <w:rFonts w:ascii="Angsana New" w:hAnsi="Angsana New" w:cs="Angsana New" w:hint="cs"/>
          <w:cs/>
        </w:rPr>
        <w:t xml:space="preserve">ายน </w:t>
      </w:r>
      <w:r w:rsidR="0085461D">
        <w:rPr>
          <w:rFonts w:ascii="Angsana New" w:hAnsi="Angsana New" w:cs="Angsana New"/>
          <w:lang w:val="en-US"/>
        </w:rPr>
        <w:t>2564</w:t>
      </w:r>
      <w:r w:rsidR="00AA2FB1">
        <w:rPr>
          <w:rFonts w:ascii="Angsana New" w:hAnsi="Angsana New" w:cs="Angsana New"/>
          <w:lang w:val="en-US"/>
        </w:rPr>
        <w:t xml:space="preserve"> </w:t>
      </w:r>
      <w:r w:rsidRPr="00125147">
        <w:rPr>
          <w:rFonts w:ascii="Angsana New" w:hAnsi="Angsana New" w:cs="Angsana New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28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27"/>
        <w:gridCol w:w="850"/>
        <w:gridCol w:w="1134"/>
        <w:gridCol w:w="992"/>
        <w:gridCol w:w="1026"/>
        <w:gridCol w:w="958"/>
        <w:gridCol w:w="1101"/>
      </w:tblGrid>
      <w:tr w:rsidR="00581C73" w:rsidRPr="00F55827" w14:paraId="358AB9BA" w14:textId="77777777" w:rsidTr="0042657E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017BDAB8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  <w:hideMark/>
          </w:tcPr>
          <w:p w14:paraId="0782873C" w14:textId="7D9C7C5B" w:rsidR="00581C73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057A1F9A" w14:textId="77777777" w:rsidTr="0042657E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5A3FE923" w14:textId="77777777" w:rsidR="00164E27" w:rsidRPr="00F55827" w:rsidRDefault="00164E27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</w:tcPr>
          <w:p w14:paraId="60DFD1A2" w14:textId="391B1211" w:rsidR="00164E27" w:rsidRPr="00F55827" w:rsidRDefault="00164E27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81C73" w:rsidRPr="00F55827" w14:paraId="69C0005A" w14:textId="77777777" w:rsidTr="0042657E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2603EB01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  <w:hideMark/>
          </w:tcPr>
          <w:p w14:paraId="7F5B39A9" w14:textId="6DA72D50" w:rsidR="00581C73" w:rsidRPr="00F55827" w:rsidRDefault="00581C73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96512C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="0085461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ายน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581C73" w:rsidRPr="00F55827" w14:paraId="4E6733CF" w14:textId="77777777" w:rsidTr="0042657E">
        <w:trPr>
          <w:trHeight w:hRule="exact" w:val="311"/>
          <w:tblHeader/>
        </w:trPr>
        <w:tc>
          <w:tcPr>
            <w:tcW w:w="3227" w:type="dxa"/>
            <w:shd w:val="clear" w:color="auto" w:fill="auto"/>
            <w:vAlign w:val="bottom"/>
          </w:tcPr>
          <w:p w14:paraId="05DA758F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DCA1E7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BE22D" w14:textId="3DFE99FD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0A839" w14:textId="44108CFE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25E4F" w14:textId="397E79B9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F88E11A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1308B92" w14:textId="2059F138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185E84" w:rsidRPr="00F55827" w14:paraId="6D5658A1" w14:textId="77777777" w:rsidTr="0042657E">
        <w:trPr>
          <w:trHeight w:hRule="exact" w:val="347"/>
          <w:tblHeader/>
        </w:trPr>
        <w:tc>
          <w:tcPr>
            <w:tcW w:w="3227" w:type="dxa"/>
            <w:shd w:val="clear" w:color="auto" w:fill="auto"/>
            <w:vAlign w:val="bottom"/>
          </w:tcPr>
          <w:p w14:paraId="2E4AE33A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FBEB0F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560C3" w14:textId="3D0CDAB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DE92A" w14:textId="11C0427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B6BF4E" w14:textId="17C21B7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FD60560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0991F65" w14:textId="265B871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185E84" w:rsidRPr="00F55827" w14:paraId="7EA04D4D" w14:textId="77777777" w:rsidTr="0042657E">
        <w:trPr>
          <w:tblHeader/>
        </w:trPr>
        <w:tc>
          <w:tcPr>
            <w:tcW w:w="3227" w:type="dxa"/>
            <w:shd w:val="clear" w:color="auto" w:fill="auto"/>
            <w:vAlign w:val="bottom"/>
            <w:hideMark/>
          </w:tcPr>
          <w:p w14:paraId="683B68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A339A64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" w:right="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B6C492" w14:textId="312F0F92" w:rsidR="00185E84" w:rsidRPr="00185E84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FF180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คงที่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009A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1F42B2B6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1" w:type="dxa"/>
            <w:shd w:val="clear" w:color="auto" w:fill="auto"/>
            <w:vAlign w:val="bottom"/>
            <w:hideMark/>
          </w:tcPr>
          <w:p w14:paraId="5CCEA517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185E84" w:rsidRPr="00F55827" w14:paraId="09EF2F90" w14:textId="77777777" w:rsidTr="0042657E">
        <w:tc>
          <w:tcPr>
            <w:tcW w:w="3227" w:type="dxa"/>
            <w:shd w:val="clear" w:color="auto" w:fill="auto"/>
            <w:vAlign w:val="bottom"/>
            <w:hideMark/>
          </w:tcPr>
          <w:p w14:paraId="66C27D07" w14:textId="77777777" w:rsidR="00185E84" w:rsidRPr="00F55827" w:rsidRDefault="00185E8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4371B3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DB90C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0ACBE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CFD561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339DAB5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D881DE2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261E" w:rsidRPr="00F55827" w14:paraId="3AE992C4" w14:textId="77777777" w:rsidTr="0042657E">
        <w:tc>
          <w:tcPr>
            <w:tcW w:w="3227" w:type="dxa"/>
            <w:shd w:val="clear" w:color="auto" w:fill="auto"/>
            <w:vAlign w:val="bottom"/>
            <w:hideMark/>
          </w:tcPr>
          <w:p w14:paraId="38004D3A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F8076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01944" w14:textId="65F38AF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1,763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61CD9" w14:textId="4B2763C0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AD6DD2" w14:textId="412A9FCE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75B0BF2" w14:textId="1B41809F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1,814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AE62A18" w14:textId="29C7AD7E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DE34EF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DE34EF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Pr="00DE34EF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C3261E" w:rsidRPr="00F55827" w14:paraId="19303851" w14:textId="77777777" w:rsidTr="0042657E">
        <w:tc>
          <w:tcPr>
            <w:tcW w:w="3227" w:type="dxa"/>
            <w:shd w:val="clear" w:color="auto" w:fill="auto"/>
            <w:vAlign w:val="bottom"/>
          </w:tcPr>
          <w:p w14:paraId="43C4D483" w14:textId="62FDEF8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5C63C2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1989EB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CCDE86" w14:textId="6C577B5C" w:rsidR="00C3261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1B915" w14:textId="73246849" w:rsidR="00C3261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A644F3" w14:textId="56C1C010" w:rsidR="00C3261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9B014E4" w14:textId="61F21647" w:rsidR="00C3261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1,354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1E36FB" w14:textId="7E3E7CF9" w:rsidR="00C3261E" w:rsidRPr="005616F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DE34EF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DE34EF">
              <w:rPr>
                <w:rFonts w:ascii="Angsana New" w:eastAsia="Times New Roman" w:hAnsi="Angsana New"/>
                <w:sz w:val="26"/>
                <w:szCs w:val="26"/>
              </w:rPr>
              <w:t>05</w:t>
            </w:r>
            <w:r w:rsidRPr="00DE34EF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C3261E" w:rsidRPr="00F55827" w14:paraId="566C2389" w14:textId="77777777" w:rsidTr="0042657E">
        <w:tc>
          <w:tcPr>
            <w:tcW w:w="3227" w:type="dxa"/>
            <w:shd w:val="clear" w:color="auto" w:fill="auto"/>
            <w:vAlign w:val="bottom"/>
            <w:hideMark/>
          </w:tcPr>
          <w:p w14:paraId="2DB03DF3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55776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92EF2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CAD507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5B4297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C16548D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FB679D1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261E" w:rsidRPr="00F55827" w14:paraId="25047DE0" w14:textId="77777777" w:rsidTr="0042657E">
        <w:tc>
          <w:tcPr>
            <w:tcW w:w="3227" w:type="dxa"/>
            <w:shd w:val="clear" w:color="auto" w:fill="auto"/>
            <w:vAlign w:val="bottom"/>
          </w:tcPr>
          <w:p w14:paraId="412F0E8E" w14:textId="789AC26D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4E357A" w14:textId="43E5939F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65A1" w14:textId="554EF418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24,641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5C94C" w14:textId="50F731F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85375" w14:textId="36454E4A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D468A17" w14:textId="1BD93A23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24,641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62C8558" w14:textId="1F752B80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E34EF"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C3261E" w:rsidRPr="00F55827" w14:paraId="61A7E49A" w14:textId="77777777" w:rsidTr="0042657E">
        <w:tc>
          <w:tcPr>
            <w:tcW w:w="3227" w:type="dxa"/>
            <w:shd w:val="clear" w:color="auto" w:fill="auto"/>
            <w:vAlign w:val="bottom"/>
          </w:tcPr>
          <w:p w14:paraId="7AD6F98A" w14:textId="1582EE01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30218A" w14:textId="6087E52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6F17" w14:textId="2B5ACBE2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49BBE3" w14:textId="554C76A4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BA014D" w14:textId="71704DBD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3D0E155" w14:textId="7C633588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F61452E" w14:textId="5BBBE2EC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E34EF"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C3261E" w:rsidRPr="00F55827" w14:paraId="155BAEBB" w14:textId="77777777" w:rsidTr="0042657E">
        <w:tc>
          <w:tcPr>
            <w:tcW w:w="3227" w:type="dxa"/>
            <w:shd w:val="clear" w:color="auto" w:fill="auto"/>
            <w:vAlign w:val="bottom"/>
          </w:tcPr>
          <w:p w14:paraId="0B5CE92E" w14:textId="3276C636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6A52EB" w14:textId="4186376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BC69B" w14:textId="6118C20E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FEFBDA" w14:textId="0DD96D3A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746F">
              <w:rPr>
                <w:rFonts w:ascii="Angsana New" w:eastAsia="Times New Roman" w:hAnsi="Angsana New"/>
                <w:sz w:val="26"/>
                <w:szCs w:val="26"/>
              </w:rPr>
              <w:t>12,020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10C857" w14:textId="69401140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BE28BE5" w14:textId="59E2B384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12,020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D1DA550" w14:textId="504CF4A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C3261E" w:rsidRPr="00F55827" w14:paraId="03059BA9" w14:textId="77777777" w:rsidTr="0042657E">
        <w:tc>
          <w:tcPr>
            <w:tcW w:w="3227" w:type="dxa"/>
            <w:shd w:val="clear" w:color="auto" w:fill="auto"/>
            <w:vAlign w:val="bottom"/>
          </w:tcPr>
          <w:p w14:paraId="18F721B4" w14:textId="3DF66D9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08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D4B7CD" w14:textId="01EA6EDC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C2345" w14:textId="018FBA4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01C1D8" w14:textId="0C3C54D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642A7" w14:textId="01F0C182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4E7C992" w14:textId="2C5CDF56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2CDC1F" w14:textId="3CEB5D08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C3261E" w:rsidRPr="00F55827" w14:paraId="5C989DFA" w14:textId="77777777" w:rsidTr="0042657E">
        <w:tc>
          <w:tcPr>
            <w:tcW w:w="3227" w:type="dxa"/>
            <w:shd w:val="clear" w:color="auto" w:fill="auto"/>
            <w:vAlign w:val="bottom"/>
          </w:tcPr>
          <w:p w14:paraId="753820D9" w14:textId="7CFFC3B4" w:rsidR="00C3261E" w:rsidRPr="0028454C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2" w:right="-12" w:firstLine="14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</w:t>
            </w: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5122A4" w14:textId="0E033C03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3.3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AA028" w14:textId="2D21F38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EE94F" w14:textId="0A88D4AC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1,500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D9602D" w14:textId="3E536E4D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A4B8E84" w14:textId="21BB5312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1,500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FA73492" w14:textId="70AB6706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hAnsi="Angsana New"/>
                <w:spacing w:val="-6"/>
                <w:sz w:val="26"/>
                <w:szCs w:val="26"/>
              </w:rPr>
              <w:t>6.80 - 7.40%</w:t>
            </w:r>
          </w:p>
        </w:tc>
      </w:tr>
      <w:tr w:rsidR="00C3261E" w:rsidRPr="00F55827" w14:paraId="5549F653" w14:textId="77777777" w:rsidTr="0042657E">
        <w:tc>
          <w:tcPr>
            <w:tcW w:w="3227" w:type="dxa"/>
            <w:shd w:val="clear" w:color="auto" w:fill="auto"/>
            <w:vAlign w:val="bottom"/>
          </w:tcPr>
          <w:p w14:paraId="05EC0DE1" w14:textId="62D365F8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DD16E0" w14:textId="513F7481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37AAB" w14:textId="153514CF" w:rsidR="00C3261E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17,324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45F686" w14:textId="306BF34F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0F24A8" w14:textId="3861FAB0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7FE20CA" w14:textId="21DAF560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17,324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B3CC478" w14:textId="02BE09D1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E34EF"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C3261E" w:rsidRPr="00185E84" w14:paraId="047E02A6" w14:textId="77777777" w:rsidTr="0042657E">
        <w:tc>
          <w:tcPr>
            <w:tcW w:w="3227" w:type="dxa"/>
            <w:shd w:val="clear" w:color="auto" w:fill="auto"/>
            <w:vAlign w:val="bottom"/>
          </w:tcPr>
          <w:p w14:paraId="35E4B3DD" w14:textId="7777777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D4E7F9" w14:textId="6AE3836A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40841" w14:textId="0A9DF23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DACCA" w14:textId="6861E8CB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75,513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EA6892" w14:textId="0F2C9229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5BA82CD" w14:textId="3BEFDD47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E34EF">
              <w:rPr>
                <w:rFonts w:ascii="Angsana New" w:eastAsia="Times New Roman" w:hAnsi="Angsana New"/>
                <w:sz w:val="26"/>
                <w:szCs w:val="26"/>
              </w:rPr>
              <w:t>75,513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F38E38A" w14:textId="747A4BE5" w:rsidR="00C3261E" w:rsidRPr="00F55827" w:rsidRDefault="00C3261E" w:rsidP="00C3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E34EF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</w:tbl>
    <w:p w14:paraId="76A7B285" w14:textId="77777777" w:rsidR="00164E27" w:rsidRDefault="00164E27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4C2770A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5DA842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0B0C957E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5EE39BFA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CE3A414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CCFA802" w14:textId="06AFBD8B" w:rsidR="00BF7C1E" w:rsidRPr="00C63525" w:rsidRDefault="00BF7C1E" w:rsidP="0035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tbl>
      <w:tblPr>
        <w:tblW w:w="932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368"/>
        <w:gridCol w:w="709"/>
        <w:gridCol w:w="1134"/>
        <w:gridCol w:w="992"/>
        <w:gridCol w:w="992"/>
        <w:gridCol w:w="992"/>
        <w:gridCol w:w="1133"/>
      </w:tblGrid>
      <w:tr w:rsidR="00164E27" w:rsidRPr="00581C73" w14:paraId="32321E80" w14:textId="77777777" w:rsidTr="0042657E">
        <w:trPr>
          <w:tblHeader/>
        </w:trPr>
        <w:tc>
          <w:tcPr>
            <w:tcW w:w="3368" w:type="dxa"/>
            <w:shd w:val="clear" w:color="auto" w:fill="auto"/>
            <w:vAlign w:val="bottom"/>
          </w:tcPr>
          <w:p w14:paraId="63C79F00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  <w:hideMark/>
          </w:tcPr>
          <w:p w14:paraId="7C2BAA53" w14:textId="12EC7443" w:rsidR="00164E27" w:rsidRPr="00CB22D1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64E27" w:rsidRPr="00581C73" w14:paraId="400E1D6D" w14:textId="77777777" w:rsidTr="0042657E">
        <w:trPr>
          <w:tblHeader/>
        </w:trPr>
        <w:tc>
          <w:tcPr>
            <w:tcW w:w="3368" w:type="dxa"/>
            <w:shd w:val="clear" w:color="auto" w:fill="auto"/>
            <w:vAlign w:val="bottom"/>
          </w:tcPr>
          <w:p w14:paraId="47C8E127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</w:tcPr>
          <w:p w14:paraId="0072680B" w14:textId="2BE650B4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E27" w:rsidRPr="00581C73" w14:paraId="32F44C3A" w14:textId="77777777" w:rsidTr="0042657E">
        <w:trPr>
          <w:tblHeader/>
        </w:trPr>
        <w:tc>
          <w:tcPr>
            <w:tcW w:w="3368" w:type="dxa"/>
            <w:shd w:val="clear" w:color="auto" w:fill="auto"/>
            <w:vAlign w:val="bottom"/>
          </w:tcPr>
          <w:p w14:paraId="788BB79C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  <w:hideMark/>
          </w:tcPr>
          <w:p w14:paraId="230FDF3F" w14:textId="32E829FC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CB22D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="0096512C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="0085461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ายน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185E84" w:rsidRPr="00581C73" w14:paraId="3FACA272" w14:textId="77777777" w:rsidTr="0042657E">
        <w:trPr>
          <w:trHeight w:hRule="exact" w:val="403"/>
          <w:tblHeader/>
        </w:trPr>
        <w:tc>
          <w:tcPr>
            <w:tcW w:w="3368" w:type="dxa"/>
            <w:shd w:val="clear" w:color="auto" w:fill="auto"/>
            <w:vAlign w:val="bottom"/>
          </w:tcPr>
          <w:p w14:paraId="611D2CD4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4DA01A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3CC2E" w14:textId="2F0B6AC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BCC62C" w14:textId="672FABAB" w:rsidR="00185E84" w:rsidRPr="00185E84" w:rsidRDefault="00185E8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B4812" w14:textId="3C49683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D8BC53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BD7134" w14:textId="3711ADE8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03B94" w:rsidRPr="00581C73" w14:paraId="0EBA2BBE" w14:textId="77777777" w:rsidTr="0042657E">
        <w:trPr>
          <w:tblHeader/>
        </w:trPr>
        <w:tc>
          <w:tcPr>
            <w:tcW w:w="3368" w:type="dxa"/>
            <w:shd w:val="clear" w:color="auto" w:fill="auto"/>
            <w:vAlign w:val="bottom"/>
          </w:tcPr>
          <w:p w14:paraId="7AA656F3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62A568" w14:textId="7777777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06DD0" w14:textId="640BFC8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16EAD" w14:textId="5EAE135C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9" w:right="-25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F9979" w14:textId="57299CD8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F7A64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E73A73" w14:textId="7272DDF0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803B94" w:rsidRPr="00581C73" w14:paraId="11250835" w14:textId="77777777" w:rsidTr="0042657E">
        <w:trPr>
          <w:trHeight w:val="90"/>
          <w:tblHeader/>
        </w:trPr>
        <w:tc>
          <w:tcPr>
            <w:tcW w:w="3368" w:type="dxa"/>
            <w:shd w:val="clear" w:color="auto" w:fill="auto"/>
            <w:vAlign w:val="bottom"/>
            <w:hideMark/>
          </w:tcPr>
          <w:p w14:paraId="5CE0BEFD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BC601" w14:textId="77777777" w:rsidR="00803B94" w:rsidRPr="00185E84" w:rsidRDefault="00803B94" w:rsidP="00455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9" w:right="-24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5249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หมาย</w:t>
            </w: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B7E2E4" w14:textId="4CBC0BF3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80617" w14:textId="77777777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E8236" w14:textId="77777777" w:rsidR="00803B94" w:rsidRPr="00803B9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4" w:right="-1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B63425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5DFB6A2C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03B94" w:rsidRPr="0089743E" w14:paraId="18114D23" w14:textId="77777777" w:rsidTr="0042657E">
        <w:tc>
          <w:tcPr>
            <w:tcW w:w="3368" w:type="dxa"/>
            <w:shd w:val="clear" w:color="auto" w:fill="auto"/>
            <w:vAlign w:val="bottom"/>
            <w:hideMark/>
          </w:tcPr>
          <w:p w14:paraId="54B89426" w14:textId="77777777" w:rsidR="00803B94" w:rsidRPr="0089743E" w:rsidRDefault="00803B9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vAlign w:val="bottom"/>
          </w:tcPr>
          <w:p w14:paraId="481846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610DDF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5E1754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B1B9E6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53571DC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E5E05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3B94" w:rsidRPr="0089743E" w14:paraId="1098083B" w14:textId="77777777" w:rsidTr="0042657E">
        <w:tc>
          <w:tcPr>
            <w:tcW w:w="3368" w:type="dxa"/>
            <w:shd w:val="clear" w:color="auto" w:fill="auto"/>
            <w:vAlign w:val="bottom"/>
            <w:hideMark/>
          </w:tcPr>
          <w:p w14:paraId="6AC8EC03" w14:textId="77777777" w:rsidR="00803B94" w:rsidRPr="0089743E" w:rsidRDefault="00803B9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13270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DF038" w14:textId="497FECB8" w:rsidR="00803B94" w:rsidRPr="0089743E" w:rsidRDefault="00B3580B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56DA9" w14:textId="4BA92740" w:rsidR="00803B94" w:rsidRPr="0089743E" w:rsidRDefault="00B3580B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CB3A6" w14:textId="3D25D1E0" w:rsidR="00803B94" w:rsidRPr="0089743E" w:rsidRDefault="00B3580B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43483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4DD8B" w14:textId="61EF7028" w:rsidR="00803B94" w:rsidRPr="0089743E" w:rsidRDefault="0043483E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1,738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83E93F" w14:textId="50556C2A" w:rsidR="00803B94" w:rsidRPr="0089743E" w:rsidRDefault="005616FE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DF0F7D" w:rsidRPr="0089743E" w14:paraId="0F3B96BC" w14:textId="77777777" w:rsidTr="0042657E">
        <w:tc>
          <w:tcPr>
            <w:tcW w:w="3368" w:type="dxa"/>
            <w:shd w:val="clear" w:color="auto" w:fill="auto"/>
            <w:vAlign w:val="bottom"/>
          </w:tcPr>
          <w:p w14:paraId="6DFF55F9" w14:textId="55E8E451" w:rsidR="00DF0F7D" w:rsidRPr="0089743E" w:rsidRDefault="00DF0F7D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9217BB" w14:textId="77777777" w:rsidR="00DF0F7D" w:rsidRPr="0089743E" w:rsidRDefault="00DF0F7D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55EE4" w14:textId="392849B1" w:rsidR="00DF0F7D" w:rsidRDefault="0043483E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361157" w14:textId="5D1A039A" w:rsidR="00DF0F7D" w:rsidRDefault="0043483E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122,760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441F82" w14:textId="4A0925AD" w:rsidR="00DF0F7D" w:rsidRDefault="0043483E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97D17" w14:textId="2BDA7D44" w:rsidR="00DF0F7D" w:rsidRDefault="0043483E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122,760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5C0C468" w14:textId="3B8D891E" w:rsidR="00DF0F7D" w:rsidRPr="005616FE" w:rsidRDefault="00DF0F7D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6.8</w:t>
            </w:r>
            <w:r w:rsidR="0055283D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- 7.40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%</w:t>
            </w:r>
          </w:p>
        </w:tc>
      </w:tr>
      <w:tr w:rsidR="004E3C06" w:rsidRPr="0089743E" w14:paraId="0463CB10" w14:textId="77777777" w:rsidTr="0042657E">
        <w:tc>
          <w:tcPr>
            <w:tcW w:w="3368" w:type="dxa"/>
            <w:shd w:val="clear" w:color="auto" w:fill="auto"/>
            <w:vAlign w:val="bottom"/>
          </w:tcPr>
          <w:p w14:paraId="56AA4DF4" w14:textId="34131735" w:rsidR="004E3C06" w:rsidRPr="0089743E" w:rsidRDefault="005C63C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5C63C2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D70F7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3A015" w14:textId="370A6E36" w:rsidR="004E3C06" w:rsidRDefault="0043483E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00EBC5" w14:textId="08447F95" w:rsidR="004E3C06" w:rsidRDefault="0043483E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1A980" w14:textId="17ACDD5D" w:rsidR="004E3C06" w:rsidRDefault="0043483E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B0718A" w14:textId="6719D89E" w:rsidR="004E3C06" w:rsidRDefault="0043483E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1,354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D006D09" w14:textId="52418960" w:rsidR="004E3C06" w:rsidRPr="005616F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="00383D98">
              <w:rPr>
                <w:rFonts w:ascii="Angsana New" w:eastAsia="Times New Roman" w:hAnsi="Angsana New"/>
                <w:sz w:val="26"/>
                <w:szCs w:val="26"/>
              </w:rPr>
              <w:t>05</w:t>
            </w:r>
            <w:r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4E3C06" w:rsidRPr="00581C73" w14:paraId="0C31004B" w14:textId="77777777" w:rsidTr="0042657E">
        <w:tc>
          <w:tcPr>
            <w:tcW w:w="3368" w:type="dxa"/>
            <w:shd w:val="clear" w:color="auto" w:fill="auto"/>
            <w:vAlign w:val="bottom"/>
            <w:hideMark/>
          </w:tcPr>
          <w:p w14:paraId="338079F4" w14:textId="77777777" w:rsidR="004E3C06" w:rsidRPr="0089743E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35A28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6AC89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85F537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CF29A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403EB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1671F85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D4DC9" w:rsidRPr="00581C73" w14:paraId="460F97A1" w14:textId="77777777" w:rsidTr="0042657E">
        <w:tc>
          <w:tcPr>
            <w:tcW w:w="3368" w:type="dxa"/>
            <w:shd w:val="clear" w:color="auto" w:fill="auto"/>
            <w:vAlign w:val="bottom"/>
          </w:tcPr>
          <w:p w14:paraId="650D9C38" w14:textId="665C65B9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F0994" w14:textId="5F09B2C2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F488E" w14:textId="244FDE32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19,64</w:t>
            </w:r>
            <w:r w:rsidR="00D24DD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DF6EF7" w14:textId="16662402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0CB7A" w14:textId="3BF20E41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AE7AD" w14:textId="344016CB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19,64</w:t>
            </w:r>
            <w:r w:rsidR="00D24DD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516C851" w14:textId="4E1D6313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9D4DC9" w:rsidRPr="00581C73" w14:paraId="55056B60" w14:textId="77777777" w:rsidTr="0042657E">
        <w:tc>
          <w:tcPr>
            <w:tcW w:w="3368" w:type="dxa"/>
            <w:shd w:val="clear" w:color="auto" w:fill="auto"/>
            <w:vAlign w:val="bottom"/>
          </w:tcPr>
          <w:p w14:paraId="5EB67192" w14:textId="586EB1E8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2FE94D" w14:textId="487386D0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5DABC" w14:textId="55FAED15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514C5" w14:textId="67803159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AA56E" w14:textId="5019B52B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9466D" w14:textId="738D085C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2F98CA" w14:textId="3817CCA3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9D4DC9" w:rsidRPr="00581C73" w14:paraId="2E7C0540" w14:textId="77777777" w:rsidTr="0042657E">
        <w:tc>
          <w:tcPr>
            <w:tcW w:w="3368" w:type="dxa"/>
            <w:shd w:val="clear" w:color="auto" w:fill="auto"/>
            <w:vAlign w:val="bottom"/>
          </w:tcPr>
          <w:p w14:paraId="0479DA77" w14:textId="30903313" w:rsidR="009D4DC9" w:rsidRPr="00F55827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EB396" w14:textId="77777777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FC6FB7" w14:textId="77777777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567A60" w14:textId="77777777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A185E0" w14:textId="77777777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99A36A" w14:textId="77777777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1EE676" w14:textId="77777777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D4DC9" w:rsidRPr="00581C73" w14:paraId="6B6F84A9" w14:textId="77777777" w:rsidTr="0042657E">
        <w:tc>
          <w:tcPr>
            <w:tcW w:w="3368" w:type="dxa"/>
            <w:shd w:val="clear" w:color="auto" w:fill="auto"/>
            <w:vAlign w:val="bottom"/>
          </w:tcPr>
          <w:p w14:paraId="18DE3C66" w14:textId="6E5BD520" w:rsidR="009D4DC9" w:rsidRPr="00F55827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391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FD39F" w14:textId="4436720B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647EF" w14:textId="2C1F0F6D" w:rsidR="009D4DC9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A29F7A" w14:textId="3F94020A" w:rsidR="009D4DC9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CC457" w14:textId="3E9FA19D" w:rsidR="009D4DC9" w:rsidRPr="0089743E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952035" w14:textId="4E2AC22F" w:rsidR="009D4DC9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40192F5" w14:textId="56ECDC7E" w:rsidR="009D4DC9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7.40%</w:t>
            </w:r>
          </w:p>
        </w:tc>
      </w:tr>
      <w:tr w:rsidR="009D4DC9" w:rsidRPr="00581C73" w14:paraId="1DC7A5F7" w14:textId="77777777" w:rsidTr="0042657E">
        <w:trPr>
          <w:trHeight w:val="242"/>
        </w:trPr>
        <w:tc>
          <w:tcPr>
            <w:tcW w:w="3368" w:type="dxa"/>
            <w:shd w:val="clear" w:color="auto" w:fill="auto"/>
            <w:vAlign w:val="bottom"/>
            <w:hideMark/>
          </w:tcPr>
          <w:p w14:paraId="097C2F33" w14:textId="555FAF9D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B6874" w14:textId="283B3672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0F5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31B6F" w14:textId="0F3636AF" w:rsidR="009D4DC9" w:rsidRPr="0089743E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12,161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503D61" w14:textId="6845074B" w:rsidR="009D4DC9" w:rsidRPr="0089743E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4F73B9" w14:textId="49053813" w:rsidR="009D4DC9" w:rsidRPr="0089743E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1776F9" w14:textId="561A463B" w:rsidR="009D4DC9" w:rsidRPr="0089743E" w:rsidRDefault="00D24DD6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24DD6">
              <w:rPr>
                <w:rFonts w:ascii="Angsana New" w:eastAsia="Times New Roman" w:hAnsi="Angsana New"/>
                <w:sz w:val="26"/>
                <w:szCs w:val="26"/>
              </w:rPr>
              <w:t>12,161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3BDE31" w14:textId="0089BBB8" w:rsidR="009D4DC9" w:rsidRPr="0089743E" w:rsidRDefault="009D4DC9" w:rsidP="009D4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 - 0.6</w:t>
            </w:r>
          </w:p>
        </w:tc>
      </w:tr>
    </w:tbl>
    <w:p w14:paraId="173E2592" w14:textId="34233019" w:rsidR="00581C73" w:rsidRPr="00EF7F6A" w:rsidRDefault="00581C73" w:rsidP="009735F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1A693C01" w14:textId="7CE5540E" w:rsidR="006E7D4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ความเสี่ยงด้านสภาพคล่อง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4AF537ED" w14:textId="5A6D3669" w:rsidR="003550DE" w:rsidRPr="00125147" w:rsidRDefault="00164E27" w:rsidP="003550DE">
      <w:pPr>
        <w:pStyle w:val="a0"/>
        <w:tabs>
          <w:tab w:val="clear" w:pos="1080"/>
          <w:tab w:val="left" w:pos="810"/>
        </w:tabs>
        <w:spacing w:before="120" w:line="240" w:lineRule="atLeast"/>
        <w:ind w:left="99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 xml:space="preserve">หนี้สินทางการเงินมีภาระดอกเบี้ย ณ วันที่ </w:t>
      </w:r>
      <w:r w:rsidR="009B16E8" w:rsidRPr="009B16E8">
        <w:rPr>
          <w:rFonts w:ascii="Angsana New" w:hAnsi="Angsana New" w:cs="Angsana New" w:hint="cs"/>
          <w:lang w:val="en-US"/>
        </w:rPr>
        <w:t>30</w:t>
      </w:r>
      <w:r w:rsidR="0085461D">
        <w:rPr>
          <w:rFonts w:ascii="Angsana New" w:hAnsi="Angsana New" w:cs="Angsana New" w:hint="cs"/>
          <w:cs/>
        </w:rPr>
        <w:t xml:space="preserve"> </w:t>
      </w:r>
      <w:r w:rsidR="0096512C">
        <w:rPr>
          <w:rFonts w:ascii="Angsana New" w:hAnsi="Angsana New" w:cs="Angsana New" w:hint="cs"/>
          <w:cs/>
        </w:rPr>
        <w:t>กันย</w:t>
      </w:r>
      <w:r w:rsidR="0085461D">
        <w:rPr>
          <w:rFonts w:ascii="Angsana New" w:hAnsi="Angsana New" w:cs="Angsana New" w:hint="cs"/>
          <w:cs/>
        </w:rPr>
        <w:t xml:space="preserve">ายน </w:t>
      </w:r>
      <w:r w:rsidR="0085461D">
        <w:rPr>
          <w:rFonts w:ascii="Angsana New" w:hAnsi="Angsana New" w:cs="Angsana New"/>
          <w:lang w:val="en-US"/>
        </w:rPr>
        <w:t>2564</w:t>
      </w:r>
      <w:r w:rsidRPr="00125147">
        <w:rPr>
          <w:rFonts w:ascii="Angsana New" w:hAnsi="Angsana New" w:cs="Angsana New" w:hint="cs"/>
          <w:cs/>
        </w:rPr>
        <w:t>โดยมีอัตราดอกเบี้ยและระยะเวลาครบกำหนดชำระดังนี้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1"/>
        <w:gridCol w:w="1134"/>
        <w:gridCol w:w="1135"/>
        <w:gridCol w:w="1134"/>
        <w:gridCol w:w="1134"/>
        <w:gridCol w:w="1276"/>
      </w:tblGrid>
      <w:tr w:rsidR="00164E27" w:rsidRPr="00F55827" w14:paraId="26E62B0F" w14:textId="77777777" w:rsidTr="0042657E">
        <w:tc>
          <w:tcPr>
            <w:tcW w:w="3401" w:type="dxa"/>
            <w:vAlign w:val="center"/>
          </w:tcPr>
          <w:p w14:paraId="4D42845C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bookmarkStart w:id="1" w:name="_Hlk65502023"/>
          </w:p>
        </w:tc>
        <w:tc>
          <w:tcPr>
            <w:tcW w:w="5813" w:type="dxa"/>
            <w:gridSpan w:val="5"/>
            <w:vAlign w:val="bottom"/>
            <w:hideMark/>
          </w:tcPr>
          <w:p w14:paraId="0BDC8BA7" w14:textId="4E79C18F" w:rsidR="00164E27" w:rsidRPr="00F55827" w:rsidRDefault="006718CF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7C27AA2D" w14:textId="77777777" w:rsidTr="0042657E">
        <w:tc>
          <w:tcPr>
            <w:tcW w:w="3401" w:type="dxa"/>
            <w:vAlign w:val="center"/>
          </w:tcPr>
          <w:p w14:paraId="5A825A84" w14:textId="77777777" w:rsidR="00164E27" w:rsidRPr="00F55827" w:rsidRDefault="00164E27" w:rsidP="004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38F723DD" w14:textId="38A9E0B1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</w:t>
            </w:r>
            <w:r w:rsidR="007F6DD8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164E27" w:rsidRPr="00F55827" w14:paraId="76724AE5" w14:textId="77777777" w:rsidTr="0042657E">
        <w:tc>
          <w:tcPr>
            <w:tcW w:w="3401" w:type="dxa"/>
            <w:vAlign w:val="center"/>
            <w:hideMark/>
          </w:tcPr>
          <w:p w14:paraId="670EAA6D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  <w:hideMark/>
          </w:tcPr>
          <w:p w14:paraId="38ACF87B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vAlign w:val="bottom"/>
          </w:tcPr>
          <w:p w14:paraId="5EC55B33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5448AF88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0382E5DA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4FB88FD2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64E27" w:rsidRPr="00F55827" w14:paraId="7888B7FC" w14:textId="77777777" w:rsidTr="0042657E">
        <w:tc>
          <w:tcPr>
            <w:tcW w:w="3401" w:type="dxa"/>
            <w:vAlign w:val="center"/>
            <w:hideMark/>
          </w:tcPr>
          <w:p w14:paraId="19B02AB4" w14:textId="77777777" w:rsidR="00164E27" w:rsidRPr="00F55827" w:rsidRDefault="00164E27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16630A71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5" w:type="dxa"/>
            <w:vAlign w:val="bottom"/>
          </w:tcPr>
          <w:p w14:paraId="70945CB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06B636F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766A0A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72D1B9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</w:tr>
      <w:tr w:rsidR="004A2CA8" w:rsidRPr="00F55827" w14:paraId="06BE5E66" w14:textId="77777777" w:rsidTr="0042657E">
        <w:tc>
          <w:tcPr>
            <w:tcW w:w="3401" w:type="dxa"/>
            <w:shd w:val="clear" w:color="auto" w:fill="auto"/>
            <w:vAlign w:val="bottom"/>
          </w:tcPr>
          <w:p w14:paraId="66F31170" w14:textId="11EF0BB9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0DF57" w14:textId="6EC7017D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B4C46D" w14:textId="3D909593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95A5F">
              <w:rPr>
                <w:rFonts w:ascii="Angsana New" w:eastAsia="Times New Roman" w:hAnsi="Angsana New"/>
                <w:sz w:val="26"/>
                <w:szCs w:val="26"/>
              </w:rPr>
              <w:t>24,641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06FCD" w14:textId="6391177D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DDC04" w14:textId="503EF2A5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E8FC5" w14:textId="05663B0E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4A2CA8" w:rsidRPr="00F55827" w14:paraId="68C71BA2" w14:textId="77777777" w:rsidTr="0042657E">
        <w:tc>
          <w:tcPr>
            <w:tcW w:w="3401" w:type="dxa"/>
            <w:shd w:val="clear" w:color="auto" w:fill="auto"/>
            <w:vAlign w:val="bottom"/>
          </w:tcPr>
          <w:p w14:paraId="50381CC3" w14:textId="1AA16085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370A" w14:textId="17B2CBE9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3B03814" w14:textId="401A22FA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95A5F"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408A5" w14:textId="45BCAB1C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C7052" w14:textId="71FD264A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DAD1E" w14:textId="3DF44C59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A2CA8" w:rsidRPr="00F55827" w14:paraId="44D099AF" w14:textId="77777777" w:rsidTr="0042657E">
        <w:tc>
          <w:tcPr>
            <w:tcW w:w="3401" w:type="dxa"/>
            <w:shd w:val="clear" w:color="auto" w:fill="auto"/>
            <w:vAlign w:val="bottom"/>
          </w:tcPr>
          <w:p w14:paraId="53A45408" w14:textId="7EA7AA90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3894DD" w14:textId="67CF2500" w:rsidR="004A2CA8" w:rsidRPr="00F55827" w:rsidRDefault="003B145A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B3D9F2" w14:textId="4CB8F2EB" w:rsidR="004A2CA8" w:rsidRPr="00F55827" w:rsidRDefault="003B145A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CF5D4" w14:textId="6E4C0D7D" w:rsidR="004A2CA8" w:rsidRPr="00F55827" w:rsidRDefault="003B145A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F827B" w14:textId="76AE78BB" w:rsidR="004A2CA8" w:rsidRPr="00F55827" w:rsidRDefault="003B145A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AD98ED" w14:textId="089D4873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4A2CA8" w:rsidRPr="00F55827" w14:paraId="7A8437B0" w14:textId="77777777" w:rsidTr="0042657E">
        <w:tc>
          <w:tcPr>
            <w:tcW w:w="3401" w:type="dxa"/>
            <w:shd w:val="clear" w:color="auto" w:fill="auto"/>
            <w:vAlign w:val="bottom"/>
          </w:tcPr>
          <w:p w14:paraId="5D607FD2" w14:textId="429ADB49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47906" w14:textId="5B17CF4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73BDEF" w14:textId="32392A73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4A631A" w14:textId="30DE4C09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897CA" w14:textId="0428EB7A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73F4D5" w14:textId="41A2DFA6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A2CA8" w:rsidRPr="00F55827" w14:paraId="32665ABB" w14:textId="77777777" w:rsidTr="0042657E">
        <w:tc>
          <w:tcPr>
            <w:tcW w:w="3401" w:type="dxa"/>
            <w:shd w:val="clear" w:color="auto" w:fill="auto"/>
            <w:vAlign w:val="bottom"/>
          </w:tcPr>
          <w:p w14:paraId="4EC5B6D3" w14:textId="2D89BDAB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2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39F09" w14:textId="4D72C831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F8E2B4" w14:textId="653C1808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95A5F">
              <w:rPr>
                <w:rFonts w:ascii="Angsana New" w:eastAsia="Times New Roman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DE356" w14:textId="4776DF1C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7532D" w14:textId="365A10CF" w:rsidR="004A2CA8" w:rsidRPr="00F55827" w:rsidRDefault="00295A5F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EC5C8" w14:textId="20186721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6.8</w:t>
            </w:r>
            <w:r w:rsidR="0055283D">
              <w:rPr>
                <w:rFonts w:ascii="Angsana New" w:hAnsi="Angsana New"/>
                <w:spacing w:val="-6"/>
                <w:sz w:val="26"/>
                <w:szCs w:val="26"/>
              </w:rPr>
              <w:t>0</w:t>
            </w: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 - 7.40%</w:t>
            </w:r>
          </w:p>
        </w:tc>
      </w:tr>
      <w:tr w:rsidR="004A2CA8" w:rsidRPr="00F55827" w14:paraId="5F2EB1E9" w14:textId="77777777" w:rsidTr="0042657E">
        <w:tc>
          <w:tcPr>
            <w:tcW w:w="3401" w:type="dxa"/>
            <w:shd w:val="clear" w:color="auto" w:fill="auto"/>
            <w:vAlign w:val="bottom"/>
          </w:tcPr>
          <w:p w14:paraId="4178CB3A" w14:textId="310EAB5C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94E8E" w14:textId="5BAB364A" w:rsidR="004A2CA8" w:rsidRPr="00F55827" w:rsidRDefault="00390F5D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E7794D" w14:textId="7FB34EB3" w:rsidR="004A2CA8" w:rsidRPr="00F55827" w:rsidRDefault="00390F5D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53F09" w14:textId="3CC71200" w:rsidR="004A2CA8" w:rsidRPr="00F55827" w:rsidRDefault="00390F5D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14,944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021B9" w14:textId="3C0A5C92" w:rsidR="004A2CA8" w:rsidRPr="00F55827" w:rsidRDefault="00390F5D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A8DCC" w14:textId="1EC715CB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4A2CA8" w:rsidRPr="00F55827" w14:paraId="2BC56DFC" w14:textId="77777777" w:rsidTr="0042657E">
        <w:tc>
          <w:tcPr>
            <w:tcW w:w="3401" w:type="dxa"/>
            <w:shd w:val="clear" w:color="auto" w:fill="auto"/>
            <w:vAlign w:val="bottom"/>
            <w:hideMark/>
          </w:tcPr>
          <w:p w14:paraId="1D6C1994" w14:textId="2F7E693E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E05C0" w14:textId="68EEEF32" w:rsidR="004A2CA8" w:rsidRPr="00F55827" w:rsidRDefault="00390F5D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CF7F6D" w14:textId="3B4AEB93" w:rsidR="004A2CA8" w:rsidRPr="00F55827" w:rsidRDefault="000D0AF2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16,694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5848EB" w14:textId="7B38349F" w:rsidR="004A2CA8" w:rsidRPr="00F55827" w:rsidRDefault="000D0AF2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27,406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254C8" w14:textId="0A3E5D43" w:rsidR="004A2CA8" w:rsidRPr="00F55827" w:rsidRDefault="00D42479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31,413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B6EC5" w14:textId="2381CAE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0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  <w:tr w:rsidR="007F6DD8" w:rsidRPr="00F55827" w14:paraId="5BCCA3D1" w14:textId="77777777" w:rsidTr="0042657E">
        <w:trPr>
          <w:tblHeader/>
        </w:trPr>
        <w:tc>
          <w:tcPr>
            <w:tcW w:w="3401" w:type="dxa"/>
            <w:vAlign w:val="center"/>
          </w:tcPr>
          <w:p w14:paraId="6C276E98" w14:textId="0E0C4A98" w:rsidR="007F6DD8" w:rsidRPr="00F55827" w:rsidRDefault="003550DE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bookmarkEnd w:id="1"/>
          </w:p>
        </w:tc>
        <w:tc>
          <w:tcPr>
            <w:tcW w:w="5813" w:type="dxa"/>
            <w:gridSpan w:val="5"/>
            <w:vAlign w:val="bottom"/>
            <w:hideMark/>
          </w:tcPr>
          <w:p w14:paraId="3FCAA299" w14:textId="0E6F1D59" w:rsidR="007F6DD8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F6DD8" w:rsidRPr="00F55827" w14:paraId="04D6C934" w14:textId="77777777" w:rsidTr="0042657E">
        <w:trPr>
          <w:tblHeader/>
        </w:trPr>
        <w:tc>
          <w:tcPr>
            <w:tcW w:w="3401" w:type="dxa"/>
            <w:vAlign w:val="center"/>
          </w:tcPr>
          <w:p w14:paraId="54B579C4" w14:textId="77777777" w:rsidR="007F6DD8" w:rsidRPr="00F55827" w:rsidRDefault="007F6DD8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510D432C" w14:textId="091519B8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DD8" w:rsidRPr="00F55827" w14:paraId="33590434" w14:textId="77777777" w:rsidTr="0042657E">
        <w:trPr>
          <w:trHeight w:val="515"/>
          <w:tblHeader/>
        </w:trPr>
        <w:tc>
          <w:tcPr>
            <w:tcW w:w="3401" w:type="dxa"/>
            <w:vAlign w:val="bottom"/>
            <w:hideMark/>
          </w:tcPr>
          <w:p w14:paraId="3EF177AE" w14:textId="709315C5" w:rsidR="007F6DD8" w:rsidRPr="00F55827" w:rsidRDefault="007F6DD8" w:rsidP="000562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  <w:hideMark/>
          </w:tcPr>
          <w:p w14:paraId="508912FF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vAlign w:val="bottom"/>
          </w:tcPr>
          <w:p w14:paraId="35AA90BC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6B7F5CCD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101822E1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08FED5B4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F6DD8" w:rsidRPr="00F55827" w14:paraId="7410ABF8" w14:textId="77777777" w:rsidTr="0042657E">
        <w:tc>
          <w:tcPr>
            <w:tcW w:w="3401" w:type="dxa"/>
            <w:vAlign w:val="bottom"/>
            <w:hideMark/>
          </w:tcPr>
          <w:p w14:paraId="79030000" w14:textId="77777777" w:rsidR="007F6DD8" w:rsidRPr="00F55827" w:rsidRDefault="007F6DD8" w:rsidP="00DA7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0323FA4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164586C8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4506C5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59339A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1D674D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C1D02" w:rsidRPr="00F55827" w14:paraId="517A5D43" w14:textId="77777777" w:rsidTr="0042657E">
        <w:tc>
          <w:tcPr>
            <w:tcW w:w="3401" w:type="dxa"/>
            <w:shd w:val="clear" w:color="auto" w:fill="auto"/>
            <w:vAlign w:val="bottom"/>
          </w:tcPr>
          <w:p w14:paraId="3F1DBF69" w14:textId="2519C1A2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501D3" w14:textId="3483124E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63DDF6" w14:textId="1A291122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24DD6">
              <w:rPr>
                <w:rFonts w:ascii="Angsana New" w:eastAsia="Times New Roman" w:hAnsi="Angsana New"/>
                <w:sz w:val="26"/>
                <w:szCs w:val="26"/>
              </w:rPr>
              <w:t>19,645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6E5D5" w14:textId="236202B8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BF074" w14:textId="020F1228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43DF9" w14:textId="64A4CC2B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AC1D02" w:rsidRPr="00F55827" w14:paraId="37FA4058" w14:textId="77777777" w:rsidTr="0042657E">
        <w:tc>
          <w:tcPr>
            <w:tcW w:w="3401" w:type="dxa"/>
            <w:shd w:val="clear" w:color="auto" w:fill="auto"/>
            <w:vAlign w:val="bottom"/>
          </w:tcPr>
          <w:p w14:paraId="175AA16C" w14:textId="68261B99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F78AA" w14:textId="6E5BD2D9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FF4CFBA" w14:textId="2497CB37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24DD6"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1CE5E" w14:textId="53B4AED0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69DAD" w14:textId="55A355A0" w:rsidR="00AC1D02" w:rsidRPr="00F55827" w:rsidRDefault="00D24DD6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BD228" w14:textId="21398489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038F5" w:rsidRPr="00F55827" w14:paraId="056CFE5C" w14:textId="77777777" w:rsidTr="0042657E">
        <w:tc>
          <w:tcPr>
            <w:tcW w:w="3401" w:type="dxa"/>
            <w:shd w:val="clear" w:color="auto" w:fill="auto"/>
            <w:vAlign w:val="bottom"/>
          </w:tcPr>
          <w:p w14:paraId="6C04636C" w14:textId="1D655DD1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7198C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14BFEAE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62590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BE2AD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83C6C3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038F5" w:rsidRPr="00F55827" w14:paraId="4B47BA23" w14:textId="77777777" w:rsidTr="0042657E">
        <w:tc>
          <w:tcPr>
            <w:tcW w:w="3401" w:type="dxa"/>
            <w:shd w:val="clear" w:color="auto" w:fill="auto"/>
            <w:vAlign w:val="bottom"/>
          </w:tcPr>
          <w:p w14:paraId="01EA5DF8" w14:textId="1222C400" w:rsidR="004038F5" w:rsidRPr="00F55827" w:rsidRDefault="00CE5E0C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 xml:space="preserve">       </w:t>
            </w:r>
            <w:r w:rsidR="004038F5"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39FAE" w14:textId="31EC3A06" w:rsidR="004038F5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B1A39B" w14:textId="3764CA28" w:rsidR="004038F5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24DD6">
              <w:rPr>
                <w:rFonts w:ascii="Angsana New" w:eastAsia="Times New Roman" w:hAnsi="Angsana New"/>
                <w:sz w:val="26"/>
                <w:szCs w:val="26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E5BE0" w14:textId="58E3B038" w:rsidR="004038F5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77D96" w14:textId="30AC3115" w:rsidR="004038F5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9BBD5" w14:textId="73D37364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7.40%</w:t>
            </w:r>
          </w:p>
        </w:tc>
      </w:tr>
      <w:tr w:rsidR="004038F5" w:rsidRPr="00F55827" w14:paraId="19D52D49" w14:textId="77777777" w:rsidTr="0042657E">
        <w:tc>
          <w:tcPr>
            <w:tcW w:w="3401" w:type="dxa"/>
            <w:shd w:val="clear" w:color="auto" w:fill="auto"/>
            <w:vAlign w:val="bottom"/>
          </w:tcPr>
          <w:p w14:paraId="5E58AB14" w14:textId="33BC01E6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81302" w14:textId="6B096802" w:rsidR="004038F5" w:rsidRPr="00F55827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CEDE70D" w14:textId="08FC85BD" w:rsidR="004038F5" w:rsidRPr="00F55827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5C7D1" w14:textId="2295BD47" w:rsidR="004038F5" w:rsidRPr="00F55827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FA4EC" w14:textId="62E81201" w:rsidR="004038F5" w:rsidRPr="00F55827" w:rsidRDefault="00D24DD6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B6BF49" w14:textId="7F62A0B5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MLR - 0.6</w:t>
            </w:r>
          </w:p>
        </w:tc>
      </w:tr>
    </w:tbl>
    <w:p w14:paraId="393F2305" w14:textId="77777777" w:rsidR="00683E6F" w:rsidRPr="00683E6F" w:rsidRDefault="00683E6F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"/>
          <w:szCs w:val="2"/>
        </w:rPr>
      </w:pPr>
    </w:p>
    <w:p w14:paraId="0988510F" w14:textId="692E69B0" w:rsidR="007F6DD8" w:rsidRPr="00EF7F6A" w:rsidRDefault="007F6DD8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7F6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มูลค่ายุติธรรม</w:t>
      </w: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ของเครื่องมือทางการเงิน</w:t>
      </w:r>
    </w:p>
    <w:p w14:paraId="6E97F6DC" w14:textId="77777777" w:rsidR="007F6DD8" w:rsidRPr="00125147" w:rsidRDefault="007F6DD8" w:rsidP="006F0839">
      <w:pPr>
        <w:pStyle w:val="a0"/>
        <w:tabs>
          <w:tab w:val="clear" w:pos="1080"/>
          <w:tab w:val="left" w:pos="810"/>
        </w:tabs>
        <w:spacing w:before="120" w:after="120"/>
        <w:ind w:left="993" w:right="43"/>
        <w:jc w:val="thaiDistribute"/>
        <w:rPr>
          <w:rFonts w:ascii="Angsana New" w:hAnsi="Angsana New" w:cs="Angsana New"/>
          <w:u w:val="single"/>
          <w:cs/>
        </w:rPr>
      </w:pPr>
      <w:r w:rsidRPr="00125147">
        <w:rPr>
          <w:rFonts w:ascii="Angsana New" w:hAnsi="Angsana New" w:cs="Angsana New"/>
          <w:u w:val="single"/>
          <w:cs/>
        </w:rPr>
        <w:t>มูลค่าตามบัญชีและมูลค่ายุติธรรม</w:t>
      </w:r>
    </w:p>
    <w:p w14:paraId="56E64F14" w14:textId="77777777" w:rsidR="007F6DD8" w:rsidRPr="007F6DD8" w:rsidRDefault="007F6DD8" w:rsidP="005C0A79">
      <w:pPr>
        <w:spacing w:before="120" w:after="120" w:line="240" w:lineRule="auto"/>
        <w:ind w:left="709" w:firstLine="284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7F6DD8">
        <w:rPr>
          <w:rFonts w:ascii="Angsana New" w:hAnsi="Angsana New" w:hint="cs"/>
          <w:sz w:val="30"/>
          <w:szCs w:val="30"/>
          <w:cs/>
        </w:rPr>
        <w:t>ใกล้เคียงกับมูลค่าตามบัญชี</w:t>
      </w:r>
      <w:r w:rsidRPr="007F6DD8">
        <w:rPr>
          <w:rFonts w:ascii="Angsana New" w:hAnsi="Angsana New"/>
          <w:sz w:val="30"/>
          <w:szCs w:val="30"/>
          <w:cs/>
        </w:rPr>
        <w:t xml:space="preserve"> </w:t>
      </w:r>
    </w:p>
    <w:p w14:paraId="5C74A787" w14:textId="481CF867" w:rsidR="007F6DD8" w:rsidRPr="007F6DD8" w:rsidRDefault="007F6DD8" w:rsidP="005C0A79">
      <w:pPr>
        <w:tabs>
          <w:tab w:val="clear" w:pos="1644"/>
          <w:tab w:val="left" w:pos="1418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7F6DD8">
        <w:rPr>
          <w:rFonts w:ascii="Angsana New" w:hAnsi="Angsana New"/>
          <w:sz w:val="30"/>
          <w:szCs w:val="30"/>
          <w:cs/>
        </w:rPr>
        <w:t>ก)</w:t>
      </w:r>
      <w:r w:rsidRPr="007F6DD8">
        <w:rPr>
          <w:rFonts w:ascii="Angsana New" w:hAnsi="Angsana New"/>
          <w:sz w:val="30"/>
          <w:szCs w:val="30"/>
          <w:cs/>
        </w:rPr>
        <w:tab/>
        <w:t>สินทรัพย์</w:t>
      </w:r>
      <w:r w:rsidRPr="007F6DD8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6DD8">
        <w:rPr>
          <w:rFonts w:ascii="Angsana New" w:hAnsi="Angsana New"/>
          <w:sz w:val="30"/>
          <w:szCs w:val="30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7F6DD8">
        <w:rPr>
          <w:rFonts w:ascii="Angsana New" w:hAnsi="Angsana New" w:hint="cs"/>
          <w:sz w:val="30"/>
          <w:szCs w:val="30"/>
          <w:cs/>
        </w:rPr>
        <w:t>ลูกหนี้การค้าและลูกหนี้หมุนเวียนอื่น</w:t>
      </w:r>
      <w:r w:rsidR="00D21AAA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="00DF0F7D">
        <w:rPr>
          <w:rFonts w:ascii="Angsana New" w:hAnsi="Angsana New" w:hint="cs"/>
          <w:sz w:val="30"/>
          <w:szCs w:val="30"/>
          <w:cs/>
        </w:rPr>
        <w:t xml:space="preserve">เงินให้กู้ยืมระยะสั้นแก่กิจการที่เกี่ยวข้องกัน </w:t>
      </w:r>
      <w:r>
        <w:rPr>
          <w:rFonts w:ascii="Angsana New" w:hAnsi="Angsana New" w:hint="cs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7F6DD8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เจ้าหนี้การค้าและเจ้าหนี้หมุนเวียนอื่น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E6EC6">
        <w:rPr>
          <w:rFonts w:ascii="Angsana New" w:hAnsi="Angsana New" w:hint="cs"/>
          <w:sz w:val="30"/>
          <w:szCs w:val="30"/>
          <w:cs/>
        </w:rPr>
        <w:t xml:space="preserve">หนี้สินที่เกิดจากสัญญา </w:t>
      </w: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เงินกู้ยืมระยะสั้นจากบริษัทอื่น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เงินกู้ยืมระยะสั้นและดอกเบี้ยค้างจ่ายกิจการที่เกี่ยวข้องกัน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7F6DD8">
        <w:rPr>
          <w:rFonts w:ascii="Angsana New" w:hAnsi="Angsana New" w:hint="cs"/>
          <w:sz w:val="30"/>
          <w:szCs w:val="30"/>
          <w:cs/>
        </w:rPr>
        <w:t>การเงิน</w:t>
      </w:r>
    </w:p>
    <w:p w14:paraId="024BCA27" w14:textId="77777777" w:rsidR="007F6DD8" w:rsidRPr="007F6DD8" w:rsidRDefault="007F6DD8" w:rsidP="005C0A79">
      <w:pPr>
        <w:tabs>
          <w:tab w:val="left" w:pos="1276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ข)</w:t>
      </w:r>
      <w:r w:rsidRPr="007F6DD8">
        <w:rPr>
          <w:rFonts w:ascii="Angsana New" w:hAnsi="Angsana New"/>
          <w:sz w:val="30"/>
          <w:szCs w:val="30"/>
          <w:cs/>
        </w:rPr>
        <w:tab/>
      </w:r>
      <w:r w:rsidRPr="007F6DD8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250F78" w14:textId="562B72CD" w:rsidR="00937B7C" w:rsidRDefault="007F6DD8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F6DD8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BE00AFF" w14:textId="3D12C163" w:rsidR="00AC10FD" w:rsidRDefault="00AC10FD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1391CA42" w14:textId="05DF6A41" w:rsidR="00AC10FD" w:rsidRDefault="00AC10FD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  <w:cs/>
        </w:rPr>
      </w:pPr>
    </w:p>
    <w:p w14:paraId="66FBE959" w14:textId="53DB5410" w:rsidR="003151B5" w:rsidRDefault="003151B5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2034CAC6" w14:textId="2453C30E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3C6EC19C" w14:textId="00064921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0C302719" w14:textId="77777777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2AD4BCBA" w14:textId="77777777" w:rsidR="00AC10FD" w:rsidRPr="00DF0F7D" w:rsidRDefault="00AC10FD" w:rsidP="00DF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sz w:val="30"/>
          <w:szCs w:val="30"/>
        </w:rPr>
      </w:pPr>
    </w:p>
    <w:p w14:paraId="404C133F" w14:textId="0C4E4B80" w:rsidR="007F6DD8" w:rsidRPr="00125147" w:rsidRDefault="00937B7C" w:rsidP="006A6D6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2514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ลำดับชั้นมูลค่ายุติธรรม</w:t>
      </w:r>
    </w:p>
    <w:p w14:paraId="21A5BB8C" w14:textId="1A05C2A4" w:rsidR="004E3C06" w:rsidRPr="004E3C06" w:rsidRDefault="004E3C06" w:rsidP="004E3C06">
      <w:pPr>
        <w:tabs>
          <w:tab w:val="clear" w:pos="907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4E3C06">
        <w:rPr>
          <w:rFonts w:ascii="Angsana New" w:hAnsi="Angsana New"/>
          <w:spacing w:val="-4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546F7D">
        <w:rPr>
          <w:rFonts w:ascii="Angsana New" w:hAnsi="Angsana New" w:hint="cs"/>
          <w:spacing w:val="-4"/>
          <w:sz w:val="28"/>
          <w:szCs w:val="28"/>
          <w:cs/>
        </w:rPr>
        <w:t>ไม่</w:t>
      </w:r>
      <w:r w:rsidRPr="004E3C06">
        <w:rPr>
          <w:rFonts w:ascii="Angsana New" w:hAnsi="Angsana New"/>
          <w:spacing w:val="-4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AA596AF" w14:textId="5AEBFE34" w:rsidR="00937B7C" w:rsidRPr="00937B7C" w:rsidRDefault="00937B7C" w:rsidP="005C0A79">
      <w:pPr>
        <w:tabs>
          <w:tab w:val="clear" w:pos="907"/>
        </w:tabs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37B7C">
        <w:rPr>
          <w:rFonts w:ascii="Angsana New" w:hAnsi="Angsana New"/>
          <w:sz w:val="30"/>
          <w:szCs w:val="30"/>
        </w:rPr>
        <w:t>13</w:t>
      </w:r>
      <w:r w:rsidRPr="00937B7C">
        <w:rPr>
          <w:rFonts w:ascii="Angsana New" w:hAnsi="Angsana New"/>
          <w:sz w:val="30"/>
          <w:szCs w:val="30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D926462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421CEE8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2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600B62CF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  <w:cs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 xml:space="preserve">3 </w:t>
      </w:r>
      <w:r w:rsidRPr="00937B7C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7B22B8E8" w14:textId="0A45D6D0" w:rsidR="00937B7C" w:rsidRPr="00937B7C" w:rsidRDefault="00937B7C" w:rsidP="00284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37B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37B7C">
        <w:rPr>
          <w:rFonts w:ascii="Angsana New" w:hAnsi="Angsana New"/>
          <w:sz w:val="30"/>
          <w:szCs w:val="30"/>
        </w:rPr>
        <w:t>3</w:t>
      </w:r>
      <w:r w:rsidR="009735FA">
        <w:rPr>
          <w:rFonts w:ascii="Angsana New" w:hAnsi="Angsana New"/>
          <w:sz w:val="30"/>
          <w:szCs w:val="30"/>
        </w:rPr>
        <w:t xml:space="preserve">0 </w:t>
      </w:r>
      <w:r w:rsidR="000506A8">
        <w:rPr>
          <w:rFonts w:ascii="Angsana New" w:hAnsi="Angsana New" w:hint="cs"/>
          <w:sz w:val="30"/>
          <w:szCs w:val="30"/>
          <w:cs/>
        </w:rPr>
        <w:t>กันย</w:t>
      </w:r>
      <w:r w:rsidR="009735FA">
        <w:rPr>
          <w:rFonts w:ascii="Angsana New" w:hAnsi="Angsana New" w:hint="cs"/>
          <w:sz w:val="30"/>
          <w:szCs w:val="30"/>
          <w:cs/>
        </w:rPr>
        <w:t>ายน</w:t>
      </w:r>
      <w:r w:rsidRPr="00937B7C">
        <w:rPr>
          <w:rFonts w:ascii="Angsana New" w:hAnsi="Angsana New" w:hint="cs"/>
          <w:sz w:val="30"/>
          <w:szCs w:val="30"/>
          <w:cs/>
        </w:rPr>
        <w:t xml:space="preserve"> </w:t>
      </w:r>
      <w:r w:rsidRPr="00937B7C">
        <w:rPr>
          <w:rFonts w:ascii="Angsana New" w:hAnsi="Angsana New"/>
          <w:sz w:val="30"/>
          <w:szCs w:val="30"/>
        </w:rPr>
        <w:t xml:space="preserve">2564 </w:t>
      </w:r>
      <w:r w:rsidRPr="00937B7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937B7C">
        <w:rPr>
          <w:rFonts w:ascii="Angsana New" w:hAnsi="Angsana New"/>
          <w:sz w:val="30"/>
          <w:szCs w:val="30"/>
        </w:rPr>
        <w:t xml:space="preserve">31 </w:t>
      </w:r>
      <w:r w:rsidRPr="00937B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37B7C">
        <w:rPr>
          <w:rFonts w:ascii="Angsana New" w:hAnsi="Angsana New"/>
          <w:sz w:val="30"/>
          <w:szCs w:val="30"/>
        </w:rPr>
        <w:t xml:space="preserve">2563 </w:t>
      </w:r>
      <w:r w:rsidRPr="00937B7C">
        <w:rPr>
          <w:rFonts w:ascii="Angsana New" w:hAnsi="Angsana New" w:hint="cs"/>
          <w:sz w:val="30"/>
          <w:szCs w:val="30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(ทั้งที่เกิดขึ้นประจำหรือเกิดขั้นไม่เป็นประจำ)</w:t>
      </w:r>
    </w:p>
    <w:p w14:paraId="57448713" w14:textId="77777777" w:rsidR="00A02637" w:rsidRPr="00493CCA" w:rsidRDefault="00A02637" w:rsidP="00493CC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="Angsana New" w:hAnsi="Angsana New"/>
          <w:b/>
          <w:bCs/>
          <w:sz w:val="30"/>
          <w:szCs w:val="30"/>
        </w:rPr>
      </w:pPr>
      <w:r w:rsidRPr="00493CC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493CC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เปิดเผย</w:t>
      </w:r>
      <w:r w:rsidRPr="00493CCA">
        <w:rPr>
          <w:rFonts w:ascii="Angsana New" w:hAnsi="Angsana New"/>
          <w:b/>
          <w:bCs/>
          <w:sz w:val="30"/>
          <w:szCs w:val="30"/>
          <w:cs/>
        </w:rPr>
        <w:t>ข้อมูลที่สำคัญเกี่ยวกับสัญญา</w:t>
      </w:r>
    </w:p>
    <w:p w14:paraId="2682F086" w14:textId="77777777" w:rsidR="00B9717E" w:rsidRPr="00493CCA" w:rsidRDefault="00B9717E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493CCA">
        <w:rPr>
          <w:rFonts w:ascii="Angsana New" w:hAnsi="Angsana New" w:hint="cs"/>
          <w:sz w:val="30"/>
          <w:szCs w:val="30"/>
          <w:u w:val="single"/>
          <w:cs/>
        </w:rPr>
        <w:t>สัญญาซื้อน้ำประปา</w:t>
      </w:r>
      <w:r w:rsidRPr="00493CCA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u w:val="single"/>
          <w:cs/>
        </w:rPr>
        <w:t>ณ</w:t>
      </w:r>
      <w:r w:rsidRPr="00493CCA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u w:val="single"/>
          <w:cs/>
        </w:rPr>
        <w:t>สถานีจ่ายน้ำพิมพา</w:t>
      </w:r>
    </w:p>
    <w:p w14:paraId="46623EEA" w14:textId="5C0D1F25" w:rsidR="00247C09" w:rsidRDefault="00247C09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93CC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14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2563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บริษัท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ยูเรก้า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ยูยู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จำกัด</w:t>
      </w:r>
      <w:r w:rsidRPr="00493CCA">
        <w:rPr>
          <w:rFonts w:ascii="Angsana New" w:hAnsi="Angsana New"/>
          <w:sz w:val="30"/>
          <w:szCs w:val="30"/>
          <w:cs/>
        </w:rPr>
        <w:t xml:space="preserve"> (</w:t>
      </w:r>
      <w:r w:rsidRPr="00493CCA">
        <w:rPr>
          <w:rFonts w:ascii="Angsana New" w:hAnsi="Angsana New" w:hint="cs"/>
          <w:sz w:val="30"/>
          <w:szCs w:val="30"/>
          <w:cs/>
        </w:rPr>
        <w:t>บริษัทย่อย</w:t>
      </w:r>
      <w:r w:rsidRPr="00493CCA">
        <w:rPr>
          <w:rFonts w:ascii="Angsana New" w:hAnsi="Angsana New"/>
          <w:sz w:val="30"/>
          <w:szCs w:val="30"/>
          <w:cs/>
        </w:rPr>
        <w:t xml:space="preserve">) </w:t>
      </w:r>
      <w:r w:rsidRPr="00493CCA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ได้ทำสัญญาซื้อขายน้ำประปากับการประปาส่วนภูมิภาค(</w:t>
      </w:r>
      <w:r w:rsidRPr="00493CCA">
        <w:rPr>
          <w:rFonts w:ascii="Angsana New" w:hAnsi="Angsana New"/>
          <w:sz w:val="30"/>
          <w:szCs w:val="30"/>
        </w:rPr>
        <w:t>“</w:t>
      </w:r>
      <w:r w:rsidRPr="00493CCA">
        <w:rPr>
          <w:rFonts w:ascii="Angsana New" w:hAnsi="Angsana New" w:hint="cs"/>
          <w:sz w:val="30"/>
          <w:szCs w:val="30"/>
          <w:cs/>
        </w:rPr>
        <w:t>การประปา</w:t>
      </w:r>
      <w:r w:rsidRPr="00493CCA">
        <w:rPr>
          <w:rFonts w:ascii="Angsana New" w:hAnsi="Angsana New"/>
          <w:sz w:val="30"/>
          <w:szCs w:val="30"/>
        </w:rPr>
        <w:t>”)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โดยสัญญามีกำหนดระยะเวลาจนถึงวันที่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14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กันยายน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2566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95</w:t>
      </w:r>
      <w:r w:rsidRPr="00493CCA">
        <w:rPr>
          <w:rFonts w:ascii="Angsana New" w:hAnsi="Angsana New"/>
          <w:sz w:val="30"/>
          <w:szCs w:val="30"/>
          <w:cs/>
        </w:rPr>
        <w:t>.</w:t>
      </w:r>
      <w:r w:rsidR="002B4514" w:rsidRPr="00493CCA">
        <w:rPr>
          <w:rFonts w:ascii="Angsana New" w:hAnsi="Angsana New"/>
          <w:sz w:val="30"/>
          <w:szCs w:val="30"/>
        </w:rPr>
        <w:t>90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ล้านบาท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4</w:t>
      </w:r>
      <w:r w:rsidRPr="00493CCA">
        <w:rPr>
          <w:rFonts w:ascii="Angsana New" w:hAnsi="Angsana New"/>
          <w:sz w:val="30"/>
          <w:szCs w:val="30"/>
        </w:rPr>
        <w:t>,</w:t>
      </w:r>
      <w:r w:rsidR="002B4514" w:rsidRPr="00493CCA">
        <w:rPr>
          <w:rFonts w:ascii="Angsana New" w:hAnsi="Angsana New"/>
          <w:sz w:val="30"/>
          <w:szCs w:val="30"/>
        </w:rPr>
        <w:t>800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493CCA">
        <w:rPr>
          <w:rFonts w:ascii="Angsana New" w:hAnsi="Angsana New"/>
          <w:sz w:val="30"/>
          <w:szCs w:val="30"/>
          <w:cs/>
        </w:rPr>
        <w:t>/</w:t>
      </w:r>
      <w:r w:rsidRPr="00493CCA">
        <w:rPr>
          <w:rFonts w:ascii="Angsana New" w:hAnsi="Angsana New" w:hint="cs"/>
          <w:sz w:val="30"/>
          <w:szCs w:val="30"/>
          <w:cs/>
        </w:rPr>
        <w:t>วัน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แต่ไม่เกิน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="002B4514" w:rsidRPr="00493CCA">
        <w:rPr>
          <w:rFonts w:ascii="Angsana New" w:hAnsi="Angsana New"/>
          <w:sz w:val="30"/>
          <w:szCs w:val="30"/>
        </w:rPr>
        <w:t>6</w:t>
      </w:r>
      <w:r w:rsidRPr="00493CCA">
        <w:rPr>
          <w:rFonts w:ascii="Angsana New" w:hAnsi="Angsana New"/>
          <w:sz w:val="30"/>
          <w:szCs w:val="30"/>
        </w:rPr>
        <w:t>,</w:t>
      </w:r>
      <w:r w:rsidR="002B4514" w:rsidRPr="00493CCA">
        <w:rPr>
          <w:rFonts w:ascii="Angsana New" w:hAnsi="Angsana New"/>
          <w:sz w:val="30"/>
          <w:szCs w:val="30"/>
        </w:rPr>
        <w:t>240</w:t>
      </w:r>
      <w:r w:rsidRPr="00493CCA">
        <w:rPr>
          <w:rFonts w:ascii="Angsana New" w:hAnsi="Angsana New"/>
          <w:sz w:val="30"/>
          <w:szCs w:val="30"/>
          <w:cs/>
        </w:rPr>
        <w:t xml:space="preserve"> </w:t>
      </w:r>
      <w:r w:rsidRPr="00493CCA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493CCA">
        <w:rPr>
          <w:rFonts w:ascii="Angsana New" w:hAnsi="Angsana New"/>
          <w:sz w:val="30"/>
          <w:szCs w:val="30"/>
          <w:cs/>
        </w:rPr>
        <w:t>/</w:t>
      </w:r>
      <w:r w:rsidRPr="00493CCA">
        <w:rPr>
          <w:rFonts w:ascii="Angsana New" w:hAnsi="Angsana New" w:hint="cs"/>
          <w:sz w:val="30"/>
          <w:szCs w:val="30"/>
          <w:cs/>
        </w:rPr>
        <w:t>วัน</w:t>
      </w:r>
    </w:p>
    <w:p w14:paraId="7E70B9CF" w14:textId="45954591" w:rsidR="00FD6F53" w:rsidRDefault="00FD6F53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A9A9FD3" w14:textId="68F21474" w:rsidR="00FD6F53" w:rsidRDefault="00FD6F53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A0785D3" w14:textId="77777777" w:rsidR="00FD6F53" w:rsidRDefault="00FD6F53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2146A54" w14:textId="7F18F6CD" w:rsidR="00247C09" w:rsidRPr="006C2B46" w:rsidRDefault="00247C09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180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ซึ่งครบกำหนดในวันที่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สิงหาคม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อย่างไรก็ตามเมื่อวันที่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กรกฎาคม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บริษัทย่อยดำเนินการยื่นเอกสารขอขยายเวลาการก่อสร้าง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เนื่องจากสถานการณ์การแพร่ระบาดของโรคติดเชื้อไวรัส</w:t>
      </w:r>
      <w:r w:rsidR="001F3263">
        <w:rPr>
          <w:rFonts w:ascii="Angsana New" w:hAnsi="Angsana New" w:hint="cs"/>
          <w:sz w:val="30"/>
          <w:szCs w:val="30"/>
          <w:cs/>
        </w:rPr>
        <w:t>โคโรนา</w:t>
      </w:r>
      <w:r w:rsidR="001F3263">
        <w:rPr>
          <w:rFonts w:ascii="Angsana New" w:hAnsi="Angsana New"/>
          <w:sz w:val="30"/>
          <w:szCs w:val="30"/>
        </w:rPr>
        <w:t xml:space="preserve"> -</w:t>
      </w:r>
      <w:r w:rsidR="001F3263">
        <w:rPr>
          <w:rFonts w:ascii="Angsana New" w:hAnsi="Angsana New" w:hint="cs"/>
          <w:sz w:val="30"/>
          <w:szCs w:val="30"/>
          <w:cs/>
        </w:rPr>
        <w:t xml:space="preserve"> </w:t>
      </w:r>
      <w:r w:rsidR="00794867" w:rsidRPr="006C2B46">
        <w:rPr>
          <w:rFonts w:ascii="Angsana New" w:hAnsi="Angsana New" w:hint="cs"/>
          <w:sz w:val="30"/>
          <w:szCs w:val="30"/>
          <w:cs/>
        </w:rPr>
        <w:t xml:space="preserve"> </w:t>
      </w:r>
      <w:r w:rsidR="001F3263">
        <w:rPr>
          <w:rFonts w:ascii="Angsana New" w:hAnsi="Angsana New"/>
          <w:sz w:val="30"/>
          <w:szCs w:val="30"/>
        </w:rPr>
        <w:t>20</w:t>
      </w:r>
      <w:r w:rsidR="00794867" w:rsidRPr="006C2B46">
        <w:rPr>
          <w:rFonts w:ascii="Angsana New" w:hAnsi="Angsana New"/>
          <w:sz w:val="30"/>
          <w:szCs w:val="30"/>
        </w:rPr>
        <w:t>19</w:t>
      </w:r>
      <w:r w:rsidRPr="006C2B46">
        <w:rPr>
          <w:rFonts w:ascii="Angsana New" w:hAnsi="Angsana New" w:hint="cs"/>
          <w:sz w:val="30"/>
          <w:szCs w:val="30"/>
          <w:cs/>
        </w:rPr>
        <w:t>โดยบริษัทขอขยายระยะเวลาในการดำเนินการก่อสร้างออกไปเป็นอีกระยะเวลา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95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เป็นกำหนดระยะเวลาการก่อสร้างให้แล้วเสร็จภายในวันที่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และเริ่มส่งมอบน้ำในวันที่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ทั้งนี้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บริษัทย่อยได้รับเอกสารลงนามบันทึกข้อตกลงจากการประปาฯเห็นควรให้ขยายเวลาดังกล่าว</w:t>
      </w:r>
    </w:p>
    <w:p w14:paraId="243FF1C2" w14:textId="19114422" w:rsidR="00247C09" w:rsidRPr="005C3049" w:rsidRDefault="00247C09" w:rsidP="00493CCA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บริษัทย่อยยังไม่สามารถส่งมอบน้ำให้กับทางประปาฯได้ตามกำหนดที่ขอขยายระยะเวลาในครั้งแรก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บริษัทย่อยจึงดำเนินการยื่นเอกสารขอความอนุเคราะห์พิจารณาของดหรือลดค่าปรับและขยายระยะเวลาการ</w:t>
      </w:r>
      <w:r w:rsidRPr="005C3049">
        <w:rPr>
          <w:rFonts w:ascii="Angsana New" w:hAnsi="Angsana New" w:hint="cs"/>
          <w:sz w:val="30"/>
          <w:szCs w:val="30"/>
          <w:cs/>
        </w:rPr>
        <w:t>ก่อสร้างตามสัญญา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27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พฤศจิกายน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ต่อมาทางการประปาฯ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16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ธันวาคม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ทางบริษัทย่อยได้ยื่นเอกสารเพิ่มเติมต่อการประปาส่วนภูมิภาค เขต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1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ในฐานะคู่สัญญาเมื่อวันที่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มกราคม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hAnsi="Angsana New" w:hint="cs"/>
          <w:sz w:val="30"/>
          <w:szCs w:val="30"/>
          <w:cs/>
        </w:rPr>
        <w:t>ซึ่งขณะนี้บริษัท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5C3049">
        <w:rPr>
          <w:rFonts w:ascii="Angsana New" w:hAnsi="Angsana New" w:hint="cs"/>
          <w:sz w:val="30"/>
          <w:szCs w:val="30"/>
          <w:cs/>
        </w:rPr>
        <w:t>ยังไม่ได้รับเอกสารแจ้งผลการพิจารณาขอขยายระยะเวลาครั้งที่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จึงทำให้การประปาฯ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ยังไม่ได้พิจารณาแจ้งยกเว้นค่าปรับหรือแจ้งยอดเรียกเก็บค่าปรับมายังบริษัทแต่ประการใด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ทั้งนี้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ฝ่ายบริหารของทางบริษัทย่อย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ให้ความเห็นว่าเป็นเหตุอันสมควรที่การประปาฯจะขยายระยะเวลาส่งมอบโดยไม่คิดค่าปรับ</w:t>
      </w:r>
    </w:p>
    <w:p w14:paraId="6FFD4F82" w14:textId="1A474C33" w:rsidR="006C2B46" w:rsidRPr="006C2B46" w:rsidRDefault="006C2B46" w:rsidP="0049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 ในปัจจุบันการก่อสร้างได้ชะลอชั่วคราว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</w:t>
      </w:r>
      <w:r w:rsidRPr="006C2B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35CCD938" w14:textId="77777777" w:rsidR="00247C09" w:rsidRPr="00543624" w:rsidRDefault="00247C09" w:rsidP="00493CCA">
      <w:pPr>
        <w:spacing w:before="120" w:after="120" w:line="240" w:lineRule="auto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t>สัญญาซื้อน้ำประปา ณ สถานีจ่ายน้ำหนองกะขะ</w:t>
      </w:r>
    </w:p>
    <w:p w14:paraId="0EB5FA76" w14:textId="1AED252F" w:rsidR="00247C09" w:rsidRDefault="00247C09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มิถุนายน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ยูเรก้า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ยูยู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จำกัด</w:t>
      </w:r>
      <w:r w:rsidRPr="00B9717E">
        <w:rPr>
          <w:rFonts w:ascii="Angsana New" w:hAnsi="Angsana New"/>
          <w:sz w:val="30"/>
          <w:szCs w:val="30"/>
          <w:cs/>
        </w:rPr>
        <w:t xml:space="preserve"> (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B9717E">
        <w:rPr>
          <w:rFonts w:ascii="Angsana New" w:hAnsi="Angsana New"/>
          <w:sz w:val="30"/>
          <w:szCs w:val="30"/>
          <w:cs/>
        </w:rPr>
        <w:t xml:space="preserve">) </w:t>
      </w:r>
      <w:r w:rsidRPr="00B9717E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>
        <w:rPr>
          <w:rFonts w:ascii="Angsana New" w:hAnsi="Angsana New"/>
          <w:sz w:val="30"/>
          <w:szCs w:val="30"/>
        </w:rPr>
        <w:t>“</w:t>
      </w:r>
      <w:r w:rsidR="00874F01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>
        <w:rPr>
          <w:rFonts w:ascii="Angsana New" w:hAnsi="Angsana New"/>
          <w:sz w:val="30"/>
          <w:szCs w:val="30"/>
        </w:rPr>
        <w:t>”</w:t>
      </w:r>
      <w:r w:rsidR="00874F01">
        <w:rPr>
          <w:rFonts w:ascii="Angsana New" w:hAnsi="Angsana New" w:hint="cs"/>
          <w:sz w:val="30"/>
          <w:szCs w:val="30"/>
          <w:cs/>
        </w:rPr>
        <w:t>)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ปี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521</w:t>
      </w:r>
      <w:r w:rsidRPr="00B9717E">
        <w:rPr>
          <w:rFonts w:ascii="Angsana New" w:hAnsi="Angsana New"/>
          <w:sz w:val="30"/>
          <w:szCs w:val="30"/>
          <w:cs/>
        </w:rPr>
        <w:t>.</w:t>
      </w:r>
      <w:r w:rsidR="002B4514" w:rsidRPr="002B4514">
        <w:rPr>
          <w:rFonts w:ascii="Angsana New" w:hAnsi="Angsana New"/>
          <w:sz w:val="30"/>
          <w:szCs w:val="30"/>
        </w:rPr>
        <w:t>22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ล้านบาท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14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400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800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18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720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21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840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</w:p>
    <w:p w14:paraId="16B843B5" w14:textId="360A431B" w:rsidR="00CE5E0C" w:rsidRDefault="00CE5E0C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54A21BCA" w14:textId="6A110047" w:rsidR="00CE5E0C" w:rsidRDefault="00CE5E0C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29449337" w14:textId="46D05C47" w:rsidR="00CE5E0C" w:rsidRDefault="00CE5E0C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4270EB95" w14:textId="010A7A2A" w:rsidR="00CE5E0C" w:rsidRDefault="00CE5E0C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09FD583B" w14:textId="77777777" w:rsidR="00CE5E0C" w:rsidRPr="00B9717E" w:rsidRDefault="00CE5E0C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4D7417EB" w14:textId="6CC7E492" w:rsidR="00177416" w:rsidRDefault="00247C09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90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</w:t>
      </w:r>
      <w:r w:rsidR="001F3263">
        <w:rPr>
          <w:rFonts w:ascii="Angsana New" w:hAnsi="Angsana New" w:hint="cs"/>
          <w:sz w:val="30"/>
          <w:szCs w:val="30"/>
          <w:cs/>
        </w:rPr>
        <w:t>สโคโรนา -</w:t>
      </w:r>
      <w:r w:rsidR="00794867">
        <w:rPr>
          <w:rFonts w:ascii="Angsana New" w:hAnsi="Angsana New" w:hint="cs"/>
          <w:sz w:val="30"/>
          <w:szCs w:val="30"/>
          <w:cs/>
        </w:rPr>
        <w:t xml:space="preserve"> </w:t>
      </w:r>
      <w:r w:rsidR="001F3263">
        <w:rPr>
          <w:rFonts w:ascii="Angsana New" w:hAnsi="Angsana New"/>
          <w:sz w:val="30"/>
          <w:szCs w:val="30"/>
        </w:rPr>
        <w:t>20</w:t>
      </w:r>
      <w:r w:rsidR="00794867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9717E">
        <w:rPr>
          <w:rFonts w:ascii="Angsana New" w:hAnsi="Angsana New" w:hint="cs"/>
          <w:sz w:val="30"/>
          <w:szCs w:val="30"/>
          <w:cs/>
        </w:rPr>
        <w:t>ได้รับหนังสือจากหน่วยงานท้องถิ่นแจ้งระงับการก่อสร้างงานท่อ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ทั้งนี้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คณะกรรมการตรวจรับโครงการ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B9717E">
        <w:rPr>
          <w:rFonts w:ascii="Angsana New" w:hAnsi="Angsana New" w:hint="cs"/>
          <w:sz w:val="30"/>
          <w:szCs w:val="30"/>
          <w:cs/>
        </w:rPr>
        <w:t>พิจารณาทบทวนและเห็นชอบให้ขยายระยะเวลาสัญญาการส่งมอบน้ำออกไปเป็นวันที่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>
        <w:rPr>
          <w:rFonts w:ascii="Angsana New" w:hAnsi="Angsana New" w:hint="cs"/>
          <w:sz w:val="30"/>
          <w:szCs w:val="30"/>
          <w:cs/>
        </w:rPr>
        <w:t xml:space="preserve">ฯ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30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อย่างไรก็ดีบริษัท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B9717E">
        <w:rPr>
          <w:rFonts w:ascii="Angsana New" w:hAnsi="Angsana New" w:hint="cs"/>
          <w:sz w:val="30"/>
          <w:szCs w:val="30"/>
          <w:cs/>
        </w:rPr>
        <w:t>มีหนังสือขอให้ทบทวนผลการพิจารณาและได้มีหนังสือขอขยายระยะเวลาไปยังการประปา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27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ต่อมาการประปา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ดังนั้น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มกราคม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</w:p>
    <w:p w14:paraId="1F839109" w14:textId="0E18CACC" w:rsidR="00F828E4" w:rsidRPr="0025114D" w:rsidRDefault="00F828E4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="00B4580C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ซึ่งเป็นการพิจารณาขยายระยะเวลาให้ตามหนังสือที่บริษัทย่อยยื่นขอขยายไปช่วงแรก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อย่างไรก็ตาม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11DF4ADB" w14:textId="466DB79E" w:rsidR="00C37508" w:rsidRPr="0025114D" w:rsidRDefault="00F828E4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7A29FD24" w14:textId="572E8109" w:rsidR="00C37508" w:rsidRDefault="00C37508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="0012100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ช่วง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</w:t>
      </w:r>
      <w:r w:rsidR="0025114D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ต่อไป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ทั้งนี้ เมื่อวันที่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มอบ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น้ำให้การประปาฯทราบและ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จะ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รายงานความคืบหน้าให้ทราบเป็นระยะต่อไป</w:t>
      </w:r>
    </w:p>
    <w:p w14:paraId="2BF7BB77" w14:textId="0F5C86A7" w:rsidR="00A02545" w:rsidRPr="00DE4A51" w:rsidRDefault="00A02545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แจ้งเป็น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หนังสือ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จากการประปาส่วนภูมิภาค เพื่อ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เร่งรัดให้ส่งมอบน้ำประปาตามสัญญา และแจ้งเรียกค่าปรับพร้อมสงวนสิทธิ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์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บอกเลิกสัญญา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ฝกม.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8/2563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03133D3D" w14:textId="3210BA92" w:rsidR="00075EA3" w:rsidRDefault="00075EA3" w:rsidP="00493CCA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>1</w:t>
      </w:r>
      <w:r w:rsidR="008D6D2E">
        <w:rPr>
          <w:rFonts w:asciiTheme="majorBidi" w:eastAsiaTheme="minorEastAsia" w:hAnsiTheme="majorBidi" w:cstheme="majorBidi"/>
          <w:sz w:val="30"/>
          <w:szCs w:val="30"/>
          <w:lang w:eastAsia="zh-CN"/>
        </w:rPr>
        <w:t>3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ว่า</w:t>
      </w:r>
      <w:r w:rsidR="008D6D2E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อยู่ระหว่างดำเนินการพิจารณาและ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2249C180" w14:textId="1B0056E7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cstheme="majorBidi" w:hint="cs"/>
          <w:sz w:val="30"/>
          <w:szCs w:val="30"/>
          <w:cs/>
        </w:rPr>
        <w:t>นับตั้งแต่วันที่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23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เป็นต้นมา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บริษัทย่อยได้ดำเนินการส่งมอบน้ำประปาให้กับการประปาฯแล้ว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น้ำที่บริษัทย่อยส่งให้แก่การประปาฯนั้น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ได้ถูกบันทึกทุกชั่วโมงพร้อมกับคุณภาพน้ำในชั่วโมงนั้นๆ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บริษัทย่อยได้จัดทำจดหมายลงวันที่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29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เพื่อขอแจ้งเหตุสิ้นสุดและขออนุมัติขยายเวลาการส่งมอบน้ำประปา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พร้อมทั้งขอให้งดหรือลดค่าปรับ</w:t>
      </w:r>
    </w:p>
    <w:p w14:paraId="124FEEF1" w14:textId="7E647E3E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20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เป็นต้นมา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บริษัทย่อยได้งดการส่งน้ำ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เนื่องจากบริษัทยังไม่สามารถเรียกเก็บเงินจากการประปาฯได้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นื่องจากยังไม่มีหนังสือจากการประปาฯอย่างเป็นทางการในเรื่องงดหรือลดค่าปรับตามที่บริษัทย่อยได้ทำจดหมายไปยังการประปาฯ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ประกอบกับเอกสารประกอบการเบิกเงินอื่นๆที่ต้องรอให้หน่วยงานภาครัฐพิจารณาอนุมัติ</w:t>
      </w:r>
    </w:p>
    <w:p w14:paraId="2F000EF6" w14:textId="74E41AD1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บริษัทย่อยได้ยื่นหนังสือไปยังการประปาฯเพิ่มเติมในส่วนของการงดหรือลดค่าปรับ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โดยอ้างถึงหนังสือ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คณะกรรมการวินิจฉัยปัญหาการจัดซื้อจัดจ้างและการบริหารพัสดุภาครัฐ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กรมบัญชีกลาง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ด่วนที่สุด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เลขที่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กค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กวจ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) </w:t>
      </w:r>
      <w:r>
        <w:rPr>
          <w:rFonts w:asciiTheme="majorBidi" w:hAnsiTheme="majorBidi" w:cstheme="majorBidi"/>
          <w:sz w:val="30"/>
          <w:szCs w:val="30"/>
        </w:rPr>
        <w:t>0405.2/693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ลงวันที่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ซึ่งมีเนื้อหาว่า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ทางภาครัฐได้มีมาตรการให้ความช่วยเหลือกับคู่สัญญาโดยให้คิดค่าปรับในอัตราร้อยละ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</w:t>
      </w:r>
      <w:r w:rsidR="00884448">
        <w:rPr>
          <w:rFonts w:asciiTheme="majorBidi" w:hAnsiTheme="majorBidi" w:cstheme="majorBidi"/>
          <w:sz w:val="30"/>
          <w:szCs w:val="30"/>
        </w:rPr>
        <w:t>”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ซึ่งในกรณีให้ความช่วยเหลือนี้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บริษัทย่อยเชื่อว่าอยู่ในเกณฑ์และเงื่อนไขการให้ความช่วยเหลือ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ซึ่งบริษัทย่อยได้ส่ง</w:t>
      </w:r>
      <w:r w:rsidR="00884448">
        <w:rPr>
          <w:rFonts w:asciiTheme="majorBidi" w:hAnsiTheme="majorBidi" w:cstheme="majorBidi" w:hint="cs"/>
          <w:sz w:val="30"/>
          <w:szCs w:val="30"/>
          <w:cs/>
        </w:rPr>
        <w:t>เอกสาร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ให้แก่การประปาฯ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เพื่อเป็นอีกหนึ่งปัจจัยเสริมในการงดหรือลดค่าปรับ</w:t>
      </w:r>
    </w:p>
    <w:p w14:paraId="72CA801D" w14:textId="40AC5C0E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cstheme="majorBidi" w:hint="cs"/>
          <w:sz w:val="30"/>
          <w:szCs w:val="30"/>
          <w:cs/>
        </w:rPr>
        <w:t>ซึ่งขณะนี้บริษัทย่อยยังไม่ได้รับจดหมายตอบกลับแจ้งผลการพิจารณาขออนุมัติขยายเวลาการส่งมอบน้ำประปา</w:t>
      </w:r>
      <w:r w:rsidRPr="002E6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cstheme="majorBidi" w:hint="cs"/>
          <w:sz w:val="30"/>
          <w:szCs w:val="30"/>
          <w:cs/>
        </w:rPr>
        <w:t>พร้อมทั้งขอให้งดหรือลดค่าปรับยังบริษัทย่อยแต่ประการใด</w:t>
      </w:r>
    </w:p>
    <w:p w14:paraId="245158C1" w14:textId="70DD3F18" w:rsidR="00427AD8" w:rsidRPr="0089132C" w:rsidRDefault="00427AD8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 ฝ่ายบริหารของทางบริษัทย่อยให้ความเห็นว่า เนื่องจากสถานการณ์แพร่ระบาดโรคติดเชื้อไวรัสโคโรนา -</w:t>
      </w:r>
      <w:r>
        <w:rPr>
          <w:rFonts w:asciiTheme="majorBidi" w:hAnsiTheme="majorBidi" w:cstheme="majorBidi"/>
          <w:sz w:val="30"/>
          <w:szCs w:val="30"/>
        </w:rPr>
        <w:t xml:space="preserve"> 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COVID-19)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ถือเป็นเหตุการณ์ขัดข้องสุดวิสัย ซึ่งส่งผลกระทบทำให้ไม่สามารถส่งมอบน้ำประปาได้ในระยะเวลาที่กำหนดตามสัญญา เป็นเหตุอันสมควรที่การประปาฯจะขยายเวลาการส่งมอบน้ำประปา พร้อมทั้งงดหรือลดค่าปรับ</w:t>
      </w:r>
    </w:p>
    <w:p w14:paraId="5128B511" w14:textId="51CC7535" w:rsidR="00247C09" w:rsidRPr="0025114D" w:rsidRDefault="00C37508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  <w:u w:val="single"/>
        </w:rPr>
      </w:pPr>
      <w:r w:rsidRPr="0025114D">
        <w:rPr>
          <w:rFonts w:ascii="Angsana New" w:hAnsi="Angsana New" w:hint="cs"/>
          <w:sz w:val="30"/>
          <w:szCs w:val="30"/>
          <w:u w:val="single"/>
          <w:cs/>
        </w:rPr>
        <w:t>สั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ญญาซื้อน้ำประปา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ณ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สถานีจ่ายน้ำพานทอง</w:t>
      </w:r>
    </w:p>
    <w:p w14:paraId="21B73002" w14:textId="1FC6874E" w:rsidR="00247C09" w:rsidRPr="0025114D" w:rsidRDefault="00247C09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มิถุนายน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ยูเรก้า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ยูยู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จำกัด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5114D">
        <w:rPr>
          <w:rFonts w:ascii="Angsana New" w:hAnsi="Angsana New"/>
          <w:sz w:val="30"/>
          <w:szCs w:val="30"/>
          <w:cs/>
        </w:rPr>
        <w:t xml:space="preserve">) </w:t>
      </w:r>
      <w:r w:rsidRPr="0025114D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 w:rsidRPr="0025114D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 w:rsidRPr="0025114D">
        <w:rPr>
          <w:rFonts w:ascii="Angsana New" w:hAnsi="Angsana New"/>
          <w:sz w:val="30"/>
          <w:szCs w:val="30"/>
        </w:rPr>
        <w:t>“</w:t>
      </w:r>
      <w:r w:rsidR="00874F01" w:rsidRPr="0025114D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 w:rsidRPr="0025114D">
        <w:rPr>
          <w:rFonts w:ascii="Angsana New" w:hAnsi="Angsana New"/>
          <w:sz w:val="30"/>
          <w:szCs w:val="30"/>
        </w:rPr>
        <w:t>”</w:t>
      </w:r>
      <w:r w:rsidR="00874F01" w:rsidRPr="0025114D">
        <w:rPr>
          <w:rFonts w:ascii="Angsana New" w:hAnsi="Angsana New" w:hint="cs"/>
          <w:sz w:val="30"/>
          <w:szCs w:val="30"/>
          <w:cs/>
        </w:rPr>
        <w:t>)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ปี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520</w:t>
      </w:r>
      <w:r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34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12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000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14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400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แต่ไม่เกิน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15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600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18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720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</w:p>
    <w:p w14:paraId="001CFAB1" w14:textId="7DA5C7C4" w:rsidR="00C03808" w:rsidRDefault="00247C09" w:rsidP="00493CCA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90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794867" w:rsidRPr="0025114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เนื่องจากได้รับผลกระทบจากสถานการณ์การแพร่ระบาดของโรคติดเชื้อไวรัส</w:t>
      </w:r>
      <w:r w:rsidR="001F3263">
        <w:rPr>
          <w:rFonts w:ascii="Angsana New" w:hAnsi="Angsana New" w:hint="cs"/>
          <w:sz w:val="30"/>
          <w:szCs w:val="30"/>
          <w:cs/>
        </w:rPr>
        <w:t xml:space="preserve">โคโรนา </w:t>
      </w:r>
      <w:r w:rsidR="001F3263">
        <w:rPr>
          <w:rFonts w:ascii="Angsana New" w:hAnsi="Angsana New"/>
          <w:sz w:val="30"/>
          <w:szCs w:val="30"/>
        </w:rPr>
        <w:t>- 20</w:t>
      </w:r>
      <w:r w:rsidR="00794867" w:rsidRPr="0025114D">
        <w:rPr>
          <w:rFonts w:ascii="Angsana New" w:hAnsi="Angsana New"/>
          <w:sz w:val="30"/>
          <w:szCs w:val="30"/>
        </w:rPr>
        <w:t>19</w:t>
      </w:r>
      <w:r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และได้รับหนังสือจากหน่วยงานท้องถิ่นแจ้งระงับการก่อสร้างงานท่อ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ทั้งนี้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คณะกรรมการตรวจรับโครงการพิจารณาทบทวนและเห็นชอบให้ขยายระยะเวลาสัญญาการส่งมอบน้ำออกไปเป็นวันที่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8D6D2E">
        <w:rPr>
          <w:rFonts w:ascii="Angsana New" w:hAnsi="Angsana New" w:hint="cs"/>
          <w:sz w:val="30"/>
          <w:szCs w:val="30"/>
          <w:cs/>
        </w:rPr>
        <w:t>โดย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30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อย่างไรก็ดีบริษัท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25114D">
        <w:rPr>
          <w:rFonts w:ascii="Angsana New" w:hAnsi="Angsana New" w:hint="cs"/>
          <w:sz w:val="30"/>
          <w:szCs w:val="30"/>
          <w:cs/>
        </w:rPr>
        <w:t>มีหนังสือขอให้ทบทวนผลการพิจารณาและได้มีหนังสือขอขยายระยะเวลาไปยังการประปา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27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ต่อมาทางการประปา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="008D6D2E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8D6D2E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ดังนั้น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มกราคม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C03808" w:rsidRPr="0025114D">
        <w:rPr>
          <w:rFonts w:ascii="Angsana New" w:hAnsi="Angsana New" w:hint="cs"/>
          <w:sz w:val="30"/>
          <w:szCs w:val="30"/>
          <w:cs/>
        </w:rPr>
        <w:t>ฯ</w:t>
      </w:r>
    </w:p>
    <w:p w14:paraId="44F56479" w14:textId="77777777" w:rsidR="00EB620D" w:rsidRPr="0025114D" w:rsidRDefault="00EB620D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ย่อยได้รับแจ้งเป็นหนังสือจากการประปาฯ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ซึ่งเป็นการพิจารณาขยายระยะเวลาให้ตามหนังสือที่บริษัทย่อยยื่นขอขยายไปช่วงแรก อย่างไรก็ตาม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55A5DFB8" w14:textId="0432CCC5" w:rsidR="00C03808" w:rsidRPr="0025114D" w:rsidRDefault="00C03808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925028"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</w:p>
    <w:p w14:paraId="4F1C24DF" w14:textId="7CF40F47" w:rsidR="00A7715F" w:rsidRDefault="00125147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ในช่วง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ต่อไป ทั้งนี้ เมื่อวันที่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 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และเร่งดำเนินการแจ้งแผนการส่งน้ำให้การประปาฯทราบและรายงานความคืบหน้าให้ทราบเป็นระยะต่อไป</w:t>
      </w:r>
    </w:p>
    <w:p w14:paraId="67F95C00" w14:textId="5DA39905" w:rsidR="00075EA3" w:rsidRPr="00DE4A51" w:rsidRDefault="00075EA3" w:rsidP="00493CCA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ฝกม.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9/2563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179.0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68B547DF" w14:textId="58DABA39" w:rsidR="00075EA3" w:rsidRDefault="00075EA3" w:rsidP="00493CCA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>1</w:t>
      </w:r>
      <w:r w:rsidR="008D6D2E">
        <w:rPr>
          <w:rFonts w:asciiTheme="majorBidi" w:eastAsiaTheme="minorEastAsia" w:hAnsiTheme="majorBidi" w:cstheme="majorBidi"/>
          <w:sz w:val="30"/>
          <w:szCs w:val="30"/>
          <w:lang w:eastAsia="zh-CN"/>
        </w:rPr>
        <w:t>3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ว่า</w:t>
      </w:r>
      <w:r w:rsidR="008D6D2E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อยู่ระหว่างดำเนินการพิจารณาและ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5A2712F1" w14:textId="77777777" w:rsidR="002E6EC6" w:rsidRDefault="002E6EC6" w:rsidP="00493CCA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FBE4E" w14:textId="6C571EED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23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2564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เป็นต้นมา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บริษัทย่อยได้ดำเนินการส่งมอบน้ำประปาให้กับการประปาฯแล้ว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น้ำที่บริษัทย่อยส่งให้แก่การประปาฯนั้น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ได้ถูกบันทึกทุกชั่วโมงพร้อมกับคุณภาพน้ำในชั่วโมงนั้นๆ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บริษัทย่อยได้จัดทำจดหมายลงวันที่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29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2564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เพื่อขอแจ้งเหตุสิ้นสุดและขออนุมัติขยายเวลาการส่งมอบน้ำประปา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พร้อมทั้งขอให้งดหรือลดค่าปรับ</w:t>
      </w:r>
    </w:p>
    <w:p w14:paraId="2A647367" w14:textId="20D9937C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20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กรกฎาคม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2564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เป็นต้นมา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บริษัทย่อยได้งดการส่งน้ำ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เนื่องจากบริษัทยังไม่สามารถเรียกเก็บเงินจากการประปาฯได้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นื่องจากยังไม่มีหนังสือจากการประปาฯอย่างเป็นทางการในเรื่องงดหรือลดค่าปรับตามที่บริษัทย่อยได้ทำจดหมายไปยังการประปาฯ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ประกอบกับเอกสารประกอบการเบิกเงินอื่นๆที่ต้องรอให้หน่วยงานภาครัฐพิจารณาอนุมัติ</w:t>
      </w:r>
    </w:p>
    <w:p w14:paraId="6AAC11AE" w14:textId="518C1FDF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8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กันยายน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2564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บริษัทย่อยได้ยื่นหนังสือไปยังการประปาฯเพิ่มเติมในส่วนของการงดหรือลดค่าปรับ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โดยอ้างถึงหนังสือ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คณะกรรมการวินิจฉัยปัญหาการจัดซื้อจัดจ้างและการบริหารพัสดุภาครัฐ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กรมบัญชีกลาง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ด่วนที่สุด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เลขที่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กค</w:t>
      </w:r>
      <w:r w:rsidRPr="002E6EC6">
        <w:rPr>
          <w:rFonts w:asciiTheme="majorBidi" w:hAnsiTheme="majorBidi"/>
          <w:sz w:val="30"/>
          <w:szCs w:val="30"/>
          <w:cs/>
        </w:rPr>
        <w:t xml:space="preserve"> (</w:t>
      </w:r>
      <w:r w:rsidRPr="002E6EC6">
        <w:rPr>
          <w:rFonts w:asciiTheme="majorBidi" w:hAnsiTheme="majorBidi" w:hint="cs"/>
          <w:sz w:val="30"/>
          <w:szCs w:val="30"/>
          <w:cs/>
        </w:rPr>
        <w:t>กวจ</w:t>
      </w:r>
      <w:r w:rsidRPr="002E6EC6">
        <w:rPr>
          <w:rFonts w:asciiTheme="majorBidi" w:hAnsiTheme="majorBidi"/>
          <w:sz w:val="30"/>
          <w:szCs w:val="30"/>
          <w:cs/>
        </w:rPr>
        <w:t xml:space="preserve">) </w:t>
      </w:r>
      <w:r w:rsidR="009B16E8" w:rsidRPr="009B16E8">
        <w:rPr>
          <w:rFonts w:asciiTheme="majorBidi" w:hAnsiTheme="majorBidi"/>
          <w:sz w:val="30"/>
          <w:szCs w:val="30"/>
        </w:rPr>
        <w:t>0405</w:t>
      </w:r>
      <w:r w:rsidRPr="002E6EC6">
        <w:rPr>
          <w:rFonts w:asciiTheme="majorBidi" w:hAnsiTheme="majorBidi"/>
          <w:sz w:val="30"/>
          <w:szCs w:val="30"/>
          <w:cs/>
        </w:rPr>
        <w:t>.</w:t>
      </w:r>
      <w:r w:rsidR="009B16E8" w:rsidRPr="009B16E8">
        <w:rPr>
          <w:rFonts w:asciiTheme="majorBidi" w:hAnsiTheme="majorBidi"/>
          <w:sz w:val="30"/>
          <w:szCs w:val="30"/>
        </w:rPr>
        <w:t>2</w:t>
      </w:r>
      <w:r w:rsidRPr="002E6EC6">
        <w:rPr>
          <w:rFonts w:asciiTheme="majorBidi" w:hAnsiTheme="majorBidi"/>
          <w:sz w:val="30"/>
          <w:szCs w:val="30"/>
          <w:cs/>
        </w:rPr>
        <w:t>/</w:t>
      </w:r>
      <w:r w:rsidR="009B16E8" w:rsidRPr="009B16E8">
        <w:rPr>
          <w:rFonts w:asciiTheme="majorBidi" w:hAnsiTheme="majorBidi"/>
          <w:sz w:val="30"/>
          <w:szCs w:val="30"/>
        </w:rPr>
        <w:t>693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ลงวันที่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6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สิงหาคม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2564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ซึ่งมีเนื้อหาว่า</w:t>
      </w:r>
      <w:r w:rsidRPr="002E6EC6">
        <w:rPr>
          <w:rFonts w:asciiTheme="majorBidi" w:hAnsiTheme="majorBidi"/>
          <w:sz w:val="30"/>
          <w:szCs w:val="30"/>
          <w:cs/>
        </w:rPr>
        <w:t xml:space="preserve"> “</w:t>
      </w:r>
      <w:r w:rsidRPr="002E6EC6">
        <w:rPr>
          <w:rFonts w:asciiTheme="majorBidi" w:hAnsiTheme="majorBidi" w:hint="cs"/>
          <w:sz w:val="30"/>
          <w:szCs w:val="30"/>
          <w:cs/>
        </w:rPr>
        <w:t>ทางภาครัฐได้มีมาตรการให้ความช่วยเหลือกับคู่สัญญาโดยให้คิดค่าปรับในอัตราร้อยละ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="009B16E8" w:rsidRPr="009B16E8">
        <w:rPr>
          <w:rFonts w:asciiTheme="majorBidi" w:hAnsiTheme="majorBidi"/>
          <w:sz w:val="30"/>
          <w:szCs w:val="30"/>
        </w:rPr>
        <w:t>0</w:t>
      </w:r>
      <w:r w:rsidR="00FE6947">
        <w:rPr>
          <w:rFonts w:asciiTheme="majorBidi" w:hAnsiTheme="majorBidi"/>
          <w:sz w:val="30"/>
          <w:szCs w:val="30"/>
        </w:rPr>
        <w:t>”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ซึ่งในกรณีให้ความช่วยเหลือนี้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บริษัทย่อยเชื่อว่าอยู่ในเกณฑ์และเงื่อนไขการให้ความช่วยเหลือ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ซึ่งบริษัทย่อยได้ส่ง</w:t>
      </w:r>
      <w:r w:rsidR="00884448">
        <w:rPr>
          <w:rFonts w:asciiTheme="majorBidi" w:hAnsiTheme="majorBidi" w:hint="cs"/>
          <w:sz w:val="30"/>
          <w:szCs w:val="30"/>
          <w:cs/>
        </w:rPr>
        <w:t>เอกสาร</w:t>
      </w:r>
      <w:r w:rsidRPr="002E6EC6">
        <w:rPr>
          <w:rFonts w:asciiTheme="majorBidi" w:hAnsiTheme="majorBidi" w:hint="cs"/>
          <w:sz w:val="30"/>
          <w:szCs w:val="30"/>
          <w:cs/>
        </w:rPr>
        <w:t>ให้แก่การประปาฯ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เพื่อเป็นอีกหนึ่งปัจจัยเสริมในการงดหรือลดค่าปรับ</w:t>
      </w:r>
    </w:p>
    <w:p w14:paraId="662F2330" w14:textId="77777777" w:rsidR="002E6EC6" w:rsidRP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hint="cs"/>
          <w:sz w:val="30"/>
          <w:szCs w:val="30"/>
          <w:cs/>
        </w:rPr>
        <w:t>ซึ่งขณะนี้บริษัทย่อยยังไม่ได้รับจดหมายตอบกลับแจ้งผลการพิจารณาขออนุมัติขยายเวลาการส่งมอบน้ำประป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พร้อมทั้งขอให้งดหรือลดค่าปรับยังบริษัทย่อยแต่ประการใด</w:t>
      </w:r>
    </w:p>
    <w:p w14:paraId="25A4879D" w14:textId="5F76F07A" w:rsidR="006A6D64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E6EC6">
        <w:rPr>
          <w:rFonts w:asciiTheme="majorBidi" w:hAnsiTheme="majorBidi" w:hint="cs"/>
          <w:sz w:val="30"/>
          <w:szCs w:val="30"/>
          <w:cs/>
        </w:rPr>
        <w:t>ทั้งนี้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ฝ่ายบริหารของทางบริษัทย่อยให้ความเห็นว่า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เนื่องจากสถานการณ์แพร่ระบาดโรคติดเชื้อไวรัสโคโรนา</w:t>
      </w:r>
      <w:r w:rsidRPr="002E6EC6">
        <w:rPr>
          <w:rFonts w:asciiTheme="majorBidi" w:hAnsiTheme="majorBidi"/>
          <w:sz w:val="30"/>
          <w:szCs w:val="30"/>
          <w:cs/>
        </w:rPr>
        <w:t xml:space="preserve"> - </w:t>
      </w:r>
      <w:r w:rsidR="009B16E8" w:rsidRPr="009B16E8">
        <w:rPr>
          <w:rFonts w:asciiTheme="majorBidi" w:hAnsiTheme="majorBidi"/>
          <w:sz w:val="30"/>
          <w:szCs w:val="30"/>
        </w:rPr>
        <w:t>2019</w:t>
      </w:r>
      <w:r w:rsidRPr="002E6EC6">
        <w:rPr>
          <w:rFonts w:asciiTheme="majorBidi" w:hAnsiTheme="majorBidi"/>
          <w:sz w:val="30"/>
          <w:szCs w:val="30"/>
          <w:cs/>
        </w:rPr>
        <w:t xml:space="preserve"> (</w:t>
      </w:r>
      <w:r w:rsidRPr="002E6EC6">
        <w:rPr>
          <w:rFonts w:asciiTheme="majorBidi" w:hAnsiTheme="majorBidi" w:cstheme="majorBidi"/>
          <w:sz w:val="30"/>
          <w:szCs w:val="30"/>
        </w:rPr>
        <w:t>COVID-</w:t>
      </w:r>
      <w:r w:rsidR="009B16E8" w:rsidRPr="009B16E8">
        <w:rPr>
          <w:rFonts w:asciiTheme="majorBidi" w:hAnsiTheme="majorBidi"/>
          <w:sz w:val="30"/>
          <w:szCs w:val="30"/>
        </w:rPr>
        <w:t>19</w:t>
      </w:r>
      <w:r w:rsidRPr="002E6EC6">
        <w:rPr>
          <w:rFonts w:asciiTheme="majorBidi" w:hAnsiTheme="majorBidi"/>
          <w:sz w:val="30"/>
          <w:szCs w:val="30"/>
          <w:cs/>
        </w:rPr>
        <w:t xml:space="preserve">) </w:t>
      </w:r>
      <w:r w:rsidRPr="002E6EC6">
        <w:rPr>
          <w:rFonts w:asciiTheme="majorBidi" w:hAnsiTheme="majorBidi" w:hint="cs"/>
          <w:sz w:val="30"/>
          <w:szCs w:val="30"/>
          <w:cs/>
        </w:rPr>
        <w:t>ถือเป็นเหตุการณ์ขัดข้องสุดวิสัย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ซึ่งส่งผลกระทบทำให้ไม่สามารถส่งมอบน้ำประปาได้ในระยะเวลาที่กำหนดตามสัญญา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เป็นเหตุอันสมควรที่การประปาฯจะขยายเวลาการส่งมอบน้ำประปา</w:t>
      </w:r>
      <w:r w:rsidRPr="002E6EC6">
        <w:rPr>
          <w:rFonts w:asciiTheme="majorBidi" w:hAnsiTheme="majorBidi"/>
          <w:sz w:val="30"/>
          <w:szCs w:val="30"/>
          <w:cs/>
        </w:rPr>
        <w:t xml:space="preserve"> </w:t>
      </w:r>
      <w:r w:rsidRPr="002E6EC6">
        <w:rPr>
          <w:rFonts w:asciiTheme="majorBidi" w:hAnsiTheme="majorBidi" w:hint="cs"/>
          <w:sz w:val="30"/>
          <w:szCs w:val="30"/>
          <w:cs/>
        </w:rPr>
        <w:t>พร้อมทั้งงดหรือลดค่าปรับ</w:t>
      </w:r>
    </w:p>
    <w:p w14:paraId="63905415" w14:textId="62B96DC8" w:rsidR="00FD6F53" w:rsidRDefault="00FD6F53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5796E" w14:textId="130060C2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CA641" w14:textId="7ED2D2CB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DA503" w14:textId="4FE05A40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33452" w14:textId="492B1D48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F37CA" w14:textId="48936394" w:rsidR="002E6EC6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003B3" w14:textId="537AC92F" w:rsidR="00840D8E" w:rsidRDefault="00840D8E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50424" w14:textId="77777777" w:rsidR="00840D8E" w:rsidRDefault="00840D8E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3B457" w14:textId="77777777" w:rsidR="002E6EC6" w:rsidRPr="006A6D64" w:rsidRDefault="002E6EC6" w:rsidP="002D11FF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E7D7D2" w14:textId="4BF5843E" w:rsidR="006E7D43" w:rsidRPr="0025114D" w:rsidRDefault="006E7D43" w:rsidP="006A6D6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6A6D6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ผูกพัน</w:t>
      </w:r>
      <w:r w:rsidRPr="0025114D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61B2D4E" w14:textId="3C9CECAC" w:rsidR="00321F66" w:rsidRPr="0025114D" w:rsidRDefault="00321F66" w:rsidP="00C0704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C563B" w:rsidRPr="0025114D">
        <w:rPr>
          <w:rFonts w:ascii="Angsana New" w:hAnsi="Angsana New" w:hint="cs"/>
          <w:b/>
          <w:bCs/>
          <w:sz w:val="30"/>
          <w:szCs w:val="30"/>
          <w:cs/>
        </w:rPr>
        <w:t>ตามสัญญาเช่าและบริการ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260"/>
        <w:gridCol w:w="1260"/>
        <w:gridCol w:w="270"/>
        <w:gridCol w:w="1168"/>
        <w:gridCol w:w="270"/>
        <w:gridCol w:w="1287"/>
        <w:gridCol w:w="284"/>
        <w:gridCol w:w="1273"/>
      </w:tblGrid>
      <w:tr w:rsidR="007B771D" w:rsidRPr="0025114D" w14:paraId="2CABC1D5" w14:textId="77777777" w:rsidTr="00B92226">
        <w:tc>
          <w:tcPr>
            <w:tcW w:w="3260" w:type="dxa"/>
            <w:shd w:val="clear" w:color="auto" w:fill="auto"/>
          </w:tcPr>
          <w:p w14:paraId="014F781C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BF79AD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25114D" w14:paraId="3EB2FC99" w14:textId="77777777" w:rsidTr="00B479F4">
        <w:tc>
          <w:tcPr>
            <w:tcW w:w="3260" w:type="dxa"/>
            <w:shd w:val="clear" w:color="auto" w:fill="auto"/>
          </w:tcPr>
          <w:p w14:paraId="5437E178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914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C05FF0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44B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6A8" w:rsidRPr="0025114D" w14:paraId="0D3A7975" w14:textId="77777777" w:rsidTr="00B92226">
        <w:tc>
          <w:tcPr>
            <w:tcW w:w="3260" w:type="dxa"/>
            <w:shd w:val="clear" w:color="auto" w:fill="auto"/>
          </w:tcPr>
          <w:p w14:paraId="73914FAC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E60" w14:textId="1201F9BB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1A24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9292" w14:textId="40300464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FCD6B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6EAC" w14:textId="70DD72DB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DA6611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A931D" w14:textId="5A924DC2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0506A8" w:rsidRPr="0025114D" w14:paraId="6F1B89F0" w14:textId="77777777" w:rsidTr="00B479F4">
        <w:tc>
          <w:tcPr>
            <w:tcW w:w="3260" w:type="dxa"/>
            <w:shd w:val="clear" w:color="auto" w:fill="auto"/>
          </w:tcPr>
          <w:p w14:paraId="3B5D0A61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Pr="0025114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63ED79" w14:textId="5FCD8CF7" w:rsidR="000506A8" w:rsidRPr="004532D3" w:rsidRDefault="00845F94" w:rsidP="000506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1,263</w:t>
            </w:r>
          </w:p>
        </w:tc>
        <w:tc>
          <w:tcPr>
            <w:tcW w:w="270" w:type="dxa"/>
            <w:shd w:val="clear" w:color="auto" w:fill="auto"/>
          </w:tcPr>
          <w:p w14:paraId="439A2AAD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C640219" w14:textId="4FD36CD2" w:rsidR="000506A8" w:rsidRPr="004532D3" w:rsidRDefault="000506A8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3B124FD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DE4E8AE" w14:textId="54F08CBF" w:rsidR="000506A8" w:rsidRPr="004532D3" w:rsidRDefault="00BF312C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1,097</w:t>
            </w:r>
          </w:p>
        </w:tc>
        <w:tc>
          <w:tcPr>
            <w:tcW w:w="284" w:type="dxa"/>
            <w:shd w:val="clear" w:color="auto" w:fill="auto"/>
          </w:tcPr>
          <w:p w14:paraId="01BF5546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4370DDC" w14:textId="4CB85C4A" w:rsidR="000506A8" w:rsidRPr="0025114D" w:rsidRDefault="000506A8" w:rsidP="000506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</w:tr>
      <w:tr w:rsidR="000506A8" w:rsidRPr="0025114D" w14:paraId="7FB0C22E" w14:textId="77777777" w:rsidTr="00B92226">
        <w:tc>
          <w:tcPr>
            <w:tcW w:w="3260" w:type="dxa"/>
            <w:shd w:val="clear" w:color="auto" w:fill="auto"/>
          </w:tcPr>
          <w:p w14:paraId="0E87A4F1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F62A2" w14:textId="6E0D7127" w:rsidR="000506A8" w:rsidRPr="004532D3" w:rsidRDefault="00845F94" w:rsidP="000506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307935B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4ACCDDE" w14:textId="65FF4607" w:rsidR="000506A8" w:rsidRPr="004532D3" w:rsidRDefault="000506A8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462A640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790AE9A" w14:textId="0371242B" w:rsidR="000506A8" w:rsidRPr="004532D3" w:rsidRDefault="00BF312C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0487437C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4349123" w14:textId="7F042168" w:rsidR="000506A8" w:rsidRPr="0025114D" w:rsidRDefault="000506A8" w:rsidP="000506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0506A8" w:rsidRPr="0025114D" w14:paraId="43372EC9" w14:textId="77777777" w:rsidTr="00B92226">
        <w:tc>
          <w:tcPr>
            <w:tcW w:w="3260" w:type="dxa"/>
            <w:shd w:val="clear" w:color="auto" w:fill="auto"/>
          </w:tcPr>
          <w:p w14:paraId="3B165014" w14:textId="77777777" w:rsidR="000506A8" w:rsidRPr="0025114D" w:rsidRDefault="000506A8" w:rsidP="0005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E25C" w14:textId="2AE0BAF3" w:rsidR="000506A8" w:rsidRPr="004532D3" w:rsidRDefault="00845F94" w:rsidP="000506A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270" w:type="dxa"/>
            <w:shd w:val="clear" w:color="auto" w:fill="auto"/>
          </w:tcPr>
          <w:p w14:paraId="569ACE1E" w14:textId="77777777" w:rsidR="000506A8" w:rsidRPr="00B479F4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7EB" w14:textId="4875E219" w:rsidR="000506A8" w:rsidRPr="004532D3" w:rsidRDefault="000506A8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2EDAEE2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C387" w14:textId="211AB8D1" w:rsidR="000506A8" w:rsidRPr="004532D3" w:rsidRDefault="00BF312C" w:rsidP="000506A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1,105</w:t>
            </w:r>
          </w:p>
        </w:tc>
        <w:tc>
          <w:tcPr>
            <w:tcW w:w="284" w:type="dxa"/>
            <w:shd w:val="clear" w:color="auto" w:fill="auto"/>
          </w:tcPr>
          <w:p w14:paraId="7C0C116C" w14:textId="77777777" w:rsidR="000506A8" w:rsidRPr="004532D3" w:rsidRDefault="000506A8" w:rsidP="000506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450E" w14:textId="193394F3" w:rsidR="000506A8" w:rsidRPr="0025114D" w:rsidRDefault="000506A8" w:rsidP="000506A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</w:tr>
    </w:tbl>
    <w:p w14:paraId="2E17144A" w14:textId="3EDB574A" w:rsidR="00980A28" w:rsidRPr="0025114D" w:rsidRDefault="00980A28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430A541E" w14:textId="3AB3B79D" w:rsidR="00B4570E" w:rsidRPr="0025114D" w:rsidRDefault="00CA7409" w:rsidP="00E2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before="120" w:after="120" w:line="240" w:lineRule="auto"/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25114D">
        <w:rPr>
          <w:rFonts w:ascii="Angsana New" w:hAnsi="Angsana New" w:hint="cs"/>
          <w:sz w:val="30"/>
          <w:szCs w:val="30"/>
          <w:cs/>
        </w:rPr>
        <w:t>ณ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z w:val="30"/>
          <w:szCs w:val="30"/>
        </w:rPr>
        <w:t xml:space="preserve">30 </w:t>
      </w:r>
      <w:r w:rsidR="000506A8">
        <w:rPr>
          <w:rFonts w:ascii="Angsana New" w:hAnsi="Angsana New" w:hint="cs"/>
          <w:sz w:val="30"/>
          <w:szCs w:val="30"/>
          <w:cs/>
        </w:rPr>
        <w:t>กันย</w:t>
      </w:r>
      <w:r w:rsidR="0085461D" w:rsidRPr="0085461D">
        <w:rPr>
          <w:rFonts w:ascii="Angsana New" w:hAnsi="Angsana New" w:hint="cs"/>
          <w:sz w:val="30"/>
          <w:szCs w:val="30"/>
          <w:cs/>
        </w:rPr>
        <w:t>ายน</w:t>
      </w:r>
      <w:r w:rsidR="0085461D" w:rsidRPr="0085461D">
        <w:rPr>
          <w:rFonts w:ascii="Angsana New" w:hAnsi="Angsana New"/>
          <w:sz w:val="30"/>
          <w:szCs w:val="30"/>
          <w:cs/>
        </w:rPr>
        <w:t xml:space="preserve"> </w:t>
      </w:r>
      <w:r w:rsidR="0085461D">
        <w:rPr>
          <w:rFonts w:ascii="Angsana New" w:hAnsi="Angsana New"/>
          <w:sz w:val="30"/>
          <w:szCs w:val="30"/>
        </w:rPr>
        <w:t xml:space="preserve">2564 </w:t>
      </w:r>
      <w:r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</w:t>
      </w:r>
      <w:r w:rsidRPr="005A728F">
        <w:rPr>
          <w:rFonts w:ascii="Angsana New" w:hAnsi="Angsana New" w:hint="cs"/>
          <w:sz w:val="30"/>
          <w:szCs w:val="30"/>
          <w:cs/>
        </w:rPr>
        <w:t>ธนาคารเพื่อค้ำประกัน</w:t>
      </w:r>
      <w:r w:rsidR="003F490B" w:rsidRPr="005A728F">
        <w:rPr>
          <w:rFonts w:ascii="Angsana New" w:hAnsi="Angsana New"/>
          <w:sz w:val="30"/>
          <w:szCs w:val="30"/>
        </w:rPr>
        <w:t xml:space="preserve"> </w:t>
      </w:r>
      <w:r w:rsidRPr="005A728F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Pr="005A728F">
        <w:rPr>
          <w:rFonts w:ascii="Angsana New" w:hAnsi="Angsana New"/>
          <w:sz w:val="30"/>
          <w:szCs w:val="30"/>
          <w:cs/>
        </w:rPr>
        <w:t xml:space="preserve"> </w:t>
      </w:r>
      <w:r w:rsidR="002B4514" w:rsidRPr="005A728F">
        <w:rPr>
          <w:rFonts w:ascii="Angsana New" w:hAnsi="Angsana New"/>
          <w:sz w:val="30"/>
          <w:szCs w:val="30"/>
        </w:rPr>
        <w:t>8</w:t>
      </w:r>
      <w:r w:rsidRPr="005A728F">
        <w:rPr>
          <w:rFonts w:ascii="Angsana New" w:hAnsi="Angsana New"/>
          <w:sz w:val="30"/>
          <w:szCs w:val="30"/>
          <w:cs/>
        </w:rPr>
        <w:t>.</w:t>
      </w:r>
      <w:r w:rsidR="002B4514" w:rsidRPr="005A728F">
        <w:rPr>
          <w:rFonts w:ascii="Angsana New" w:hAnsi="Angsana New"/>
          <w:sz w:val="30"/>
          <w:szCs w:val="30"/>
        </w:rPr>
        <w:t>26</w:t>
      </w:r>
      <w:r w:rsidRPr="005A728F">
        <w:rPr>
          <w:rFonts w:ascii="Angsana New" w:hAnsi="Angsana New"/>
          <w:sz w:val="30"/>
          <w:szCs w:val="30"/>
          <w:cs/>
        </w:rPr>
        <w:t xml:space="preserve"> </w:t>
      </w:r>
      <w:r w:rsidRPr="005A728F">
        <w:rPr>
          <w:rFonts w:ascii="Angsana New" w:hAnsi="Angsana New" w:hint="cs"/>
          <w:sz w:val="30"/>
          <w:szCs w:val="30"/>
          <w:cs/>
        </w:rPr>
        <w:t>ล้านบาท</w:t>
      </w:r>
      <w:r w:rsidRPr="005A728F">
        <w:rPr>
          <w:rFonts w:ascii="Angsana New" w:hAnsi="Angsana New"/>
          <w:sz w:val="30"/>
          <w:szCs w:val="30"/>
          <w:cs/>
        </w:rPr>
        <w:t xml:space="preserve"> </w:t>
      </w:r>
      <w:r w:rsidRPr="005A728F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Pr="005A728F">
        <w:rPr>
          <w:rFonts w:ascii="Angsana New" w:hAnsi="Angsana New"/>
          <w:sz w:val="30"/>
          <w:szCs w:val="30"/>
          <w:cs/>
        </w:rPr>
        <w:t xml:space="preserve"> </w:t>
      </w:r>
      <w:r w:rsidR="002B4514" w:rsidRPr="005A728F">
        <w:rPr>
          <w:rFonts w:ascii="Angsana New" w:hAnsi="Angsana New"/>
          <w:sz w:val="30"/>
          <w:szCs w:val="30"/>
        </w:rPr>
        <w:t>6</w:t>
      </w:r>
      <w:r w:rsidRPr="005A728F">
        <w:rPr>
          <w:rFonts w:ascii="Angsana New" w:hAnsi="Angsana New"/>
          <w:sz w:val="30"/>
          <w:szCs w:val="30"/>
          <w:cs/>
        </w:rPr>
        <w:t>.</w:t>
      </w:r>
      <w:r w:rsidR="002B4514" w:rsidRPr="005A728F">
        <w:rPr>
          <w:rFonts w:ascii="Angsana New" w:hAnsi="Angsana New"/>
          <w:sz w:val="30"/>
          <w:szCs w:val="30"/>
        </w:rPr>
        <w:t>19</w:t>
      </w:r>
      <w:r w:rsidRPr="00303EB8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="00A26BBF" w:rsidRPr="0025114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4514" w:rsidRPr="0025114D">
        <w:rPr>
          <w:rFonts w:ascii="Angsana New" w:hAnsi="Angsana New"/>
          <w:sz w:val="30"/>
          <w:szCs w:val="30"/>
        </w:rPr>
        <w:t>31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="003F490B" w:rsidRPr="0025114D">
        <w:rPr>
          <w:rFonts w:ascii="Angsana New" w:hAnsi="Angsana New"/>
          <w:sz w:val="30"/>
          <w:szCs w:val="30"/>
        </w:rPr>
        <w:t>63</w:t>
      </w:r>
      <w:r w:rsidRPr="0025114D">
        <w:rPr>
          <w:rFonts w:ascii="Angsana New" w:hAnsi="Angsana New"/>
          <w:sz w:val="30"/>
          <w:szCs w:val="30"/>
          <w:cs/>
        </w:rPr>
        <w:t xml:space="preserve">: </w:t>
      </w:r>
      <w:r w:rsidR="003F490B"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8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26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6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19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>)</w:t>
      </w:r>
    </w:p>
    <w:p w14:paraId="71D6DDF7" w14:textId="58908A2A" w:rsidR="00321F66" w:rsidRPr="0025114D" w:rsidRDefault="00321F66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ภาระผูกพันรายจ่ายฝ่ายทุน</w:t>
      </w:r>
    </w:p>
    <w:p w14:paraId="6F249941" w14:textId="45C35E58" w:rsidR="004E3C06" w:rsidRDefault="00321F66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461D" w:rsidRPr="0085461D">
        <w:rPr>
          <w:rFonts w:ascii="Angsana New" w:hAnsi="Angsana New"/>
          <w:sz w:val="30"/>
          <w:szCs w:val="30"/>
        </w:rPr>
        <w:t xml:space="preserve">30 </w:t>
      </w:r>
      <w:r w:rsidR="000506A8">
        <w:rPr>
          <w:rFonts w:ascii="Angsana New" w:hAnsi="Angsana New" w:hint="cs"/>
          <w:sz w:val="30"/>
          <w:szCs w:val="30"/>
          <w:cs/>
        </w:rPr>
        <w:t>กันย</w:t>
      </w:r>
      <w:r w:rsidR="0085461D" w:rsidRPr="0085461D">
        <w:rPr>
          <w:rFonts w:ascii="Angsana New" w:hAnsi="Angsana New" w:hint="cs"/>
          <w:sz w:val="30"/>
          <w:szCs w:val="30"/>
          <w:cs/>
        </w:rPr>
        <w:t>ายน</w:t>
      </w:r>
      <w:r w:rsidR="0085461D" w:rsidRPr="0085461D">
        <w:rPr>
          <w:rFonts w:ascii="Angsana New" w:hAnsi="Angsana New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z w:val="30"/>
          <w:szCs w:val="30"/>
        </w:rPr>
        <w:t xml:space="preserve">2564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บริษัทย่อยมีภาระผูกพันจากสัญญา</w:t>
      </w:r>
      <w:r w:rsidR="00D04B3D" w:rsidRPr="0025114D">
        <w:rPr>
          <w:rFonts w:ascii="Angsana New" w:hAnsi="Angsana New" w:hint="cs"/>
          <w:sz w:val="30"/>
          <w:szCs w:val="30"/>
          <w:cs/>
        </w:rPr>
        <w:t>ก่อสร้าง</w:t>
      </w:r>
      <w:r w:rsidRPr="0025114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664C9" w:rsidRPr="00C51E45">
        <w:rPr>
          <w:rFonts w:ascii="Angsana New" w:hAnsi="Angsana New"/>
          <w:sz w:val="30"/>
          <w:szCs w:val="30"/>
        </w:rPr>
        <w:t>19.75</w:t>
      </w:r>
      <w:r w:rsidR="001162DD"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>(</w:t>
      </w:r>
      <w:r w:rsidR="004E3C0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A382C" w:rsidRPr="0025114D">
        <w:rPr>
          <w:rFonts w:ascii="Angsana New" w:hAnsi="Angsana New"/>
          <w:sz w:val="30"/>
          <w:szCs w:val="30"/>
        </w:rPr>
        <w:t xml:space="preserve">31 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A382C" w:rsidRPr="0025114D">
        <w:rPr>
          <w:rFonts w:ascii="Angsana New" w:hAnsi="Angsana New"/>
          <w:sz w:val="30"/>
          <w:szCs w:val="30"/>
        </w:rPr>
        <w:t>2563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>: 52</w:t>
      </w:r>
      <w:r w:rsidR="006718CF" w:rsidRPr="0025114D">
        <w:rPr>
          <w:rFonts w:ascii="Angsana New" w:hAnsi="Angsana New"/>
          <w:sz w:val="30"/>
          <w:szCs w:val="30"/>
        </w:rPr>
        <w:t>.00</w:t>
      </w:r>
      <w:r w:rsidR="008A382C" w:rsidRPr="0025114D">
        <w:rPr>
          <w:rFonts w:ascii="Angsana New" w:hAnsi="Angsana New"/>
          <w:sz w:val="30"/>
          <w:szCs w:val="30"/>
        </w:rPr>
        <w:t xml:space="preserve"> </w:t>
      </w:r>
      <w:r w:rsidR="008A382C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A47BCB" w:rsidRPr="0025114D">
        <w:rPr>
          <w:rFonts w:ascii="Angsana New" w:hAnsi="Angsana New" w:hint="cs"/>
          <w:sz w:val="30"/>
          <w:szCs w:val="30"/>
          <w:cs/>
        </w:rPr>
        <w:t>)</w:t>
      </w:r>
    </w:p>
    <w:p w14:paraId="0EAEC207" w14:textId="77777777" w:rsidR="00BF3C0E" w:rsidRPr="0025114D" w:rsidRDefault="0076282C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38DE3088" w14:textId="45A28968" w:rsidR="00A47BCB" w:rsidRPr="00493CCA" w:rsidRDefault="00BF3C0E" w:rsidP="0020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Pr="00493CCA">
        <w:rPr>
          <w:rFonts w:ascii="Angsana New" w:hAnsi="Angsana New"/>
          <w:sz w:val="30"/>
          <w:szCs w:val="30"/>
          <w:lang w:eastAsia="ja-JP"/>
        </w:rPr>
        <w:t xml:space="preserve">4.3 </w:t>
      </w:r>
      <w:r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เมื่อวันที่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20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สิงหาคม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>ศาลจังหวัดสมุทรสาครได้มีคำพิพากษายกฟ้อง ทั้งนี้โจท</w:t>
      </w:r>
      <w:r w:rsidR="00D711FB" w:rsidRPr="00493CCA">
        <w:rPr>
          <w:rFonts w:ascii="Angsana New" w:hAnsi="Angsana New" w:hint="cs"/>
          <w:sz w:val="30"/>
          <w:szCs w:val="30"/>
          <w:cs/>
          <w:lang w:eastAsia="ja-JP"/>
        </w:rPr>
        <w:t>ก์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ไม่เห็นพ้องกับคำพิพากษาของศาลจังหวัดสมุทรสาคร เมื่อวันที่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16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จึงได้ยื่นอุทธรณ์ต่อศาลอุทธรณ์ภาค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7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คัดค้านคำพิพากษาของศาลชั้นต้นซึ่งบริษัทฯได้ยื่นคำแก้อุทธรณ์ไปแล้วเมื่อวันที่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4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มกราคม </w:t>
      </w:r>
      <w:r w:rsidR="003148B4" w:rsidRPr="00493CCA">
        <w:rPr>
          <w:rFonts w:ascii="Angsana New" w:hAnsi="Angsana New"/>
          <w:sz w:val="30"/>
          <w:szCs w:val="30"/>
          <w:lang w:eastAsia="ja-JP"/>
        </w:rPr>
        <w:t xml:space="preserve">2564 </w:t>
      </w:r>
      <w:r w:rsidR="003148B4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และปัจจุบันคดีอยู่ระหว่างการพิจารณาของศาลอุทธรณ์ </w:t>
      </w:r>
      <w:r w:rsidR="00D711FB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โดยศาลมีกำหนดนัดฟังคำพิพากษาศาลอุทธรณ์ในวันที่ </w:t>
      </w:r>
      <w:r w:rsidR="00D711FB" w:rsidRPr="00493CCA">
        <w:rPr>
          <w:rFonts w:ascii="Angsana New" w:hAnsi="Angsana New"/>
          <w:sz w:val="30"/>
          <w:szCs w:val="30"/>
          <w:lang w:eastAsia="ja-JP"/>
        </w:rPr>
        <w:t xml:space="preserve">1 </w:t>
      </w:r>
      <w:r w:rsidR="00D711FB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กรกฎาคม </w:t>
      </w:r>
      <w:r w:rsidR="00D711FB" w:rsidRPr="00493CCA">
        <w:rPr>
          <w:rFonts w:ascii="Angsana New" w:hAnsi="Angsana New"/>
          <w:sz w:val="30"/>
          <w:szCs w:val="30"/>
          <w:lang w:eastAsia="ja-JP"/>
        </w:rPr>
        <w:t xml:space="preserve">2564 </w:t>
      </w:r>
      <w:r w:rsidR="00521CFA" w:rsidRPr="00493CCA">
        <w:rPr>
          <w:rFonts w:ascii="Angsana New" w:hAnsi="Angsana New"/>
          <w:sz w:val="30"/>
          <w:szCs w:val="30"/>
          <w:lang w:eastAsia="ja-JP"/>
        </w:rPr>
        <w:t xml:space="preserve"> </w:t>
      </w:r>
      <w:r w:rsidR="00F87E7F" w:rsidRPr="00493CCA">
        <w:rPr>
          <w:rFonts w:ascii="Angsana New" w:hAnsi="Angsana New" w:hint="cs"/>
          <w:sz w:val="30"/>
          <w:szCs w:val="30"/>
          <w:cs/>
          <w:lang w:eastAsia="ja-JP"/>
        </w:rPr>
        <w:t>อย่างไรก็ตาม</w:t>
      </w:r>
      <w:r w:rsidR="00521CFA" w:rsidRPr="00493CCA">
        <w:rPr>
          <w:rFonts w:ascii="Angsana New" w:hAnsi="Angsana New" w:hint="cs"/>
          <w:sz w:val="30"/>
          <w:szCs w:val="30"/>
          <w:cs/>
          <w:lang w:eastAsia="ja-JP"/>
        </w:rPr>
        <w:t>ด้วยมีเหตุขัดข้อง</w:t>
      </w:r>
      <w:r w:rsidR="001F3263" w:rsidRPr="00493CCA">
        <w:rPr>
          <w:rFonts w:ascii="Angsana New" w:hAnsi="Angsana New" w:hint="cs"/>
          <w:sz w:val="30"/>
          <w:szCs w:val="30"/>
          <w:cs/>
          <w:lang w:eastAsia="ja-JP"/>
        </w:rPr>
        <w:t>และสถานการณ์การแพร่ระบาดของโรคติดเชื้อโคโรนา</w:t>
      </w:r>
      <w:r w:rsidR="001F3263" w:rsidRPr="00493CCA">
        <w:rPr>
          <w:rFonts w:ascii="Angsana New" w:hAnsi="Angsana New"/>
          <w:sz w:val="30"/>
          <w:szCs w:val="30"/>
          <w:lang w:eastAsia="ja-JP"/>
        </w:rPr>
        <w:t xml:space="preserve"> - 2019</w:t>
      </w:r>
      <w:r w:rsidR="00521CFA"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 ศาลจึงได้เลื่อนการฟังคำพิพากษาออกไป</w:t>
      </w:r>
      <w:r w:rsidR="00F23D35" w:rsidRPr="00493CCA">
        <w:rPr>
          <w:rFonts w:ascii="Angsana New" w:hAnsi="Angsana New" w:hint="cs"/>
          <w:sz w:val="30"/>
          <w:szCs w:val="30"/>
          <w:cs/>
          <w:lang w:eastAsia="ja-JP"/>
        </w:rPr>
        <w:t>โดยไม่มีกำหนดเวลา</w:t>
      </w:r>
    </w:p>
    <w:p w14:paraId="153B2ADA" w14:textId="01B39E61" w:rsidR="007F5CE0" w:rsidRDefault="00DB71A5" w:rsidP="0020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lang w:eastAsia="ja-JP"/>
        </w:rPr>
      </w:pPr>
      <w:bookmarkStart w:id="2" w:name="_Hlk71731259"/>
      <w:r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ทั้งนี้ บริษัทได้บันทึกประมาณการหนี้สินคดีความจำนวน </w:t>
      </w:r>
      <w:r w:rsidRPr="00493CCA">
        <w:rPr>
          <w:rFonts w:ascii="Angsana New" w:hAnsi="Angsana New"/>
          <w:sz w:val="30"/>
          <w:szCs w:val="30"/>
          <w:lang w:eastAsia="ja-JP"/>
        </w:rPr>
        <w:t xml:space="preserve">0.98 </w:t>
      </w:r>
      <w:r w:rsidRPr="00493CCA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E0570F" w:rsidRPr="00493CCA">
        <w:rPr>
          <w:rFonts w:ascii="Angsana New" w:hAnsi="Angsana New" w:hint="cs"/>
          <w:sz w:val="30"/>
          <w:szCs w:val="30"/>
          <w:cs/>
          <w:lang w:eastAsia="ja-JP"/>
        </w:rPr>
        <w:t>ในงบการเงินแล้ว</w:t>
      </w:r>
    </w:p>
    <w:bookmarkEnd w:id="2"/>
    <w:p w14:paraId="706F1F61" w14:textId="17588FE8" w:rsidR="00C34E45" w:rsidRPr="0025114D" w:rsidRDefault="00BE264F" w:rsidP="00F143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BB1CA9" w14:textId="77777777" w:rsidR="00F267D7" w:rsidRPr="0025114D" w:rsidRDefault="00F267D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25114D">
        <w:rPr>
          <w:rFonts w:ascii="Angsana New" w:hAnsi="Angsana New" w:hint="cs"/>
          <w:sz w:val="30"/>
          <w:szCs w:val="30"/>
          <w:cs/>
          <w:lang w:eastAsia="ja-JP"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 w:rsidRPr="0025114D">
        <w:rPr>
          <w:rFonts w:ascii="Angsana New" w:hAnsi="Angsana New" w:hint="cs"/>
          <w:sz w:val="30"/>
          <w:szCs w:val="30"/>
          <w:cs/>
          <w:lang w:eastAsia="ja-JP"/>
        </w:rPr>
        <w:t>ถ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749FE43C" w14:textId="1D98C66D" w:rsidR="008A382C" w:rsidRPr="0025114D" w:rsidRDefault="00C7567A" w:rsidP="006F083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85461D" w:rsidRPr="0085461D">
        <w:rPr>
          <w:rFonts w:ascii="Angsana New" w:hAnsi="Angsana New"/>
          <w:spacing w:val="6"/>
          <w:sz w:val="30"/>
          <w:szCs w:val="30"/>
        </w:rPr>
        <w:t xml:space="preserve">30 </w:t>
      </w:r>
      <w:r w:rsidR="000506A8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="0085461D" w:rsidRPr="0085461D">
        <w:rPr>
          <w:rFonts w:ascii="Angsana New" w:hAnsi="Angsana New" w:hint="cs"/>
          <w:spacing w:val="6"/>
          <w:sz w:val="30"/>
          <w:szCs w:val="30"/>
          <w:cs/>
        </w:rPr>
        <w:t>ายน</w:t>
      </w:r>
      <w:r w:rsidR="0085461D" w:rsidRPr="0085461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pacing w:val="6"/>
          <w:sz w:val="30"/>
          <w:szCs w:val="30"/>
        </w:rPr>
        <w:t xml:space="preserve">2564 </w:t>
      </w:r>
      <w:r w:rsidR="00A26BBF" w:rsidRPr="001A136A">
        <w:rPr>
          <w:rFonts w:ascii="Angsana New" w:hAnsi="Angsana New" w:hint="cs"/>
          <w:spacing w:val="6"/>
          <w:sz w:val="30"/>
          <w:szCs w:val="30"/>
          <w:cs/>
        </w:rPr>
        <w:t>ข้อมูลทางการเงินระหว่างกาล</w:t>
      </w:r>
      <w:r w:rsidR="00A26BBF" w:rsidRPr="0025114D">
        <w:rPr>
          <w:rFonts w:ascii="Angsana New" w:hAnsi="Angsana New" w:hint="cs"/>
          <w:spacing w:val="6"/>
          <w:sz w:val="30"/>
          <w:szCs w:val="30"/>
          <w:cs/>
        </w:rPr>
        <w:t>เฉพาะ</w:t>
      </w:r>
      <w:r w:rsidR="00B10D03" w:rsidRPr="0025114D">
        <w:rPr>
          <w:rFonts w:ascii="Angsana New" w:hAnsi="Angsana New" w:hint="cs"/>
          <w:spacing w:val="6"/>
          <w:sz w:val="30"/>
          <w:szCs w:val="30"/>
          <w:cs/>
        </w:rPr>
        <w:t>กิจการ</w:t>
      </w:r>
      <w:r w:rsidR="00F267D7" w:rsidRPr="0025114D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2E2BF7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 w:rsidRPr="002E2BF7">
        <w:rPr>
          <w:rFonts w:ascii="Angsana New" w:hAnsi="Angsana New"/>
          <w:spacing w:val="6"/>
          <w:sz w:val="30"/>
          <w:szCs w:val="30"/>
        </w:rPr>
        <w:t xml:space="preserve"> </w:t>
      </w:r>
      <w:r w:rsidR="00075841" w:rsidRPr="002E2BF7">
        <w:rPr>
          <w:rFonts w:ascii="Angsana New" w:hAnsi="Angsana New"/>
          <w:spacing w:val="6"/>
          <w:sz w:val="30"/>
          <w:szCs w:val="30"/>
        </w:rPr>
        <w:t>0.</w:t>
      </w:r>
      <w:r w:rsidR="002E6EC6">
        <w:rPr>
          <w:rFonts w:ascii="Angsana New" w:hAnsi="Angsana New"/>
          <w:spacing w:val="6"/>
          <w:sz w:val="30"/>
          <w:szCs w:val="30"/>
        </w:rPr>
        <w:t>3</w:t>
      </w:r>
      <w:r w:rsidR="000C7E4E">
        <w:rPr>
          <w:rFonts w:ascii="Angsana New" w:hAnsi="Angsana New"/>
          <w:spacing w:val="6"/>
          <w:sz w:val="30"/>
          <w:szCs w:val="30"/>
        </w:rPr>
        <w:t>1</w:t>
      </w:r>
      <w:r w:rsidR="00F267D7" w:rsidRPr="0025114D">
        <w:rPr>
          <w:rFonts w:ascii="Angsana New" w:hAnsi="Angsana New"/>
          <w:spacing w:val="6"/>
          <w:sz w:val="30"/>
          <w:szCs w:val="30"/>
        </w:rPr>
        <w:t xml:space="preserve"> : </w:t>
      </w:r>
      <w:r w:rsidR="007F1887" w:rsidRPr="0025114D">
        <w:rPr>
          <w:rFonts w:ascii="Angsana New" w:hAnsi="Angsana New"/>
          <w:spacing w:val="6"/>
          <w:sz w:val="30"/>
          <w:szCs w:val="30"/>
        </w:rPr>
        <w:t>1</w:t>
      </w: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5018F166" w14:textId="77777777" w:rsidR="00E304A8" w:rsidRPr="00E304A8" w:rsidRDefault="00E304A8" w:rsidP="00E304A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lang w:val="th-TH"/>
        </w:rPr>
      </w:pPr>
      <w:r w:rsidRPr="00E304A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การจัดประเภทรายการในงบการเงิน</w:t>
      </w:r>
    </w:p>
    <w:p w14:paraId="5FA7C50F" w14:textId="634DC98F" w:rsidR="00E304A8" w:rsidRPr="00E304A8" w:rsidRDefault="00E304A8" w:rsidP="00E3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E304A8">
        <w:rPr>
          <w:rFonts w:ascii="Angsana New" w:hAnsi="Angsana New" w:hint="cs"/>
          <w:sz w:val="30"/>
          <w:szCs w:val="30"/>
          <w:cs/>
          <w:lang w:eastAsia="ja-JP"/>
        </w:rPr>
        <w:t>บริษัทได้จัดประเภทรายการใหม่บางรายการในงบการเงินสำหรับปีสิ้นสุดวันที่</w:t>
      </w:r>
      <w:r w:rsidRPr="00E304A8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31</w:t>
      </w:r>
      <w:r w:rsidRPr="00E304A8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E304A8">
        <w:rPr>
          <w:rFonts w:ascii="Angsana New" w:hAnsi="Angsana New" w:hint="cs"/>
          <w:sz w:val="30"/>
          <w:szCs w:val="30"/>
          <w:cs/>
          <w:lang w:eastAsia="ja-JP"/>
        </w:rPr>
        <w:t>ธันวาคม</w:t>
      </w:r>
      <w:r w:rsidRPr="00E304A8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2563</w:t>
      </w:r>
      <w:r w:rsidRPr="00E304A8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E304A8">
        <w:rPr>
          <w:rFonts w:ascii="Angsana New" w:hAnsi="Angsana New" w:hint="cs"/>
          <w:sz w:val="30"/>
          <w:szCs w:val="30"/>
          <w:cs/>
          <w:lang w:eastAsia="ja-JP"/>
        </w:rPr>
        <w:t>เพื่อให้สอดคล้องกับการจัดประเภทรายการบัญชีในงวดปัจจุบัน</w:t>
      </w:r>
    </w:p>
    <w:p w14:paraId="1009268B" w14:textId="110A9FF9" w:rsidR="00373899" w:rsidRPr="0025114D" w:rsidRDefault="00BE264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2114E8" w:rsidRPr="001A136A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14:paraId="20F7D688" w14:textId="520036A4" w:rsidR="00EE359F" w:rsidRPr="002114E8" w:rsidRDefault="00451195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451195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</w:t>
      </w:r>
      <w:r w:rsidRPr="00451195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D678BB" w:rsidRPr="00D678BB">
        <w:rPr>
          <w:rFonts w:ascii="Angsana New" w:hAnsi="Angsana New"/>
          <w:sz w:val="30"/>
          <w:szCs w:val="30"/>
          <w:lang w:eastAsia="ja-JP"/>
        </w:rPr>
        <w:t>26</w:t>
      </w:r>
      <w:r w:rsidR="000506A8">
        <w:rPr>
          <w:rFonts w:ascii="Angsana New" w:hAnsi="Angsana New"/>
          <w:sz w:val="30"/>
          <w:szCs w:val="30"/>
          <w:lang w:eastAsia="ja-JP"/>
        </w:rPr>
        <w:t xml:space="preserve"> </w:t>
      </w:r>
      <w:r w:rsidR="006A1023">
        <w:rPr>
          <w:rFonts w:ascii="Angsana New" w:hAnsi="Angsana New" w:hint="cs"/>
          <w:sz w:val="30"/>
          <w:szCs w:val="30"/>
          <w:cs/>
          <w:lang w:eastAsia="ja-JP"/>
        </w:rPr>
        <w:t>ตุลาคม</w:t>
      </w:r>
      <w:r w:rsidR="00BF0177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BF0177" w:rsidRPr="0025114D">
        <w:rPr>
          <w:rFonts w:ascii="Angsana New" w:hAnsi="Angsana New"/>
          <w:sz w:val="30"/>
          <w:szCs w:val="30"/>
          <w:lang w:eastAsia="ja-JP"/>
        </w:rPr>
        <w:t>2564</w:t>
      </w:r>
    </w:p>
    <w:sectPr w:rsidR="00EE359F" w:rsidRPr="002114E8" w:rsidSect="00D678BB">
      <w:headerReference w:type="default" r:id="rId19"/>
      <w:footerReference w:type="default" r:id="rId20"/>
      <w:pgSz w:w="11907" w:h="16840"/>
      <w:pgMar w:top="1134" w:right="992" w:bottom="851" w:left="1134" w:header="73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3DEB" w14:textId="77777777" w:rsidR="004C182F" w:rsidRDefault="004C182F" w:rsidP="004956B4">
      <w:r>
        <w:separator/>
      </w:r>
    </w:p>
  </w:endnote>
  <w:endnote w:type="continuationSeparator" w:id="0">
    <w:p w14:paraId="1B168F77" w14:textId="77777777" w:rsidR="004C182F" w:rsidRDefault="004C182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A62C47C" w14:textId="77777777" w:rsidR="00EA0DA3" w:rsidRPr="00596DDD" w:rsidRDefault="00EA0DA3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30"/>
            <w:szCs w:val="30"/>
          </w:rPr>
        </w:pPr>
        <w:r>
          <w:tab/>
        </w:r>
        <w:r>
          <w:tab/>
        </w:r>
        <w:r>
          <w:tab/>
        </w:r>
        <w:r w:rsidRPr="00596DDD">
          <w:rPr>
            <w:rFonts w:ascii="Angsana New" w:hAnsi="Angsana New"/>
            <w:sz w:val="30"/>
            <w:szCs w:val="30"/>
          </w:rPr>
          <w:fldChar w:fldCharType="begin"/>
        </w:r>
        <w:r w:rsidRPr="00596D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96DDD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12</w:t>
        </w:r>
        <w:r w:rsidRPr="00596D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7450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77777777" w:rsidR="00EA0DA3" w:rsidRPr="00596DDD" w:rsidRDefault="00EA0DA3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671E2C">
          <w:rPr>
            <w:rFonts w:ascii="Angsana New" w:hAnsi="Angsana New"/>
            <w:noProof/>
            <w:sz w:val="28"/>
            <w:szCs w:val="28"/>
          </w:rPr>
          <w:t>23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EA0DA3" w:rsidRPr="009B6BFE" w:rsidRDefault="00EA0DA3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218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31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EA0DA3" w:rsidRPr="00F325DB" w:rsidRDefault="00EA0DA3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158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33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EA0DA3" w:rsidRPr="00F325DB" w:rsidRDefault="00EA0DA3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50966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2457B50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45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A977C" w14:textId="77777777" w:rsidR="004C182F" w:rsidRDefault="004C182F" w:rsidP="004956B4">
      <w:r>
        <w:separator/>
      </w:r>
    </w:p>
  </w:footnote>
  <w:footnote w:type="continuationSeparator" w:id="0">
    <w:p w14:paraId="3330B747" w14:textId="77777777" w:rsidR="004C182F" w:rsidRDefault="004C182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3C26" w14:textId="77777777" w:rsidR="00B72EB3" w:rsidRDefault="00B72EB3" w:rsidP="00CC3FBB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cs/>
        <w:lang w:bidi="th-TH"/>
      </w:rPr>
    </w:pPr>
  </w:p>
  <w:p w14:paraId="6CFBC20B" w14:textId="7C576E83" w:rsidR="00EA0DA3" w:rsidRPr="00A408D3" w:rsidRDefault="00EA0DA3" w:rsidP="005C0A7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="005C0A7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                                                  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15005C0" w14:textId="491DE736" w:rsidR="00EA0DA3" w:rsidRPr="00A408D3" w:rsidRDefault="00EA0DA3" w:rsidP="005C0A7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</w:t>
    </w:r>
    <w:r w:rsidR="00003F32">
      <w:rPr>
        <w:rFonts w:ascii="Angsana New" w:hAnsi="Angsana New" w:hint="cs"/>
        <w:b w:val="0"/>
        <w:bCs/>
        <w:sz w:val="30"/>
        <w:szCs w:val="30"/>
        <w:cs/>
        <w:lang w:bidi="th-TH"/>
      </w:rPr>
      <w:t>ข้อมูลทาง</w:t>
    </w:r>
    <w:r w:rsidR="006C306A" w:rsidRPr="00A408D3">
      <w:rPr>
        <w:rFonts w:ascii="Angsana New" w:hAnsi="Angsana New"/>
        <w:b w:val="0"/>
        <w:bCs/>
        <w:sz w:val="30"/>
        <w:szCs w:val="30"/>
        <w:cs/>
        <w:lang w:bidi="th-TH"/>
      </w:rPr>
      <w:t>การเงินระหว่างกาล</w:t>
    </w:r>
    <w:r w:rsidR="00311C43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="005C0A7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788ABA5B" w14:textId="2AAB3DD0" w:rsidR="003C473E" w:rsidRDefault="003C473E" w:rsidP="003C473E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sz w:val="30"/>
        <w:szCs w:val="30"/>
        <w:lang w:val="en-US" w:bidi="th-TH"/>
      </w:rPr>
      <w:t xml:space="preserve"> 30 </w:t>
    </w:r>
    <w:r w:rsidR="003311E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</w:t>
    </w:r>
    <w:r w:rsidRPr="001E430E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ายน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</w:p>
  <w:p w14:paraId="45F96400" w14:textId="0106803A" w:rsidR="00EA0DA3" w:rsidRPr="001E430E" w:rsidRDefault="00EA0DA3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sz w:val="30"/>
        <w:szCs w:val="30"/>
        <w:lang w:val="en-US" w:bidi="th-TH"/>
      </w:rPr>
    </w:pP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2C84" w14:textId="77777777" w:rsidR="00EA0DA3" w:rsidRPr="004809C6" w:rsidRDefault="00EA0DA3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350556E1" w:rsidR="00EA0DA3" w:rsidRPr="004809C6" w:rsidRDefault="00EA0DA3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="009C0A97">
      <w:rPr>
        <w:rFonts w:ascii="Angsana New" w:hAnsi="Angsana New" w:hint="cs"/>
        <w:b w:val="0"/>
        <w:bCs/>
        <w:sz w:val="32"/>
        <w:szCs w:val="32"/>
        <w:cs/>
        <w:lang w:bidi="th-TH"/>
      </w:rPr>
      <w:t>ข้อมูลทางการเงินระหว่างกาล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77777777" w:rsidR="00EA0DA3" w:rsidRPr="007B2C1E" w:rsidRDefault="00EA0DA3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b w:val="0"/>
        <w:bCs/>
        <w:sz w:val="32"/>
        <w:szCs w:val="32"/>
      </w:rPr>
      <w:t>25</w:t>
    </w:r>
    <w:r>
      <w:rPr>
        <w:rFonts w:ascii="Angsana New" w:hAnsi="Angsana New" w:cs="Times New Roman"/>
        <w:b w:val="0"/>
        <w:bCs/>
        <w:sz w:val="32"/>
        <w:szCs w:val="32"/>
        <w:rtl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EA0DA3" w:rsidRPr="007B6271" w:rsidRDefault="00EA0DA3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64BC" w14:textId="77777777" w:rsidR="00EA0DA3" w:rsidRDefault="00EA0D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1292" w14:textId="6CFA0B21" w:rsidR="00EA0DA3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บริษัท ยูเรกา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DE802D4" w14:textId="689919B6" w:rsidR="00EA0DA3" w:rsidRPr="00FC0962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bidi="th-TH"/>
      </w:rPr>
    </w:pPr>
    <w:r>
      <w:rPr>
        <w:rFonts w:ascii="Angsana New" w:hAnsi="Angsana New" w:hint="cs"/>
        <w:b w:val="0"/>
        <w:bCs/>
        <w:sz w:val="30"/>
        <w:szCs w:val="30"/>
        <w:cs/>
        <w:lang w:bidi="th-TH"/>
      </w:rPr>
      <w:t>ห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มายเหตุประกอบ</w:t>
    </w:r>
    <w:r w:rsidR="00FC0962">
      <w:rPr>
        <w:rFonts w:ascii="Angsana New" w:hAnsi="Angsana New" w:hint="cs"/>
        <w:b w:val="0"/>
        <w:bCs/>
        <w:sz w:val="30"/>
        <w:szCs w:val="30"/>
        <w:cs/>
        <w:lang w:bidi="th-TH"/>
      </w:rPr>
      <w:t>ข้อมูลทาง</w:t>
    </w:r>
    <w:r w:rsidR="009C0A97">
      <w:rPr>
        <w:rFonts w:ascii="Angsana New" w:hAnsi="Angsana New" w:hint="cs"/>
        <w:b w:val="0"/>
        <w:bCs/>
        <w:sz w:val="30"/>
        <w:szCs w:val="30"/>
        <w:cs/>
        <w:lang w:bidi="th-TH"/>
      </w:rPr>
      <w:t>การเงินระหว่างกาล</w:t>
    </w:r>
    <w:r w:rsidR="00311C43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”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30</w:t>
    </w:r>
    <w:r w:rsidR="003C473E" w:rsidRPr="007E2EC8">
      <w:rPr>
        <w:rFonts w:ascii="Angsana New" w:hAnsi="Angsana New"/>
        <w:sz w:val="30"/>
        <w:szCs w:val="30"/>
        <w:cs/>
        <w:lang w:bidi="th-TH"/>
      </w:rPr>
      <w:t xml:space="preserve"> </w:t>
    </w:r>
    <w:r w:rsidR="00D01778">
      <w:rPr>
        <w:rFonts w:ascii="Angsana New" w:hAnsi="Angsana New" w:hint="cs"/>
        <w:b w:val="0"/>
        <w:bCs/>
        <w:sz w:val="30"/>
        <w:szCs w:val="30"/>
        <w:cs/>
        <w:lang w:bidi="th-TH"/>
      </w:rPr>
      <w:t>กันย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ายน</w:t>
    </w:r>
    <w:r w:rsidR="003C473E" w:rsidRPr="007E2EC8">
      <w:rPr>
        <w:rFonts w:ascii="Angsana New" w:hAnsi="Angsana New"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2564</w:t>
    </w:r>
  </w:p>
  <w:p w14:paraId="68C14F1D" w14:textId="77777777" w:rsidR="00EA0DA3" w:rsidRPr="00E73CC4" w:rsidRDefault="00EA0DA3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11EB" w14:textId="77777777" w:rsidR="00EA0DA3" w:rsidRDefault="00EA0DA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89B0D" w14:textId="77777777" w:rsidR="007F1F54" w:rsidRDefault="007F1F54" w:rsidP="00955F10">
    <w:pPr>
      <w:pStyle w:val="acctmainheading"/>
      <w:spacing w:after="0" w:line="240" w:lineRule="auto"/>
      <w:ind w:right="-95"/>
      <w:rPr>
        <w:rFonts w:ascii="Angsana New" w:hAnsi="Angsana New"/>
        <w:b w:val="0"/>
        <w:bCs/>
        <w:sz w:val="30"/>
        <w:szCs w:val="30"/>
        <w:cs/>
        <w:lang w:bidi="th-TH"/>
      </w:rPr>
    </w:pPr>
  </w:p>
  <w:p w14:paraId="7C92BC6F" w14:textId="3DBD5905" w:rsidR="00EA0DA3" w:rsidRPr="00147FE1" w:rsidRDefault="00EA0DA3" w:rsidP="00AF2AE4">
    <w:pPr>
      <w:pStyle w:val="acctmainheading"/>
      <w:spacing w:after="0" w:line="240" w:lineRule="auto"/>
      <w:rPr>
        <w:rFonts w:ascii="Angsana New" w:hAnsi="Angsana New"/>
        <w:sz w:val="30"/>
        <w:szCs w:val="30"/>
        <w:cs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บริษัท ยูเรกา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หมายเหตุประกอบ</w:t>
    </w:r>
    <w:r w:rsidR="00CE7868">
      <w:rPr>
        <w:rFonts w:ascii="Angsana New" w:hAnsi="Angsana New" w:hint="cs"/>
        <w:b w:val="0"/>
        <w:bCs/>
        <w:sz w:val="30"/>
        <w:szCs w:val="30"/>
        <w:cs/>
        <w:lang w:bidi="th-TH"/>
      </w:rPr>
      <w:t>ข้อมูลทาง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>การ</w:t>
    </w:r>
    <w:r w:rsidR="009C0A97">
      <w:rPr>
        <w:rFonts w:ascii="Angsana New" w:hAnsi="Angsana New" w:hint="cs"/>
        <w:b w:val="0"/>
        <w:bCs/>
        <w:sz w:val="30"/>
        <w:szCs w:val="30"/>
        <w:cs/>
        <w:lang w:bidi="th-TH"/>
      </w:rPr>
      <w:t>เงินระหว่างกาล</w:t>
    </w:r>
    <w:r w:rsidR="00311C43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30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D01778">
      <w:rPr>
        <w:rFonts w:ascii="Angsana New" w:hAnsi="Angsana New" w:hint="cs"/>
        <w:b w:val="0"/>
        <w:bCs/>
        <w:sz w:val="30"/>
        <w:szCs w:val="30"/>
        <w:cs/>
        <w:lang w:bidi="th-TH"/>
      </w:rPr>
      <w:t>กันย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2564</w:t>
    </w:r>
    <w:r w:rsidRPr="00147FE1">
      <w:rPr>
        <w:rFonts w:ascii="Angsana New" w:hAnsi="Angsana New"/>
        <w:sz w:val="30"/>
        <w:szCs w:val="30"/>
        <w:cs/>
        <w:lang w:val="en-US" w:bidi="th-TH"/>
      </w:rP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BD30" w14:textId="77777777" w:rsidR="00C63525" w:rsidRDefault="00C63525" w:rsidP="002A19F1">
    <w:pPr>
      <w:pStyle w:val="acctmainheading"/>
      <w:tabs>
        <w:tab w:val="left" w:pos="7810"/>
      </w:tabs>
      <w:spacing w:after="0" w:line="240" w:lineRule="atLeast"/>
      <w:ind w:left="450" w:right="-20"/>
      <w:rPr>
        <w:rFonts w:ascii="Angsana New" w:hAnsi="Angsana New"/>
        <w:b w:val="0"/>
        <w:bCs/>
        <w:sz w:val="30"/>
        <w:szCs w:val="30"/>
        <w:cs/>
        <w:lang w:bidi="th-TH"/>
      </w:rPr>
    </w:pPr>
  </w:p>
  <w:p w14:paraId="6355BCC2" w14:textId="1D384B35" w:rsidR="00EA0DA3" w:rsidRPr="00147FE1" w:rsidRDefault="00EA0DA3" w:rsidP="002A19F1">
    <w:pPr>
      <w:pStyle w:val="acctmainheading"/>
      <w:tabs>
        <w:tab w:val="left" w:pos="7810"/>
      </w:tabs>
      <w:spacing w:after="0" w:line="240" w:lineRule="atLeast"/>
      <w:ind w:left="450" w:right="-2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</w:t>
    </w:r>
    <w:r w:rsidR="00524D08">
      <w:rPr>
        <w:rFonts w:ascii="Angsana New" w:hAnsi="Angsana New" w:hint="cs"/>
        <w:b w:val="0"/>
        <w:bCs/>
        <w:sz w:val="30"/>
        <w:szCs w:val="30"/>
        <w:cs/>
        <w:lang w:bidi="th-TH"/>
      </w:rPr>
      <w:t>ข้อมูลทาง</w:t>
    </w:r>
    <w:r w:rsidR="009C0A97">
      <w:rPr>
        <w:rFonts w:ascii="Angsana New" w:hAnsi="Angsana New"/>
        <w:b w:val="0"/>
        <w:bCs/>
        <w:sz w:val="30"/>
        <w:szCs w:val="30"/>
        <w:cs/>
        <w:lang w:bidi="th-TH"/>
      </w:rPr>
      <w:t>การเงินระหว่างกาล</w:t>
    </w:r>
    <w:r w:rsidR="00311C43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7E2EC8">
      <w:rPr>
        <w:rFonts w:ascii="Angsana New" w:hAnsi="Angsana New"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30</w:t>
    </w:r>
    <w:r w:rsidR="003C473E" w:rsidRPr="007E2EC8">
      <w:rPr>
        <w:rFonts w:ascii="Angsana New" w:hAnsi="Angsana New"/>
        <w:sz w:val="30"/>
        <w:szCs w:val="30"/>
        <w:cs/>
        <w:lang w:bidi="th-TH"/>
      </w:rPr>
      <w:t xml:space="preserve"> </w:t>
    </w:r>
    <w:r w:rsidR="00AA3B0D">
      <w:rPr>
        <w:rFonts w:ascii="Angsana New" w:hAnsi="Angsana New" w:hint="cs"/>
        <w:b w:val="0"/>
        <w:bCs/>
        <w:sz w:val="30"/>
        <w:szCs w:val="30"/>
        <w:cs/>
        <w:lang w:bidi="th-TH"/>
      </w:rPr>
      <w:t>กันย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ายน</w:t>
    </w:r>
    <w:r w:rsidR="003C473E" w:rsidRPr="007E2EC8">
      <w:rPr>
        <w:rFonts w:ascii="Angsana New" w:hAnsi="Angsana New"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2564</w:t>
    </w:r>
  </w:p>
  <w:p w14:paraId="6B374666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D27F" w14:textId="77777777" w:rsidR="00C63525" w:rsidRPr="00C63525" w:rsidRDefault="00C63525" w:rsidP="00FD04FE">
    <w:pPr>
      <w:pStyle w:val="acctmainheading"/>
      <w:tabs>
        <w:tab w:val="left" w:pos="7810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</w:p>
  <w:p w14:paraId="72F69C08" w14:textId="7B7AA199" w:rsidR="00EA0DA3" w:rsidRPr="00147FE1" w:rsidRDefault="00EA0DA3" w:rsidP="00AF2AE4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="00AF2AE4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                                             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</w:t>
    </w:r>
    <w:r w:rsidR="00524D08">
      <w:rPr>
        <w:rFonts w:ascii="Angsana New" w:hAnsi="Angsana New" w:hint="cs"/>
        <w:b w:val="0"/>
        <w:bCs/>
        <w:sz w:val="30"/>
        <w:szCs w:val="30"/>
        <w:cs/>
        <w:lang w:bidi="th-TH"/>
      </w:rPr>
      <w:t>ข้อมูลทาง</w:t>
    </w:r>
    <w:r w:rsidR="009C0A97">
      <w:rPr>
        <w:rFonts w:ascii="Angsana New" w:hAnsi="Angsana New"/>
        <w:b w:val="0"/>
        <w:bCs/>
        <w:sz w:val="30"/>
        <w:szCs w:val="30"/>
        <w:cs/>
        <w:lang w:bidi="th-TH"/>
      </w:rPr>
      <w:t>การเงินระหว่างกาล</w:t>
    </w:r>
    <w:r w:rsidR="00311C43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30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AA3B0D">
      <w:rPr>
        <w:rFonts w:ascii="Angsana New" w:hAnsi="Angsana New" w:hint="cs"/>
        <w:b w:val="0"/>
        <w:bCs/>
        <w:sz w:val="30"/>
        <w:szCs w:val="30"/>
        <w:cs/>
        <w:lang w:bidi="th-TH"/>
      </w:rPr>
      <w:t>กันย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9B16E8" w:rsidRPr="007E2EC8">
      <w:rPr>
        <w:rFonts w:ascii="Angsana New" w:hAnsi="Angsana New"/>
        <w:sz w:val="30"/>
        <w:szCs w:val="30"/>
        <w:lang w:val="en-US" w:bidi="th-TH"/>
      </w:rPr>
      <w:t>2564</w:t>
    </w:r>
  </w:p>
  <w:p w14:paraId="30D4C9AB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9344B"/>
    <w:multiLevelType w:val="multilevel"/>
    <w:tmpl w:val="5C4E7928"/>
    <w:lvl w:ilvl="0">
      <w:start w:val="1"/>
      <w:numFmt w:val="decimal"/>
      <w:lvlText w:val="21.%1."/>
      <w:lvlJc w:val="left"/>
      <w:pPr>
        <w:ind w:left="1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2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50" w:hanging="180"/>
      </w:pPr>
      <w:rPr>
        <w:rFonts w:hint="default"/>
      </w:rPr>
    </w:lvl>
  </w:abstractNum>
  <w:abstractNum w:abstractNumId="11" w15:restartNumberingAfterBreak="0">
    <w:nsid w:val="0E306858"/>
    <w:multiLevelType w:val="multilevel"/>
    <w:tmpl w:val="7DACA18E"/>
    <w:lvl w:ilvl="0">
      <w:start w:val="1"/>
      <w:numFmt w:val="decimal"/>
      <w:lvlText w:val="24.%1."/>
      <w:lvlJc w:val="left"/>
      <w:pPr>
        <w:ind w:left="1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0" w:hanging="180"/>
      </w:pPr>
      <w:rPr>
        <w:rFonts w:hint="default"/>
      </w:rPr>
    </w:lvl>
  </w:abstractNum>
  <w:abstractNum w:abstractNumId="12" w15:restartNumberingAfterBreak="0">
    <w:nsid w:val="0F904B62"/>
    <w:multiLevelType w:val="multilevel"/>
    <w:tmpl w:val="FF7011DE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9.%2.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0400E67"/>
    <w:multiLevelType w:val="hybridMultilevel"/>
    <w:tmpl w:val="583C7EC4"/>
    <w:lvl w:ilvl="0" w:tplc="AFDC1AAC">
      <w:start w:val="1"/>
      <w:numFmt w:val="decimal"/>
      <w:lvlText w:val="3.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159B125F"/>
    <w:multiLevelType w:val="hybridMultilevel"/>
    <w:tmpl w:val="06148948"/>
    <w:lvl w:ilvl="0" w:tplc="654EDD60">
      <w:start w:val="1"/>
      <w:numFmt w:val="decimal"/>
      <w:lvlText w:val="%10.1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7081B"/>
    <w:multiLevelType w:val="multilevel"/>
    <w:tmpl w:val="5E0088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6" w15:restartNumberingAfterBreak="0">
    <w:nsid w:val="1C411D0C"/>
    <w:multiLevelType w:val="hybridMultilevel"/>
    <w:tmpl w:val="A3AA3604"/>
    <w:lvl w:ilvl="0" w:tplc="69D0E88A">
      <w:numFmt w:val="bullet"/>
      <w:lvlText w:val=""/>
      <w:lvlJc w:val="left"/>
      <w:pPr>
        <w:ind w:left="1171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23412CB5"/>
    <w:multiLevelType w:val="hybridMultilevel"/>
    <w:tmpl w:val="EA4641C6"/>
    <w:lvl w:ilvl="0" w:tplc="9EFA5A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lang w:bidi="th-TH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50CC4"/>
    <w:multiLevelType w:val="multilevel"/>
    <w:tmpl w:val="36D6FDF4"/>
    <w:lvl w:ilvl="0">
      <w:start w:val="1"/>
      <w:numFmt w:val="decimal"/>
      <w:lvlText w:val="11.%1.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8E0619"/>
    <w:multiLevelType w:val="hybridMultilevel"/>
    <w:tmpl w:val="7E56515C"/>
    <w:lvl w:ilvl="0" w:tplc="C85ADA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C080CB3"/>
    <w:multiLevelType w:val="multilevel"/>
    <w:tmpl w:val="0B40F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5B733F"/>
    <w:multiLevelType w:val="hybridMultilevel"/>
    <w:tmpl w:val="F54E31D4"/>
    <w:lvl w:ilvl="0" w:tplc="3FEA6D2E">
      <w:start w:val="1"/>
      <w:numFmt w:val="decimal"/>
      <w:lvlText w:val="12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0AB657F"/>
    <w:multiLevelType w:val="multilevel"/>
    <w:tmpl w:val="C53869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 w15:restartNumberingAfterBreak="0">
    <w:nsid w:val="63266C4D"/>
    <w:multiLevelType w:val="hybridMultilevel"/>
    <w:tmpl w:val="115A1934"/>
    <w:lvl w:ilvl="0" w:tplc="46908BE2">
      <w:start w:val="1"/>
      <w:numFmt w:val="decimal"/>
      <w:lvlText w:val="%10.1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B77331"/>
    <w:multiLevelType w:val="multilevel"/>
    <w:tmpl w:val="41C6A32A"/>
    <w:lvl w:ilvl="0">
      <w:start w:val="1"/>
      <w:numFmt w:val="decimal"/>
      <w:lvlText w:val="14.%1.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33" w15:restartNumberingAfterBreak="0">
    <w:nsid w:val="79E9325D"/>
    <w:multiLevelType w:val="multilevel"/>
    <w:tmpl w:val="99AE31D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72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9"/>
  </w:num>
  <w:num w:numId="14">
    <w:abstractNumId w:val="20"/>
  </w:num>
  <w:num w:numId="15">
    <w:abstractNumId w:val="23"/>
  </w:num>
  <w:num w:numId="16">
    <w:abstractNumId w:val="30"/>
  </w:num>
  <w:num w:numId="17">
    <w:abstractNumId w:val="31"/>
  </w:num>
  <w:num w:numId="18">
    <w:abstractNumId w:val="25"/>
  </w:num>
  <w:num w:numId="19">
    <w:abstractNumId w:val="12"/>
  </w:num>
  <w:num w:numId="20">
    <w:abstractNumId w:val="17"/>
  </w:num>
  <w:num w:numId="21">
    <w:abstractNumId w:val="21"/>
  </w:num>
  <w:num w:numId="22">
    <w:abstractNumId w:val="24"/>
  </w:num>
  <w:num w:numId="23">
    <w:abstractNumId w:val="13"/>
  </w:num>
  <w:num w:numId="24">
    <w:abstractNumId w:val="26"/>
  </w:num>
  <w:num w:numId="25">
    <w:abstractNumId w:val="32"/>
  </w:num>
  <w:num w:numId="26">
    <w:abstractNumId w:val="10"/>
  </w:num>
  <w:num w:numId="27">
    <w:abstractNumId w:val="11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16"/>
  </w:num>
  <w:num w:numId="38">
    <w:abstractNumId w:val="15"/>
  </w:num>
  <w:num w:numId="39">
    <w:abstractNumId w:val="5"/>
  </w:num>
  <w:num w:numId="40">
    <w:abstractNumId w:val="5"/>
  </w:num>
  <w:num w:numId="41">
    <w:abstractNumId w:val="19"/>
  </w:num>
  <w:num w:numId="42">
    <w:abstractNumId w:val="14"/>
  </w:num>
  <w:num w:numId="43">
    <w:abstractNumId w:val="28"/>
  </w:num>
  <w:num w:numId="44">
    <w:abstractNumId w:val="33"/>
  </w:num>
  <w:num w:numId="45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32"/>
    <w:rsid w:val="00003FD5"/>
    <w:rsid w:val="00004824"/>
    <w:rsid w:val="00004904"/>
    <w:rsid w:val="00005A4B"/>
    <w:rsid w:val="00005CC9"/>
    <w:rsid w:val="0000613F"/>
    <w:rsid w:val="000063FF"/>
    <w:rsid w:val="00006B0D"/>
    <w:rsid w:val="000077BF"/>
    <w:rsid w:val="00010C47"/>
    <w:rsid w:val="000111F3"/>
    <w:rsid w:val="00011773"/>
    <w:rsid w:val="00011968"/>
    <w:rsid w:val="00012083"/>
    <w:rsid w:val="00012427"/>
    <w:rsid w:val="00012F29"/>
    <w:rsid w:val="00013964"/>
    <w:rsid w:val="00013F72"/>
    <w:rsid w:val="000149CF"/>
    <w:rsid w:val="00014B29"/>
    <w:rsid w:val="00015137"/>
    <w:rsid w:val="0001566D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886"/>
    <w:rsid w:val="00021B08"/>
    <w:rsid w:val="000225E6"/>
    <w:rsid w:val="0002297C"/>
    <w:rsid w:val="00023E11"/>
    <w:rsid w:val="000247FD"/>
    <w:rsid w:val="00024E7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4D1"/>
    <w:rsid w:val="00034EDD"/>
    <w:rsid w:val="00035048"/>
    <w:rsid w:val="00035712"/>
    <w:rsid w:val="00035902"/>
    <w:rsid w:val="00035AA5"/>
    <w:rsid w:val="00036904"/>
    <w:rsid w:val="00036982"/>
    <w:rsid w:val="00036AB6"/>
    <w:rsid w:val="000372CE"/>
    <w:rsid w:val="0003733B"/>
    <w:rsid w:val="000376D1"/>
    <w:rsid w:val="00037B03"/>
    <w:rsid w:val="00037B04"/>
    <w:rsid w:val="00037BC0"/>
    <w:rsid w:val="000402A9"/>
    <w:rsid w:val="00040A54"/>
    <w:rsid w:val="00042008"/>
    <w:rsid w:val="00042709"/>
    <w:rsid w:val="000429D0"/>
    <w:rsid w:val="000431A1"/>
    <w:rsid w:val="000434C2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5D53"/>
    <w:rsid w:val="0004613B"/>
    <w:rsid w:val="000469FA"/>
    <w:rsid w:val="00046BD1"/>
    <w:rsid w:val="00046C99"/>
    <w:rsid w:val="00047325"/>
    <w:rsid w:val="000506A8"/>
    <w:rsid w:val="00050F21"/>
    <w:rsid w:val="00050F62"/>
    <w:rsid w:val="00051720"/>
    <w:rsid w:val="000521AD"/>
    <w:rsid w:val="000525A3"/>
    <w:rsid w:val="000525BE"/>
    <w:rsid w:val="0005332F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2DF"/>
    <w:rsid w:val="00056444"/>
    <w:rsid w:val="000566B0"/>
    <w:rsid w:val="000568EF"/>
    <w:rsid w:val="00056B4C"/>
    <w:rsid w:val="0005709B"/>
    <w:rsid w:val="000574DA"/>
    <w:rsid w:val="00057637"/>
    <w:rsid w:val="0005781E"/>
    <w:rsid w:val="00057FA4"/>
    <w:rsid w:val="00060987"/>
    <w:rsid w:val="00060B69"/>
    <w:rsid w:val="00060F62"/>
    <w:rsid w:val="00061BDB"/>
    <w:rsid w:val="00061FBF"/>
    <w:rsid w:val="0006210C"/>
    <w:rsid w:val="000622A5"/>
    <w:rsid w:val="000622B0"/>
    <w:rsid w:val="000623CF"/>
    <w:rsid w:val="00062A6C"/>
    <w:rsid w:val="0006313F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1F3"/>
    <w:rsid w:val="000752AB"/>
    <w:rsid w:val="000754D3"/>
    <w:rsid w:val="000754E5"/>
    <w:rsid w:val="00075841"/>
    <w:rsid w:val="00075A6C"/>
    <w:rsid w:val="00075EA3"/>
    <w:rsid w:val="0007610E"/>
    <w:rsid w:val="000761AF"/>
    <w:rsid w:val="00077105"/>
    <w:rsid w:val="0007719F"/>
    <w:rsid w:val="00077D68"/>
    <w:rsid w:val="00077DC0"/>
    <w:rsid w:val="000800A1"/>
    <w:rsid w:val="000801DC"/>
    <w:rsid w:val="000802BA"/>
    <w:rsid w:val="000802CE"/>
    <w:rsid w:val="000805CA"/>
    <w:rsid w:val="00080D78"/>
    <w:rsid w:val="0008109B"/>
    <w:rsid w:val="00081A9A"/>
    <w:rsid w:val="00081D05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9F2"/>
    <w:rsid w:val="00083AEA"/>
    <w:rsid w:val="00083BF7"/>
    <w:rsid w:val="00083F4B"/>
    <w:rsid w:val="00084CF9"/>
    <w:rsid w:val="0008510D"/>
    <w:rsid w:val="0008616E"/>
    <w:rsid w:val="00087325"/>
    <w:rsid w:val="00087347"/>
    <w:rsid w:val="00087C9A"/>
    <w:rsid w:val="00087D54"/>
    <w:rsid w:val="00087ED5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676"/>
    <w:rsid w:val="000A0721"/>
    <w:rsid w:val="000A1ECA"/>
    <w:rsid w:val="000A277F"/>
    <w:rsid w:val="000A2A76"/>
    <w:rsid w:val="000A306C"/>
    <w:rsid w:val="000A30D7"/>
    <w:rsid w:val="000A4658"/>
    <w:rsid w:val="000A4B9D"/>
    <w:rsid w:val="000A4F05"/>
    <w:rsid w:val="000A4F2B"/>
    <w:rsid w:val="000A50BC"/>
    <w:rsid w:val="000A5410"/>
    <w:rsid w:val="000A5664"/>
    <w:rsid w:val="000A5EC4"/>
    <w:rsid w:val="000A6135"/>
    <w:rsid w:val="000A617F"/>
    <w:rsid w:val="000A6C35"/>
    <w:rsid w:val="000A755E"/>
    <w:rsid w:val="000A7F04"/>
    <w:rsid w:val="000B09FA"/>
    <w:rsid w:val="000B0E74"/>
    <w:rsid w:val="000B10AB"/>
    <w:rsid w:val="000B1344"/>
    <w:rsid w:val="000B140E"/>
    <w:rsid w:val="000B1454"/>
    <w:rsid w:val="000B1801"/>
    <w:rsid w:val="000B1B44"/>
    <w:rsid w:val="000B2267"/>
    <w:rsid w:val="000B23DC"/>
    <w:rsid w:val="000B2459"/>
    <w:rsid w:val="000B323F"/>
    <w:rsid w:val="000B3747"/>
    <w:rsid w:val="000B37D0"/>
    <w:rsid w:val="000B3C71"/>
    <w:rsid w:val="000B3E80"/>
    <w:rsid w:val="000B4447"/>
    <w:rsid w:val="000B4AF4"/>
    <w:rsid w:val="000B4F0C"/>
    <w:rsid w:val="000B5053"/>
    <w:rsid w:val="000B511D"/>
    <w:rsid w:val="000B5165"/>
    <w:rsid w:val="000B53F5"/>
    <w:rsid w:val="000B5BFB"/>
    <w:rsid w:val="000B63C1"/>
    <w:rsid w:val="000B63CB"/>
    <w:rsid w:val="000B67A4"/>
    <w:rsid w:val="000B6EA9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8F7"/>
    <w:rsid w:val="000C0946"/>
    <w:rsid w:val="000C2E69"/>
    <w:rsid w:val="000C333D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C7E4E"/>
    <w:rsid w:val="000D0373"/>
    <w:rsid w:val="000D0AF2"/>
    <w:rsid w:val="000D114F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5FA7"/>
    <w:rsid w:val="000D630D"/>
    <w:rsid w:val="000D6CF9"/>
    <w:rsid w:val="000D72B9"/>
    <w:rsid w:val="000D74EF"/>
    <w:rsid w:val="000D79DC"/>
    <w:rsid w:val="000D7CCD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66F3"/>
    <w:rsid w:val="000F716E"/>
    <w:rsid w:val="000F7387"/>
    <w:rsid w:val="000F7429"/>
    <w:rsid w:val="000F7944"/>
    <w:rsid w:val="000F7B70"/>
    <w:rsid w:val="001004B6"/>
    <w:rsid w:val="00100A47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2A00"/>
    <w:rsid w:val="001032E9"/>
    <w:rsid w:val="00103812"/>
    <w:rsid w:val="0010386F"/>
    <w:rsid w:val="00103DA0"/>
    <w:rsid w:val="0010434A"/>
    <w:rsid w:val="00105189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099E"/>
    <w:rsid w:val="0011134B"/>
    <w:rsid w:val="00111AB8"/>
    <w:rsid w:val="00111E12"/>
    <w:rsid w:val="00112B10"/>
    <w:rsid w:val="00112FDA"/>
    <w:rsid w:val="00113267"/>
    <w:rsid w:val="001133A4"/>
    <w:rsid w:val="00113510"/>
    <w:rsid w:val="00113822"/>
    <w:rsid w:val="00113C6D"/>
    <w:rsid w:val="00114521"/>
    <w:rsid w:val="00114E94"/>
    <w:rsid w:val="00114FA2"/>
    <w:rsid w:val="001150B6"/>
    <w:rsid w:val="0011540A"/>
    <w:rsid w:val="001155E7"/>
    <w:rsid w:val="0011565E"/>
    <w:rsid w:val="00115976"/>
    <w:rsid w:val="001159DE"/>
    <w:rsid w:val="00115B8A"/>
    <w:rsid w:val="00115EBD"/>
    <w:rsid w:val="00115F14"/>
    <w:rsid w:val="001162DD"/>
    <w:rsid w:val="00116701"/>
    <w:rsid w:val="00116D9C"/>
    <w:rsid w:val="001170BA"/>
    <w:rsid w:val="00117425"/>
    <w:rsid w:val="00117D5E"/>
    <w:rsid w:val="001201D0"/>
    <w:rsid w:val="00120302"/>
    <w:rsid w:val="00120493"/>
    <w:rsid w:val="00120505"/>
    <w:rsid w:val="0012083D"/>
    <w:rsid w:val="00120F9C"/>
    <w:rsid w:val="0012100F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95"/>
    <w:rsid w:val="001245DB"/>
    <w:rsid w:val="00124623"/>
    <w:rsid w:val="00124652"/>
    <w:rsid w:val="001246E7"/>
    <w:rsid w:val="00125147"/>
    <w:rsid w:val="00125DE2"/>
    <w:rsid w:val="00125EC1"/>
    <w:rsid w:val="0012604A"/>
    <w:rsid w:val="0012612B"/>
    <w:rsid w:val="001263EC"/>
    <w:rsid w:val="00126412"/>
    <w:rsid w:val="00126C10"/>
    <w:rsid w:val="00127299"/>
    <w:rsid w:val="00127FA1"/>
    <w:rsid w:val="00130522"/>
    <w:rsid w:val="00130A03"/>
    <w:rsid w:val="00130EFC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4B9D"/>
    <w:rsid w:val="00134F18"/>
    <w:rsid w:val="00134F6C"/>
    <w:rsid w:val="00135584"/>
    <w:rsid w:val="00135614"/>
    <w:rsid w:val="001358D7"/>
    <w:rsid w:val="00135B15"/>
    <w:rsid w:val="0013728E"/>
    <w:rsid w:val="0014014D"/>
    <w:rsid w:val="00140203"/>
    <w:rsid w:val="00140421"/>
    <w:rsid w:val="0014043C"/>
    <w:rsid w:val="00140817"/>
    <w:rsid w:val="001408B6"/>
    <w:rsid w:val="00140EE5"/>
    <w:rsid w:val="00140FB7"/>
    <w:rsid w:val="00141772"/>
    <w:rsid w:val="00141826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B85"/>
    <w:rsid w:val="00152FBA"/>
    <w:rsid w:val="0015353D"/>
    <w:rsid w:val="001535D7"/>
    <w:rsid w:val="001537C0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9F4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E5F"/>
    <w:rsid w:val="00163D0A"/>
    <w:rsid w:val="001643BD"/>
    <w:rsid w:val="001644A7"/>
    <w:rsid w:val="0016467C"/>
    <w:rsid w:val="00164B64"/>
    <w:rsid w:val="00164E27"/>
    <w:rsid w:val="001651BA"/>
    <w:rsid w:val="001655EA"/>
    <w:rsid w:val="00165AFF"/>
    <w:rsid w:val="0016656D"/>
    <w:rsid w:val="0016668C"/>
    <w:rsid w:val="0016711F"/>
    <w:rsid w:val="00167470"/>
    <w:rsid w:val="00167797"/>
    <w:rsid w:val="00170133"/>
    <w:rsid w:val="001704A1"/>
    <w:rsid w:val="001707B0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260"/>
    <w:rsid w:val="001736A4"/>
    <w:rsid w:val="001738F5"/>
    <w:rsid w:val="00173A04"/>
    <w:rsid w:val="00175910"/>
    <w:rsid w:val="001759D2"/>
    <w:rsid w:val="00175D44"/>
    <w:rsid w:val="001762F1"/>
    <w:rsid w:val="00177051"/>
    <w:rsid w:val="00177190"/>
    <w:rsid w:val="0017735C"/>
    <w:rsid w:val="001773B7"/>
    <w:rsid w:val="00177416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5E84"/>
    <w:rsid w:val="00186352"/>
    <w:rsid w:val="001868F4"/>
    <w:rsid w:val="00186AD4"/>
    <w:rsid w:val="00186E72"/>
    <w:rsid w:val="00187060"/>
    <w:rsid w:val="0018743A"/>
    <w:rsid w:val="00187CE3"/>
    <w:rsid w:val="00187DA1"/>
    <w:rsid w:val="0019058A"/>
    <w:rsid w:val="001909B0"/>
    <w:rsid w:val="0019195E"/>
    <w:rsid w:val="00191B63"/>
    <w:rsid w:val="00192018"/>
    <w:rsid w:val="001929A8"/>
    <w:rsid w:val="00192AC8"/>
    <w:rsid w:val="00192B65"/>
    <w:rsid w:val="001930B4"/>
    <w:rsid w:val="00193298"/>
    <w:rsid w:val="00193B0E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9D5"/>
    <w:rsid w:val="00197D75"/>
    <w:rsid w:val="00197EC9"/>
    <w:rsid w:val="001A02B5"/>
    <w:rsid w:val="001A0692"/>
    <w:rsid w:val="001A0B9A"/>
    <w:rsid w:val="001A0BDA"/>
    <w:rsid w:val="001A0ED2"/>
    <w:rsid w:val="001A136A"/>
    <w:rsid w:val="001A1A67"/>
    <w:rsid w:val="001A1B89"/>
    <w:rsid w:val="001A1C0F"/>
    <w:rsid w:val="001A2201"/>
    <w:rsid w:val="001A22D8"/>
    <w:rsid w:val="001A3165"/>
    <w:rsid w:val="001A33DE"/>
    <w:rsid w:val="001A34D1"/>
    <w:rsid w:val="001A3A59"/>
    <w:rsid w:val="001A3CBB"/>
    <w:rsid w:val="001A4495"/>
    <w:rsid w:val="001A6298"/>
    <w:rsid w:val="001A6880"/>
    <w:rsid w:val="001A698F"/>
    <w:rsid w:val="001A72D8"/>
    <w:rsid w:val="001A73ED"/>
    <w:rsid w:val="001A7AA4"/>
    <w:rsid w:val="001B01AC"/>
    <w:rsid w:val="001B01D8"/>
    <w:rsid w:val="001B049F"/>
    <w:rsid w:val="001B04D4"/>
    <w:rsid w:val="001B0651"/>
    <w:rsid w:val="001B0F3C"/>
    <w:rsid w:val="001B14C5"/>
    <w:rsid w:val="001B1BF9"/>
    <w:rsid w:val="001B1C98"/>
    <w:rsid w:val="001B207E"/>
    <w:rsid w:val="001B20F7"/>
    <w:rsid w:val="001B25EA"/>
    <w:rsid w:val="001B2D5A"/>
    <w:rsid w:val="001B2F02"/>
    <w:rsid w:val="001B370B"/>
    <w:rsid w:val="001B390C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6F93"/>
    <w:rsid w:val="001B73EC"/>
    <w:rsid w:val="001B7BF5"/>
    <w:rsid w:val="001B7C5F"/>
    <w:rsid w:val="001C0137"/>
    <w:rsid w:val="001C04D8"/>
    <w:rsid w:val="001C05F9"/>
    <w:rsid w:val="001C060D"/>
    <w:rsid w:val="001C0E25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C7E8A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7E5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750"/>
    <w:rsid w:val="001D7A64"/>
    <w:rsid w:val="001D7B9E"/>
    <w:rsid w:val="001D7E8D"/>
    <w:rsid w:val="001E03CB"/>
    <w:rsid w:val="001E0449"/>
    <w:rsid w:val="001E0D5D"/>
    <w:rsid w:val="001E1037"/>
    <w:rsid w:val="001E13AA"/>
    <w:rsid w:val="001E1C75"/>
    <w:rsid w:val="001E2104"/>
    <w:rsid w:val="001E23E9"/>
    <w:rsid w:val="001E2904"/>
    <w:rsid w:val="001E2B4C"/>
    <w:rsid w:val="001E3861"/>
    <w:rsid w:val="001E3981"/>
    <w:rsid w:val="001E3E7B"/>
    <w:rsid w:val="001E430E"/>
    <w:rsid w:val="001E479C"/>
    <w:rsid w:val="001E4CE6"/>
    <w:rsid w:val="001E5423"/>
    <w:rsid w:val="001E5C4C"/>
    <w:rsid w:val="001E5EB8"/>
    <w:rsid w:val="001E768B"/>
    <w:rsid w:val="001E789C"/>
    <w:rsid w:val="001E7BA6"/>
    <w:rsid w:val="001F0522"/>
    <w:rsid w:val="001F0F3F"/>
    <w:rsid w:val="001F10A5"/>
    <w:rsid w:val="001F120F"/>
    <w:rsid w:val="001F1DD0"/>
    <w:rsid w:val="001F1F1C"/>
    <w:rsid w:val="001F1F28"/>
    <w:rsid w:val="001F2E75"/>
    <w:rsid w:val="001F31C6"/>
    <w:rsid w:val="001F3263"/>
    <w:rsid w:val="001F33FD"/>
    <w:rsid w:val="001F39D6"/>
    <w:rsid w:val="001F3AA8"/>
    <w:rsid w:val="001F3E81"/>
    <w:rsid w:val="001F4204"/>
    <w:rsid w:val="001F4547"/>
    <w:rsid w:val="001F47A9"/>
    <w:rsid w:val="001F5639"/>
    <w:rsid w:val="001F5660"/>
    <w:rsid w:val="001F5C62"/>
    <w:rsid w:val="001F5C69"/>
    <w:rsid w:val="001F60A6"/>
    <w:rsid w:val="001F6244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455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708"/>
    <w:rsid w:val="00207C3F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26CC"/>
    <w:rsid w:val="00212857"/>
    <w:rsid w:val="00212A42"/>
    <w:rsid w:val="00212F70"/>
    <w:rsid w:val="002130EC"/>
    <w:rsid w:val="00213E69"/>
    <w:rsid w:val="002146F2"/>
    <w:rsid w:val="0021476E"/>
    <w:rsid w:val="002148F1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7732"/>
    <w:rsid w:val="00217B1D"/>
    <w:rsid w:val="002203F0"/>
    <w:rsid w:val="0022084B"/>
    <w:rsid w:val="00221639"/>
    <w:rsid w:val="0022177F"/>
    <w:rsid w:val="00221929"/>
    <w:rsid w:val="00222685"/>
    <w:rsid w:val="00222A46"/>
    <w:rsid w:val="0022337C"/>
    <w:rsid w:val="00223572"/>
    <w:rsid w:val="0022357B"/>
    <w:rsid w:val="00223B22"/>
    <w:rsid w:val="00224285"/>
    <w:rsid w:val="00224549"/>
    <w:rsid w:val="002248D1"/>
    <w:rsid w:val="00224A56"/>
    <w:rsid w:val="00224D98"/>
    <w:rsid w:val="00225069"/>
    <w:rsid w:val="00225622"/>
    <w:rsid w:val="00225AB2"/>
    <w:rsid w:val="002261C6"/>
    <w:rsid w:val="00226549"/>
    <w:rsid w:val="002269A0"/>
    <w:rsid w:val="00226ADC"/>
    <w:rsid w:val="00226B46"/>
    <w:rsid w:val="00227777"/>
    <w:rsid w:val="002309B1"/>
    <w:rsid w:val="00231242"/>
    <w:rsid w:val="0023151C"/>
    <w:rsid w:val="00231B5C"/>
    <w:rsid w:val="002329C7"/>
    <w:rsid w:val="00232F05"/>
    <w:rsid w:val="002330BE"/>
    <w:rsid w:val="00233859"/>
    <w:rsid w:val="002338EB"/>
    <w:rsid w:val="00233E6C"/>
    <w:rsid w:val="0023487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3E"/>
    <w:rsid w:val="00236866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10D"/>
    <w:rsid w:val="0024368B"/>
    <w:rsid w:val="00243BA3"/>
    <w:rsid w:val="00243EBF"/>
    <w:rsid w:val="002443AA"/>
    <w:rsid w:val="002444D0"/>
    <w:rsid w:val="002450FF"/>
    <w:rsid w:val="00245332"/>
    <w:rsid w:val="0024659F"/>
    <w:rsid w:val="00246993"/>
    <w:rsid w:val="00247C09"/>
    <w:rsid w:val="00247F40"/>
    <w:rsid w:val="00250C18"/>
    <w:rsid w:val="00250DA3"/>
    <w:rsid w:val="0025114D"/>
    <w:rsid w:val="00251ACD"/>
    <w:rsid w:val="00251B29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B15"/>
    <w:rsid w:val="00256E75"/>
    <w:rsid w:val="00256EE6"/>
    <w:rsid w:val="002571ED"/>
    <w:rsid w:val="002573C7"/>
    <w:rsid w:val="002579D0"/>
    <w:rsid w:val="00257AB0"/>
    <w:rsid w:val="00257B37"/>
    <w:rsid w:val="00257CBD"/>
    <w:rsid w:val="00257E2F"/>
    <w:rsid w:val="00257E56"/>
    <w:rsid w:val="002601B1"/>
    <w:rsid w:val="00260E4D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241"/>
    <w:rsid w:val="00270319"/>
    <w:rsid w:val="002705A4"/>
    <w:rsid w:val="002705F0"/>
    <w:rsid w:val="00270D01"/>
    <w:rsid w:val="0027140F"/>
    <w:rsid w:val="002716AD"/>
    <w:rsid w:val="00271D38"/>
    <w:rsid w:val="00272CF4"/>
    <w:rsid w:val="002730B8"/>
    <w:rsid w:val="00273137"/>
    <w:rsid w:val="00273F11"/>
    <w:rsid w:val="002740B2"/>
    <w:rsid w:val="00274465"/>
    <w:rsid w:val="0027463D"/>
    <w:rsid w:val="00274E78"/>
    <w:rsid w:val="00275011"/>
    <w:rsid w:val="0027593E"/>
    <w:rsid w:val="00275F1E"/>
    <w:rsid w:val="00275F65"/>
    <w:rsid w:val="00276182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2ECA"/>
    <w:rsid w:val="00283571"/>
    <w:rsid w:val="002837DD"/>
    <w:rsid w:val="00283B75"/>
    <w:rsid w:val="002844DA"/>
    <w:rsid w:val="0028454C"/>
    <w:rsid w:val="002846B4"/>
    <w:rsid w:val="00284AE0"/>
    <w:rsid w:val="0028649C"/>
    <w:rsid w:val="00287955"/>
    <w:rsid w:val="00287A0A"/>
    <w:rsid w:val="00287D37"/>
    <w:rsid w:val="00291288"/>
    <w:rsid w:val="0029147A"/>
    <w:rsid w:val="00291D53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79B"/>
    <w:rsid w:val="0029594E"/>
    <w:rsid w:val="00295A5F"/>
    <w:rsid w:val="00295ECA"/>
    <w:rsid w:val="0029606C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9F1"/>
    <w:rsid w:val="002A1BAD"/>
    <w:rsid w:val="002A1BE2"/>
    <w:rsid w:val="002A1CEE"/>
    <w:rsid w:val="002A1D54"/>
    <w:rsid w:val="002A2902"/>
    <w:rsid w:val="002A298E"/>
    <w:rsid w:val="002A29C4"/>
    <w:rsid w:val="002A2C0E"/>
    <w:rsid w:val="002A2CB1"/>
    <w:rsid w:val="002A2EE3"/>
    <w:rsid w:val="002A30F9"/>
    <w:rsid w:val="002A318C"/>
    <w:rsid w:val="002A3B73"/>
    <w:rsid w:val="002A3EB6"/>
    <w:rsid w:val="002A3F4C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79A"/>
    <w:rsid w:val="002B2C0D"/>
    <w:rsid w:val="002B30F1"/>
    <w:rsid w:val="002B3C6A"/>
    <w:rsid w:val="002B4514"/>
    <w:rsid w:val="002B452B"/>
    <w:rsid w:val="002B469A"/>
    <w:rsid w:val="002B4E10"/>
    <w:rsid w:val="002B5067"/>
    <w:rsid w:val="002B5385"/>
    <w:rsid w:val="002B5525"/>
    <w:rsid w:val="002B5796"/>
    <w:rsid w:val="002B5D81"/>
    <w:rsid w:val="002B60FD"/>
    <w:rsid w:val="002B6426"/>
    <w:rsid w:val="002B68B3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25B2"/>
    <w:rsid w:val="002C3AA4"/>
    <w:rsid w:val="002C3C48"/>
    <w:rsid w:val="002C40ED"/>
    <w:rsid w:val="002C4DB9"/>
    <w:rsid w:val="002C532F"/>
    <w:rsid w:val="002C5D2A"/>
    <w:rsid w:val="002C670A"/>
    <w:rsid w:val="002C73DE"/>
    <w:rsid w:val="002C7401"/>
    <w:rsid w:val="002C7B94"/>
    <w:rsid w:val="002C7DC2"/>
    <w:rsid w:val="002D0568"/>
    <w:rsid w:val="002D09E2"/>
    <w:rsid w:val="002D0E8C"/>
    <w:rsid w:val="002D106A"/>
    <w:rsid w:val="002D11FF"/>
    <w:rsid w:val="002D15ED"/>
    <w:rsid w:val="002D17DC"/>
    <w:rsid w:val="002D1927"/>
    <w:rsid w:val="002D1C20"/>
    <w:rsid w:val="002D1C5C"/>
    <w:rsid w:val="002D2456"/>
    <w:rsid w:val="002D25A4"/>
    <w:rsid w:val="002D34E3"/>
    <w:rsid w:val="002D454E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FC"/>
    <w:rsid w:val="002E17D3"/>
    <w:rsid w:val="002E1925"/>
    <w:rsid w:val="002E1BB9"/>
    <w:rsid w:val="002E2301"/>
    <w:rsid w:val="002E235E"/>
    <w:rsid w:val="002E2783"/>
    <w:rsid w:val="002E2BF7"/>
    <w:rsid w:val="002E30E6"/>
    <w:rsid w:val="002E31AB"/>
    <w:rsid w:val="002E3209"/>
    <w:rsid w:val="002E3694"/>
    <w:rsid w:val="002E381D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6EC6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893"/>
    <w:rsid w:val="002F3A46"/>
    <w:rsid w:val="002F3C1D"/>
    <w:rsid w:val="002F419F"/>
    <w:rsid w:val="002F442A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1DBA"/>
    <w:rsid w:val="00302038"/>
    <w:rsid w:val="0030208F"/>
    <w:rsid w:val="00302241"/>
    <w:rsid w:val="00303057"/>
    <w:rsid w:val="003035D3"/>
    <w:rsid w:val="00303874"/>
    <w:rsid w:val="003038F1"/>
    <w:rsid w:val="00303C8E"/>
    <w:rsid w:val="00303DC0"/>
    <w:rsid w:val="00303E3A"/>
    <w:rsid w:val="00303EB8"/>
    <w:rsid w:val="00303FB6"/>
    <w:rsid w:val="003040C9"/>
    <w:rsid w:val="00304315"/>
    <w:rsid w:val="003048A7"/>
    <w:rsid w:val="00304951"/>
    <w:rsid w:val="00304B5C"/>
    <w:rsid w:val="00305033"/>
    <w:rsid w:val="00305502"/>
    <w:rsid w:val="003057D6"/>
    <w:rsid w:val="00305948"/>
    <w:rsid w:val="00305961"/>
    <w:rsid w:val="003059B4"/>
    <w:rsid w:val="00305A09"/>
    <w:rsid w:val="00305B7A"/>
    <w:rsid w:val="003066D6"/>
    <w:rsid w:val="0030687C"/>
    <w:rsid w:val="00306CFA"/>
    <w:rsid w:val="00306F28"/>
    <w:rsid w:val="0030708B"/>
    <w:rsid w:val="00307988"/>
    <w:rsid w:val="00310212"/>
    <w:rsid w:val="00310287"/>
    <w:rsid w:val="0031043D"/>
    <w:rsid w:val="00310820"/>
    <w:rsid w:val="00310C90"/>
    <w:rsid w:val="003111F8"/>
    <w:rsid w:val="0031135A"/>
    <w:rsid w:val="00311C43"/>
    <w:rsid w:val="00312415"/>
    <w:rsid w:val="00312758"/>
    <w:rsid w:val="00312B58"/>
    <w:rsid w:val="00312FE0"/>
    <w:rsid w:val="00313ACA"/>
    <w:rsid w:val="003141BE"/>
    <w:rsid w:val="003148B4"/>
    <w:rsid w:val="00314A0E"/>
    <w:rsid w:val="00315001"/>
    <w:rsid w:val="0031515B"/>
    <w:rsid w:val="003151B5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161"/>
    <w:rsid w:val="00317477"/>
    <w:rsid w:val="0031762C"/>
    <w:rsid w:val="00317668"/>
    <w:rsid w:val="00317FF4"/>
    <w:rsid w:val="00320A98"/>
    <w:rsid w:val="00320AF8"/>
    <w:rsid w:val="003211D3"/>
    <w:rsid w:val="00321A7F"/>
    <w:rsid w:val="00321F66"/>
    <w:rsid w:val="00321FF8"/>
    <w:rsid w:val="003225B7"/>
    <w:rsid w:val="003227F6"/>
    <w:rsid w:val="00322FB9"/>
    <w:rsid w:val="003233D7"/>
    <w:rsid w:val="0032385B"/>
    <w:rsid w:val="00323863"/>
    <w:rsid w:val="00323BC4"/>
    <w:rsid w:val="00323DED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697"/>
    <w:rsid w:val="00330BE8"/>
    <w:rsid w:val="00330C39"/>
    <w:rsid w:val="00330CD5"/>
    <w:rsid w:val="00330E4C"/>
    <w:rsid w:val="003311E7"/>
    <w:rsid w:val="00332921"/>
    <w:rsid w:val="00332941"/>
    <w:rsid w:val="00332B15"/>
    <w:rsid w:val="00332B32"/>
    <w:rsid w:val="0033301C"/>
    <w:rsid w:val="00333109"/>
    <w:rsid w:val="00334670"/>
    <w:rsid w:val="00334F6E"/>
    <w:rsid w:val="003358BC"/>
    <w:rsid w:val="00335BC9"/>
    <w:rsid w:val="00335C4A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253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5D1"/>
    <w:rsid w:val="00351A83"/>
    <w:rsid w:val="00351B1D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0DE"/>
    <w:rsid w:val="003553C4"/>
    <w:rsid w:val="00355416"/>
    <w:rsid w:val="003554E9"/>
    <w:rsid w:val="003559EB"/>
    <w:rsid w:val="00355A0A"/>
    <w:rsid w:val="0035613F"/>
    <w:rsid w:val="003567B3"/>
    <w:rsid w:val="00356A46"/>
    <w:rsid w:val="00356D40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2F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9D4"/>
    <w:rsid w:val="00372D96"/>
    <w:rsid w:val="00373820"/>
    <w:rsid w:val="00373899"/>
    <w:rsid w:val="00374017"/>
    <w:rsid w:val="003745F8"/>
    <w:rsid w:val="00374746"/>
    <w:rsid w:val="0037484A"/>
    <w:rsid w:val="00374A94"/>
    <w:rsid w:val="00375287"/>
    <w:rsid w:val="003766C3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7B9"/>
    <w:rsid w:val="00381EE5"/>
    <w:rsid w:val="00382132"/>
    <w:rsid w:val="003821BA"/>
    <w:rsid w:val="00382987"/>
    <w:rsid w:val="00383C18"/>
    <w:rsid w:val="00383D98"/>
    <w:rsid w:val="003844B4"/>
    <w:rsid w:val="00384C7A"/>
    <w:rsid w:val="003854A9"/>
    <w:rsid w:val="00385A14"/>
    <w:rsid w:val="00386090"/>
    <w:rsid w:val="00386495"/>
    <w:rsid w:val="00386967"/>
    <w:rsid w:val="00386EBC"/>
    <w:rsid w:val="0038704C"/>
    <w:rsid w:val="0038706D"/>
    <w:rsid w:val="003873D0"/>
    <w:rsid w:val="00387D14"/>
    <w:rsid w:val="00387E9E"/>
    <w:rsid w:val="00390F5D"/>
    <w:rsid w:val="003910E8"/>
    <w:rsid w:val="0039184C"/>
    <w:rsid w:val="00391B41"/>
    <w:rsid w:val="00391D76"/>
    <w:rsid w:val="00391FA3"/>
    <w:rsid w:val="003921FE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3C5D"/>
    <w:rsid w:val="00393F5A"/>
    <w:rsid w:val="003946C3"/>
    <w:rsid w:val="00394BBB"/>
    <w:rsid w:val="003952D8"/>
    <w:rsid w:val="003954C7"/>
    <w:rsid w:val="00395628"/>
    <w:rsid w:val="0039596D"/>
    <w:rsid w:val="00396940"/>
    <w:rsid w:val="003969B6"/>
    <w:rsid w:val="003970B7"/>
    <w:rsid w:val="003971E0"/>
    <w:rsid w:val="003972E1"/>
    <w:rsid w:val="00397462"/>
    <w:rsid w:val="003974D1"/>
    <w:rsid w:val="003974DF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8D7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151"/>
    <w:rsid w:val="003B145A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66"/>
    <w:rsid w:val="003B6CC1"/>
    <w:rsid w:val="003B7B1A"/>
    <w:rsid w:val="003C12FF"/>
    <w:rsid w:val="003C1337"/>
    <w:rsid w:val="003C1878"/>
    <w:rsid w:val="003C1BC3"/>
    <w:rsid w:val="003C2455"/>
    <w:rsid w:val="003C2741"/>
    <w:rsid w:val="003C2D59"/>
    <w:rsid w:val="003C3DCC"/>
    <w:rsid w:val="003C473E"/>
    <w:rsid w:val="003C4CD3"/>
    <w:rsid w:val="003C4F02"/>
    <w:rsid w:val="003C50B0"/>
    <w:rsid w:val="003C5266"/>
    <w:rsid w:val="003C561B"/>
    <w:rsid w:val="003C68DF"/>
    <w:rsid w:val="003C6CFB"/>
    <w:rsid w:val="003C79AF"/>
    <w:rsid w:val="003C7D3A"/>
    <w:rsid w:val="003D05D1"/>
    <w:rsid w:val="003D0B34"/>
    <w:rsid w:val="003D26B3"/>
    <w:rsid w:val="003D2B1A"/>
    <w:rsid w:val="003D2F07"/>
    <w:rsid w:val="003D321C"/>
    <w:rsid w:val="003D34A5"/>
    <w:rsid w:val="003D3701"/>
    <w:rsid w:val="003D3C3D"/>
    <w:rsid w:val="003D4318"/>
    <w:rsid w:val="003D4F43"/>
    <w:rsid w:val="003D7A07"/>
    <w:rsid w:val="003D7A7A"/>
    <w:rsid w:val="003D7B51"/>
    <w:rsid w:val="003D7D4A"/>
    <w:rsid w:val="003E00D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3B8"/>
    <w:rsid w:val="003E489F"/>
    <w:rsid w:val="003E48BC"/>
    <w:rsid w:val="003E49DB"/>
    <w:rsid w:val="003E5C13"/>
    <w:rsid w:val="003E609F"/>
    <w:rsid w:val="003E6316"/>
    <w:rsid w:val="003E68F0"/>
    <w:rsid w:val="003E6BE0"/>
    <w:rsid w:val="003E72C3"/>
    <w:rsid w:val="003E7738"/>
    <w:rsid w:val="003E78F4"/>
    <w:rsid w:val="003E7A35"/>
    <w:rsid w:val="003E7A91"/>
    <w:rsid w:val="003E7EDA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BC1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2FF0"/>
    <w:rsid w:val="003F302A"/>
    <w:rsid w:val="003F3144"/>
    <w:rsid w:val="003F36F4"/>
    <w:rsid w:val="003F3A3B"/>
    <w:rsid w:val="003F40CF"/>
    <w:rsid w:val="003F47F4"/>
    <w:rsid w:val="003F490B"/>
    <w:rsid w:val="003F5777"/>
    <w:rsid w:val="003F5802"/>
    <w:rsid w:val="003F5E82"/>
    <w:rsid w:val="003F628E"/>
    <w:rsid w:val="003F62D6"/>
    <w:rsid w:val="003F6A22"/>
    <w:rsid w:val="003F729D"/>
    <w:rsid w:val="003F7A21"/>
    <w:rsid w:val="003F7D59"/>
    <w:rsid w:val="004003DE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38F5"/>
    <w:rsid w:val="00403DC2"/>
    <w:rsid w:val="0040414A"/>
    <w:rsid w:val="00404FA3"/>
    <w:rsid w:val="00405EA3"/>
    <w:rsid w:val="0040687C"/>
    <w:rsid w:val="004068F3"/>
    <w:rsid w:val="00407448"/>
    <w:rsid w:val="0040771E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9E"/>
    <w:rsid w:val="00415CE0"/>
    <w:rsid w:val="00416072"/>
    <w:rsid w:val="004163FA"/>
    <w:rsid w:val="00416567"/>
    <w:rsid w:val="0041664B"/>
    <w:rsid w:val="00416828"/>
    <w:rsid w:val="00416EC3"/>
    <w:rsid w:val="00417575"/>
    <w:rsid w:val="00417692"/>
    <w:rsid w:val="00417877"/>
    <w:rsid w:val="004179E7"/>
    <w:rsid w:val="00417B3D"/>
    <w:rsid w:val="00417B5D"/>
    <w:rsid w:val="00417D2F"/>
    <w:rsid w:val="00420162"/>
    <w:rsid w:val="0042078F"/>
    <w:rsid w:val="004209A7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3AED"/>
    <w:rsid w:val="00424352"/>
    <w:rsid w:val="00424663"/>
    <w:rsid w:val="0042495F"/>
    <w:rsid w:val="00424D5B"/>
    <w:rsid w:val="00425829"/>
    <w:rsid w:val="0042582E"/>
    <w:rsid w:val="0042657E"/>
    <w:rsid w:val="00426CA1"/>
    <w:rsid w:val="00426DF3"/>
    <w:rsid w:val="00426E76"/>
    <w:rsid w:val="004270D4"/>
    <w:rsid w:val="00427AD8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7AF"/>
    <w:rsid w:val="00433834"/>
    <w:rsid w:val="0043386D"/>
    <w:rsid w:val="00433A92"/>
    <w:rsid w:val="00433E51"/>
    <w:rsid w:val="004347A1"/>
    <w:rsid w:val="0043483E"/>
    <w:rsid w:val="00434F72"/>
    <w:rsid w:val="00435064"/>
    <w:rsid w:val="00435082"/>
    <w:rsid w:val="00435BB2"/>
    <w:rsid w:val="00435E79"/>
    <w:rsid w:val="00436007"/>
    <w:rsid w:val="0043644B"/>
    <w:rsid w:val="004376C6"/>
    <w:rsid w:val="00437B65"/>
    <w:rsid w:val="00437FEE"/>
    <w:rsid w:val="00440162"/>
    <w:rsid w:val="00440762"/>
    <w:rsid w:val="004407BC"/>
    <w:rsid w:val="004407D8"/>
    <w:rsid w:val="0044081C"/>
    <w:rsid w:val="00440E18"/>
    <w:rsid w:val="00440E75"/>
    <w:rsid w:val="0044101E"/>
    <w:rsid w:val="004410D7"/>
    <w:rsid w:val="00441674"/>
    <w:rsid w:val="004417D8"/>
    <w:rsid w:val="004425E4"/>
    <w:rsid w:val="004433A6"/>
    <w:rsid w:val="004438DB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50"/>
    <w:rsid w:val="0044558E"/>
    <w:rsid w:val="00445B70"/>
    <w:rsid w:val="00446370"/>
    <w:rsid w:val="004464C7"/>
    <w:rsid w:val="004464D4"/>
    <w:rsid w:val="00446619"/>
    <w:rsid w:val="00446FAC"/>
    <w:rsid w:val="00447524"/>
    <w:rsid w:val="00447625"/>
    <w:rsid w:val="004504B5"/>
    <w:rsid w:val="00450871"/>
    <w:rsid w:val="00450BDF"/>
    <w:rsid w:val="00451195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2D3"/>
    <w:rsid w:val="00453F36"/>
    <w:rsid w:val="00454CF4"/>
    <w:rsid w:val="00455220"/>
    <w:rsid w:val="00455249"/>
    <w:rsid w:val="0045536C"/>
    <w:rsid w:val="00455A2C"/>
    <w:rsid w:val="00455D42"/>
    <w:rsid w:val="00455D68"/>
    <w:rsid w:val="00456109"/>
    <w:rsid w:val="0045649A"/>
    <w:rsid w:val="004567A6"/>
    <w:rsid w:val="004573B2"/>
    <w:rsid w:val="004575B6"/>
    <w:rsid w:val="004575C8"/>
    <w:rsid w:val="00457A17"/>
    <w:rsid w:val="00457FAA"/>
    <w:rsid w:val="0046138B"/>
    <w:rsid w:val="0046160E"/>
    <w:rsid w:val="00461D42"/>
    <w:rsid w:val="00462282"/>
    <w:rsid w:val="00462377"/>
    <w:rsid w:val="00462A6A"/>
    <w:rsid w:val="00462D21"/>
    <w:rsid w:val="00463E75"/>
    <w:rsid w:val="00463F7D"/>
    <w:rsid w:val="00464200"/>
    <w:rsid w:val="004642F9"/>
    <w:rsid w:val="004643EB"/>
    <w:rsid w:val="00464595"/>
    <w:rsid w:val="0046598C"/>
    <w:rsid w:val="00465C0E"/>
    <w:rsid w:val="00466A5B"/>
    <w:rsid w:val="004670BE"/>
    <w:rsid w:val="00470275"/>
    <w:rsid w:val="00470387"/>
    <w:rsid w:val="004705D9"/>
    <w:rsid w:val="004707D8"/>
    <w:rsid w:val="00470872"/>
    <w:rsid w:val="004715C8"/>
    <w:rsid w:val="00471DED"/>
    <w:rsid w:val="004720B3"/>
    <w:rsid w:val="00472A28"/>
    <w:rsid w:val="00472B68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D0"/>
    <w:rsid w:val="00481795"/>
    <w:rsid w:val="00481D76"/>
    <w:rsid w:val="00481E92"/>
    <w:rsid w:val="00482666"/>
    <w:rsid w:val="00482CD7"/>
    <w:rsid w:val="00482D28"/>
    <w:rsid w:val="004831FB"/>
    <w:rsid w:val="00483772"/>
    <w:rsid w:val="004838F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7D4"/>
    <w:rsid w:val="00486CCD"/>
    <w:rsid w:val="00487E60"/>
    <w:rsid w:val="00490484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CCA"/>
    <w:rsid w:val="00493FA6"/>
    <w:rsid w:val="00494B78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9710B"/>
    <w:rsid w:val="004A00BB"/>
    <w:rsid w:val="004A07AE"/>
    <w:rsid w:val="004A0C37"/>
    <w:rsid w:val="004A0DAF"/>
    <w:rsid w:val="004A0FCF"/>
    <w:rsid w:val="004A1562"/>
    <w:rsid w:val="004A180F"/>
    <w:rsid w:val="004A1D70"/>
    <w:rsid w:val="004A24BA"/>
    <w:rsid w:val="004A24FA"/>
    <w:rsid w:val="004A28A1"/>
    <w:rsid w:val="004A2CA8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3FE9"/>
    <w:rsid w:val="004A4088"/>
    <w:rsid w:val="004A41ED"/>
    <w:rsid w:val="004A42AF"/>
    <w:rsid w:val="004A42FE"/>
    <w:rsid w:val="004A4701"/>
    <w:rsid w:val="004A4BE8"/>
    <w:rsid w:val="004A50CE"/>
    <w:rsid w:val="004A5F71"/>
    <w:rsid w:val="004A61A6"/>
    <w:rsid w:val="004A6A7D"/>
    <w:rsid w:val="004A6D64"/>
    <w:rsid w:val="004A7028"/>
    <w:rsid w:val="004A75BA"/>
    <w:rsid w:val="004B05DA"/>
    <w:rsid w:val="004B06B1"/>
    <w:rsid w:val="004B193A"/>
    <w:rsid w:val="004B20A4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7C64"/>
    <w:rsid w:val="004B7C93"/>
    <w:rsid w:val="004B7F3A"/>
    <w:rsid w:val="004C0866"/>
    <w:rsid w:val="004C0B6E"/>
    <w:rsid w:val="004C0F0E"/>
    <w:rsid w:val="004C13B5"/>
    <w:rsid w:val="004C1497"/>
    <w:rsid w:val="004C182F"/>
    <w:rsid w:val="004C2EB7"/>
    <w:rsid w:val="004C3497"/>
    <w:rsid w:val="004C37CD"/>
    <w:rsid w:val="004C3A5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DA6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28"/>
    <w:rsid w:val="004E27FA"/>
    <w:rsid w:val="004E2BD6"/>
    <w:rsid w:val="004E2E5C"/>
    <w:rsid w:val="004E3529"/>
    <w:rsid w:val="004E3569"/>
    <w:rsid w:val="004E35FA"/>
    <w:rsid w:val="004E3C06"/>
    <w:rsid w:val="004E3D6A"/>
    <w:rsid w:val="004E4254"/>
    <w:rsid w:val="004E453B"/>
    <w:rsid w:val="004E4AE8"/>
    <w:rsid w:val="004E5950"/>
    <w:rsid w:val="004E5B96"/>
    <w:rsid w:val="004E6754"/>
    <w:rsid w:val="004E6BDA"/>
    <w:rsid w:val="004E714D"/>
    <w:rsid w:val="004E7231"/>
    <w:rsid w:val="004E7240"/>
    <w:rsid w:val="004E74F6"/>
    <w:rsid w:val="004E7BEC"/>
    <w:rsid w:val="004E7CE4"/>
    <w:rsid w:val="004F063D"/>
    <w:rsid w:val="004F0685"/>
    <w:rsid w:val="004F13A1"/>
    <w:rsid w:val="004F26F9"/>
    <w:rsid w:val="004F29F4"/>
    <w:rsid w:val="004F2B33"/>
    <w:rsid w:val="004F333F"/>
    <w:rsid w:val="004F3662"/>
    <w:rsid w:val="004F3A98"/>
    <w:rsid w:val="004F3C74"/>
    <w:rsid w:val="004F4530"/>
    <w:rsid w:val="004F4656"/>
    <w:rsid w:val="004F4885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9D"/>
    <w:rsid w:val="005028B0"/>
    <w:rsid w:val="00502EEC"/>
    <w:rsid w:val="0050313D"/>
    <w:rsid w:val="005033F8"/>
    <w:rsid w:val="0050340A"/>
    <w:rsid w:val="00503519"/>
    <w:rsid w:val="00503C4D"/>
    <w:rsid w:val="00503C97"/>
    <w:rsid w:val="00503CB3"/>
    <w:rsid w:val="00504B21"/>
    <w:rsid w:val="00504B67"/>
    <w:rsid w:val="00504C06"/>
    <w:rsid w:val="00504D4A"/>
    <w:rsid w:val="00505CC6"/>
    <w:rsid w:val="00506596"/>
    <w:rsid w:val="00506A13"/>
    <w:rsid w:val="0050775B"/>
    <w:rsid w:val="005111CF"/>
    <w:rsid w:val="005116F8"/>
    <w:rsid w:val="0051290F"/>
    <w:rsid w:val="005129E6"/>
    <w:rsid w:val="00512F91"/>
    <w:rsid w:val="005131AF"/>
    <w:rsid w:val="00513547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4C9"/>
    <w:rsid w:val="00516E54"/>
    <w:rsid w:val="0051751E"/>
    <w:rsid w:val="00517A35"/>
    <w:rsid w:val="00517D01"/>
    <w:rsid w:val="005201ED"/>
    <w:rsid w:val="005203E3"/>
    <w:rsid w:val="00520466"/>
    <w:rsid w:val="00520A41"/>
    <w:rsid w:val="00520FC4"/>
    <w:rsid w:val="005217B6"/>
    <w:rsid w:val="00521BA6"/>
    <w:rsid w:val="00521CFA"/>
    <w:rsid w:val="00521F41"/>
    <w:rsid w:val="005229CC"/>
    <w:rsid w:val="00522FA9"/>
    <w:rsid w:val="0052304D"/>
    <w:rsid w:val="00523C2C"/>
    <w:rsid w:val="00523FA6"/>
    <w:rsid w:val="00524D08"/>
    <w:rsid w:val="00524E34"/>
    <w:rsid w:val="005257B8"/>
    <w:rsid w:val="00525A6D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6C2"/>
    <w:rsid w:val="00531A7A"/>
    <w:rsid w:val="00531AC4"/>
    <w:rsid w:val="00531DC5"/>
    <w:rsid w:val="0053262F"/>
    <w:rsid w:val="00532635"/>
    <w:rsid w:val="005329C5"/>
    <w:rsid w:val="00532C9B"/>
    <w:rsid w:val="0053301E"/>
    <w:rsid w:val="005332A0"/>
    <w:rsid w:val="0053343C"/>
    <w:rsid w:val="00533A13"/>
    <w:rsid w:val="00533B64"/>
    <w:rsid w:val="00534112"/>
    <w:rsid w:val="005345C3"/>
    <w:rsid w:val="00534839"/>
    <w:rsid w:val="00534AE3"/>
    <w:rsid w:val="00534B61"/>
    <w:rsid w:val="00535933"/>
    <w:rsid w:val="005360CE"/>
    <w:rsid w:val="0053640B"/>
    <w:rsid w:val="00536780"/>
    <w:rsid w:val="00536A0E"/>
    <w:rsid w:val="005371DA"/>
    <w:rsid w:val="0053735E"/>
    <w:rsid w:val="005373B5"/>
    <w:rsid w:val="0053746D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519"/>
    <w:rsid w:val="00543624"/>
    <w:rsid w:val="00543C6C"/>
    <w:rsid w:val="00544196"/>
    <w:rsid w:val="005441B6"/>
    <w:rsid w:val="00544522"/>
    <w:rsid w:val="0054457E"/>
    <w:rsid w:val="005455AA"/>
    <w:rsid w:val="00545951"/>
    <w:rsid w:val="005459CB"/>
    <w:rsid w:val="005465B2"/>
    <w:rsid w:val="005468F4"/>
    <w:rsid w:val="00546F31"/>
    <w:rsid w:val="00546F7D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3D"/>
    <w:rsid w:val="005528B5"/>
    <w:rsid w:val="00552C2A"/>
    <w:rsid w:val="00552C37"/>
    <w:rsid w:val="00552E98"/>
    <w:rsid w:val="00553622"/>
    <w:rsid w:val="00553A03"/>
    <w:rsid w:val="00553D54"/>
    <w:rsid w:val="00554282"/>
    <w:rsid w:val="00554921"/>
    <w:rsid w:val="00554C53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6FE"/>
    <w:rsid w:val="0056176E"/>
    <w:rsid w:val="00561DEF"/>
    <w:rsid w:val="005622C7"/>
    <w:rsid w:val="005623B9"/>
    <w:rsid w:val="0056305F"/>
    <w:rsid w:val="0056392D"/>
    <w:rsid w:val="00563B25"/>
    <w:rsid w:val="00563CC8"/>
    <w:rsid w:val="00563E8B"/>
    <w:rsid w:val="005644D6"/>
    <w:rsid w:val="00564F46"/>
    <w:rsid w:val="00565453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46"/>
    <w:rsid w:val="00566E7E"/>
    <w:rsid w:val="00566EBA"/>
    <w:rsid w:val="00567275"/>
    <w:rsid w:val="0057005A"/>
    <w:rsid w:val="00570146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0CA"/>
    <w:rsid w:val="0057435F"/>
    <w:rsid w:val="005743FD"/>
    <w:rsid w:val="00574557"/>
    <w:rsid w:val="005750FF"/>
    <w:rsid w:val="005757A6"/>
    <w:rsid w:val="00575B17"/>
    <w:rsid w:val="00575DCB"/>
    <w:rsid w:val="00575E17"/>
    <w:rsid w:val="00577056"/>
    <w:rsid w:val="00577A15"/>
    <w:rsid w:val="00577AF8"/>
    <w:rsid w:val="00577C9B"/>
    <w:rsid w:val="00577D4C"/>
    <w:rsid w:val="00577E59"/>
    <w:rsid w:val="00577EC8"/>
    <w:rsid w:val="0058000D"/>
    <w:rsid w:val="00580505"/>
    <w:rsid w:val="00580F65"/>
    <w:rsid w:val="00581AFE"/>
    <w:rsid w:val="00581C73"/>
    <w:rsid w:val="00581CE6"/>
    <w:rsid w:val="00581EAE"/>
    <w:rsid w:val="00581EFF"/>
    <w:rsid w:val="00581F8C"/>
    <w:rsid w:val="00582290"/>
    <w:rsid w:val="005825BC"/>
    <w:rsid w:val="00582908"/>
    <w:rsid w:val="0058312E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BD4"/>
    <w:rsid w:val="00593D53"/>
    <w:rsid w:val="0059489F"/>
    <w:rsid w:val="005948A2"/>
    <w:rsid w:val="00595B75"/>
    <w:rsid w:val="005961BE"/>
    <w:rsid w:val="00596263"/>
    <w:rsid w:val="00596DDD"/>
    <w:rsid w:val="00597ADC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19C"/>
    <w:rsid w:val="005A222D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66C4"/>
    <w:rsid w:val="005A6CD5"/>
    <w:rsid w:val="005A728F"/>
    <w:rsid w:val="005A7317"/>
    <w:rsid w:val="005A73CF"/>
    <w:rsid w:val="005B00C7"/>
    <w:rsid w:val="005B01FC"/>
    <w:rsid w:val="005B1610"/>
    <w:rsid w:val="005B17E1"/>
    <w:rsid w:val="005B1957"/>
    <w:rsid w:val="005B25E6"/>
    <w:rsid w:val="005B2745"/>
    <w:rsid w:val="005B2B45"/>
    <w:rsid w:val="005B2B5E"/>
    <w:rsid w:val="005B2DC7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18F"/>
    <w:rsid w:val="005B741B"/>
    <w:rsid w:val="005B7718"/>
    <w:rsid w:val="005B7842"/>
    <w:rsid w:val="005C0711"/>
    <w:rsid w:val="005C0A79"/>
    <w:rsid w:val="005C126A"/>
    <w:rsid w:val="005C18DC"/>
    <w:rsid w:val="005C198E"/>
    <w:rsid w:val="005C2069"/>
    <w:rsid w:val="005C2077"/>
    <w:rsid w:val="005C215A"/>
    <w:rsid w:val="005C21AE"/>
    <w:rsid w:val="005C28F8"/>
    <w:rsid w:val="005C3049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5D51"/>
    <w:rsid w:val="005C6216"/>
    <w:rsid w:val="005C63C2"/>
    <w:rsid w:val="005C6D2A"/>
    <w:rsid w:val="005C6D4C"/>
    <w:rsid w:val="005C6DC3"/>
    <w:rsid w:val="005C6E5E"/>
    <w:rsid w:val="005C743A"/>
    <w:rsid w:val="005C77E8"/>
    <w:rsid w:val="005C7B0B"/>
    <w:rsid w:val="005C7C04"/>
    <w:rsid w:val="005C7C23"/>
    <w:rsid w:val="005C7D14"/>
    <w:rsid w:val="005C7D60"/>
    <w:rsid w:val="005C7D67"/>
    <w:rsid w:val="005C7E25"/>
    <w:rsid w:val="005D0111"/>
    <w:rsid w:val="005D0151"/>
    <w:rsid w:val="005D048F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B99"/>
    <w:rsid w:val="005D7D18"/>
    <w:rsid w:val="005E091C"/>
    <w:rsid w:val="005E105A"/>
    <w:rsid w:val="005E15A6"/>
    <w:rsid w:val="005E1A8F"/>
    <w:rsid w:val="005E2E64"/>
    <w:rsid w:val="005E2F87"/>
    <w:rsid w:val="005E306A"/>
    <w:rsid w:val="005E384A"/>
    <w:rsid w:val="005E3A30"/>
    <w:rsid w:val="005E3DE4"/>
    <w:rsid w:val="005E434F"/>
    <w:rsid w:val="005E453A"/>
    <w:rsid w:val="005E4712"/>
    <w:rsid w:val="005E4ADB"/>
    <w:rsid w:val="005E5268"/>
    <w:rsid w:val="005E559C"/>
    <w:rsid w:val="005E5775"/>
    <w:rsid w:val="005E5975"/>
    <w:rsid w:val="005E61A7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297"/>
    <w:rsid w:val="005F0709"/>
    <w:rsid w:val="005F0EBD"/>
    <w:rsid w:val="005F13C1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6BDB"/>
    <w:rsid w:val="005F6F4D"/>
    <w:rsid w:val="005F766E"/>
    <w:rsid w:val="005F78A1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08A"/>
    <w:rsid w:val="006058AE"/>
    <w:rsid w:val="006059CE"/>
    <w:rsid w:val="006059ED"/>
    <w:rsid w:val="00605ED2"/>
    <w:rsid w:val="00606039"/>
    <w:rsid w:val="0060630E"/>
    <w:rsid w:val="006065C9"/>
    <w:rsid w:val="00606C3F"/>
    <w:rsid w:val="00610171"/>
    <w:rsid w:val="006104B2"/>
    <w:rsid w:val="00610B8B"/>
    <w:rsid w:val="00610ECB"/>
    <w:rsid w:val="006110F3"/>
    <w:rsid w:val="00611567"/>
    <w:rsid w:val="00611CCE"/>
    <w:rsid w:val="00611F22"/>
    <w:rsid w:val="00612235"/>
    <w:rsid w:val="006122EA"/>
    <w:rsid w:val="00612C57"/>
    <w:rsid w:val="0061319C"/>
    <w:rsid w:val="00613F39"/>
    <w:rsid w:val="006143B6"/>
    <w:rsid w:val="0061444D"/>
    <w:rsid w:val="006145C4"/>
    <w:rsid w:val="0061467A"/>
    <w:rsid w:val="006148F6"/>
    <w:rsid w:val="00614A37"/>
    <w:rsid w:val="00614B70"/>
    <w:rsid w:val="00614F92"/>
    <w:rsid w:val="0061546B"/>
    <w:rsid w:val="00615BBE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1A20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188"/>
    <w:rsid w:val="006262F2"/>
    <w:rsid w:val="00626B01"/>
    <w:rsid w:val="00626BFE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60E"/>
    <w:rsid w:val="00630B64"/>
    <w:rsid w:val="00630E82"/>
    <w:rsid w:val="00630ED3"/>
    <w:rsid w:val="00631ED1"/>
    <w:rsid w:val="00631EEA"/>
    <w:rsid w:val="0063292E"/>
    <w:rsid w:val="006342DB"/>
    <w:rsid w:val="006343CF"/>
    <w:rsid w:val="006345CA"/>
    <w:rsid w:val="0063499E"/>
    <w:rsid w:val="00634F2C"/>
    <w:rsid w:val="00634FEF"/>
    <w:rsid w:val="00635183"/>
    <w:rsid w:val="0063532F"/>
    <w:rsid w:val="0063552E"/>
    <w:rsid w:val="006355E4"/>
    <w:rsid w:val="00635AB7"/>
    <w:rsid w:val="00635ACB"/>
    <w:rsid w:val="006372F1"/>
    <w:rsid w:val="00637A6B"/>
    <w:rsid w:val="0064026E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845"/>
    <w:rsid w:val="00646967"/>
    <w:rsid w:val="00646BD4"/>
    <w:rsid w:val="00647573"/>
    <w:rsid w:val="00651978"/>
    <w:rsid w:val="0065232E"/>
    <w:rsid w:val="006529D0"/>
    <w:rsid w:val="00653391"/>
    <w:rsid w:val="006534F5"/>
    <w:rsid w:val="00653580"/>
    <w:rsid w:val="006538B9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16F5"/>
    <w:rsid w:val="00662A32"/>
    <w:rsid w:val="00662A5E"/>
    <w:rsid w:val="00662DC1"/>
    <w:rsid w:val="00662DDB"/>
    <w:rsid w:val="006631C3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5F69"/>
    <w:rsid w:val="00666396"/>
    <w:rsid w:val="0066645E"/>
    <w:rsid w:val="006666CE"/>
    <w:rsid w:val="00666D6B"/>
    <w:rsid w:val="00667827"/>
    <w:rsid w:val="006704E3"/>
    <w:rsid w:val="00670A1D"/>
    <w:rsid w:val="00671066"/>
    <w:rsid w:val="006716B8"/>
    <w:rsid w:val="00671735"/>
    <w:rsid w:val="006718CF"/>
    <w:rsid w:val="00671E2C"/>
    <w:rsid w:val="00672561"/>
    <w:rsid w:val="00672583"/>
    <w:rsid w:val="006725F5"/>
    <w:rsid w:val="00672C06"/>
    <w:rsid w:val="0067345F"/>
    <w:rsid w:val="00674687"/>
    <w:rsid w:val="00675231"/>
    <w:rsid w:val="00675BEC"/>
    <w:rsid w:val="00676812"/>
    <w:rsid w:val="00676A1F"/>
    <w:rsid w:val="00676A67"/>
    <w:rsid w:val="00677627"/>
    <w:rsid w:val="006776F3"/>
    <w:rsid w:val="00681187"/>
    <w:rsid w:val="00681A91"/>
    <w:rsid w:val="00681BA9"/>
    <w:rsid w:val="0068203D"/>
    <w:rsid w:val="0068207F"/>
    <w:rsid w:val="00682647"/>
    <w:rsid w:val="006826F1"/>
    <w:rsid w:val="00682AC2"/>
    <w:rsid w:val="00682E5F"/>
    <w:rsid w:val="00683606"/>
    <w:rsid w:val="0068361F"/>
    <w:rsid w:val="00683CBF"/>
    <w:rsid w:val="00683E6F"/>
    <w:rsid w:val="00683F9C"/>
    <w:rsid w:val="0068409B"/>
    <w:rsid w:val="00684150"/>
    <w:rsid w:val="0068459B"/>
    <w:rsid w:val="006850C2"/>
    <w:rsid w:val="00685444"/>
    <w:rsid w:val="00686449"/>
    <w:rsid w:val="00686C8B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8D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816"/>
    <w:rsid w:val="00696918"/>
    <w:rsid w:val="00696C03"/>
    <w:rsid w:val="00696DFD"/>
    <w:rsid w:val="00696FCF"/>
    <w:rsid w:val="006A08E2"/>
    <w:rsid w:val="006A1023"/>
    <w:rsid w:val="006A1391"/>
    <w:rsid w:val="006A1BB8"/>
    <w:rsid w:val="006A1E48"/>
    <w:rsid w:val="006A2498"/>
    <w:rsid w:val="006A2657"/>
    <w:rsid w:val="006A2715"/>
    <w:rsid w:val="006A28CC"/>
    <w:rsid w:val="006A2D22"/>
    <w:rsid w:val="006A386F"/>
    <w:rsid w:val="006A3FA7"/>
    <w:rsid w:val="006A46AA"/>
    <w:rsid w:val="006A4AD6"/>
    <w:rsid w:val="006A507E"/>
    <w:rsid w:val="006A54AF"/>
    <w:rsid w:val="006A5E98"/>
    <w:rsid w:val="006A675C"/>
    <w:rsid w:val="006A681F"/>
    <w:rsid w:val="006A6D64"/>
    <w:rsid w:val="006A7ADF"/>
    <w:rsid w:val="006A7E91"/>
    <w:rsid w:val="006A7EC4"/>
    <w:rsid w:val="006B000D"/>
    <w:rsid w:val="006B0838"/>
    <w:rsid w:val="006B0991"/>
    <w:rsid w:val="006B0E6E"/>
    <w:rsid w:val="006B0E92"/>
    <w:rsid w:val="006B19AB"/>
    <w:rsid w:val="006B2043"/>
    <w:rsid w:val="006B21B2"/>
    <w:rsid w:val="006B23E8"/>
    <w:rsid w:val="006B2B83"/>
    <w:rsid w:val="006B2D1C"/>
    <w:rsid w:val="006B3BEF"/>
    <w:rsid w:val="006B4D02"/>
    <w:rsid w:val="006B5332"/>
    <w:rsid w:val="006B56B4"/>
    <w:rsid w:val="006B5970"/>
    <w:rsid w:val="006B61F2"/>
    <w:rsid w:val="006B7250"/>
    <w:rsid w:val="006B7660"/>
    <w:rsid w:val="006B76C8"/>
    <w:rsid w:val="006B7B3C"/>
    <w:rsid w:val="006C04D0"/>
    <w:rsid w:val="006C074A"/>
    <w:rsid w:val="006C1F7B"/>
    <w:rsid w:val="006C23CF"/>
    <w:rsid w:val="006C24D9"/>
    <w:rsid w:val="006C2506"/>
    <w:rsid w:val="006C2B46"/>
    <w:rsid w:val="006C2EF0"/>
    <w:rsid w:val="006C306A"/>
    <w:rsid w:val="006C3247"/>
    <w:rsid w:val="006C52BB"/>
    <w:rsid w:val="006C54A0"/>
    <w:rsid w:val="006C5A15"/>
    <w:rsid w:val="006C5A7C"/>
    <w:rsid w:val="006C6A6A"/>
    <w:rsid w:val="006D03AB"/>
    <w:rsid w:val="006D0821"/>
    <w:rsid w:val="006D0C36"/>
    <w:rsid w:val="006D0D18"/>
    <w:rsid w:val="006D10CE"/>
    <w:rsid w:val="006D15EA"/>
    <w:rsid w:val="006D16DC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086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361"/>
    <w:rsid w:val="006E3AE0"/>
    <w:rsid w:val="006E41D5"/>
    <w:rsid w:val="006E4730"/>
    <w:rsid w:val="006E47ED"/>
    <w:rsid w:val="006E4B71"/>
    <w:rsid w:val="006E5648"/>
    <w:rsid w:val="006E6143"/>
    <w:rsid w:val="006E6A0A"/>
    <w:rsid w:val="006E6B57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0839"/>
    <w:rsid w:val="006F17DD"/>
    <w:rsid w:val="006F1F68"/>
    <w:rsid w:val="006F2AB0"/>
    <w:rsid w:val="006F2BA2"/>
    <w:rsid w:val="006F332A"/>
    <w:rsid w:val="006F39FF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32D"/>
    <w:rsid w:val="006F7B62"/>
    <w:rsid w:val="00700028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519"/>
    <w:rsid w:val="00703BA9"/>
    <w:rsid w:val="007044D0"/>
    <w:rsid w:val="0070499F"/>
    <w:rsid w:val="00704E44"/>
    <w:rsid w:val="00705157"/>
    <w:rsid w:val="00705BB7"/>
    <w:rsid w:val="00705C11"/>
    <w:rsid w:val="00705D23"/>
    <w:rsid w:val="00705E27"/>
    <w:rsid w:val="007063F2"/>
    <w:rsid w:val="00706512"/>
    <w:rsid w:val="00706658"/>
    <w:rsid w:val="0070672C"/>
    <w:rsid w:val="0070698B"/>
    <w:rsid w:val="0070708C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8D5"/>
    <w:rsid w:val="007142C7"/>
    <w:rsid w:val="00714725"/>
    <w:rsid w:val="0071474D"/>
    <w:rsid w:val="00715124"/>
    <w:rsid w:val="007157A4"/>
    <w:rsid w:val="007157B9"/>
    <w:rsid w:val="00715F42"/>
    <w:rsid w:val="00716DCD"/>
    <w:rsid w:val="0071711B"/>
    <w:rsid w:val="0071738F"/>
    <w:rsid w:val="00717CD0"/>
    <w:rsid w:val="007201EB"/>
    <w:rsid w:val="007208A7"/>
    <w:rsid w:val="00720EAF"/>
    <w:rsid w:val="00721F77"/>
    <w:rsid w:val="00722B71"/>
    <w:rsid w:val="00722EDB"/>
    <w:rsid w:val="0072333A"/>
    <w:rsid w:val="007233E8"/>
    <w:rsid w:val="00723B2B"/>
    <w:rsid w:val="00723C2C"/>
    <w:rsid w:val="00724E68"/>
    <w:rsid w:val="0072513E"/>
    <w:rsid w:val="00725638"/>
    <w:rsid w:val="00725D84"/>
    <w:rsid w:val="007262E2"/>
    <w:rsid w:val="00726512"/>
    <w:rsid w:val="00726B2E"/>
    <w:rsid w:val="00726F7E"/>
    <w:rsid w:val="007272D3"/>
    <w:rsid w:val="0072766A"/>
    <w:rsid w:val="00727926"/>
    <w:rsid w:val="00727E80"/>
    <w:rsid w:val="00730332"/>
    <w:rsid w:val="00730833"/>
    <w:rsid w:val="00730E1D"/>
    <w:rsid w:val="00730E90"/>
    <w:rsid w:val="0073115A"/>
    <w:rsid w:val="00731649"/>
    <w:rsid w:val="007319CE"/>
    <w:rsid w:val="00731D02"/>
    <w:rsid w:val="00732A2E"/>
    <w:rsid w:val="00732B35"/>
    <w:rsid w:val="0073330C"/>
    <w:rsid w:val="00733D53"/>
    <w:rsid w:val="0073418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2F8"/>
    <w:rsid w:val="0073636A"/>
    <w:rsid w:val="0073652D"/>
    <w:rsid w:val="007367F0"/>
    <w:rsid w:val="0073682B"/>
    <w:rsid w:val="00736A48"/>
    <w:rsid w:val="007379AF"/>
    <w:rsid w:val="00740AE5"/>
    <w:rsid w:val="00740C76"/>
    <w:rsid w:val="007413E0"/>
    <w:rsid w:val="00741FAE"/>
    <w:rsid w:val="007421DF"/>
    <w:rsid w:val="007425D4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8DC"/>
    <w:rsid w:val="007459DA"/>
    <w:rsid w:val="00745D39"/>
    <w:rsid w:val="00745DF0"/>
    <w:rsid w:val="0074628E"/>
    <w:rsid w:val="0074694B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26F"/>
    <w:rsid w:val="00753B5E"/>
    <w:rsid w:val="00753E47"/>
    <w:rsid w:val="00753FEE"/>
    <w:rsid w:val="007540DD"/>
    <w:rsid w:val="007540F4"/>
    <w:rsid w:val="00754724"/>
    <w:rsid w:val="00754AA6"/>
    <w:rsid w:val="00755468"/>
    <w:rsid w:val="00755678"/>
    <w:rsid w:val="00755C2E"/>
    <w:rsid w:val="00756173"/>
    <w:rsid w:val="00756CFF"/>
    <w:rsid w:val="00756DFC"/>
    <w:rsid w:val="0075709F"/>
    <w:rsid w:val="0075716B"/>
    <w:rsid w:val="0075717F"/>
    <w:rsid w:val="00757285"/>
    <w:rsid w:val="00757696"/>
    <w:rsid w:val="007576CA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ACE"/>
    <w:rsid w:val="00762F4C"/>
    <w:rsid w:val="0076376E"/>
    <w:rsid w:val="00763823"/>
    <w:rsid w:val="00763935"/>
    <w:rsid w:val="00764A21"/>
    <w:rsid w:val="00764CC1"/>
    <w:rsid w:val="00764EEE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2FC0"/>
    <w:rsid w:val="0077355E"/>
    <w:rsid w:val="007738AA"/>
    <w:rsid w:val="007742BA"/>
    <w:rsid w:val="007744C4"/>
    <w:rsid w:val="007746F5"/>
    <w:rsid w:val="007749D6"/>
    <w:rsid w:val="00774DF7"/>
    <w:rsid w:val="00775BA3"/>
    <w:rsid w:val="00775C15"/>
    <w:rsid w:val="00775D8D"/>
    <w:rsid w:val="00776170"/>
    <w:rsid w:val="00776499"/>
    <w:rsid w:val="007764CC"/>
    <w:rsid w:val="0077666F"/>
    <w:rsid w:val="007800A0"/>
    <w:rsid w:val="007805A9"/>
    <w:rsid w:val="007809F6"/>
    <w:rsid w:val="00781BC6"/>
    <w:rsid w:val="007824F6"/>
    <w:rsid w:val="00782D40"/>
    <w:rsid w:val="0078353D"/>
    <w:rsid w:val="0078373D"/>
    <w:rsid w:val="00783D06"/>
    <w:rsid w:val="00784055"/>
    <w:rsid w:val="00784994"/>
    <w:rsid w:val="0078535F"/>
    <w:rsid w:val="00785484"/>
    <w:rsid w:val="0078565C"/>
    <w:rsid w:val="007861FD"/>
    <w:rsid w:val="00786FD1"/>
    <w:rsid w:val="007870E6"/>
    <w:rsid w:val="007876B7"/>
    <w:rsid w:val="007901D9"/>
    <w:rsid w:val="00790606"/>
    <w:rsid w:val="007907AC"/>
    <w:rsid w:val="00790B5F"/>
    <w:rsid w:val="00790DBF"/>
    <w:rsid w:val="00790E42"/>
    <w:rsid w:val="0079107F"/>
    <w:rsid w:val="00791225"/>
    <w:rsid w:val="007915C9"/>
    <w:rsid w:val="00791B11"/>
    <w:rsid w:val="00792139"/>
    <w:rsid w:val="007922E5"/>
    <w:rsid w:val="00792541"/>
    <w:rsid w:val="007925F4"/>
    <w:rsid w:val="00792866"/>
    <w:rsid w:val="00792B5F"/>
    <w:rsid w:val="00792B97"/>
    <w:rsid w:val="00793208"/>
    <w:rsid w:val="00793740"/>
    <w:rsid w:val="00793B1D"/>
    <w:rsid w:val="00793DCD"/>
    <w:rsid w:val="00793ECA"/>
    <w:rsid w:val="00793F2B"/>
    <w:rsid w:val="00794062"/>
    <w:rsid w:val="0079415A"/>
    <w:rsid w:val="00794188"/>
    <w:rsid w:val="007941B5"/>
    <w:rsid w:val="007942DC"/>
    <w:rsid w:val="00794867"/>
    <w:rsid w:val="00795088"/>
    <w:rsid w:val="007957B6"/>
    <w:rsid w:val="00795894"/>
    <w:rsid w:val="00795CC4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0A71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53B1"/>
    <w:rsid w:val="007B59E5"/>
    <w:rsid w:val="007B5F0A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28A"/>
    <w:rsid w:val="007C26B2"/>
    <w:rsid w:val="007C2844"/>
    <w:rsid w:val="007C2935"/>
    <w:rsid w:val="007C29B3"/>
    <w:rsid w:val="007C2B0B"/>
    <w:rsid w:val="007C2C18"/>
    <w:rsid w:val="007C3734"/>
    <w:rsid w:val="007C3E18"/>
    <w:rsid w:val="007C40F3"/>
    <w:rsid w:val="007C473C"/>
    <w:rsid w:val="007C47BB"/>
    <w:rsid w:val="007C4818"/>
    <w:rsid w:val="007C495A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48C"/>
    <w:rsid w:val="007C78C1"/>
    <w:rsid w:val="007C78CB"/>
    <w:rsid w:val="007D00F0"/>
    <w:rsid w:val="007D03E7"/>
    <w:rsid w:val="007D05A7"/>
    <w:rsid w:val="007D0D63"/>
    <w:rsid w:val="007D0DF4"/>
    <w:rsid w:val="007D1961"/>
    <w:rsid w:val="007D1CB3"/>
    <w:rsid w:val="007D21D8"/>
    <w:rsid w:val="007D2936"/>
    <w:rsid w:val="007D2D67"/>
    <w:rsid w:val="007D2E25"/>
    <w:rsid w:val="007D2E26"/>
    <w:rsid w:val="007D3E95"/>
    <w:rsid w:val="007D406E"/>
    <w:rsid w:val="007D4351"/>
    <w:rsid w:val="007D4B41"/>
    <w:rsid w:val="007D4C0B"/>
    <w:rsid w:val="007D4C54"/>
    <w:rsid w:val="007D4C79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2EC8"/>
    <w:rsid w:val="007E3177"/>
    <w:rsid w:val="007E3303"/>
    <w:rsid w:val="007E408C"/>
    <w:rsid w:val="007E41D4"/>
    <w:rsid w:val="007E41DF"/>
    <w:rsid w:val="007E4885"/>
    <w:rsid w:val="007E4BB6"/>
    <w:rsid w:val="007E4F8A"/>
    <w:rsid w:val="007E5226"/>
    <w:rsid w:val="007E5667"/>
    <w:rsid w:val="007E5714"/>
    <w:rsid w:val="007E5EC4"/>
    <w:rsid w:val="007E61C0"/>
    <w:rsid w:val="007F0027"/>
    <w:rsid w:val="007F031E"/>
    <w:rsid w:val="007F059B"/>
    <w:rsid w:val="007F08DB"/>
    <w:rsid w:val="007F0D0C"/>
    <w:rsid w:val="007F17A8"/>
    <w:rsid w:val="007F1887"/>
    <w:rsid w:val="007F1D16"/>
    <w:rsid w:val="007F1F54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5CE0"/>
    <w:rsid w:val="007F63D7"/>
    <w:rsid w:val="007F63EC"/>
    <w:rsid w:val="007F6D5B"/>
    <w:rsid w:val="007F6DD8"/>
    <w:rsid w:val="007F6E06"/>
    <w:rsid w:val="007F717E"/>
    <w:rsid w:val="007F76E2"/>
    <w:rsid w:val="007F7CD2"/>
    <w:rsid w:val="00800405"/>
    <w:rsid w:val="00800584"/>
    <w:rsid w:val="00801093"/>
    <w:rsid w:val="008013C3"/>
    <w:rsid w:val="00801CA9"/>
    <w:rsid w:val="008025F4"/>
    <w:rsid w:val="008030DD"/>
    <w:rsid w:val="00803B94"/>
    <w:rsid w:val="00803F3C"/>
    <w:rsid w:val="00804095"/>
    <w:rsid w:val="008045B8"/>
    <w:rsid w:val="00804749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10839"/>
    <w:rsid w:val="00810850"/>
    <w:rsid w:val="00810A38"/>
    <w:rsid w:val="00811084"/>
    <w:rsid w:val="00811098"/>
    <w:rsid w:val="008110AB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9B"/>
    <w:rsid w:val="00816200"/>
    <w:rsid w:val="008168B8"/>
    <w:rsid w:val="00816A2F"/>
    <w:rsid w:val="0081743B"/>
    <w:rsid w:val="0081770B"/>
    <w:rsid w:val="00817D19"/>
    <w:rsid w:val="00820004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AE7"/>
    <w:rsid w:val="00823F9E"/>
    <w:rsid w:val="00824351"/>
    <w:rsid w:val="00824822"/>
    <w:rsid w:val="008255DF"/>
    <w:rsid w:val="00825B9B"/>
    <w:rsid w:val="00825CD2"/>
    <w:rsid w:val="0082698E"/>
    <w:rsid w:val="00826C8C"/>
    <w:rsid w:val="00826E40"/>
    <w:rsid w:val="00826ED3"/>
    <w:rsid w:val="00826EEE"/>
    <w:rsid w:val="008279DF"/>
    <w:rsid w:val="008300A4"/>
    <w:rsid w:val="008301A0"/>
    <w:rsid w:val="00830AD9"/>
    <w:rsid w:val="00830C47"/>
    <w:rsid w:val="008315E6"/>
    <w:rsid w:val="0083180F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0FA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0D8E"/>
    <w:rsid w:val="008413B4"/>
    <w:rsid w:val="008414C6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AC8"/>
    <w:rsid w:val="00843B69"/>
    <w:rsid w:val="00843BA2"/>
    <w:rsid w:val="00844031"/>
    <w:rsid w:val="00844452"/>
    <w:rsid w:val="0084483B"/>
    <w:rsid w:val="00845112"/>
    <w:rsid w:val="0084582C"/>
    <w:rsid w:val="00845F94"/>
    <w:rsid w:val="00846655"/>
    <w:rsid w:val="00846CE2"/>
    <w:rsid w:val="00846DB6"/>
    <w:rsid w:val="008470CA"/>
    <w:rsid w:val="008471AF"/>
    <w:rsid w:val="008473F2"/>
    <w:rsid w:val="008474B9"/>
    <w:rsid w:val="00847BA3"/>
    <w:rsid w:val="00847D94"/>
    <w:rsid w:val="00850E12"/>
    <w:rsid w:val="00851048"/>
    <w:rsid w:val="00851645"/>
    <w:rsid w:val="008520F3"/>
    <w:rsid w:val="0085232E"/>
    <w:rsid w:val="008524F7"/>
    <w:rsid w:val="008527EA"/>
    <w:rsid w:val="0085284B"/>
    <w:rsid w:val="0085289B"/>
    <w:rsid w:val="00852E96"/>
    <w:rsid w:val="008530A4"/>
    <w:rsid w:val="0085317F"/>
    <w:rsid w:val="00853196"/>
    <w:rsid w:val="00853285"/>
    <w:rsid w:val="00853505"/>
    <w:rsid w:val="00853A7A"/>
    <w:rsid w:val="00854543"/>
    <w:rsid w:val="0085460D"/>
    <w:rsid w:val="0085461D"/>
    <w:rsid w:val="00854A64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07A"/>
    <w:rsid w:val="00870470"/>
    <w:rsid w:val="0087116F"/>
    <w:rsid w:val="008712D9"/>
    <w:rsid w:val="008719B6"/>
    <w:rsid w:val="00871CEE"/>
    <w:rsid w:val="00871D58"/>
    <w:rsid w:val="00871DB6"/>
    <w:rsid w:val="00871ED7"/>
    <w:rsid w:val="00872305"/>
    <w:rsid w:val="00872ADF"/>
    <w:rsid w:val="008734C4"/>
    <w:rsid w:val="00873FFB"/>
    <w:rsid w:val="008747DB"/>
    <w:rsid w:val="00874AFE"/>
    <w:rsid w:val="00874B29"/>
    <w:rsid w:val="00874B42"/>
    <w:rsid w:val="00874D20"/>
    <w:rsid w:val="00874F01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5FF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448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32C"/>
    <w:rsid w:val="00891497"/>
    <w:rsid w:val="00891B01"/>
    <w:rsid w:val="00891B4E"/>
    <w:rsid w:val="0089233C"/>
    <w:rsid w:val="00892437"/>
    <w:rsid w:val="008924F7"/>
    <w:rsid w:val="00892809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43E"/>
    <w:rsid w:val="00897823"/>
    <w:rsid w:val="008979C6"/>
    <w:rsid w:val="008A06C6"/>
    <w:rsid w:val="008A0EB6"/>
    <w:rsid w:val="008A1339"/>
    <w:rsid w:val="008A1C56"/>
    <w:rsid w:val="008A2765"/>
    <w:rsid w:val="008A2ABD"/>
    <w:rsid w:val="008A34E9"/>
    <w:rsid w:val="008A382C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991"/>
    <w:rsid w:val="008B0D5C"/>
    <w:rsid w:val="008B0DF7"/>
    <w:rsid w:val="008B1B0A"/>
    <w:rsid w:val="008B1F2E"/>
    <w:rsid w:val="008B240E"/>
    <w:rsid w:val="008B27CA"/>
    <w:rsid w:val="008B28A2"/>
    <w:rsid w:val="008B2FEB"/>
    <w:rsid w:val="008B3423"/>
    <w:rsid w:val="008B35DB"/>
    <w:rsid w:val="008B37CF"/>
    <w:rsid w:val="008B43FE"/>
    <w:rsid w:val="008B4400"/>
    <w:rsid w:val="008B4606"/>
    <w:rsid w:val="008B4832"/>
    <w:rsid w:val="008B4D22"/>
    <w:rsid w:val="008B4D5A"/>
    <w:rsid w:val="008B59AC"/>
    <w:rsid w:val="008B6121"/>
    <w:rsid w:val="008B6854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39DB"/>
    <w:rsid w:val="008C3D3E"/>
    <w:rsid w:val="008C42BA"/>
    <w:rsid w:val="008C460B"/>
    <w:rsid w:val="008C4902"/>
    <w:rsid w:val="008C4953"/>
    <w:rsid w:val="008C4C9C"/>
    <w:rsid w:val="008C4DF8"/>
    <w:rsid w:val="008C50C2"/>
    <w:rsid w:val="008C54C8"/>
    <w:rsid w:val="008C54C9"/>
    <w:rsid w:val="008C554F"/>
    <w:rsid w:val="008C60D2"/>
    <w:rsid w:val="008C634B"/>
    <w:rsid w:val="008C6450"/>
    <w:rsid w:val="008C69C0"/>
    <w:rsid w:val="008C700D"/>
    <w:rsid w:val="008C77DC"/>
    <w:rsid w:val="008C795F"/>
    <w:rsid w:val="008C7ADE"/>
    <w:rsid w:val="008D01DA"/>
    <w:rsid w:val="008D0345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421"/>
    <w:rsid w:val="008D56A3"/>
    <w:rsid w:val="008D5A4F"/>
    <w:rsid w:val="008D5BDF"/>
    <w:rsid w:val="008D5D7F"/>
    <w:rsid w:val="008D632D"/>
    <w:rsid w:val="008D6D2E"/>
    <w:rsid w:val="008D7E18"/>
    <w:rsid w:val="008E049B"/>
    <w:rsid w:val="008E049D"/>
    <w:rsid w:val="008E0546"/>
    <w:rsid w:val="008E0671"/>
    <w:rsid w:val="008E1DBA"/>
    <w:rsid w:val="008E20B1"/>
    <w:rsid w:val="008E2951"/>
    <w:rsid w:val="008E31A6"/>
    <w:rsid w:val="008E3932"/>
    <w:rsid w:val="008E393B"/>
    <w:rsid w:val="008E435E"/>
    <w:rsid w:val="008E4BF3"/>
    <w:rsid w:val="008E5151"/>
    <w:rsid w:val="008E5D66"/>
    <w:rsid w:val="008E5F42"/>
    <w:rsid w:val="008E5FE9"/>
    <w:rsid w:val="008E68AF"/>
    <w:rsid w:val="008E6B62"/>
    <w:rsid w:val="008E70D6"/>
    <w:rsid w:val="008E749E"/>
    <w:rsid w:val="008E7659"/>
    <w:rsid w:val="008E7666"/>
    <w:rsid w:val="008E7BF7"/>
    <w:rsid w:val="008F081C"/>
    <w:rsid w:val="008F0C82"/>
    <w:rsid w:val="008F1506"/>
    <w:rsid w:val="008F1B4A"/>
    <w:rsid w:val="008F1C33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44D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1B0"/>
    <w:rsid w:val="009033E7"/>
    <w:rsid w:val="009035DA"/>
    <w:rsid w:val="00903836"/>
    <w:rsid w:val="00903B6D"/>
    <w:rsid w:val="00903FD4"/>
    <w:rsid w:val="00904050"/>
    <w:rsid w:val="0090452D"/>
    <w:rsid w:val="009048CC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1CEB"/>
    <w:rsid w:val="00912343"/>
    <w:rsid w:val="00912EA2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5908"/>
    <w:rsid w:val="00916D7E"/>
    <w:rsid w:val="00916DAE"/>
    <w:rsid w:val="00917380"/>
    <w:rsid w:val="0091741D"/>
    <w:rsid w:val="009174EB"/>
    <w:rsid w:val="0092034C"/>
    <w:rsid w:val="00920F00"/>
    <w:rsid w:val="00921277"/>
    <w:rsid w:val="00922B3A"/>
    <w:rsid w:val="00922C90"/>
    <w:rsid w:val="00922F2C"/>
    <w:rsid w:val="00923452"/>
    <w:rsid w:val="009236F3"/>
    <w:rsid w:val="0092395B"/>
    <w:rsid w:val="0092416F"/>
    <w:rsid w:val="0092491C"/>
    <w:rsid w:val="00925028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632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17"/>
    <w:rsid w:val="009372F0"/>
    <w:rsid w:val="0093745A"/>
    <w:rsid w:val="009375E0"/>
    <w:rsid w:val="00937777"/>
    <w:rsid w:val="00937AF5"/>
    <w:rsid w:val="00937B7C"/>
    <w:rsid w:val="00937E35"/>
    <w:rsid w:val="00940142"/>
    <w:rsid w:val="009401AB"/>
    <w:rsid w:val="00941828"/>
    <w:rsid w:val="009418C3"/>
    <w:rsid w:val="00941A67"/>
    <w:rsid w:val="00942385"/>
    <w:rsid w:val="009427DB"/>
    <w:rsid w:val="00942AE1"/>
    <w:rsid w:val="00942BB5"/>
    <w:rsid w:val="00942DC2"/>
    <w:rsid w:val="00942F4F"/>
    <w:rsid w:val="0094306B"/>
    <w:rsid w:val="0094309F"/>
    <w:rsid w:val="00943493"/>
    <w:rsid w:val="0094352E"/>
    <w:rsid w:val="00943E3F"/>
    <w:rsid w:val="00944275"/>
    <w:rsid w:val="009446A4"/>
    <w:rsid w:val="009447CF"/>
    <w:rsid w:val="00945118"/>
    <w:rsid w:val="00945195"/>
    <w:rsid w:val="00945725"/>
    <w:rsid w:val="00945735"/>
    <w:rsid w:val="00945E34"/>
    <w:rsid w:val="009462E7"/>
    <w:rsid w:val="00946307"/>
    <w:rsid w:val="009471F5"/>
    <w:rsid w:val="009479E7"/>
    <w:rsid w:val="00947DEF"/>
    <w:rsid w:val="00947E57"/>
    <w:rsid w:val="00950166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5F10"/>
    <w:rsid w:val="009560B1"/>
    <w:rsid w:val="00956163"/>
    <w:rsid w:val="00956543"/>
    <w:rsid w:val="00956878"/>
    <w:rsid w:val="00956EF1"/>
    <w:rsid w:val="00957B5E"/>
    <w:rsid w:val="009604CF"/>
    <w:rsid w:val="00961351"/>
    <w:rsid w:val="00961D52"/>
    <w:rsid w:val="00961FF0"/>
    <w:rsid w:val="00962114"/>
    <w:rsid w:val="00962DC7"/>
    <w:rsid w:val="00962EC2"/>
    <w:rsid w:val="00962F91"/>
    <w:rsid w:val="0096304D"/>
    <w:rsid w:val="00963286"/>
    <w:rsid w:val="009633C1"/>
    <w:rsid w:val="00963855"/>
    <w:rsid w:val="0096393B"/>
    <w:rsid w:val="00964DED"/>
    <w:rsid w:val="0096512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0316"/>
    <w:rsid w:val="009711DC"/>
    <w:rsid w:val="00971381"/>
    <w:rsid w:val="0097144B"/>
    <w:rsid w:val="00972052"/>
    <w:rsid w:val="0097294F"/>
    <w:rsid w:val="00972DD8"/>
    <w:rsid w:val="0097316C"/>
    <w:rsid w:val="009735FA"/>
    <w:rsid w:val="00973EB6"/>
    <w:rsid w:val="00973F85"/>
    <w:rsid w:val="00974149"/>
    <w:rsid w:val="00974FC5"/>
    <w:rsid w:val="009751A6"/>
    <w:rsid w:val="009754B5"/>
    <w:rsid w:val="009756F7"/>
    <w:rsid w:val="00975737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8EE"/>
    <w:rsid w:val="00980A28"/>
    <w:rsid w:val="00981483"/>
    <w:rsid w:val="009815FF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6F54"/>
    <w:rsid w:val="00987D02"/>
    <w:rsid w:val="00987DC3"/>
    <w:rsid w:val="00990889"/>
    <w:rsid w:val="009908A6"/>
    <w:rsid w:val="00990BB6"/>
    <w:rsid w:val="00990E8B"/>
    <w:rsid w:val="0099139A"/>
    <w:rsid w:val="0099244F"/>
    <w:rsid w:val="009924E9"/>
    <w:rsid w:val="009926D3"/>
    <w:rsid w:val="009935DE"/>
    <w:rsid w:val="009944B4"/>
    <w:rsid w:val="00994A30"/>
    <w:rsid w:val="00994E17"/>
    <w:rsid w:val="009954B2"/>
    <w:rsid w:val="00996324"/>
    <w:rsid w:val="00996727"/>
    <w:rsid w:val="009969B2"/>
    <w:rsid w:val="00996E3B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5F09"/>
    <w:rsid w:val="009A688D"/>
    <w:rsid w:val="009A6916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670"/>
    <w:rsid w:val="009B16E8"/>
    <w:rsid w:val="009B1C1B"/>
    <w:rsid w:val="009B269B"/>
    <w:rsid w:val="009B30EA"/>
    <w:rsid w:val="009B4354"/>
    <w:rsid w:val="009B447A"/>
    <w:rsid w:val="009B471B"/>
    <w:rsid w:val="009B4969"/>
    <w:rsid w:val="009B4995"/>
    <w:rsid w:val="009B4E93"/>
    <w:rsid w:val="009B50A3"/>
    <w:rsid w:val="009B5120"/>
    <w:rsid w:val="009B52AC"/>
    <w:rsid w:val="009B592D"/>
    <w:rsid w:val="009B5DE0"/>
    <w:rsid w:val="009B5DF5"/>
    <w:rsid w:val="009B5F61"/>
    <w:rsid w:val="009B6842"/>
    <w:rsid w:val="009B6BFE"/>
    <w:rsid w:val="009B6CD3"/>
    <w:rsid w:val="009B7183"/>
    <w:rsid w:val="009B7472"/>
    <w:rsid w:val="009B74C2"/>
    <w:rsid w:val="009B76F6"/>
    <w:rsid w:val="009B7B8D"/>
    <w:rsid w:val="009B7DEE"/>
    <w:rsid w:val="009B7FDB"/>
    <w:rsid w:val="009C098A"/>
    <w:rsid w:val="009C0A97"/>
    <w:rsid w:val="009C0BAB"/>
    <w:rsid w:val="009C0EFA"/>
    <w:rsid w:val="009C124D"/>
    <w:rsid w:val="009C1656"/>
    <w:rsid w:val="009C1B92"/>
    <w:rsid w:val="009C1C34"/>
    <w:rsid w:val="009C226E"/>
    <w:rsid w:val="009C2413"/>
    <w:rsid w:val="009C2FE8"/>
    <w:rsid w:val="009C34AB"/>
    <w:rsid w:val="009C3E8F"/>
    <w:rsid w:val="009C4021"/>
    <w:rsid w:val="009C4634"/>
    <w:rsid w:val="009C4635"/>
    <w:rsid w:val="009C46FB"/>
    <w:rsid w:val="009C6B39"/>
    <w:rsid w:val="009C6F9C"/>
    <w:rsid w:val="009C6FF5"/>
    <w:rsid w:val="009C707E"/>
    <w:rsid w:val="009C71D5"/>
    <w:rsid w:val="009C72A2"/>
    <w:rsid w:val="009C7A2F"/>
    <w:rsid w:val="009C7D21"/>
    <w:rsid w:val="009D0092"/>
    <w:rsid w:val="009D01D6"/>
    <w:rsid w:val="009D0225"/>
    <w:rsid w:val="009D08AB"/>
    <w:rsid w:val="009D0C9A"/>
    <w:rsid w:val="009D1056"/>
    <w:rsid w:val="009D11EB"/>
    <w:rsid w:val="009D159F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766"/>
    <w:rsid w:val="009D4BF0"/>
    <w:rsid w:val="009D4C41"/>
    <w:rsid w:val="009D4DC9"/>
    <w:rsid w:val="009D5242"/>
    <w:rsid w:val="009D5D58"/>
    <w:rsid w:val="009D67AD"/>
    <w:rsid w:val="009D6B6D"/>
    <w:rsid w:val="009D7293"/>
    <w:rsid w:val="009D73D5"/>
    <w:rsid w:val="009D76B5"/>
    <w:rsid w:val="009D7855"/>
    <w:rsid w:val="009D795E"/>
    <w:rsid w:val="009E1170"/>
    <w:rsid w:val="009E1374"/>
    <w:rsid w:val="009E14BA"/>
    <w:rsid w:val="009E15DC"/>
    <w:rsid w:val="009E2BA9"/>
    <w:rsid w:val="009E2E3C"/>
    <w:rsid w:val="009E2EBE"/>
    <w:rsid w:val="009E31AF"/>
    <w:rsid w:val="009E36AF"/>
    <w:rsid w:val="009E4628"/>
    <w:rsid w:val="009E4E0C"/>
    <w:rsid w:val="009E539C"/>
    <w:rsid w:val="009E542D"/>
    <w:rsid w:val="009E58A4"/>
    <w:rsid w:val="009E5A2E"/>
    <w:rsid w:val="009E644F"/>
    <w:rsid w:val="009E663B"/>
    <w:rsid w:val="009E731E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50F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B9D"/>
    <w:rsid w:val="00A01FDF"/>
    <w:rsid w:val="00A021CB"/>
    <w:rsid w:val="00A0228B"/>
    <w:rsid w:val="00A022DC"/>
    <w:rsid w:val="00A02545"/>
    <w:rsid w:val="00A02637"/>
    <w:rsid w:val="00A02A92"/>
    <w:rsid w:val="00A03123"/>
    <w:rsid w:val="00A03145"/>
    <w:rsid w:val="00A033F4"/>
    <w:rsid w:val="00A03B63"/>
    <w:rsid w:val="00A03BB3"/>
    <w:rsid w:val="00A03DA3"/>
    <w:rsid w:val="00A04487"/>
    <w:rsid w:val="00A04BC4"/>
    <w:rsid w:val="00A05221"/>
    <w:rsid w:val="00A05764"/>
    <w:rsid w:val="00A06F17"/>
    <w:rsid w:val="00A06FD3"/>
    <w:rsid w:val="00A07154"/>
    <w:rsid w:val="00A07307"/>
    <w:rsid w:val="00A07427"/>
    <w:rsid w:val="00A07A54"/>
    <w:rsid w:val="00A07CF1"/>
    <w:rsid w:val="00A100A3"/>
    <w:rsid w:val="00A100BF"/>
    <w:rsid w:val="00A100C6"/>
    <w:rsid w:val="00A109BE"/>
    <w:rsid w:val="00A1117C"/>
    <w:rsid w:val="00A1168B"/>
    <w:rsid w:val="00A119D7"/>
    <w:rsid w:val="00A12728"/>
    <w:rsid w:val="00A12AB4"/>
    <w:rsid w:val="00A12B08"/>
    <w:rsid w:val="00A12C96"/>
    <w:rsid w:val="00A13011"/>
    <w:rsid w:val="00A13391"/>
    <w:rsid w:val="00A13853"/>
    <w:rsid w:val="00A13B74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01"/>
    <w:rsid w:val="00A21A87"/>
    <w:rsid w:val="00A21ECD"/>
    <w:rsid w:val="00A2258B"/>
    <w:rsid w:val="00A22929"/>
    <w:rsid w:val="00A22AEE"/>
    <w:rsid w:val="00A22D61"/>
    <w:rsid w:val="00A230FD"/>
    <w:rsid w:val="00A23D09"/>
    <w:rsid w:val="00A23F67"/>
    <w:rsid w:val="00A23FA8"/>
    <w:rsid w:val="00A24201"/>
    <w:rsid w:val="00A24394"/>
    <w:rsid w:val="00A2445C"/>
    <w:rsid w:val="00A2487E"/>
    <w:rsid w:val="00A24B86"/>
    <w:rsid w:val="00A24C79"/>
    <w:rsid w:val="00A25AE8"/>
    <w:rsid w:val="00A265AA"/>
    <w:rsid w:val="00A2662A"/>
    <w:rsid w:val="00A26BBF"/>
    <w:rsid w:val="00A27178"/>
    <w:rsid w:val="00A2731F"/>
    <w:rsid w:val="00A273C4"/>
    <w:rsid w:val="00A27B00"/>
    <w:rsid w:val="00A30032"/>
    <w:rsid w:val="00A304FA"/>
    <w:rsid w:val="00A30D77"/>
    <w:rsid w:val="00A30E88"/>
    <w:rsid w:val="00A32B5A"/>
    <w:rsid w:val="00A32C15"/>
    <w:rsid w:val="00A32F10"/>
    <w:rsid w:val="00A332F9"/>
    <w:rsid w:val="00A33382"/>
    <w:rsid w:val="00A335D0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1D"/>
    <w:rsid w:val="00A40C5B"/>
    <w:rsid w:val="00A40E38"/>
    <w:rsid w:val="00A41399"/>
    <w:rsid w:val="00A413B9"/>
    <w:rsid w:val="00A41666"/>
    <w:rsid w:val="00A41985"/>
    <w:rsid w:val="00A421B0"/>
    <w:rsid w:val="00A43487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47BCB"/>
    <w:rsid w:val="00A5033E"/>
    <w:rsid w:val="00A5043F"/>
    <w:rsid w:val="00A50639"/>
    <w:rsid w:val="00A51201"/>
    <w:rsid w:val="00A516F1"/>
    <w:rsid w:val="00A52539"/>
    <w:rsid w:val="00A525C2"/>
    <w:rsid w:val="00A527C2"/>
    <w:rsid w:val="00A5322A"/>
    <w:rsid w:val="00A53698"/>
    <w:rsid w:val="00A53728"/>
    <w:rsid w:val="00A5379A"/>
    <w:rsid w:val="00A53DF8"/>
    <w:rsid w:val="00A54435"/>
    <w:rsid w:val="00A5443C"/>
    <w:rsid w:val="00A545D4"/>
    <w:rsid w:val="00A54C3D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37C"/>
    <w:rsid w:val="00A61B89"/>
    <w:rsid w:val="00A61B95"/>
    <w:rsid w:val="00A61E56"/>
    <w:rsid w:val="00A621C6"/>
    <w:rsid w:val="00A624D5"/>
    <w:rsid w:val="00A626DC"/>
    <w:rsid w:val="00A62A33"/>
    <w:rsid w:val="00A6326F"/>
    <w:rsid w:val="00A63571"/>
    <w:rsid w:val="00A64AC2"/>
    <w:rsid w:val="00A655DD"/>
    <w:rsid w:val="00A655DE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24"/>
    <w:rsid w:val="00A718C5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3D01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15F"/>
    <w:rsid w:val="00A775E5"/>
    <w:rsid w:val="00A77C02"/>
    <w:rsid w:val="00A800E6"/>
    <w:rsid w:val="00A8041F"/>
    <w:rsid w:val="00A807F7"/>
    <w:rsid w:val="00A810F4"/>
    <w:rsid w:val="00A81206"/>
    <w:rsid w:val="00A8155B"/>
    <w:rsid w:val="00A82902"/>
    <w:rsid w:val="00A82A74"/>
    <w:rsid w:val="00A83556"/>
    <w:rsid w:val="00A83920"/>
    <w:rsid w:val="00A83E05"/>
    <w:rsid w:val="00A84069"/>
    <w:rsid w:val="00A84411"/>
    <w:rsid w:val="00A84478"/>
    <w:rsid w:val="00A8456C"/>
    <w:rsid w:val="00A84742"/>
    <w:rsid w:val="00A848F3"/>
    <w:rsid w:val="00A84A95"/>
    <w:rsid w:val="00A852AA"/>
    <w:rsid w:val="00A85D2A"/>
    <w:rsid w:val="00A860C1"/>
    <w:rsid w:val="00A863D2"/>
    <w:rsid w:val="00A86526"/>
    <w:rsid w:val="00A86685"/>
    <w:rsid w:val="00A8746A"/>
    <w:rsid w:val="00A875AC"/>
    <w:rsid w:val="00A87712"/>
    <w:rsid w:val="00A87EED"/>
    <w:rsid w:val="00A87FB2"/>
    <w:rsid w:val="00A900BE"/>
    <w:rsid w:val="00A90145"/>
    <w:rsid w:val="00A9020D"/>
    <w:rsid w:val="00A9047D"/>
    <w:rsid w:val="00A9085A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A61"/>
    <w:rsid w:val="00A95266"/>
    <w:rsid w:val="00A95427"/>
    <w:rsid w:val="00A95AE8"/>
    <w:rsid w:val="00A961D4"/>
    <w:rsid w:val="00A96293"/>
    <w:rsid w:val="00A96B80"/>
    <w:rsid w:val="00A96EA0"/>
    <w:rsid w:val="00A970BC"/>
    <w:rsid w:val="00A970F6"/>
    <w:rsid w:val="00A97166"/>
    <w:rsid w:val="00A971F1"/>
    <w:rsid w:val="00A97829"/>
    <w:rsid w:val="00AA0334"/>
    <w:rsid w:val="00AA05B5"/>
    <w:rsid w:val="00AA0897"/>
    <w:rsid w:val="00AA15AB"/>
    <w:rsid w:val="00AA1E53"/>
    <w:rsid w:val="00AA2799"/>
    <w:rsid w:val="00AA286B"/>
    <w:rsid w:val="00AA2FB1"/>
    <w:rsid w:val="00AA3933"/>
    <w:rsid w:val="00AA3B0D"/>
    <w:rsid w:val="00AA3C5C"/>
    <w:rsid w:val="00AA4E99"/>
    <w:rsid w:val="00AA638B"/>
    <w:rsid w:val="00AA667C"/>
    <w:rsid w:val="00AA69E4"/>
    <w:rsid w:val="00AA6AF3"/>
    <w:rsid w:val="00AA6B59"/>
    <w:rsid w:val="00AA7118"/>
    <w:rsid w:val="00AA7944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58F"/>
    <w:rsid w:val="00AB3949"/>
    <w:rsid w:val="00AB3C8B"/>
    <w:rsid w:val="00AB4DBB"/>
    <w:rsid w:val="00AB525A"/>
    <w:rsid w:val="00AB55DB"/>
    <w:rsid w:val="00AB5645"/>
    <w:rsid w:val="00AB5A57"/>
    <w:rsid w:val="00AB5C4F"/>
    <w:rsid w:val="00AB5D60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10FD"/>
    <w:rsid w:val="00AC17C0"/>
    <w:rsid w:val="00AC1D02"/>
    <w:rsid w:val="00AC22F8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50"/>
    <w:rsid w:val="00AC55CC"/>
    <w:rsid w:val="00AC55FD"/>
    <w:rsid w:val="00AC5791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8A6"/>
    <w:rsid w:val="00AD0A29"/>
    <w:rsid w:val="00AD188C"/>
    <w:rsid w:val="00AD1AFA"/>
    <w:rsid w:val="00AD1B75"/>
    <w:rsid w:val="00AD1CC8"/>
    <w:rsid w:val="00AD1D41"/>
    <w:rsid w:val="00AD1F65"/>
    <w:rsid w:val="00AD2831"/>
    <w:rsid w:val="00AD2961"/>
    <w:rsid w:val="00AD2EA4"/>
    <w:rsid w:val="00AD3D71"/>
    <w:rsid w:val="00AD3EA9"/>
    <w:rsid w:val="00AD3EC3"/>
    <w:rsid w:val="00AD410A"/>
    <w:rsid w:val="00AD417A"/>
    <w:rsid w:val="00AD44C8"/>
    <w:rsid w:val="00AD54F4"/>
    <w:rsid w:val="00AD555A"/>
    <w:rsid w:val="00AD5652"/>
    <w:rsid w:val="00AD58F9"/>
    <w:rsid w:val="00AD5BCA"/>
    <w:rsid w:val="00AD6438"/>
    <w:rsid w:val="00AD6A0E"/>
    <w:rsid w:val="00AD74CC"/>
    <w:rsid w:val="00AD7699"/>
    <w:rsid w:val="00AE0493"/>
    <w:rsid w:val="00AE0AB9"/>
    <w:rsid w:val="00AE1803"/>
    <w:rsid w:val="00AE1910"/>
    <w:rsid w:val="00AE199A"/>
    <w:rsid w:val="00AE1CCF"/>
    <w:rsid w:val="00AE29CF"/>
    <w:rsid w:val="00AE2AE2"/>
    <w:rsid w:val="00AE3882"/>
    <w:rsid w:val="00AE3BB6"/>
    <w:rsid w:val="00AE3C37"/>
    <w:rsid w:val="00AE3CAC"/>
    <w:rsid w:val="00AE3F8B"/>
    <w:rsid w:val="00AE4453"/>
    <w:rsid w:val="00AE488B"/>
    <w:rsid w:val="00AE52EF"/>
    <w:rsid w:val="00AE53AB"/>
    <w:rsid w:val="00AE60FD"/>
    <w:rsid w:val="00AE671D"/>
    <w:rsid w:val="00AE6D29"/>
    <w:rsid w:val="00AE72CA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AE4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5BE6"/>
    <w:rsid w:val="00AF6661"/>
    <w:rsid w:val="00AF7813"/>
    <w:rsid w:val="00AF795C"/>
    <w:rsid w:val="00AF79B7"/>
    <w:rsid w:val="00AF7AB8"/>
    <w:rsid w:val="00AF7BF8"/>
    <w:rsid w:val="00AF7DCD"/>
    <w:rsid w:val="00AF7E86"/>
    <w:rsid w:val="00B008BF"/>
    <w:rsid w:val="00B00960"/>
    <w:rsid w:val="00B00C6B"/>
    <w:rsid w:val="00B01441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C9"/>
    <w:rsid w:val="00B04ADB"/>
    <w:rsid w:val="00B04AEE"/>
    <w:rsid w:val="00B051FF"/>
    <w:rsid w:val="00B05CC6"/>
    <w:rsid w:val="00B05E1E"/>
    <w:rsid w:val="00B05FE8"/>
    <w:rsid w:val="00B06206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318"/>
    <w:rsid w:val="00B1176A"/>
    <w:rsid w:val="00B11BBF"/>
    <w:rsid w:val="00B11E79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EC2"/>
    <w:rsid w:val="00B17FDF"/>
    <w:rsid w:val="00B20518"/>
    <w:rsid w:val="00B205B2"/>
    <w:rsid w:val="00B20B45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4D7"/>
    <w:rsid w:val="00B24AA2"/>
    <w:rsid w:val="00B259AB"/>
    <w:rsid w:val="00B2692D"/>
    <w:rsid w:val="00B26AC2"/>
    <w:rsid w:val="00B26D06"/>
    <w:rsid w:val="00B26E61"/>
    <w:rsid w:val="00B26E9E"/>
    <w:rsid w:val="00B27572"/>
    <w:rsid w:val="00B275BA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BA2"/>
    <w:rsid w:val="00B33C4A"/>
    <w:rsid w:val="00B33DD3"/>
    <w:rsid w:val="00B346E2"/>
    <w:rsid w:val="00B34782"/>
    <w:rsid w:val="00B347EE"/>
    <w:rsid w:val="00B34B24"/>
    <w:rsid w:val="00B34E26"/>
    <w:rsid w:val="00B34F21"/>
    <w:rsid w:val="00B3510F"/>
    <w:rsid w:val="00B3580B"/>
    <w:rsid w:val="00B35A56"/>
    <w:rsid w:val="00B368BD"/>
    <w:rsid w:val="00B37A94"/>
    <w:rsid w:val="00B37C1B"/>
    <w:rsid w:val="00B37FB2"/>
    <w:rsid w:val="00B4009F"/>
    <w:rsid w:val="00B400C4"/>
    <w:rsid w:val="00B40ECF"/>
    <w:rsid w:val="00B40F33"/>
    <w:rsid w:val="00B413C8"/>
    <w:rsid w:val="00B4198D"/>
    <w:rsid w:val="00B41E0D"/>
    <w:rsid w:val="00B41F58"/>
    <w:rsid w:val="00B42CDB"/>
    <w:rsid w:val="00B42F2B"/>
    <w:rsid w:val="00B43052"/>
    <w:rsid w:val="00B43FC9"/>
    <w:rsid w:val="00B4438B"/>
    <w:rsid w:val="00B44EED"/>
    <w:rsid w:val="00B44FB5"/>
    <w:rsid w:val="00B450C2"/>
    <w:rsid w:val="00B45512"/>
    <w:rsid w:val="00B4565F"/>
    <w:rsid w:val="00B4570E"/>
    <w:rsid w:val="00B45710"/>
    <w:rsid w:val="00B4580C"/>
    <w:rsid w:val="00B45FC5"/>
    <w:rsid w:val="00B4632A"/>
    <w:rsid w:val="00B4720E"/>
    <w:rsid w:val="00B476A7"/>
    <w:rsid w:val="00B479F4"/>
    <w:rsid w:val="00B47EB2"/>
    <w:rsid w:val="00B47FCC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EC2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57804"/>
    <w:rsid w:val="00B60866"/>
    <w:rsid w:val="00B60934"/>
    <w:rsid w:val="00B60BA5"/>
    <w:rsid w:val="00B6100E"/>
    <w:rsid w:val="00B62AD8"/>
    <w:rsid w:val="00B63794"/>
    <w:rsid w:val="00B63A3C"/>
    <w:rsid w:val="00B64103"/>
    <w:rsid w:val="00B642E3"/>
    <w:rsid w:val="00B64AD1"/>
    <w:rsid w:val="00B650BA"/>
    <w:rsid w:val="00B65426"/>
    <w:rsid w:val="00B6546B"/>
    <w:rsid w:val="00B6546D"/>
    <w:rsid w:val="00B661B9"/>
    <w:rsid w:val="00B66629"/>
    <w:rsid w:val="00B6702C"/>
    <w:rsid w:val="00B67B29"/>
    <w:rsid w:val="00B67C9C"/>
    <w:rsid w:val="00B710B7"/>
    <w:rsid w:val="00B717DA"/>
    <w:rsid w:val="00B71F50"/>
    <w:rsid w:val="00B72A24"/>
    <w:rsid w:val="00B72B28"/>
    <w:rsid w:val="00B72C9C"/>
    <w:rsid w:val="00B72D16"/>
    <w:rsid w:val="00B72EB3"/>
    <w:rsid w:val="00B73291"/>
    <w:rsid w:val="00B736F2"/>
    <w:rsid w:val="00B73DE2"/>
    <w:rsid w:val="00B7402B"/>
    <w:rsid w:val="00B74AE7"/>
    <w:rsid w:val="00B74C46"/>
    <w:rsid w:val="00B74FF0"/>
    <w:rsid w:val="00B750B2"/>
    <w:rsid w:val="00B76E8F"/>
    <w:rsid w:val="00B773DC"/>
    <w:rsid w:val="00B77566"/>
    <w:rsid w:val="00B77B95"/>
    <w:rsid w:val="00B77E19"/>
    <w:rsid w:val="00B77FD4"/>
    <w:rsid w:val="00B80672"/>
    <w:rsid w:val="00B80814"/>
    <w:rsid w:val="00B80A27"/>
    <w:rsid w:val="00B81370"/>
    <w:rsid w:val="00B81708"/>
    <w:rsid w:val="00B817A8"/>
    <w:rsid w:val="00B81D22"/>
    <w:rsid w:val="00B81DA3"/>
    <w:rsid w:val="00B8221D"/>
    <w:rsid w:val="00B82AA4"/>
    <w:rsid w:val="00B82C22"/>
    <w:rsid w:val="00B82E4D"/>
    <w:rsid w:val="00B82FF6"/>
    <w:rsid w:val="00B830D0"/>
    <w:rsid w:val="00B83394"/>
    <w:rsid w:val="00B83B3A"/>
    <w:rsid w:val="00B8413C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0DD1"/>
    <w:rsid w:val="00B913EF"/>
    <w:rsid w:val="00B91C3A"/>
    <w:rsid w:val="00B91C46"/>
    <w:rsid w:val="00B91F6D"/>
    <w:rsid w:val="00B92226"/>
    <w:rsid w:val="00B924D5"/>
    <w:rsid w:val="00B9280A"/>
    <w:rsid w:val="00B93342"/>
    <w:rsid w:val="00B93363"/>
    <w:rsid w:val="00B9354C"/>
    <w:rsid w:val="00B942A1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17E"/>
    <w:rsid w:val="00B9792A"/>
    <w:rsid w:val="00B97F2E"/>
    <w:rsid w:val="00BA045B"/>
    <w:rsid w:val="00BA07BD"/>
    <w:rsid w:val="00BA0900"/>
    <w:rsid w:val="00BA0AA8"/>
    <w:rsid w:val="00BA0AC6"/>
    <w:rsid w:val="00BA1E23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4E4E"/>
    <w:rsid w:val="00BA5084"/>
    <w:rsid w:val="00BA57EF"/>
    <w:rsid w:val="00BA5A82"/>
    <w:rsid w:val="00BA6471"/>
    <w:rsid w:val="00BA7708"/>
    <w:rsid w:val="00BA7813"/>
    <w:rsid w:val="00BA7F41"/>
    <w:rsid w:val="00BB037B"/>
    <w:rsid w:val="00BB1A63"/>
    <w:rsid w:val="00BB23EA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633"/>
    <w:rsid w:val="00BB6A42"/>
    <w:rsid w:val="00BB6F74"/>
    <w:rsid w:val="00BB6FF8"/>
    <w:rsid w:val="00BB7564"/>
    <w:rsid w:val="00BB790E"/>
    <w:rsid w:val="00BB7B97"/>
    <w:rsid w:val="00BB7FE4"/>
    <w:rsid w:val="00BB7FF8"/>
    <w:rsid w:val="00BC076A"/>
    <w:rsid w:val="00BC08A8"/>
    <w:rsid w:val="00BC16C3"/>
    <w:rsid w:val="00BC1D5A"/>
    <w:rsid w:val="00BC1EF7"/>
    <w:rsid w:val="00BC2806"/>
    <w:rsid w:val="00BC3362"/>
    <w:rsid w:val="00BC3C55"/>
    <w:rsid w:val="00BC5010"/>
    <w:rsid w:val="00BC52DA"/>
    <w:rsid w:val="00BC5A3E"/>
    <w:rsid w:val="00BC5BA6"/>
    <w:rsid w:val="00BC5BDC"/>
    <w:rsid w:val="00BC6409"/>
    <w:rsid w:val="00BC698C"/>
    <w:rsid w:val="00BC7104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3C12"/>
    <w:rsid w:val="00BD4A05"/>
    <w:rsid w:val="00BD4B88"/>
    <w:rsid w:val="00BD4D54"/>
    <w:rsid w:val="00BD503E"/>
    <w:rsid w:val="00BD5224"/>
    <w:rsid w:val="00BD5872"/>
    <w:rsid w:val="00BD5985"/>
    <w:rsid w:val="00BD6AB9"/>
    <w:rsid w:val="00BD6C14"/>
    <w:rsid w:val="00BD6D1A"/>
    <w:rsid w:val="00BD71C7"/>
    <w:rsid w:val="00BD793E"/>
    <w:rsid w:val="00BD7A5C"/>
    <w:rsid w:val="00BD7CF3"/>
    <w:rsid w:val="00BE01EC"/>
    <w:rsid w:val="00BE0EDB"/>
    <w:rsid w:val="00BE123A"/>
    <w:rsid w:val="00BE139C"/>
    <w:rsid w:val="00BE1573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4CC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E721B"/>
    <w:rsid w:val="00BE78DA"/>
    <w:rsid w:val="00BF00C3"/>
    <w:rsid w:val="00BF0177"/>
    <w:rsid w:val="00BF03C2"/>
    <w:rsid w:val="00BF04F9"/>
    <w:rsid w:val="00BF0518"/>
    <w:rsid w:val="00BF098B"/>
    <w:rsid w:val="00BF0BAA"/>
    <w:rsid w:val="00BF0BF1"/>
    <w:rsid w:val="00BF1418"/>
    <w:rsid w:val="00BF1A11"/>
    <w:rsid w:val="00BF1BA8"/>
    <w:rsid w:val="00BF208E"/>
    <w:rsid w:val="00BF2202"/>
    <w:rsid w:val="00BF2814"/>
    <w:rsid w:val="00BF2DC7"/>
    <w:rsid w:val="00BF2F24"/>
    <w:rsid w:val="00BF3092"/>
    <w:rsid w:val="00BF312C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5A"/>
    <w:rsid w:val="00BF66B6"/>
    <w:rsid w:val="00BF66C4"/>
    <w:rsid w:val="00BF6D05"/>
    <w:rsid w:val="00BF72BE"/>
    <w:rsid w:val="00BF7746"/>
    <w:rsid w:val="00BF79D4"/>
    <w:rsid w:val="00BF7C1E"/>
    <w:rsid w:val="00BF7F72"/>
    <w:rsid w:val="00C0078A"/>
    <w:rsid w:val="00C00CD1"/>
    <w:rsid w:val="00C012EC"/>
    <w:rsid w:val="00C012F1"/>
    <w:rsid w:val="00C01865"/>
    <w:rsid w:val="00C02497"/>
    <w:rsid w:val="00C02559"/>
    <w:rsid w:val="00C029E7"/>
    <w:rsid w:val="00C02D0A"/>
    <w:rsid w:val="00C03215"/>
    <w:rsid w:val="00C036B7"/>
    <w:rsid w:val="00C03808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041"/>
    <w:rsid w:val="00C07779"/>
    <w:rsid w:val="00C079F9"/>
    <w:rsid w:val="00C07AB5"/>
    <w:rsid w:val="00C07EF2"/>
    <w:rsid w:val="00C07FEE"/>
    <w:rsid w:val="00C104B7"/>
    <w:rsid w:val="00C11948"/>
    <w:rsid w:val="00C11A38"/>
    <w:rsid w:val="00C11CA0"/>
    <w:rsid w:val="00C11F73"/>
    <w:rsid w:val="00C12084"/>
    <w:rsid w:val="00C12F12"/>
    <w:rsid w:val="00C13460"/>
    <w:rsid w:val="00C13488"/>
    <w:rsid w:val="00C136BC"/>
    <w:rsid w:val="00C1380F"/>
    <w:rsid w:val="00C14A63"/>
    <w:rsid w:val="00C14D41"/>
    <w:rsid w:val="00C15E18"/>
    <w:rsid w:val="00C16A3E"/>
    <w:rsid w:val="00C16E53"/>
    <w:rsid w:val="00C175BF"/>
    <w:rsid w:val="00C1770B"/>
    <w:rsid w:val="00C20021"/>
    <w:rsid w:val="00C201B6"/>
    <w:rsid w:val="00C202C7"/>
    <w:rsid w:val="00C205C0"/>
    <w:rsid w:val="00C206E0"/>
    <w:rsid w:val="00C20D19"/>
    <w:rsid w:val="00C210A7"/>
    <w:rsid w:val="00C2141B"/>
    <w:rsid w:val="00C215B5"/>
    <w:rsid w:val="00C21C74"/>
    <w:rsid w:val="00C21EE4"/>
    <w:rsid w:val="00C2206F"/>
    <w:rsid w:val="00C22162"/>
    <w:rsid w:val="00C221E1"/>
    <w:rsid w:val="00C22AE7"/>
    <w:rsid w:val="00C22CFD"/>
    <w:rsid w:val="00C22D4C"/>
    <w:rsid w:val="00C22E61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005"/>
    <w:rsid w:val="00C26FE3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B26"/>
    <w:rsid w:val="00C3261E"/>
    <w:rsid w:val="00C32BB3"/>
    <w:rsid w:val="00C32E2E"/>
    <w:rsid w:val="00C333D3"/>
    <w:rsid w:val="00C334E0"/>
    <w:rsid w:val="00C33C22"/>
    <w:rsid w:val="00C34008"/>
    <w:rsid w:val="00C34414"/>
    <w:rsid w:val="00C34B04"/>
    <w:rsid w:val="00C34B39"/>
    <w:rsid w:val="00C34E45"/>
    <w:rsid w:val="00C34F11"/>
    <w:rsid w:val="00C35967"/>
    <w:rsid w:val="00C35DEF"/>
    <w:rsid w:val="00C36537"/>
    <w:rsid w:val="00C365B8"/>
    <w:rsid w:val="00C36741"/>
    <w:rsid w:val="00C36B44"/>
    <w:rsid w:val="00C36B8B"/>
    <w:rsid w:val="00C3746F"/>
    <w:rsid w:val="00C37508"/>
    <w:rsid w:val="00C37A9C"/>
    <w:rsid w:val="00C409B8"/>
    <w:rsid w:val="00C40B4F"/>
    <w:rsid w:val="00C40C78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5DD3"/>
    <w:rsid w:val="00C462F2"/>
    <w:rsid w:val="00C468A2"/>
    <w:rsid w:val="00C46A04"/>
    <w:rsid w:val="00C46C40"/>
    <w:rsid w:val="00C46CEF"/>
    <w:rsid w:val="00C4724D"/>
    <w:rsid w:val="00C47298"/>
    <w:rsid w:val="00C47670"/>
    <w:rsid w:val="00C478B1"/>
    <w:rsid w:val="00C47915"/>
    <w:rsid w:val="00C47A7C"/>
    <w:rsid w:val="00C47FFA"/>
    <w:rsid w:val="00C50354"/>
    <w:rsid w:val="00C50775"/>
    <w:rsid w:val="00C5132F"/>
    <w:rsid w:val="00C514EA"/>
    <w:rsid w:val="00C51A00"/>
    <w:rsid w:val="00C51A34"/>
    <w:rsid w:val="00C51E45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601A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100"/>
    <w:rsid w:val="00C63525"/>
    <w:rsid w:val="00C6361B"/>
    <w:rsid w:val="00C63B85"/>
    <w:rsid w:val="00C63E08"/>
    <w:rsid w:val="00C64801"/>
    <w:rsid w:val="00C64900"/>
    <w:rsid w:val="00C64B92"/>
    <w:rsid w:val="00C64EC1"/>
    <w:rsid w:val="00C664C9"/>
    <w:rsid w:val="00C66F23"/>
    <w:rsid w:val="00C671BE"/>
    <w:rsid w:val="00C67949"/>
    <w:rsid w:val="00C7048C"/>
    <w:rsid w:val="00C70BF3"/>
    <w:rsid w:val="00C70DA6"/>
    <w:rsid w:val="00C7120B"/>
    <w:rsid w:val="00C71282"/>
    <w:rsid w:val="00C714F2"/>
    <w:rsid w:val="00C71934"/>
    <w:rsid w:val="00C71DD9"/>
    <w:rsid w:val="00C7239E"/>
    <w:rsid w:val="00C7245A"/>
    <w:rsid w:val="00C72F1A"/>
    <w:rsid w:val="00C73CF7"/>
    <w:rsid w:val="00C73EC6"/>
    <w:rsid w:val="00C73F2D"/>
    <w:rsid w:val="00C74BC7"/>
    <w:rsid w:val="00C7500A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0B5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9B"/>
    <w:rsid w:val="00C91AD1"/>
    <w:rsid w:val="00C91B5F"/>
    <w:rsid w:val="00C91D65"/>
    <w:rsid w:val="00C91FF5"/>
    <w:rsid w:val="00C92087"/>
    <w:rsid w:val="00C92CFD"/>
    <w:rsid w:val="00C92FFD"/>
    <w:rsid w:val="00C9362B"/>
    <w:rsid w:val="00C93E23"/>
    <w:rsid w:val="00C93FE0"/>
    <w:rsid w:val="00C945A4"/>
    <w:rsid w:val="00C94645"/>
    <w:rsid w:val="00C94ACF"/>
    <w:rsid w:val="00C94CF6"/>
    <w:rsid w:val="00C94F6C"/>
    <w:rsid w:val="00C95F6F"/>
    <w:rsid w:val="00C96045"/>
    <w:rsid w:val="00C9656F"/>
    <w:rsid w:val="00C9690B"/>
    <w:rsid w:val="00C970FC"/>
    <w:rsid w:val="00C972FE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DF4"/>
    <w:rsid w:val="00CA2E9D"/>
    <w:rsid w:val="00CA3102"/>
    <w:rsid w:val="00CA3578"/>
    <w:rsid w:val="00CA384E"/>
    <w:rsid w:val="00CA3963"/>
    <w:rsid w:val="00CA3C4A"/>
    <w:rsid w:val="00CA4030"/>
    <w:rsid w:val="00CA42F6"/>
    <w:rsid w:val="00CA4411"/>
    <w:rsid w:val="00CA49D1"/>
    <w:rsid w:val="00CA4E58"/>
    <w:rsid w:val="00CA4ED3"/>
    <w:rsid w:val="00CA5070"/>
    <w:rsid w:val="00CA5125"/>
    <w:rsid w:val="00CA5920"/>
    <w:rsid w:val="00CA5AD6"/>
    <w:rsid w:val="00CA6338"/>
    <w:rsid w:val="00CA6805"/>
    <w:rsid w:val="00CA69B2"/>
    <w:rsid w:val="00CA6C1E"/>
    <w:rsid w:val="00CA6F3B"/>
    <w:rsid w:val="00CA707D"/>
    <w:rsid w:val="00CA7409"/>
    <w:rsid w:val="00CA74DF"/>
    <w:rsid w:val="00CA792E"/>
    <w:rsid w:val="00CA7973"/>
    <w:rsid w:val="00CA7F5B"/>
    <w:rsid w:val="00CB008B"/>
    <w:rsid w:val="00CB0166"/>
    <w:rsid w:val="00CB0A51"/>
    <w:rsid w:val="00CB0E8F"/>
    <w:rsid w:val="00CB1283"/>
    <w:rsid w:val="00CB1F55"/>
    <w:rsid w:val="00CB1FE7"/>
    <w:rsid w:val="00CB227E"/>
    <w:rsid w:val="00CB22D1"/>
    <w:rsid w:val="00CB33AD"/>
    <w:rsid w:val="00CB34E0"/>
    <w:rsid w:val="00CB3C29"/>
    <w:rsid w:val="00CB3DF5"/>
    <w:rsid w:val="00CB40B1"/>
    <w:rsid w:val="00CB4BFC"/>
    <w:rsid w:val="00CB4FB9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A56"/>
    <w:rsid w:val="00CC1F9C"/>
    <w:rsid w:val="00CC2176"/>
    <w:rsid w:val="00CC27D0"/>
    <w:rsid w:val="00CC28EF"/>
    <w:rsid w:val="00CC2A4D"/>
    <w:rsid w:val="00CC3C72"/>
    <w:rsid w:val="00CC3E01"/>
    <w:rsid w:val="00CC3FBB"/>
    <w:rsid w:val="00CC47FD"/>
    <w:rsid w:val="00CC480A"/>
    <w:rsid w:val="00CC4CF3"/>
    <w:rsid w:val="00CC4DE6"/>
    <w:rsid w:val="00CC52C2"/>
    <w:rsid w:val="00CC5370"/>
    <w:rsid w:val="00CC5455"/>
    <w:rsid w:val="00CC5963"/>
    <w:rsid w:val="00CC6065"/>
    <w:rsid w:val="00CC60EA"/>
    <w:rsid w:val="00CC6170"/>
    <w:rsid w:val="00CC62C8"/>
    <w:rsid w:val="00CC7640"/>
    <w:rsid w:val="00CC7968"/>
    <w:rsid w:val="00CC7970"/>
    <w:rsid w:val="00CC7BAF"/>
    <w:rsid w:val="00CC7DB5"/>
    <w:rsid w:val="00CC7EC1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1EDC"/>
    <w:rsid w:val="00CD20AE"/>
    <w:rsid w:val="00CD2317"/>
    <w:rsid w:val="00CD2819"/>
    <w:rsid w:val="00CD2FF2"/>
    <w:rsid w:val="00CD3495"/>
    <w:rsid w:val="00CD36A5"/>
    <w:rsid w:val="00CD3825"/>
    <w:rsid w:val="00CD39BB"/>
    <w:rsid w:val="00CD3E59"/>
    <w:rsid w:val="00CD3F4E"/>
    <w:rsid w:val="00CD4407"/>
    <w:rsid w:val="00CD446C"/>
    <w:rsid w:val="00CD4958"/>
    <w:rsid w:val="00CD4DC2"/>
    <w:rsid w:val="00CD5340"/>
    <w:rsid w:val="00CD5642"/>
    <w:rsid w:val="00CD59B1"/>
    <w:rsid w:val="00CD59CB"/>
    <w:rsid w:val="00CD5E01"/>
    <w:rsid w:val="00CD75F7"/>
    <w:rsid w:val="00CD7E70"/>
    <w:rsid w:val="00CE02EE"/>
    <w:rsid w:val="00CE0504"/>
    <w:rsid w:val="00CE0C6D"/>
    <w:rsid w:val="00CE182E"/>
    <w:rsid w:val="00CE1C48"/>
    <w:rsid w:val="00CE1C53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5E0C"/>
    <w:rsid w:val="00CE6192"/>
    <w:rsid w:val="00CE66E7"/>
    <w:rsid w:val="00CE6792"/>
    <w:rsid w:val="00CE7868"/>
    <w:rsid w:val="00CE7EF0"/>
    <w:rsid w:val="00CF0D33"/>
    <w:rsid w:val="00CF0EEB"/>
    <w:rsid w:val="00CF106B"/>
    <w:rsid w:val="00CF15CA"/>
    <w:rsid w:val="00CF15DD"/>
    <w:rsid w:val="00CF17E6"/>
    <w:rsid w:val="00CF25C1"/>
    <w:rsid w:val="00CF25C7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CF6791"/>
    <w:rsid w:val="00CF726F"/>
    <w:rsid w:val="00CF75CF"/>
    <w:rsid w:val="00D0022E"/>
    <w:rsid w:val="00D00359"/>
    <w:rsid w:val="00D006A2"/>
    <w:rsid w:val="00D0122C"/>
    <w:rsid w:val="00D01338"/>
    <w:rsid w:val="00D01442"/>
    <w:rsid w:val="00D015B9"/>
    <w:rsid w:val="00D01778"/>
    <w:rsid w:val="00D01F06"/>
    <w:rsid w:val="00D027B6"/>
    <w:rsid w:val="00D02DF5"/>
    <w:rsid w:val="00D03A22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D7F"/>
    <w:rsid w:val="00D10FC6"/>
    <w:rsid w:val="00D11482"/>
    <w:rsid w:val="00D1225A"/>
    <w:rsid w:val="00D12AD6"/>
    <w:rsid w:val="00D12BE9"/>
    <w:rsid w:val="00D13135"/>
    <w:rsid w:val="00D13537"/>
    <w:rsid w:val="00D142C4"/>
    <w:rsid w:val="00D142F1"/>
    <w:rsid w:val="00D1435C"/>
    <w:rsid w:val="00D144D0"/>
    <w:rsid w:val="00D14AED"/>
    <w:rsid w:val="00D14EED"/>
    <w:rsid w:val="00D15053"/>
    <w:rsid w:val="00D156A6"/>
    <w:rsid w:val="00D1572D"/>
    <w:rsid w:val="00D16A3D"/>
    <w:rsid w:val="00D17035"/>
    <w:rsid w:val="00D175F4"/>
    <w:rsid w:val="00D178C5"/>
    <w:rsid w:val="00D200A9"/>
    <w:rsid w:val="00D201B6"/>
    <w:rsid w:val="00D203D4"/>
    <w:rsid w:val="00D206E5"/>
    <w:rsid w:val="00D20731"/>
    <w:rsid w:val="00D21AAA"/>
    <w:rsid w:val="00D21D6D"/>
    <w:rsid w:val="00D21DDE"/>
    <w:rsid w:val="00D22BC4"/>
    <w:rsid w:val="00D22F9B"/>
    <w:rsid w:val="00D238B7"/>
    <w:rsid w:val="00D23BC0"/>
    <w:rsid w:val="00D23DAE"/>
    <w:rsid w:val="00D23DF3"/>
    <w:rsid w:val="00D24230"/>
    <w:rsid w:val="00D24B9E"/>
    <w:rsid w:val="00D24DD6"/>
    <w:rsid w:val="00D24FF8"/>
    <w:rsid w:val="00D25619"/>
    <w:rsid w:val="00D25904"/>
    <w:rsid w:val="00D25966"/>
    <w:rsid w:val="00D25F27"/>
    <w:rsid w:val="00D25FB1"/>
    <w:rsid w:val="00D266BA"/>
    <w:rsid w:val="00D26C54"/>
    <w:rsid w:val="00D26C9D"/>
    <w:rsid w:val="00D27269"/>
    <w:rsid w:val="00D27761"/>
    <w:rsid w:val="00D27AAC"/>
    <w:rsid w:val="00D27EC4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C2"/>
    <w:rsid w:val="00D400F3"/>
    <w:rsid w:val="00D40CAE"/>
    <w:rsid w:val="00D40E5C"/>
    <w:rsid w:val="00D41197"/>
    <w:rsid w:val="00D414E1"/>
    <w:rsid w:val="00D41865"/>
    <w:rsid w:val="00D41ACF"/>
    <w:rsid w:val="00D41C03"/>
    <w:rsid w:val="00D422AD"/>
    <w:rsid w:val="00D42479"/>
    <w:rsid w:val="00D4284F"/>
    <w:rsid w:val="00D42961"/>
    <w:rsid w:val="00D43787"/>
    <w:rsid w:val="00D43C65"/>
    <w:rsid w:val="00D43DFC"/>
    <w:rsid w:val="00D44524"/>
    <w:rsid w:val="00D447FD"/>
    <w:rsid w:val="00D448D4"/>
    <w:rsid w:val="00D454B0"/>
    <w:rsid w:val="00D45AFC"/>
    <w:rsid w:val="00D46735"/>
    <w:rsid w:val="00D467AE"/>
    <w:rsid w:val="00D46BA7"/>
    <w:rsid w:val="00D46EA0"/>
    <w:rsid w:val="00D46F3B"/>
    <w:rsid w:val="00D4751C"/>
    <w:rsid w:val="00D47584"/>
    <w:rsid w:val="00D4768D"/>
    <w:rsid w:val="00D47BF7"/>
    <w:rsid w:val="00D51865"/>
    <w:rsid w:val="00D51BC6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534A"/>
    <w:rsid w:val="00D55DE5"/>
    <w:rsid w:val="00D5616F"/>
    <w:rsid w:val="00D5648A"/>
    <w:rsid w:val="00D5684A"/>
    <w:rsid w:val="00D56966"/>
    <w:rsid w:val="00D56A17"/>
    <w:rsid w:val="00D56E06"/>
    <w:rsid w:val="00D56FE5"/>
    <w:rsid w:val="00D602FE"/>
    <w:rsid w:val="00D60E27"/>
    <w:rsid w:val="00D60FFC"/>
    <w:rsid w:val="00D6134C"/>
    <w:rsid w:val="00D61F96"/>
    <w:rsid w:val="00D626C9"/>
    <w:rsid w:val="00D6270E"/>
    <w:rsid w:val="00D62FF1"/>
    <w:rsid w:val="00D63238"/>
    <w:rsid w:val="00D63C7A"/>
    <w:rsid w:val="00D6413A"/>
    <w:rsid w:val="00D641AC"/>
    <w:rsid w:val="00D645C9"/>
    <w:rsid w:val="00D64A20"/>
    <w:rsid w:val="00D64D9A"/>
    <w:rsid w:val="00D65179"/>
    <w:rsid w:val="00D656FE"/>
    <w:rsid w:val="00D65DF1"/>
    <w:rsid w:val="00D66300"/>
    <w:rsid w:val="00D66750"/>
    <w:rsid w:val="00D66DEB"/>
    <w:rsid w:val="00D66E7F"/>
    <w:rsid w:val="00D67414"/>
    <w:rsid w:val="00D674DA"/>
    <w:rsid w:val="00D67857"/>
    <w:rsid w:val="00D678BB"/>
    <w:rsid w:val="00D67C39"/>
    <w:rsid w:val="00D67D20"/>
    <w:rsid w:val="00D701B8"/>
    <w:rsid w:val="00D7051F"/>
    <w:rsid w:val="00D7094F"/>
    <w:rsid w:val="00D70D07"/>
    <w:rsid w:val="00D70DCF"/>
    <w:rsid w:val="00D711FB"/>
    <w:rsid w:val="00D716F3"/>
    <w:rsid w:val="00D719EC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4E1B"/>
    <w:rsid w:val="00D75203"/>
    <w:rsid w:val="00D75FCF"/>
    <w:rsid w:val="00D760C1"/>
    <w:rsid w:val="00D760D3"/>
    <w:rsid w:val="00D76302"/>
    <w:rsid w:val="00D76567"/>
    <w:rsid w:val="00D76906"/>
    <w:rsid w:val="00D77495"/>
    <w:rsid w:val="00D777C1"/>
    <w:rsid w:val="00D778B7"/>
    <w:rsid w:val="00D77C35"/>
    <w:rsid w:val="00D77D0C"/>
    <w:rsid w:val="00D805AC"/>
    <w:rsid w:val="00D80A44"/>
    <w:rsid w:val="00D8136B"/>
    <w:rsid w:val="00D813EC"/>
    <w:rsid w:val="00D814AF"/>
    <w:rsid w:val="00D827C6"/>
    <w:rsid w:val="00D82A3B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6B51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CEC"/>
    <w:rsid w:val="00D97B83"/>
    <w:rsid w:val="00D97E1B"/>
    <w:rsid w:val="00DA0307"/>
    <w:rsid w:val="00DA06E3"/>
    <w:rsid w:val="00DA14FB"/>
    <w:rsid w:val="00DA1E87"/>
    <w:rsid w:val="00DA1FBD"/>
    <w:rsid w:val="00DA1FD5"/>
    <w:rsid w:val="00DA2778"/>
    <w:rsid w:val="00DA285B"/>
    <w:rsid w:val="00DA334D"/>
    <w:rsid w:val="00DA349C"/>
    <w:rsid w:val="00DA36A7"/>
    <w:rsid w:val="00DA3A4C"/>
    <w:rsid w:val="00DA4122"/>
    <w:rsid w:val="00DA4213"/>
    <w:rsid w:val="00DA4EA6"/>
    <w:rsid w:val="00DA509B"/>
    <w:rsid w:val="00DA6241"/>
    <w:rsid w:val="00DA6278"/>
    <w:rsid w:val="00DA6536"/>
    <w:rsid w:val="00DA6F95"/>
    <w:rsid w:val="00DA7041"/>
    <w:rsid w:val="00DA796F"/>
    <w:rsid w:val="00DA7A60"/>
    <w:rsid w:val="00DA7D5C"/>
    <w:rsid w:val="00DA7D7E"/>
    <w:rsid w:val="00DA7F46"/>
    <w:rsid w:val="00DB0146"/>
    <w:rsid w:val="00DB0298"/>
    <w:rsid w:val="00DB053F"/>
    <w:rsid w:val="00DB0604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352A"/>
    <w:rsid w:val="00DB4864"/>
    <w:rsid w:val="00DB49DA"/>
    <w:rsid w:val="00DB53A8"/>
    <w:rsid w:val="00DB55FE"/>
    <w:rsid w:val="00DB5608"/>
    <w:rsid w:val="00DB5B3A"/>
    <w:rsid w:val="00DB5BCB"/>
    <w:rsid w:val="00DB63CE"/>
    <w:rsid w:val="00DB6402"/>
    <w:rsid w:val="00DB68F0"/>
    <w:rsid w:val="00DB6E5F"/>
    <w:rsid w:val="00DB71A5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3E7"/>
    <w:rsid w:val="00DD14FF"/>
    <w:rsid w:val="00DD1950"/>
    <w:rsid w:val="00DD25E9"/>
    <w:rsid w:val="00DD2DFE"/>
    <w:rsid w:val="00DD33C3"/>
    <w:rsid w:val="00DD36FA"/>
    <w:rsid w:val="00DD3DF5"/>
    <w:rsid w:val="00DD4041"/>
    <w:rsid w:val="00DD4A68"/>
    <w:rsid w:val="00DD4BA0"/>
    <w:rsid w:val="00DD5576"/>
    <w:rsid w:val="00DD588B"/>
    <w:rsid w:val="00DD617A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32D"/>
    <w:rsid w:val="00DE2737"/>
    <w:rsid w:val="00DE2A07"/>
    <w:rsid w:val="00DE2A29"/>
    <w:rsid w:val="00DE2C34"/>
    <w:rsid w:val="00DE33BA"/>
    <w:rsid w:val="00DE3A29"/>
    <w:rsid w:val="00DE3B32"/>
    <w:rsid w:val="00DE3CB2"/>
    <w:rsid w:val="00DE3FFC"/>
    <w:rsid w:val="00DE42C8"/>
    <w:rsid w:val="00DE47E0"/>
    <w:rsid w:val="00DE4A51"/>
    <w:rsid w:val="00DE552C"/>
    <w:rsid w:val="00DE6360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0F7D"/>
    <w:rsid w:val="00DF10FA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5EE8"/>
    <w:rsid w:val="00DF60C6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071"/>
    <w:rsid w:val="00E021C3"/>
    <w:rsid w:val="00E022F0"/>
    <w:rsid w:val="00E023E3"/>
    <w:rsid w:val="00E02A64"/>
    <w:rsid w:val="00E02C31"/>
    <w:rsid w:val="00E02E8E"/>
    <w:rsid w:val="00E04150"/>
    <w:rsid w:val="00E043BA"/>
    <w:rsid w:val="00E047DF"/>
    <w:rsid w:val="00E05130"/>
    <w:rsid w:val="00E052D7"/>
    <w:rsid w:val="00E0570F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7D2"/>
    <w:rsid w:val="00E129DD"/>
    <w:rsid w:val="00E129E6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5F43"/>
    <w:rsid w:val="00E1633A"/>
    <w:rsid w:val="00E1640C"/>
    <w:rsid w:val="00E1675B"/>
    <w:rsid w:val="00E16948"/>
    <w:rsid w:val="00E16ABF"/>
    <w:rsid w:val="00E204BE"/>
    <w:rsid w:val="00E208D4"/>
    <w:rsid w:val="00E20A13"/>
    <w:rsid w:val="00E20EDF"/>
    <w:rsid w:val="00E21350"/>
    <w:rsid w:val="00E21D37"/>
    <w:rsid w:val="00E21F9E"/>
    <w:rsid w:val="00E230CF"/>
    <w:rsid w:val="00E233A7"/>
    <w:rsid w:val="00E23643"/>
    <w:rsid w:val="00E237F5"/>
    <w:rsid w:val="00E24285"/>
    <w:rsid w:val="00E244B1"/>
    <w:rsid w:val="00E246B5"/>
    <w:rsid w:val="00E248CE"/>
    <w:rsid w:val="00E24929"/>
    <w:rsid w:val="00E24931"/>
    <w:rsid w:val="00E24B72"/>
    <w:rsid w:val="00E25162"/>
    <w:rsid w:val="00E25A07"/>
    <w:rsid w:val="00E25CAD"/>
    <w:rsid w:val="00E25D0F"/>
    <w:rsid w:val="00E25F37"/>
    <w:rsid w:val="00E267C2"/>
    <w:rsid w:val="00E2693F"/>
    <w:rsid w:val="00E304A8"/>
    <w:rsid w:val="00E30548"/>
    <w:rsid w:val="00E30D08"/>
    <w:rsid w:val="00E30F2B"/>
    <w:rsid w:val="00E3183D"/>
    <w:rsid w:val="00E3228D"/>
    <w:rsid w:val="00E324FD"/>
    <w:rsid w:val="00E32B98"/>
    <w:rsid w:val="00E33C4A"/>
    <w:rsid w:val="00E3405E"/>
    <w:rsid w:val="00E340EB"/>
    <w:rsid w:val="00E34154"/>
    <w:rsid w:val="00E34514"/>
    <w:rsid w:val="00E34780"/>
    <w:rsid w:val="00E3480A"/>
    <w:rsid w:val="00E34C67"/>
    <w:rsid w:val="00E351AC"/>
    <w:rsid w:val="00E354F7"/>
    <w:rsid w:val="00E356D3"/>
    <w:rsid w:val="00E35A11"/>
    <w:rsid w:val="00E365D6"/>
    <w:rsid w:val="00E36728"/>
    <w:rsid w:val="00E37B1E"/>
    <w:rsid w:val="00E37FF2"/>
    <w:rsid w:val="00E40B22"/>
    <w:rsid w:val="00E40BC5"/>
    <w:rsid w:val="00E42791"/>
    <w:rsid w:val="00E42FB8"/>
    <w:rsid w:val="00E43AA4"/>
    <w:rsid w:val="00E44186"/>
    <w:rsid w:val="00E4418F"/>
    <w:rsid w:val="00E44248"/>
    <w:rsid w:val="00E443E2"/>
    <w:rsid w:val="00E444AE"/>
    <w:rsid w:val="00E44758"/>
    <w:rsid w:val="00E4487C"/>
    <w:rsid w:val="00E4494D"/>
    <w:rsid w:val="00E44998"/>
    <w:rsid w:val="00E4569A"/>
    <w:rsid w:val="00E45D50"/>
    <w:rsid w:val="00E46663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BE1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5916"/>
    <w:rsid w:val="00E55C8B"/>
    <w:rsid w:val="00E5600B"/>
    <w:rsid w:val="00E560F0"/>
    <w:rsid w:val="00E56296"/>
    <w:rsid w:val="00E5667C"/>
    <w:rsid w:val="00E56858"/>
    <w:rsid w:val="00E57131"/>
    <w:rsid w:val="00E574FD"/>
    <w:rsid w:val="00E6004B"/>
    <w:rsid w:val="00E60477"/>
    <w:rsid w:val="00E608C1"/>
    <w:rsid w:val="00E60E58"/>
    <w:rsid w:val="00E61421"/>
    <w:rsid w:val="00E61480"/>
    <w:rsid w:val="00E614AC"/>
    <w:rsid w:val="00E615BD"/>
    <w:rsid w:val="00E619E8"/>
    <w:rsid w:val="00E61DB2"/>
    <w:rsid w:val="00E61E46"/>
    <w:rsid w:val="00E61F0B"/>
    <w:rsid w:val="00E62279"/>
    <w:rsid w:val="00E623A9"/>
    <w:rsid w:val="00E623C3"/>
    <w:rsid w:val="00E623DA"/>
    <w:rsid w:val="00E627CF"/>
    <w:rsid w:val="00E628F7"/>
    <w:rsid w:val="00E628FC"/>
    <w:rsid w:val="00E62D74"/>
    <w:rsid w:val="00E6325C"/>
    <w:rsid w:val="00E63D30"/>
    <w:rsid w:val="00E63EA0"/>
    <w:rsid w:val="00E64CBC"/>
    <w:rsid w:val="00E65445"/>
    <w:rsid w:val="00E65593"/>
    <w:rsid w:val="00E65711"/>
    <w:rsid w:val="00E65B44"/>
    <w:rsid w:val="00E65BDA"/>
    <w:rsid w:val="00E66735"/>
    <w:rsid w:val="00E669D0"/>
    <w:rsid w:val="00E6751C"/>
    <w:rsid w:val="00E67AEB"/>
    <w:rsid w:val="00E711D6"/>
    <w:rsid w:val="00E71395"/>
    <w:rsid w:val="00E71439"/>
    <w:rsid w:val="00E71B72"/>
    <w:rsid w:val="00E71C0F"/>
    <w:rsid w:val="00E7236E"/>
    <w:rsid w:val="00E72AB1"/>
    <w:rsid w:val="00E73779"/>
    <w:rsid w:val="00E737AE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539"/>
    <w:rsid w:val="00E80796"/>
    <w:rsid w:val="00E81352"/>
    <w:rsid w:val="00E832BD"/>
    <w:rsid w:val="00E83564"/>
    <w:rsid w:val="00E83E8F"/>
    <w:rsid w:val="00E84485"/>
    <w:rsid w:val="00E84971"/>
    <w:rsid w:val="00E84C0C"/>
    <w:rsid w:val="00E8575B"/>
    <w:rsid w:val="00E86602"/>
    <w:rsid w:val="00E86679"/>
    <w:rsid w:val="00E86F54"/>
    <w:rsid w:val="00E87028"/>
    <w:rsid w:val="00E87BD5"/>
    <w:rsid w:val="00E87C69"/>
    <w:rsid w:val="00E87D05"/>
    <w:rsid w:val="00E902B4"/>
    <w:rsid w:val="00E90D45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BBF"/>
    <w:rsid w:val="00E96F15"/>
    <w:rsid w:val="00E96F4E"/>
    <w:rsid w:val="00E96F66"/>
    <w:rsid w:val="00E971C3"/>
    <w:rsid w:val="00E975AF"/>
    <w:rsid w:val="00E97B5F"/>
    <w:rsid w:val="00EA0C27"/>
    <w:rsid w:val="00EA0D24"/>
    <w:rsid w:val="00EA0DA3"/>
    <w:rsid w:val="00EA1091"/>
    <w:rsid w:val="00EA1129"/>
    <w:rsid w:val="00EA1DAA"/>
    <w:rsid w:val="00EA232D"/>
    <w:rsid w:val="00EA25D9"/>
    <w:rsid w:val="00EA28F3"/>
    <w:rsid w:val="00EA2B48"/>
    <w:rsid w:val="00EA2F02"/>
    <w:rsid w:val="00EA303F"/>
    <w:rsid w:val="00EA3091"/>
    <w:rsid w:val="00EA3B9F"/>
    <w:rsid w:val="00EA41F3"/>
    <w:rsid w:val="00EA4380"/>
    <w:rsid w:val="00EA49B6"/>
    <w:rsid w:val="00EA5701"/>
    <w:rsid w:val="00EA579F"/>
    <w:rsid w:val="00EA5800"/>
    <w:rsid w:val="00EA61BA"/>
    <w:rsid w:val="00EA627C"/>
    <w:rsid w:val="00EA6A3B"/>
    <w:rsid w:val="00EA6E47"/>
    <w:rsid w:val="00EA7232"/>
    <w:rsid w:val="00EA74E1"/>
    <w:rsid w:val="00EA78C4"/>
    <w:rsid w:val="00EB02C0"/>
    <w:rsid w:val="00EB07AC"/>
    <w:rsid w:val="00EB0B6C"/>
    <w:rsid w:val="00EB1599"/>
    <w:rsid w:val="00EB1661"/>
    <w:rsid w:val="00EB2138"/>
    <w:rsid w:val="00EB2B78"/>
    <w:rsid w:val="00EB2C54"/>
    <w:rsid w:val="00EB36F1"/>
    <w:rsid w:val="00EB3D52"/>
    <w:rsid w:val="00EB4435"/>
    <w:rsid w:val="00EB4879"/>
    <w:rsid w:val="00EB4C97"/>
    <w:rsid w:val="00EB4E5C"/>
    <w:rsid w:val="00EB5326"/>
    <w:rsid w:val="00EB55CB"/>
    <w:rsid w:val="00EB5F18"/>
    <w:rsid w:val="00EB60AC"/>
    <w:rsid w:val="00EB620D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0BF1"/>
    <w:rsid w:val="00EC1F71"/>
    <w:rsid w:val="00EC2211"/>
    <w:rsid w:val="00EC22E5"/>
    <w:rsid w:val="00EC29C8"/>
    <w:rsid w:val="00EC2B7D"/>
    <w:rsid w:val="00EC3039"/>
    <w:rsid w:val="00EC33BB"/>
    <w:rsid w:val="00EC341D"/>
    <w:rsid w:val="00EC35FC"/>
    <w:rsid w:val="00EC3826"/>
    <w:rsid w:val="00EC435C"/>
    <w:rsid w:val="00EC44BB"/>
    <w:rsid w:val="00EC456E"/>
    <w:rsid w:val="00EC4684"/>
    <w:rsid w:val="00EC52A3"/>
    <w:rsid w:val="00EC5D6B"/>
    <w:rsid w:val="00EC5EAE"/>
    <w:rsid w:val="00EC6172"/>
    <w:rsid w:val="00EC6503"/>
    <w:rsid w:val="00EC65D3"/>
    <w:rsid w:val="00EC6C07"/>
    <w:rsid w:val="00EC6CD9"/>
    <w:rsid w:val="00EC7A7D"/>
    <w:rsid w:val="00EC7DC7"/>
    <w:rsid w:val="00ED033E"/>
    <w:rsid w:val="00ED0847"/>
    <w:rsid w:val="00ED1496"/>
    <w:rsid w:val="00ED2358"/>
    <w:rsid w:val="00ED261F"/>
    <w:rsid w:val="00ED2847"/>
    <w:rsid w:val="00ED2DCF"/>
    <w:rsid w:val="00ED2EAC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69F6"/>
    <w:rsid w:val="00ED6D1C"/>
    <w:rsid w:val="00ED702D"/>
    <w:rsid w:val="00ED704B"/>
    <w:rsid w:val="00ED7497"/>
    <w:rsid w:val="00EE0534"/>
    <w:rsid w:val="00EE1CD6"/>
    <w:rsid w:val="00EE1E6B"/>
    <w:rsid w:val="00EE2207"/>
    <w:rsid w:val="00EE29B1"/>
    <w:rsid w:val="00EE2E61"/>
    <w:rsid w:val="00EE2EA1"/>
    <w:rsid w:val="00EE359F"/>
    <w:rsid w:val="00EE3EEF"/>
    <w:rsid w:val="00EE43BE"/>
    <w:rsid w:val="00EE44E9"/>
    <w:rsid w:val="00EE4AC6"/>
    <w:rsid w:val="00EE4B9C"/>
    <w:rsid w:val="00EE4E13"/>
    <w:rsid w:val="00EE53CA"/>
    <w:rsid w:val="00EE570B"/>
    <w:rsid w:val="00EE5763"/>
    <w:rsid w:val="00EE5AC4"/>
    <w:rsid w:val="00EE6868"/>
    <w:rsid w:val="00EE7303"/>
    <w:rsid w:val="00EE738D"/>
    <w:rsid w:val="00EE7D04"/>
    <w:rsid w:val="00EE7ED9"/>
    <w:rsid w:val="00EF00D2"/>
    <w:rsid w:val="00EF06FB"/>
    <w:rsid w:val="00EF26B5"/>
    <w:rsid w:val="00EF2916"/>
    <w:rsid w:val="00EF29DF"/>
    <w:rsid w:val="00EF2DAF"/>
    <w:rsid w:val="00EF3CAA"/>
    <w:rsid w:val="00EF3EC7"/>
    <w:rsid w:val="00EF485E"/>
    <w:rsid w:val="00EF4C5D"/>
    <w:rsid w:val="00EF557F"/>
    <w:rsid w:val="00EF5856"/>
    <w:rsid w:val="00EF5ECE"/>
    <w:rsid w:val="00EF5EE0"/>
    <w:rsid w:val="00EF70D2"/>
    <w:rsid w:val="00EF7135"/>
    <w:rsid w:val="00EF71B3"/>
    <w:rsid w:val="00EF757C"/>
    <w:rsid w:val="00EF78E7"/>
    <w:rsid w:val="00EF7E1F"/>
    <w:rsid w:val="00EF7F6A"/>
    <w:rsid w:val="00F00DBC"/>
    <w:rsid w:val="00F00F8A"/>
    <w:rsid w:val="00F013C7"/>
    <w:rsid w:val="00F0182A"/>
    <w:rsid w:val="00F01979"/>
    <w:rsid w:val="00F01B76"/>
    <w:rsid w:val="00F01CB2"/>
    <w:rsid w:val="00F01E97"/>
    <w:rsid w:val="00F01F9B"/>
    <w:rsid w:val="00F0207A"/>
    <w:rsid w:val="00F024C0"/>
    <w:rsid w:val="00F026C7"/>
    <w:rsid w:val="00F02788"/>
    <w:rsid w:val="00F02EF3"/>
    <w:rsid w:val="00F03535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0DD3"/>
    <w:rsid w:val="00F1134B"/>
    <w:rsid w:val="00F113A4"/>
    <w:rsid w:val="00F11455"/>
    <w:rsid w:val="00F11C21"/>
    <w:rsid w:val="00F120B8"/>
    <w:rsid w:val="00F12607"/>
    <w:rsid w:val="00F12612"/>
    <w:rsid w:val="00F12719"/>
    <w:rsid w:val="00F12BB4"/>
    <w:rsid w:val="00F138E2"/>
    <w:rsid w:val="00F13B4D"/>
    <w:rsid w:val="00F1437E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35"/>
    <w:rsid w:val="00F23DA0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3E31"/>
    <w:rsid w:val="00F3402B"/>
    <w:rsid w:val="00F340A0"/>
    <w:rsid w:val="00F34A30"/>
    <w:rsid w:val="00F34BAD"/>
    <w:rsid w:val="00F34F2C"/>
    <w:rsid w:val="00F34F91"/>
    <w:rsid w:val="00F352F4"/>
    <w:rsid w:val="00F35497"/>
    <w:rsid w:val="00F35645"/>
    <w:rsid w:val="00F3674D"/>
    <w:rsid w:val="00F37146"/>
    <w:rsid w:val="00F37160"/>
    <w:rsid w:val="00F371B7"/>
    <w:rsid w:val="00F3765F"/>
    <w:rsid w:val="00F37A81"/>
    <w:rsid w:val="00F40517"/>
    <w:rsid w:val="00F407DE"/>
    <w:rsid w:val="00F4091A"/>
    <w:rsid w:val="00F40A6F"/>
    <w:rsid w:val="00F413C4"/>
    <w:rsid w:val="00F41571"/>
    <w:rsid w:val="00F41B32"/>
    <w:rsid w:val="00F41D07"/>
    <w:rsid w:val="00F4206A"/>
    <w:rsid w:val="00F421E0"/>
    <w:rsid w:val="00F428AF"/>
    <w:rsid w:val="00F429A6"/>
    <w:rsid w:val="00F42D0C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3CE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414A"/>
    <w:rsid w:val="00F54400"/>
    <w:rsid w:val="00F54E35"/>
    <w:rsid w:val="00F553CA"/>
    <w:rsid w:val="00F55827"/>
    <w:rsid w:val="00F5592B"/>
    <w:rsid w:val="00F55A30"/>
    <w:rsid w:val="00F55E82"/>
    <w:rsid w:val="00F55F57"/>
    <w:rsid w:val="00F5655B"/>
    <w:rsid w:val="00F56ADB"/>
    <w:rsid w:val="00F571C5"/>
    <w:rsid w:val="00F572DD"/>
    <w:rsid w:val="00F605FF"/>
    <w:rsid w:val="00F60665"/>
    <w:rsid w:val="00F60887"/>
    <w:rsid w:val="00F60DC0"/>
    <w:rsid w:val="00F61386"/>
    <w:rsid w:val="00F61918"/>
    <w:rsid w:val="00F61983"/>
    <w:rsid w:val="00F6201D"/>
    <w:rsid w:val="00F6242D"/>
    <w:rsid w:val="00F628E0"/>
    <w:rsid w:val="00F63507"/>
    <w:rsid w:val="00F63DDF"/>
    <w:rsid w:val="00F63E91"/>
    <w:rsid w:val="00F63F0C"/>
    <w:rsid w:val="00F6407A"/>
    <w:rsid w:val="00F643F9"/>
    <w:rsid w:val="00F646D3"/>
    <w:rsid w:val="00F64BEC"/>
    <w:rsid w:val="00F64CBB"/>
    <w:rsid w:val="00F651F1"/>
    <w:rsid w:val="00F65308"/>
    <w:rsid w:val="00F656B8"/>
    <w:rsid w:val="00F65EB6"/>
    <w:rsid w:val="00F663E7"/>
    <w:rsid w:val="00F66CB2"/>
    <w:rsid w:val="00F66D60"/>
    <w:rsid w:val="00F67015"/>
    <w:rsid w:val="00F672F7"/>
    <w:rsid w:val="00F676A3"/>
    <w:rsid w:val="00F676FB"/>
    <w:rsid w:val="00F67928"/>
    <w:rsid w:val="00F67D51"/>
    <w:rsid w:val="00F7091C"/>
    <w:rsid w:val="00F70A0B"/>
    <w:rsid w:val="00F70D46"/>
    <w:rsid w:val="00F71BFE"/>
    <w:rsid w:val="00F721E9"/>
    <w:rsid w:val="00F72591"/>
    <w:rsid w:val="00F729BC"/>
    <w:rsid w:val="00F72A00"/>
    <w:rsid w:val="00F73950"/>
    <w:rsid w:val="00F744D2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28E4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C8E"/>
    <w:rsid w:val="00F85DE5"/>
    <w:rsid w:val="00F86577"/>
    <w:rsid w:val="00F86B58"/>
    <w:rsid w:val="00F86C91"/>
    <w:rsid w:val="00F87560"/>
    <w:rsid w:val="00F8759D"/>
    <w:rsid w:val="00F8783F"/>
    <w:rsid w:val="00F87870"/>
    <w:rsid w:val="00F87875"/>
    <w:rsid w:val="00F87940"/>
    <w:rsid w:val="00F87AC9"/>
    <w:rsid w:val="00F87D35"/>
    <w:rsid w:val="00F87E0F"/>
    <w:rsid w:val="00F87E7F"/>
    <w:rsid w:val="00F9020A"/>
    <w:rsid w:val="00F9090B"/>
    <w:rsid w:val="00F91004"/>
    <w:rsid w:val="00F91283"/>
    <w:rsid w:val="00F92ACD"/>
    <w:rsid w:val="00F92BA1"/>
    <w:rsid w:val="00F930C6"/>
    <w:rsid w:val="00F93528"/>
    <w:rsid w:val="00F94876"/>
    <w:rsid w:val="00F955A3"/>
    <w:rsid w:val="00F95A0C"/>
    <w:rsid w:val="00F95BAA"/>
    <w:rsid w:val="00F95C7B"/>
    <w:rsid w:val="00F96136"/>
    <w:rsid w:val="00F9634F"/>
    <w:rsid w:val="00F96460"/>
    <w:rsid w:val="00F965F1"/>
    <w:rsid w:val="00F966D6"/>
    <w:rsid w:val="00F96B09"/>
    <w:rsid w:val="00F97346"/>
    <w:rsid w:val="00F974BA"/>
    <w:rsid w:val="00F975A0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1C"/>
    <w:rsid w:val="00FA1BBA"/>
    <w:rsid w:val="00FA29C8"/>
    <w:rsid w:val="00FA2A58"/>
    <w:rsid w:val="00FA2B5C"/>
    <w:rsid w:val="00FA38CE"/>
    <w:rsid w:val="00FA39B6"/>
    <w:rsid w:val="00FA3AD3"/>
    <w:rsid w:val="00FA3B7C"/>
    <w:rsid w:val="00FA4038"/>
    <w:rsid w:val="00FA4DF6"/>
    <w:rsid w:val="00FA5040"/>
    <w:rsid w:val="00FA5290"/>
    <w:rsid w:val="00FA58EF"/>
    <w:rsid w:val="00FA62C1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943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B7B00"/>
    <w:rsid w:val="00FC01BA"/>
    <w:rsid w:val="00FC0598"/>
    <w:rsid w:val="00FC08F3"/>
    <w:rsid w:val="00FC094A"/>
    <w:rsid w:val="00FC0962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16A"/>
    <w:rsid w:val="00FD0226"/>
    <w:rsid w:val="00FD04FE"/>
    <w:rsid w:val="00FD0FF1"/>
    <w:rsid w:val="00FD1A56"/>
    <w:rsid w:val="00FD1D6C"/>
    <w:rsid w:val="00FD2531"/>
    <w:rsid w:val="00FD2C2B"/>
    <w:rsid w:val="00FD3014"/>
    <w:rsid w:val="00FD3533"/>
    <w:rsid w:val="00FD4D12"/>
    <w:rsid w:val="00FD520B"/>
    <w:rsid w:val="00FD524A"/>
    <w:rsid w:val="00FD52CE"/>
    <w:rsid w:val="00FD5B4B"/>
    <w:rsid w:val="00FD6F53"/>
    <w:rsid w:val="00FD6FDE"/>
    <w:rsid w:val="00FD7396"/>
    <w:rsid w:val="00FD772F"/>
    <w:rsid w:val="00FD7A36"/>
    <w:rsid w:val="00FE1B03"/>
    <w:rsid w:val="00FE1B73"/>
    <w:rsid w:val="00FE1E05"/>
    <w:rsid w:val="00FE1E6F"/>
    <w:rsid w:val="00FE2807"/>
    <w:rsid w:val="00FE294F"/>
    <w:rsid w:val="00FE2CE2"/>
    <w:rsid w:val="00FE2E76"/>
    <w:rsid w:val="00FE3020"/>
    <w:rsid w:val="00FE4709"/>
    <w:rsid w:val="00FE4E0B"/>
    <w:rsid w:val="00FE4E23"/>
    <w:rsid w:val="00FE50FB"/>
    <w:rsid w:val="00FE56E8"/>
    <w:rsid w:val="00FE59E7"/>
    <w:rsid w:val="00FE5B30"/>
    <w:rsid w:val="00FE6131"/>
    <w:rsid w:val="00FE624B"/>
    <w:rsid w:val="00FE65D9"/>
    <w:rsid w:val="00FE6947"/>
    <w:rsid w:val="00FE7625"/>
    <w:rsid w:val="00FE76DC"/>
    <w:rsid w:val="00FE77C2"/>
    <w:rsid w:val="00FF03D1"/>
    <w:rsid w:val="00FF05FC"/>
    <w:rsid w:val="00FF063C"/>
    <w:rsid w:val="00FF0666"/>
    <w:rsid w:val="00FF08DD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8A3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58AA88E"/>
  <w15:docId w15:val="{7928B25F-0A01-44F3-AAED-6D3E8E04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9710B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DBDD-0EE9-4D00-9389-7DAFA415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8454</Words>
  <Characters>48191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YUWAPA PONGPAL</cp:lastModifiedBy>
  <cp:revision>2</cp:revision>
  <cp:lastPrinted>2021-10-25T11:17:00Z</cp:lastPrinted>
  <dcterms:created xsi:type="dcterms:W3CDTF">2021-10-26T10:48:00Z</dcterms:created>
  <dcterms:modified xsi:type="dcterms:W3CDTF">2021-10-26T10:48:00Z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