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56FD9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0AF0DC8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56FD9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911419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A1742E" w:rsidRPr="00911419" w:rsidRDefault="00F44102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91141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77777777" w:rsidR="00A1742E" w:rsidRPr="00911419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911419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911419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91141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91141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538CB" w:rsidRPr="00911419" w14:paraId="3C194DA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C88F59F" w14:textId="31C4A12A" w:rsidR="006538CB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43AD54" w14:textId="77777777" w:rsidR="006538CB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85D3DD1" w14:textId="211F402B" w:rsidR="006538CB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C27DC" w:rsidRPr="00911419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45B71CB" w:rsidR="002C27DC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DE667C" w14:textId="77777777" w:rsidR="002C27DC" w:rsidRPr="00911419" w:rsidRDefault="002C27DC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77777777" w:rsidR="002C27DC" w:rsidRPr="00911419" w:rsidRDefault="002C27DC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538CB" w:rsidRPr="00911419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754FC997" w:rsidR="006538CB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03EAA1" w14:textId="77777777" w:rsidR="006538CB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5F485F79" w:rsidR="006538CB" w:rsidRPr="00911419" w:rsidRDefault="006538CB" w:rsidP="00F66B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1F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BC11F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 (C</w:t>
            </w:r>
            <w:r w:rsidR="003C6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OVID</w:t>
            </w:r>
            <w:r w:rsidRPr="00BC11F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-19)</w:t>
            </w:r>
          </w:p>
        </w:tc>
      </w:tr>
      <w:tr w:rsidR="008A15D5" w:rsidRPr="00911419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871546" w:rsidR="008A15D5" w:rsidRPr="00911419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0294E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18819EA8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A15D5" w:rsidRPr="00911419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1EF8FB32" w:rsidR="008A15D5" w:rsidRPr="00911419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0872EA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6CE908B8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A15D5" w:rsidRPr="00911419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670E3A3F" w:rsidR="008A15D5" w:rsidRPr="00911419" w:rsidRDefault="00AF0A43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3DCB4C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5EF484F2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A15D5" w:rsidRPr="00911419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2D78B18B" w:rsidR="008A15D5" w:rsidRPr="00911419" w:rsidRDefault="00AF0A43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7FAE69B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18F689CB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A15D5" w:rsidRPr="00911419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4ADF2D78" w:rsidR="008A15D5" w:rsidRPr="00911419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0F94AEF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3477ABB9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A15D5" w:rsidRPr="00911419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6DA0FD5C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0E62E2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5502273D" w:rsidR="008A15D5" w:rsidRPr="00911419" w:rsidRDefault="0019238A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  <w:r w:rsidR="001D02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6538CB" w:rsidRPr="00911419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1AB54630" w:rsidR="006538CB" w:rsidRPr="00911419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0EC603" w14:textId="77777777" w:rsidR="006538CB" w:rsidRPr="00911419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667F210A" w:rsidR="006538CB" w:rsidRDefault="006538CB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A15D5" w:rsidRPr="00911419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6EADB0DF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4BA8AA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5E41EB34" w:rsidR="008A15D5" w:rsidRPr="00911419" w:rsidRDefault="0019238A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A15D5" w:rsidRPr="00911419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4F8505C4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3218DE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1244A763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8A15D5" w:rsidRPr="00911419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1C64C086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1391B6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1FFC7E02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1923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91141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8A15D5" w:rsidRPr="00911419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44716B12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8A4809" w14:textId="77777777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469BA78F" w:rsidR="008A15D5" w:rsidRPr="00911419" w:rsidRDefault="008A15D5" w:rsidP="008A15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25DAF" w:rsidRPr="00911419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09B27B2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93B514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510E6610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25DAF" w:rsidRPr="00911419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56229862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DBEF5F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0EDD1CB5" w:rsidR="00A25DAF" w:rsidRPr="008A15D5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25DAF" w:rsidRPr="00911419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2DE85220" w:rsidR="00A25DAF" w:rsidRPr="00911419" w:rsidRDefault="00AF0A43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6C6E8DD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530DD82E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</w:tr>
      <w:tr w:rsidR="00A25DAF" w:rsidRPr="00911419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4D6814DC" w:rsidR="00A25DAF" w:rsidRPr="00911419" w:rsidRDefault="006538CB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9D3A3BA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79EC01F2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25DAF" w:rsidRPr="00911419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502898D5" w:rsidR="00A25DAF" w:rsidRPr="00911419" w:rsidRDefault="006538CB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A8DD35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02102DF6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25DAF" w:rsidRPr="00911419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6FFBBB85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F0A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D9B11B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7C46C073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F3038" w:rsidRPr="00911419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26FDE58B" w:rsidR="002F3038" w:rsidRPr="00911419" w:rsidRDefault="002F3038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38C1684" w14:textId="77777777" w:rsidR="002F3038" w:rsidRPr="00911419" w:rsidRDefault="002F3038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40F324FF" w:rsidR="002F3038" w:rsidRPr="00911419" w:rsidRDefault="002F3038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303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25DAF" w:rsidRPr="00911419" w14:paraId="6C90AA9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2A291" w14:textId="5FD60073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F30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937136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36B0AF7" w14:textId="7DCA258E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5DAF" w:rsidRPr="00911419" w14:paraId="1F15D2C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4D3C4C07" w:rsidR="00586CB7" w:rsidRPr="00586CB7" w:rsidRDefault="00A25DAF" w:rsidP="00586C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F30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49CDB2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28ED2995" w:rsidR="00A25DAF" w:rsidRPr="00911419" w:rsidRDefault="00586CB7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86CB7" w:rsidRPr="00911419" w14:paraId="34C530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D8D40F8" w14:textId="7B281F0E" w:rsidR="00586CB7" w:rsidRDefault="00586CB7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F025A30" w14:textId="77777777" w:rsidR="00586CB7" w:rsidRPr="00911419" w:rsidRDefault="00586CB7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84AB317" w14:textId="3BC8FF0B" w:rsidR="00586CB7" w:rsidRDefault="00586CB7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A64D3" w:rsidRPr="00911419" w14:paraId="0D6239F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E7A271" w:rsidR="00CA64D3" w:rsidRPr="00911419" w:rsidRDefault="00CA64D3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86C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E7F58F" w14:textId="77777777" w:rsidR="00CA64D3" w:rsidRPr="00911419" w:rsidRDefault="00CA64D3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1AA949FF" w:rsidR="00CA64D3" w:rsidRPr="00911419" w:rsidRDefault="00CA64D3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25DAF" w:rsidRPr="00911419" w14:paraId="0EBFDC4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44730A" w14:textId="7E3F7E71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86C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FE1071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4C96F4F" w14:textId="42BDA599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25DAF" w:rsidRPr="00911419" w14:paraId="14BB1F4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685BCFD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14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86C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F87FFF" w14:textId="7777777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3DFCEED7" w:rsidR="00A25DAF" w:rsidRPr="0091141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15D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25DAF" w:rsidRPr="00A56FD9" w14:paraId="5BD8703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A25DAF" w:rsidRPr="00A56FD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A25DAF" w:rsidRPr="00A56FD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77777777" w:rsidR="00A25DAF" w:rsidRPr="00A56FD9" w:rsidRDefault="00A25DAF" w:rsidP="00A25D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95541ED" w14:textId="3F62C55A" w:rsidR="00A1742E" w:rsidRPr="00A56FD9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1A9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A56F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DD66D7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8DD5023" w14:textId="0532F89B" w:rsidR="002B1411" w:rsidRPr="00A56FD9" w:rsidRDefault="002B1411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A56FD9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A56FD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131A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D0534" w:rsidRPr="006131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6A3D" w:rsidRPr="006131AD">
        <w:rPr>
          <w:rFonts w:asciiTheme="majorBidi" w:hAnsiTheme="majorBidi" w:cstheme="majorBidi"/>
          <w:sz w:val="30"/>
          <w:szCs w:val="30"/>
        </w:rPr>
        <w:t>23</w:t>
      </w:r>
      <w:r w:rsidR="00C630DA" w:rsidRPr="006131AD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6131A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6131AD">
        <w:rPr>
          <w:rFonts w:asciiTheme="majorBidi" w:hAnsiTheme="majorBidi" w:cstheme="majorBidi"/>
          <w:sz w:val="30"/>
          <w:szCs w:val="30"/>
        </w:rPr>
        <w:t>256</w:t>
      </w:r>
      <w:r w:rsidR="006538CB" w:rsidRPr="006131AD">
        <w:rPr>
          <w:rFonts w:asciiTheme="majorBidi" w:hAnsiTheme="majorBidi" w:cstheme="majorBidi"/>
          <w:sz w:val="30"/>
          <w:szCs w:val="30"/>
        </w:rPr>
        <w:t>4</w:t>
      </w:r>
    </w:p>
    <w:p w14:paraId="5D585882" w14:textId="77777777" w:rsidR="00200B9A" w:rsidRPr="00DD66D7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84E91" w14:textId="77777777" w:rsidR="00A1742E" w:rsidRPr="00A56FD9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DD66D7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AADE209" w14:textId="77777777" w:rsidR="00174409" w:rsidRPr="00A56FD9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A56FD9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A56FD9">
        <w:rPr>
          <w:rFonts w:asciiTheme="majorBidi" w:hAnsiTheme="majorBidi" w:cstheme="majorBidi"/>
          <w:sz w:val="30"/>
          <w:szCs w:val="30"/>
        </w:rPr>
        <w:t>(</w:t>
      </w:r>
      <w:r w:rsidR="003269C2" w:rsidRPr="00A56FD9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A56FD9">
        <w:rPr>
          <w:rFonts w:asciiTheme="majorBidi" w:hAnsiTheme="majorBidi" w:cstheme="majorBidi"/>
          <w:sz w:val="30"/>
          <w:szCs w:val="30"/>
        </w:rPr>
        <w:t xml:space="preserve">) </w:t>
      </w:r>
      <w:r w:rsidRPr="00A56FD9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A56FD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C31F2" w:rsidRPr="00A56FD9">
        <w:rPr>
          <w:rFonts w:asciiTheme="majorBidi" w:hAnsiTheme="majorBidi" w:cstheme="majorBidi"/>
          <w:sz w:val="30"/>
          <w:szCs w:val="30"/>
        </w:rPr>
        <w:t>(</w:t>
      </w:r>
      <w:r w:rsidRPr="00A56FD9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AC31F2" w:rsidRPr="00A56FD9">
        <w:rPr>
          <w:rFonts w:asciiTheme="majorBidi" w:hAnsiTheme="majorBidi" w:cstheme="majorBidi"/>
          <w:sz w:val="30"/>
          <w:szCs w:val="30"/>
        </w:rPr>
        <w:t>)</w:t>
      </w:r>
      <w:r w:rsidR="003B302C" w:rsidRPr="00A56FD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A56FD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3FE8" w:rsidRPr="00A56FD9">
        <w:rPr>
          <w:rFonts w:asciiTheme="majorBidi" w:hAnsiTheme="majorBidi" w:cstheme="majorBidi"/>
          <w:sz w:val="30"/>
          <w:szCs w:val="30"/>
          <w:cs/>
        </w:rPr>
        <w:t>และมีที่อยู่จดทะเบียน</w:t>
      </w:r>
      <w:r w:rsidR="00731F42" w:rsidRPr="00A56FD9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DD66D7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0C3D4" w14:textId="77777777" w:rsidR="00731F42" w:rsidRPr="00A56FD9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A56FD9">
        <w:rPr>
          <w:rFonts w:asciiTheme="majorBidi" w:hAnsiTheme="majorBidi" w:cstheme="majorBidi"/>
          <w:sz w:val="30"/>
          <w:szCs w:val="30"/>
          <w:cs/>
        </w:rPr>
        <w:tab/>
      </w:r>
      <w:r w:rsidRPr="00A56FD9">
        <w:rPr>
          <w:rFonts w:asciiTheme="majorBidi" w:hAnsiTheme="majorBidi" w:cstheme="majorBidi"/>
          <w:sz w:val="30"/>
          <w:szCs w:val="30"/>
        </w:rPr>
        <w:t>:</w:t>
      </w:r>
      <w:r w:rsidRPr="00A56FD9">
        <w:rPr>
          <w:rFonts w:asciiTheme="majorBidi" w:hAnsiTheme="majorBidi" w:cstheme="majorBidi"/>
          <w:sz w:val="30"/>
          <w:szCs w:val="30"/>
        </w:rPr>
        <w:tab/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A56FD9">
        <w:rPr>
          <w:rFonts w:asciiTheme="majorBidi" w:hAnsiTheme="majorBidi" w:cstheme="majorBidi"/>
          <w:sz w:val="30"/>
          <w:szCs w:val="30"/>
        </w:rPr>
        <w:t xml:space="preserve">255, 257 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A56FD9">
        <w:rPr>
          <w:rFonts w:asciiTheme="majorBidi" w:hAnsiTheme="majorBidi" w:cstheme="majorBidi"/>
          <w:sz w:val="30"/>
          <w:szCs w:val="30"/>
        </w:rPr>
        <w:t xml:space="preserve">58 </w:t>
      </w:r>
      <w:r w:rsidRPr="00A56FD9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สาขา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56FD9">
        <w:rPr>
          <w:rFonts w:asciiTheme="majorBidi" w:hAnsiTheme="majorBidi" w:cstheme="majorBidi"/>
          <w:sz w:val="30"/>
          <w:szCs w:val="30"/>
          <w:cs/>
        </w:rPr>
        <w:tab/>
      </w:r>
      <w:r w:rsidRPr="00A56FD9">
        <w:rPr>
          <w:rFonts w:asciiTheme="majorBidi" w:hAnsiTheme="majorBidi" w:cstheme="majorBidi"/>
          <w:sz w:val="30"/>
          <w:szCs w:val="30"/>
        </w:rPr>
        <w:t>:</w:t>
      </w:r>
      <w:r w:rsidRPr="00A56FD9">
        <w:rPr>
          <w:rFonts w:asciiTheme="majorBidi" w:hAnsiTheme="majorBidi" w:cstheme="majorBidi"/>
          <w:sz w:val="30"/>
          <w:szCs w:val="30"/>
        </w:rPr>
        <w:tab/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A56FD9">
        <w:rPr>
          <w:rFonts w:asciiTheme="majorBidi" w:hAnsiTheme="majorBidi" w:cstheme="majorBidi"/>
          <w:sz w:val="30"/>
          <w:szCs w:val="30"/>
        </w:rPr>
        <w:t xml:space="preserve">260 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A56FD9">
        <w:rPr>
          <w:rFonts w:asciiTheme="majorBidi" w:hAnsiTheme="majorBidi" w:cstheme="majorBidi"/>
          <w:sz w:val="30"/>
          <w:szCs w:val="30"/>
        </w:rPr>
        <w:t xml:space="preserve">4 </w:t>
      </w:r>
      <w:r w:rsidRPr="00A56FD9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8F0168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F0168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ab/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F0168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ab/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8F0168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8F0168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90259" w14:textId="2BA0D52F" w:rsidR="008A15D5" w:rsidRDefault="008A15D5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บริษัทได้จดทะเบียนแปรสภาพเป็นบริษัทมหาชนจำกัดกับกระทรวงพาณิชย์เมื่อวันที่ </w:t>
      </w:r>
      <w:r w:rsidRPr="005B3AB9">
        <w:rPr>
          <w:rFonts w:asciiTheme="majorBidi" w:hAnsiTheme="majorBidi" w:cstheme="majorBidi"/>
          <w:sz w:val="30"/>
          <w:szCs w:val="30"/>
        </w:rPr>
        <w:t xml:space="preserve">18 </w:t>
      </w:r>
      <w:r w:rsidRPr="005B3A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B3AB9">
        <w:rPr>
          <w:rFonts w:asciiTheme="majorBidi" w:hAnsiTheme="majorBidi" w:cstheme="majorBidi"/>
          <w:sz w:val="30"/>
          <w:szCs w:val="30"/>
        </w:rPr>
        <w:t>2561</w:t>
      </w:r>
    </w:p>
    <w:p w14:paraId="671AEBCE" w14:textId="0ED518A7" w:rsidR="008A15D5" w:rsidRDefault="008A15D5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77777777" w:rsidR="006538CB" w:rsidRPr="003E52CB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86EB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E86EBD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86EBD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ตระกูลแดงประเสริฐ และบริษัท สุภาพ กรุ๊ป จำกัด </w:t>
      </w:r>
      <w:r w:rsidRPr="0055497F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55497F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5497F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5549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50.00 </w:t>
      </w:r>
      <w:r w:rsidRPr="0055497F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>
        <w:rPr>
          <w:rFonts w:asciiTheme="majorBidi" w:hAnsiTheme="majorBidi" w:cstheme="majorBidi"/>
          <w:sz w:val="30"/>
          <w:szCs w:val="30"/>
        </w:rPr>
        <w:t>44.12</w:t>
      </w:r>
      <w:r w:rsidRPr="0055497F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6EBD">
        <w:rPr>
          <w:rFonts w:asciiTheme="majorBidi" w:hAnsiTheme="majorBidi" w:cstheme="majorBidi"/>
          <w:i/>
          <w:iCs/>
          <w:sz w:val="30"/>
          <w:szCs w:val="30"/>
        </w:rPr>
        <w:t>(25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86EBD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Pr="00C4363B">
        <w:rPr>
          <w:rFonts w:asciiTheme="majorBidi" w:hAnsiTheme="majorBidi"/>
          <w:i/>
          <w:iCs/>
          <w:sz w:val="30"/>
          <w:szCs w:val="30"/>
          <w:cs/>
        </w:rPr>
        <w:t>บริษัท สุภาพ กรุ๊ป จำกัด ตระกูลแดงประเสริฐ และบริษัท ซีดีไอพี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C4363B">
        <w:rPr>
          <w:rFonts w:asciiTheme="majorBidi" w:hAnsiTheme="majorBidi"/>
          <w:i/>
          <w:iCs/>
          <w:sz w:val="30"/>
          <w:szCs w:val="30"/>
          <w:cs/>
        </w:rPr>
        <w:t xml:space="preserve">(ประเทศไทย) จำกัด (มหาชน) ถือหุ้นของบริษัทร้อยละ </w:t>
      </w:r>
      <w:r>
        <w:rPr>
          <w:rFonts w:asciiTheme="majorBidi" w:hAnsiTheme="majorBidi"/>
          <w:i/>
          <w:iCs/>
          <w:sz w:val="30"/>
          <w:szCs w:val="30"/>
        </w:rPr>
        <w:t>46.87</w:t>
      </w:r>
      <w:r w:rsidRPr="00C4363B">
        <w:rPr>
          <w:rFonts w:asciiTheme="majorBidi" w:hAnsiTheme="majorBidi"/>
          <w:i/>
          <w:iCs/>
          <w:sz w:val="30"/>
          <w:szCs w:val="30"/>
          <w:cs/>
        </w:rPr>
        <w:t xml:space="preserve"> ร้อยละ </w:t>
      </w:r>
      <w:r>
        <w:rPr>
          <w:rFonts w:asciiTheme="majorBidi" w:hAnsiTheme="majorBidi"/>
          <w:i/>
          <w:iCs/>
          <w:sz w:val="30"/>
          <w:szCs w:val="30"/>
        </w:rPr>
        <w:t>40.63</w:t>
      </w:r>
      <w:r w:rsidRPr="00C4363B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>
        <w:rPr>
          <w:rFonts w:asciiTheme="majorBidi" w:hAnsiTheme="majorBidi"/>
          <w:i/>
          <w:iCs/>
          <w:sz w:val="30"/>
          <w:szCs w:val="30"/>
        </w:rPr>
        <w:t>12.50</w:t>
      </w:r>
      <w:r w:rsidRPr="00C4363B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E86EB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6538CB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6DA16725" w:rsidR="00630430" w:rsidRPr="00A56FD9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A56FD9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และผลิตภัณฑ์</w:t>
      </w:r>
      <w:r w:rsidR="00371C2C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</w:p>
    <w:p w14:paraId="774904AA" w14:textId="77777777" w:rsidR="001F3BED" w:rsidRDefault="001F3BED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D5369F3" w14:textId="49810FD4" w:rsidR="00A1742E" w:rsidRPr="00FB04F6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B04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1742E" w:rsidRPr="00FB04F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FB04F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FB04F6" w:rsidRDefault="00A92F34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8CB8FE" w14:textId="77777777" w:rsidR="00A92F34" w:rsidRPr="00FB04F6" w:rsidRDefault="00A92F34" w:rsidP="00371C2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04F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1A1A544" w14:textId="77777777" w:rsidR="00A1742E" w:rsidRPr="00FB04F6" w:rsidRDefault="00A1742E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DF600" w14:textId="775E1FDA" w:rsidR="00A92F34" w:rsidRPr="00371C2C" w:rsidRDefault="00A92F34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B04F6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</w:p>
    <w:p w14:paraId="46E32A3D" w14:textId="7342F1B2" w:rsidR="001F3BED" w:rsidRDefault="001F3BED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A5C8E28" w14:textId="652D2D32" w:rsidR="006105F5" w:rsidRDefault="006105F5" w:rsidP="00371C2C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371C2C">
        <w:rPr>
          <w:rFonts w:asciiTheme="majorBidi" w:hAnsiTheme="majorBidi" w:cs="Angsana New"/>
          <w:sz w:val="30"/>
          <w:szCs w:val="30"/>
          <w:lang w:bidi="th-TH"/>
        </w:rPr>
        <w:t xml:space="preserve"> 1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มกราคม </w:t>
      </w:r>
      <w:r w:rsidR="00371C2C">
        <w:rPr>
          <w:rFonts w:asciiTheme="majorBidi" w:hAnsiTheme="majorBidi" w:cs="Angsana New"/>
          <w:sz w:val="30"/>
          <w:szCs w:val="30"/>
          <w:lang w:bidi="th-TH"/>
        </w:rPr>
        <w:t>2563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บริษัท </w:t>
      </w:r>
    </w:p>
    <w:p w14:paraId="44D017D7" w14:textId="77777777" w:rsidR="006105F5" w:rsidRDefault="006105F5" w:rsidP="00371C2C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6191FBD1" w14:textId="162000CB" w:rsidR="0051358E" w:rsidRPr="00D60582" w:rsidRDefault="006105F5" w:rsidP="00371C2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6105F5">
        <w:rPr>
          <w:rFonts w:asciiTheme="majorBidi" w:hAnsiTheme="majorBidi"/>
          <w:sz w:val="30"/>
          <w:szCs w:val="30"/>
        </w:rPr>
        <w:t xml:space="preserve">9 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>เรื่อง เครื่องมือทางการเงิน (</w:t>
      </w:r>
      <w:r w:rsidRPr="006105F5">
        <w:rPr>
          <w:rFonts w:asciiTheme="majorBidi" w:hAnsiTheme="majorBidi"/>
          <w:sz w:val="30"/>
          <w:szCs w:val="30"/>
        </w:rPr>
        <w:t xml:space="preserve">TFRS 9) 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6105F5">
        <w:rPr>
          <w:rFonts w:asciiTheme="majorBidi" w:hAnsiTheme="majorBidi"/>
          <w:sz w:val="30"/>
          <w:szCs w:val="30"/>
        </w:rPr>
        <w:t xml:space="preserve">16 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>เรื่อง สัญญาเช่า (</w:t>
      </w:r>
      <w:r w:rsidRPr="006105F5">
        <w:rPr>
          <w:rFonts w:asciiTheme="majorBidi" w:hAnsiTheme="majorBidi"/>
          <w:sz w:val="30"/>
          <w:szCs w:val="30"/>
        </w:rPr>
        <w:t xml:space="preserve">TFRS 16) </w:t>
      </w:r>
      <w:r w:rsidRPr="006105F5">
        <w:rPr>
          <w:rFonts w:asciiTheme="majorBidi" w:hAnsiTheme="majorBidi" w:cs="Angsana New"/>
          <w:sz w:val="30"/>
          <w:szCs w:val="30"/>
          <w:cs/>
          <w:lang w:bidi="th-TH"/>
        </w:rPr>
        <w:t>เป็นครั้งแรก</w:t>
      </w:r>
      <w:r>
        <w:rPr>
          <w:rFonts w:asciiTheme="majorBidi" w:hAnsiTheme="majorBidi" w:hint="cs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>
        <w:rPr>
          <w:rFonts w:asciiTheme="majorBidi" w:hAnsiTheme="majorBidi"/>
          <w:sz w:val="30"/>
          <w:szCs w:val="30"/>
        </w:rPr>
        <w:t>3</w:t>
      </w:r>
    </w:p>
    <w:p w14:paraId="32F47B4D" w14:textId="77777777" w:rsidR="0051358E" w:rsidRDefault="0051358E" w:rsidP="00371C2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DC6E9C5" w14:textId="58A4738C" w:rsidR="00C205FD" w:rsidRPr="00FB04F6" w:rsidRDefault="006105F5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05F5">
        <w:rPr>
          <w:rFonts w:asciiTheme="majorBidi" w:hAnsiTheme="majorBidi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2E68224" w14:textId="77777777" w:rsidR="00C205FD" w:rsidRPr="00D77282" w:rsidRDefault="00C205FD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401B8E32" w14:textId="77777777" w:rsidR="005A3AE5" w:rsidRPr="001B1E30" w:rsidRDefault="005A3AE5" w:rsidP="00367C33">
      <w:pPr>
        <w:pStyle w:val="ListParagraph"/>
        <w:numPr>
          <w:ilvl w:val="0"/>
          <w:numId w:val="18"/>
        </w:numPr>
        <w:spacing w:after="0" w:line="240" w:lineRule="atLeast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1B1E30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C2AFC50" w14:textId="77777777" w:rsidR="005A3AE5" w:rsidRPr="001B1E30" w:rsidRDefault="005A3AE5" w:rsidP="00704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1E7556" w14:textId="04945E05" w:rsidR="005A3AE5" w:rsidRPr="001B1E30" w:rsidRDefault="005A3AE5" w:rsidP="00A5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1E30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6105F5" w:rsidRPr="006105F5">
        <w:rPr>
          <w:rFonts w:asciiTheme="majorBidi" w:hAnsiTheme="majorBidi"/>
          <w:sz w:val="30"/>
          <w:szCs w:val="30"/>
          <w:cs/>
        </w:rPr>
        <w:t>นำเสนอ</w:t>
      </w:r>
      <w:r w:rsidRPr="001B1E30">
        <w:rPr>
          <w:rFonts w:asciiTheme="majorBidi" w:hAnsiTheme="majorBidi" w:cstheme="majorBidi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  <w:r w:rsidRPr="001B1E30">
        <w:rPr>
          <w:rFonts w:asciiTheme="majorBidi" w:hAnsiTheme="majorBidi" w:cstheme="majorBidi"/>
          <w:sz w:val="30"/>
          <w:szCs w:val="30"/>
        </w:rPr>
        <w:t xml:space="preserve"> </w:t>
      </w:r>
      <w:r w:rsidRPr="001B1E30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779D48EE" w14:textId="77777777" w:rsidR="001F3BED" w:rsidRDefault="001F3BED" w:rsidP="00704A54">
      <w:pPr>
        <w:pStyle w:val="ListParagraph"/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9BA6037" w14:textId="395E7438" w:rsidR="005A3AE5" w:rsidRPr="00112E98" w:rsidRDefault="001F3BED" w:rsidP="00704A54">
      <w:pPr>
        <w:pStyle w:val="ListParagraph"/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112E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A3AE5" w:rsidRPr="00112E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B6B06" w:rsidRPr="00112E98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="005A3AE5" w:rsidRPr="00112E9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A3AE5" w:rsidRPr="00112E98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7E0A1DE1" w14:textId="77777777" w:rsidR="005A3AE5" w:rsidRPr="00043C93" w:rsidRDefault="005A3AE5" w:rsidP="00704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C99378" w14:textId="3B231FF6" w:rsidR="005A3AE5" w:rsidRPr="00112E98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112E9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3B6B06" w:rsidRPr="00112E9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12E98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112E98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112E98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112E98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12E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112E98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112E98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112E9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12E98">
        <w:rPr>
          <w:rFonts w:asciiTheme="majorBidi" w:hAnsiTheme="majorBidi" w:cstheme="majorBidi"/>
          <w:sz w:val="30"/>
          <w:szCs w:val="30"/>
          <w:cs/>
        </w:rPr>
        <w:t>ไว้</w:t>
      </w:r>
      <w:r w:rsidR="006105F5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112E98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DE30D2B" w14:textId="1A7D0942" w:rsidR="003B6B06" w:rsidRPr="00043C93" w:rsidRDefault="003B6B06" w:rsidP="003B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BFF24" w14:textId="5ADFFAD8" w:rsidR="00903C81" w:rsidRPr="00112E98" w:rsidRDefault="003B6B06" w:rsidP="00E11ADF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12E98">
        <w:rPr>
          <w:rFonts w:asciiTheme="majorBidi" w:hAnsiTheme="majorBidi" w:cstheme="majorBidi"/>
          <w:sz w:val="30"/>
          <w:szCs w:val="30"/>
          <w:cs/>
        </w:rPr>
        <w:t xml:space="preserve">การใช้วิจารณญาณ </w:t>
      </w:r>
    </w:p>
    <w:p w14:paraId="16C9EA02" w14:textId="77777777" w:rsidR="00083B4C" w:rsidRPr="00043C93" w:rsidRDefault="00083B4C" w:rsidP="003B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52B38D6" w14:textId="511B138D" w:rsidR="005A3AE5" w:rsidRPr="00112E98" w:rsidRDefault="003B6B06" w:rsidP="003B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112E98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54A0C4D6" w14:textId="36AC1731" w:rsidR="00903C81" w:rsidRPr="00043C93" w:rsidRDefault="00903C81" w:rsidP="003B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6660"/>
      </w:tblGrid>
      <w:tr w:rsidR="00903C81" w:rsidRPr="00112E98" w14:paraId="41287049" w14:textId="77777777" w:rsidTr="008E67D6">
        <w:tc>
          <w:tcPr>
            <w:tcW w:w="2520" w:type="dxa"/>
          </w:tcPr>
          <w:p w14:paraId="510265E7" w14:textId="6C613EAC" w:rsidR="00903C81" w:rsidRPr="00112E98" w:rsidRDefault="00903C81" w:rsidP="008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C568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60" w:type="dxa"/>
          </w:tcPr>
          <w:p w14:paraId="640C265B" w14:textId="32B4754C" w:rsidR="00903C81" w:rsidRPr="00112E98" w:rsidRDefault="00C56841" w:rsidP="008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6841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 2019 (</w:t>
            </w:r>
            <w:r w:rsidRPr="00C56841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 w:rsidR="00A32EE5"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C5684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6841">
              <w:rPr>
                <w:rFonts w:asciiTheme="majorBidi" w:hAnsiTheme="majorBidi"/>
                <w:sz w:val="30"/>
                <w:szCs w:val="30"/>
                <w:cs/>
              </w:rPr>
              <w:t>19)</w:t>
            </w:r>
          </w:p>
        </w:tc>
      </w:tr>
    </w:tbl>
    <w:p w14:paraId="56304634" w14:textId="44574D6F" w:rsidR="005A3AE5" w:rsidRPr="00112E98" w:rsidRDefault="005A3AE5" w:rsidP="00E11ADF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12E98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15021847" w14:textId="77777777" w:rsidR="005A3AE5" w:rsidRPr="00043C93" w:rsidRDefault="005A3AE5" w:rsidP="00704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28EC9B" w14:textId="6B540600" w:rsidR="005A3AE5" w:rsidRPr="00112E98" w:rsidRDefault="005A3AE5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12E98">
        <w:rPr>
          <w:rFonts w:asciiTheme="majorBidi" w:eastAsia="Calibr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7E327A" w:rsidRPr="00112E9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E327A" w:rsidRPr="00112E98">
        <w:rPr>
          <w:rFonts w:asciiTheme="majorBidi" w:eastAsia="Calibri" w:hAnsiTheme="majorBidi" w:cstheme="majorBidi" w:hint="cs"/>
          <w:sz w:val="30"/>
          <w:szCs w:val="30"/>
          <w:cs/>
        </w:rPr>
        <w:t xml:space="preserve">ณ วันที่ </w:t>
      </w:r>
      <w:r w:rsidR="007E327A" w:rsidRPr="00112E98">
        <w:rPr>
          <w:rFonts w:asciiTheme="majorBidi" w:eastAsia="Calibri" w:hAnsiTheme="majorBidi" w:cstheme="majorBidi"/>
          <w:sz w:val="30"/>
          <w:szCs w:val="30"/>
          <w:lang w:val="en-GB"/>
        </w:rPr>
        <w:t xml:space="preserve">31 </w:t>
      </w:r>
      <w:r w:rsidR="007E327A" w:rsidRPr="00112E98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="007E327A" w:rsidRPr="00112E98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A32EE5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  <w:r w:rsidR="000F40B1" w:rsidRPr="00112E9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12E98">
        <w:rPr>
          <w:rFonts w:asciiTheme="majorBidi" w:eastAsia="Calibr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7E327A" w:rsidRPr="00112E98">
        <w:rPr>
          <w:rFonts w:asciiTheme="majorBidi" w:eastAsia="Calibri" w:hAnsiTheme="majorBidi" w:cstheme="majorBidi" w:hint="cs"/>
          <w:sz w:val="30"/>
          <w:szCs w:val="30"/>
          <w:cs/>
        </w:rPr>
        <w:t>จะส่งผล</w:t>
      </w:r>
      <w:r w:rsidRPr="00112E98">
        <w:rPr>
          <w:rFonts w:asciiTheme="majorBidi" w:eastAsia="Calibri" w:hAnsiTheme="majorBidi" w:cstheme="majorBidi"/>
          <w:sz w:val="30"/>
          <w:szCs w:val="30"/>
          <w:cs/>
        </w:rPr>
        <w:t>ให้ต้องมีการปรับปรุง</w:t>
      </w:r>
      <w:r w:rsidR="007E327A" w:rsidRPr="00112E98">
        <w:rPr>
          <w:rFonts w:asciiTheme="majorBidi" w:eastAsia="Calibri" w:hAnsiTheme="majorBidi" w:cstheme="majorBidi" w:hint="cs"/>
          <w:sz w:val="30"/>
          <w:szCs w:val="30"/>
          <w:cs/>
        </w:rPr>
        <w:t>ที่มีสาระสำคัญใน</w:t>
      </w:r>
      <w:r w:rsidR="000F40B1" w:rsidRPr="00112E98">
        <w:rPr>
          <w:rFonts w:asciiTheme="majorBidi" w:eastAsia="Calibri" w:hAnsiTheme="majorBidi" w:cstheme="majorBidi" w:hint="cs"/>
          <w:sz w:val="30"/>
          <w:szCs w:val="30"/>
          <w:cs/>
        </w:rPr>
        <w:t>มูลค่าตามบัญชีของสินทรัพย์และหนี้สินภายในปีบัญชี</w:t>
      </w:r>
      <w:r w:rsidR="007E327A" w:rsidRPr="00112E98">
        <w:rPr>
          <w:rFonts w:asciiTheme="majorBidi" w:eastAsia="Calibri" w:hAnsiTheme="majorBidi" w:cstheme="majorBidi" w:hint="cs"/>
          <w:sz w:val="30"/>
          <w:szCs w:val="30"/>
          <w:cs/>
        </w:rPr>
        <w:t>ถัดไป</w:t>
      </w:r>
      <w:r w:rsidRPr="00112E98">
        <w:rPr>
          <w:rFonts w:asciiTheme="majorBidi" w:eastAsia="Calibri" w:hAnsiTheme="majorBidi" w:cstheme="majorBidi"/>
          <w:sz w:val="30"/>
          <w:szCs w:val="30"/>
          <w:cs/>
        </w:rPr>
        <w:t>ได้เปิดเผยในหมายเหตุ</w:t>
      </w:r>
      <w:r w:rsidR="00083B4C" w:rsidRPr="00112E98">
        <w:rPr>
          <w:rFonts w:asciiTheme="majorBidi" w:eastAsia="Calibri" w:hAnsiTheme="majorBidi" w:cstheme="majorBidi" w:hint="cs"/>
          <w:sz w:val="30"/>
          <w:szCs w:val="30"/>
          <w:cs/>
        </w:rPr>
        <w:t>ข้อ</w:t>
      </w:r>
      <w:r w:rsidRPr="00112E98">
        <w:rPr>
          <w:rFonts w:asciiTheme="majorBidi" w:eastAsia="Calibri" w:hAnsiTheme="majorBidi" w:cstheme="majorBidi"/>
          <w:sz w:val="30"/>
          <w:szCs w:val="30"/>
          <w:cs/>
        </w:rPr>
        <w:t>ต่อไปนี้</w:t>
      </w:r>
    </w:p>
    <w:p w14:paraId="0609E043" w14:textId="77777777" w:rsidR="00D92190" w:rsidRPr="00043C93" w:rsidRDefault="00D92190" w:rsidP="00704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6660"/>
      </w:tblGrid>
      <w:tr w:rsidR="005A3AE5" w:rsidRPr="00112E98" w14:paraId="3B6557F0" w14:textId="77777777" w:rsidTr="00441875">
        <w:tc>
          <w:tcPr>
            <w:tcW w:w="2520" w:type="dxa"/>
          </w:tcPr>
          <w:p w14:paraId="43ED17AC" w14:textId="57165BC7" w:rsidR="005A3AE5" w:rsidRPr="00112E98" w:rsidRDefault="005A3AE5" w:rsidP="000F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A32EE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660" w:type="dxa"/>
          </w:tcPr>
          <w:p w14:paraId="79B1F733" w14:textId="0515A8A9" w:rsidR="005A3AE5" w:rsidRPr="00112E98" w:rsidRDefault="005A3AE5" w:rsidP="00A5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</w:t>
            </w:r>
            <w:r w:rsidR="003B6B06" w:rsidRPr="00112E9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ของที่ดิน อาคารและอุปกรณ์</w:t>
            </w: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083B4C" w:rsidRPr="00112E98" w14:paraId="72A6B8EE" w14:textId="77777777" w:rsidTr="00441875">
        <w:trPr>
          <w:trHeight w:val="344"/>
        </w:trPr>
        <w:tc>
          <w:tcPr>
            <w:tcW w:w="2520" w:type="dxa"/>
          </w:tcPr>
          <w:p w14:paraId="6234373F" w14:textId="18C7F725" w:rsidR="00083B4C" w:rsidRPr="00112E98" w:rsidRDefault="00083B4C" w:rsidP="0008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Pr="00112E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2E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60" w:type="dxa"/>
          </w:tcPr>
          <w:p w14:paraId="08384B20" w14:textId="7555DDCF" w:rsidR="00083B4C" w:rsidRPr="00112E98" w:rsidRDefault="00083B4C" w:rsidP="0008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83B4C" w:rsidRPr="00112E98" w14:paraId="7459070D" w14:textId="77777777" w:rsidTr="00441875">
        <w:trPr>
          <w:trHeight w:val="344"/>
        </w:trPr>
        <w:tc>
          <w:tcPr>
            <w:tcW w:w="2520" w:type="dxa"/>
          </w:tcPr>
          <w:p w14:paraId="39EB6822" w14:textId="6BCF2E21" w:rsidR="00083B4C" w:rsidRPr="00112E98" w:rsidRDefault="00083B4C" w:rsidP="0008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A32EE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660" w:type="dxa"/>
          </w:tcPr>
          <w:p w14:paraId="1706A0F1" w14:textId="43B9842C" w:rsidR="00083B4C" w:rsidRPr="00112E98" w:rsidRDefault="00083B4C" w:rsidP="0008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98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112E9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รับรู้สินทรัพย์ภาษีเงินได้</w:t>
            </w:r>
            <w:r w:rsidRPr="00112E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2E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2143CE7D" w14:textId="77777777" w:rsidR="001F3BED" w:rsidRDefault="001F3BED" w:rsidP="00460967">
      <w:pPr>
        <w:pStyle w:val="ListParagraph"/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C517C0B" w14:textId="5C3CBDA2" w:rsidR="00460967" w:rsidRPr="0043556D" w:rsidRDefault="001F3BED" w:rsidP="00460967">
      <w:pPr>
        <w:pStyle w:val="ListParagraph"/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4355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60967" w:rsidRPr="004355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0967" w:rsidRPr="0043556D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="00460967" w:rsidRPr="0043556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60967" w:rsidRPr="0043556D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การใช้เกณฑ์การดำเนินงานต่อเนื่อง</w:t>
      </w:r>
    </w:p>
    <w:p w14:paraId="5B44DFFB" w14:textId="77777777" w:rsidR="00460967" w:rsidRPr="00043C93" w:rsidRDefault="00460967" w:rsidP="003A1FD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79960B" w14:textId="0C3756F9" w:rsidR="003A1FDE" w:rsidRPr="0043556D" w:rsidRDefault="00C56841" w:rsidP="003435DC">
      <w:pPr>
        <w:tabs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6841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C56841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2563 </w:t>
      </w:r>
      <w:r w:rsidRPr="00C56841">
        <w:rPr>
          <w:rFonts w:asciiTheme="majorBidi" w:hAnsiTheme="majorBidi"/>
          <w:sz w:val="30"/>
          <w:szCs w:val="30"/>
          <w:cs/>
        </w:rPr>
        <w:t xml:space="preserve">บริษัทมีหนี้สินหมุนเวียนสูงกว่าสินทรัพย์หมุนเวียนจำนวน </w:t>
      </w:r>
      <w:r>
        <w:rPr>
          <w:rFonts w:asciiTheme="majorBidi" w:hAnsiTheme="majorBidi"/>
          <w:sz w:val="30"/>
          <w:szCs w:val="30"/>
        </w:rPr>
        <w:t>5</w:t>
      </w:r>
      <w:r w:rsidR="0030074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.</w:t>
      </w:r>
      <w:r w:rsidR="00A32EE5">
        <w:rPr>
          <w:rFonts w:asciiTheme="majorBidi" w:hAnsiTheme="majorBidi"/>
          <w:sz w:val="30"/>
          <w:szCs w:val="30"/>
        </w:rPr>
        <w:t>1</w:t>
      </w:r>
      <w:r w:rsidRPr="00C56841">
        <w:rPr>
          <w:rFonts w:asciiTheme="majorBidi" w:hAnsiTheme="majorBidi"/>
          <w:sz w:val="30"/>
          <w:szCs w:val="30"/>
          <w:cs/>
        </w:rPr>
        <w:t xml:space="preserve"> ล้าน</w:t>
      </w:r>
      <w:r w:rsidRPr="002D2982">
        <w:rPr>
          <w:rFonts w:asciiTheme="majorBidi" w:hAnsiTheme="majorBidi"/>
          <w:sz w:val="30"/>
          <w:szCs w:val="30"/>
          <w:cs/>
        </w:rPr>
        <w:t>บาท</w:t>
      </w:r>
      <w:r w:rsidRPr="00C56841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C56841">
        <w:rPr>
          <w:rFonts w:asciiTheme="majorBidi" w:hAnsiTheme="majorBidi"/>
          <w:i/>
          <w:iCs/>
          <w:sz w:val="30"/>
          <w:szCs w:val="30"/>
        </w:rPr>
        <w:t>2562</w:t>
      </w:r>
      <w:r w:rsidRPr="00C56841">
        <w:rPr>
          <w:rFonts w:asciiTheme="majorBidi" w:hAnsiTheme="majorBidi"/>
          <w:i/>
          <w:iCs/>
          <w:sz w:val="30"/>
          <w:szCs w:val="30"/>
          <w:cs/>
        </w:rPr>
        <w:t xml:space="preserve"> : </w:t>
      </w:r>
      <w:r w:rsidR="00A32EE5">
        <w:rPr>
          <w:rFonts w:asciiTheme="majorBidi" w:hAnsiTheme="majorBidi"/>
          <w:i/>
          <w:iCs/>
          <w:sz w:val="30"/>
          <w:szCs w:val="30"/>
        </w:rPr>
        <w:t>95.9</w:t>
      </w:r>
      <w:r w:rsidRPr="00C56841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C56841">
        <w:rPr>
          <w:rFonts w:asciiTheme="majorBidi" w:hAnsi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บริษัทในการจัดหากระแสเงินสดจากการดำเนินงานให้เพียงพอเพื่อจ่ายชำระหนี้เมื่อถึงกำหนด อย่างไรก็ตาม ผู้บริหารของบริษัทเชื่อว่าเป็นการเหมาะสมที่บริษัทจัดทำงบการเงินโดยถือหลักเกณฑ์การดำเนินงานต่อเนื่อง เนื่องจากบริษัทมีวงเงินสินเชื่อเพียงพอต่อการดำเนินธุรกิจตามที่บริษัทต้องการ และบริษัทมีกำไรสำหรับปีสิ้นสุดวันที่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C56841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2563</w:t>
      </w:r>
      <w:r w:rsidRPr="00C56841">
        <w:rPr>
          <w:rFonts w:asciiTheme="majorBidi" w:hAnsiTheme="majorBidi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2562</w:t>
      </w:r>
      <w:r w:rsidRPr="00C56841">
        <w:rPr>
          <w:rFonts w:asciiTheme="majorBidi" w:hAnsiTheme="majorBidi"/>
          <w:sz w:val="30"/>
          <w:szCs w:val="30"/>
          <w:cs/>
        </w:rPr>
        <w:t xml:space="preserve"> จำนวน </w:t>
      </w:r>
      <w:r w:rsidR="00A32EE5">
        <w:rPr>
          <w:rFonts w:asciiTheme="majorBidi" w:hAnsiTheme="majorBidi"/>
          <w:sz w:val="30"/>
          <w:szCs w:val="30"/>
        </w:rPr>
        <w:t>31.</w:t>
      </w:r>
      <w:r w:rsidR="0030074C">
        <w:rPr>
          <w:rFonts w:asciiTheme="majorBidi" w:hAnsiTheme="majorBidi"/>
          <w:sz w:val="30"/>
          <w:szCs w:val="30"/>
        </w:rPr>
        <w:t>1</w:t>
      </w:r>
      <w:r w:rsidRPr="00C56841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/>
          <w:sz w:val="30"/>
          <w:szCs w:val="30"/>
        </w:rPr>
        <w:t>23.6</w:t>
      </w:r>
      <w:r w:rsidRPr="00C56841">
        <w:rPr>
          <w:rFonts w:asciiTheme="majorBidi" w:hAnsiTheme="majorBidi"/>
          <w:sz w:val="30"/>
          <w:szCs w:val="30"/>
          <w:cs/>
        </w:rPr>
        <w:t xml:space="preserve"> ล้านบาท ตามลำดับ ดังนั้นงบการเงินนี้จึงไม่ได้รวมรายการปรับปรุงเกี่ยวกับมูลค่าสินทรัพย์ที่คาดว่าจะได้รับคืนและมูลค่าหนี้สินที่บริษัทจะต้องชำระ ตลอดจนไม่ได้จัดประเภทรายการดังกล่าวซึ่งอาจจำเป็นถ้าบริษัทไม่สามารถดำเนินงานอย่างต่อเนื่องไปได้</w:t>
      </w:r>
    </w:p>
    <w:p w14:paraId="187DD108" w14:textId="2F295EE6" w:rsidR="00602A8E" w:rsidRDefault="0060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0D0644" w14:textId="18C9DC39" w:rsidR="00C56841" w:rsidRPr="0043556D" w:rsidRDefault="00C56841" w:rsidP="00C5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3556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43556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56841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629E162A" w14:textId="77777777" w:rsidR="00C56841" w:rsidRPr="00C56841" w:rsidRDefault="00C56841" w:rsidP="00C5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5C53DD8" w14:textId="77777777" w:rsidR="00C56841" w:rsidRPr="00F62C4D" w:rsidRDefault="00C56841" w:rsidP="00C56841">
      <w:pPr>
        <w:pStyle w:val="ListParagraph"/>
        <w:tabs>
          <w:tab w:val="left" w:pos="562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F62C4D">
        <w:rPr>
          <w:rFonts w:asciiTheme="majorBidi" w:hAnsiTheme="majorBidi" w:cs="Angsana New"/>
          <w:sz w:val="30"/>
          <w:szCs w:val="30"/>
          <w:cs/>
          <w:lang w:val="en-GB"/>
        </w:rPr>
        <w:t xml:space="preserve">ตั้งแต่วันที่ </w:t>
      </w:r>
      <w:r w:rsidRPr="00F62C4D">
        <w:rPr>
          <w:rFonts w:asciiTheme="majorBidi" w:hAnsiTheme="majorBidi" w:cs="Angsana New"/>
          <w:sz w:val="30"/>
          <w:szCs w:val="30"/>
          <w:lang w:val="en-GB"/>
        </w:rPr>
        <w:t xml:space="preserve">1 </w:t>
      </w:r>
      <w:r w:rsidRPr="00F62C4D">
        <w:rPr>
          <w:rFonts w:asciiTheme="majorBidi" w:hAnsiTheme="majorBidi" w:cs="Angsana New"/>
          <w:sz w:val="30"/>
          <w:szCs w:val="30"/>
          <w:cs/>
          <w:lang w:val="en-GB"/>
        </w:rPr>
        <w:t xml:space="preserve">มกราคม </w:t>
      </w:r>
      <w:r w:rsidRPr="00F62C4D">
        <w:rPr>
          <w:rFonts w:asciiTheme="majorBidi" w:hAnsiTheme="majorBidi" w:cs="Angsana New"/>
          <w:sz w:val="30"/>
          <w:szCs w:val="30"/>
          <w:lang w:val="en-GB"/>
        </w:rPr>
        <w:t xml:space="preserve">2563 </w:t>
      </w:r>
      <w:r w:rsidRPr="00F62C4D">
        <w:rPr>
          <w:rFonts w:asciiTheme="majorBidi" w:hAnsiTheme="majorBidi" w:cs="Angsana New"/>
          <w:sz w:val="30"/>
          <w:szCs w:val="30"/>
          <w:cs/>
          <w:lang w:val="en-GB"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F62C4D">
        <w:rPr>
          <w:rFonts w:asciiTheme="majorBidi" w:hAnsiTheme="majorBidi" w:cs="Angsana New"/>
          <w:sz w:val="30"/>
          <w:szCs w:val="30"/>
          <w:lang w:val="en-GB"/>
        </w:rPr>
        <w:t xml:space="preserve">TFRS 16 </w:t>
      </w:r>
      <w:r w:rsidRPr="00F62C4D">
        <w:rPr>
          <w:rFonts w:asciiTheme="majorBidi" w:hAnsiTheme="majorBidi" w:cs="Angsana New" w:hint="cs"/>
          <w:sz w:val="30"/>
          <w:szCs w:val="30"/>
          <w:cs/>
          <w:lang w:val="en-GB"/>
        </w:rPr>
        <w:t>เป็นครั้งแร</w:t>
      </w:r>
      <w:r w:rsidRPr="00F62C4D">
        <w:rPr>
          <w:rFonts w:asciiTheme="majorBidi" w:hAnsiTheme="majorBidi" w:cs="Angsana New"/>
          <w:sz w:val="30"/>
          <w:szCs w:val="30"/>
          <w:cs/>
          <w:lang w:val="en-GB"/>
        </w:rPr>
        <w:t>ก</w:t>
      </w:r>
      <w:r w:rsidRPr="00F62C4D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F62C4D">
        <w:rPr>
          <w:rFonts w:asciiTheme="majorBidi" w:hAnsiTheme="majorBidi" w:cs="Angsana New" w:hint="cs"/>
          <w:sz w:val="30"/>
          <w:szCs w:val="30"/>
          <w:cs/>
          <w:lang w:val="en-GB"/>
        </w:rPr>
        <w:t>ดังนี้</w:t>
      </w:r>
    </w:p>
    <w:p w14:paraId="5AE27995" w14:textId="6E4B6833" w:rsidR="00EF0BD8" w:rsidRDefault="00EF0BD8" w:rsidP="00C56841">
      <w:pPr>
        <w:pStyle w:val="ListParagraph"/>
        <w:tabs>
          <w:tab w:val="left" w:pos="562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>
        <w:rPr>
          <w:rFonts w:asciiTheme="majorBidi" w:hAnsiTheme="majorBidi" w:cs="Angsana New"/>
          <w:sz w:val="30"/>
          <w:szCs w:val="30"/>
          <w:lang w:val="en-GB"/>
        </w:rPr>
        <w:br w:type="page"/>
      </w:r>
    </w:p>
    <w:p w14:paraId="3D5F3B78" w14:textId="77777777" w:rsidR="00C56841" w:rsidRPr="00260E12" w:rsidRDefault="00C56841" w:rsidP="00E11ADF">
      <w:pPr>
        <w:pStyle w:val="ListParagraph"/>
        <w:numPr>
          <w:ilvl w:val="0"/>
          <w:numId w:val="2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60E1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09794B7B" w14:textId="77777777" w:rsidR="00C56841" w:rsidRPr="00C56841" w:rsidRDefault="00C56841" w:rsidP="00C56841">
      <w:pPr>
        <w:pStyle w:val="ListParagraph"/>
        <w:tabs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515BD8" w14:textId="479759B6" w:rsidR="00C56841" w:rsidRPr="00260E12" w:rsidRDefault="00C56841" w:rsidP="00C56841">
      <w:pPr>
        <w:pStyle w:val="ListParagraph"/>
        <w:tabs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60E12">
        <w:rPr>
          <w:rFonts w:asciiTheme="majorBidi" w:hAnsiTheme="majorBidi" w:cs="Angsana New"/>
          <w:sz w:val="30"/>
          <w:szCs w:val="30"/>
          <w:cs/>
          <w:lang w:val="en-GB"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260E12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260E12">
        <w:rPr>
          <w:rFonts w:asciiTheme="majorBidi" w:hAnsiTheme="majorBidi" w:cs="Angsana New"/>
          <w:sz w:val="30"/>
          <w:szCs w:val="30"/>
          <w:cs/>
          <w:lang w:val="en-GB"/>
        </w:rPr>
        <w:t xml:space="preserve"> มกราคม </w:t>
      </w:r>
      <w:r w:rsidRPr="00260E12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260E12">
        <w:rPr>
          <w:rFonts w:asciiTheme="majorBidi" w:hAnsiTheme="majorBidi" w:cs="Angsana New"/>
          <w:sz w:val="30"/>
          <w:szCs w:val="30"/>
          <w:cs/>
          <w:lang w:val="en-GB"/>
        </w:rPr>
        <w:t xml:space="preserve"> ดังนั้น บริษัทจึงไม่ปรับปรุงข้อมูลที่นำเสนอในปี </w:t>
      </w:r>
      <w:r w:rsidRPr="00260E12">
        <w:rPr>
          <w:rFonts w:asciiTheme="majorBidi" w:hAnsiTheme="majorBidi" w:cstheme="majorBidi"/>
          <w:sz w:val="30"/>
          <w:szCs w:val="30"/>
          <w:lang w:val="en-GB"/>
        </w:rPr>
        <w:t xml:space="preserve">2562 </w:t>
      </w:r>
      <w:r w:rsidR="00586CB7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053D1CC1" w14:textId="77777777" w:rsidR="00C56841" w:rsidRPr="00C56841" w:rsidRDefault="00C56841" w:rsidP="00C56841">
      <w:pPr>
        <w:pStyle w:val="ListParagraph"/>
        <w:tabs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84BCD5" w14:textId="77777777" w:rsidR="00C56841" w:rsidRPr="00260E12" w:rsidRDefault="00C56841" w:rsidP="00C56841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260E12">
        <w:rPr>
          <w:rFonts w:asciiTheme="majorBidi" w:hAnsiTheme="majorBidi" w:cs="Angsana New"/>
          <w:sz w:val="30"/>
          <w:szCs w:val="30"/>
          <w:cs/>
          <w:lang w:val="en-GB"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38E759A" w14:textId="77777777" w:rsidR="00C56841" w:rsidRPr="00C56841" w:rsidRDefault="00C56841" w:rsidP="00C56841">
      <w:pPr>
        <w:tabs>
          <w:tab w:val="left" w:pos="562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B428A5C" w14:textId="77777777" w:rsidR="00C56841" w:rsidRPr="00A946DD" w:rsidRDefault="00C56841" w:rsidP="00E11ADF">
      <w:pPr>
        <w:pStyle w:val="ListParagraph"/>
        <w:numPr>
          <w:ilvl w:val="0"/>
          <w:numId w:val="24"/>
        </w:numPr>
        <w:tabs>
          <w:tab w:val="left" w:pos="562"/>
          <w:tab w:val="left" w:pos="990"/>
        </w:tabs>
        <w:spacing w:line="240" w:lineRule="auto"/>
        <w:ind w:left="108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946D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การจัดประเภทรายงานการวัดมูลค่าของสินทรัพย์ทางการเงินและหนี้สินทางการเงิน </w:t>
      </w:r>
    </w:p>
    <w:p w14:paraId="62C2B719" w14:textId="77777777" w:rsidR="00C56841" w:rsidRPr="00C56841" w:rsidRDefault="00C56841" w:rsidP="00C56841">
      <w:pPr>
        <w:pStyle w:val="ListParagraph"/>
        <w:tabs>
          <w:tab w:val="left" w:pos="562"/>
        </w:tabs>
        <w:spacing w:after="0" w:line="240" w:lineRule="auto"/>
        <w:ind w:left="126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62F72574" w14:textId="08562249" w:rsidR="00C56841" w:rsidRDefault="00C56841" w:rsidP="00C56841">
      <w:pPr>
        <w:pStyle w:val="ListParagraph"/>
        <w:tabs>
          <w:tab w:val="left" w:pos="562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Theme="majorBidi" w:hAnsiTheme="majorBidi" w:cs="Angsana New"/>
          <w:sz w:val="30"/>
          <w:szCs w:val="30"/>
        </w:rPr>
        <w:t>9 (“TFRS 9”)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จัดประเภทสินทรัพย์ทางการเงิน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เป็น </w:t>
      </w:r>
      <w:r>
        <w:rPr>
          <w:rFonts w:asciiTheme="majorBidi" w:hAnsiTheme="majorBidi" w:cs="Angsana New"/>
          <w:sz w:val="30"/>
          <w:szCs w:val="30"/>
        </w:rPr>
        <w:t xml:space="preserve">3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Theme="majorBidi" w:hAnsiTheme="majorBidi" w:cs="Angsana New"/>
          <w:sz w:val="30"/>
          <w:szCs w:val="30"/>
        </w:rPr>
        <w:t>(FVOCI)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และมูลค่ายุติธรรมผ่านกำไรหรือขาดทุน </w:t>
      </w:r>
      <w:r>
        <w:rPr>
          <w:rFonts w:asciiTheme="majorBidi" w:hAnsiTheme="majorBidi" w:cs="Angsana New"/>
          <w:sz w:val="30"/>
          <w:szCs w:val="30"/>
        </w:rPr>
        <w:t>(FVTPL)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โดยการจัดประเภทตาม </w:t>
      </w:r>
      <w:r>
        <w:rPr>
          <w:rFonts w:asciiTheme="majorBidi" w:hAnsiTheme="majorBidi" w:cs="Angsana New"/>
          <w:sz w:val="30"/>
          <w:szCs w:val="30"/>
        </w:rPr>
        <w:t>TFRS 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จะเป็นไปตามลักษณะของกระแสเงินสดของสินทรัพย์</w:t>
      </w:r>
      <w:r w:rsidRPr="00AD0B67">
        <w:rPr>
          <w:rFonts w:asciiTheme="majorBidi" w:hAnsiTheme="majorBidi" w:cs="Angsana New"/>
          <w:sz w:val="30"/>
          <w:szCs w:val="30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D0B67">
        <w:rPr>
          <w:rFonts w:asciiTheme="majorBidi" w:hAnsiTheme="majorBidi" w:cs="Angsana New"/>
          <w:sz w:val="30"/>
          <w:szCs w:val="30"/>
        </w:rPr>
        <w:t xml:space="preserve">TFRS </w:t>
      </w:r>
      <w:r>
        <w:rPr>
          <w:rFonts w:asciiTheme="majorBidi" w:hAnsiTheme="majorBidi" w:cs="Angsana New"/>
          <w:sz w:val="30"/>
          <w:szCs w:val="30"/>
        </w:rPr>
        <w:t>9</w:t>
      </w:r>
      <w:r w:rsidRPr="00AD0B67">
        <w:rPr>
          <w:rFonts w:asciiTheme="majorBidi" w:hAnsiTheme="majorBidi" w:cs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Theme="majorBidi" w:hAnsiTheme="majorBidi" w:cs="Angsana New"/>
          <w:sz w:val="30"/>
          <w:szCs w:val="30"/>
        </w:rPr>
        <w:t>105</w:t>
      </w:r>
      <w:r w:rsidR="00586CB7">
        <w:rPr>
          <w:rFonts w:asciiTheme="majorBidi" w:hAnsiTheme="majorBidi" w:cs="Angsana New" w:hint="cs"/>
          <w:sz w:val="30"/>
          <w:szCs w:val="30"/>
          <w:cs/>
        </w:rPr>
        <w:t xml:space="preserve"> ทั้งนี้สินทรัพย์ทางการเงินของบริษัทจะจัดประเภทเป็นราคาทุนตัดจำหน่ายตาม </w:t>
      </w:r>
      <w:r w:rsidR="00586CB7">
        <w:rPr>
          <w:rFonts w:asciiTheme="majorBidi" w:hAnsiTheme="majorBidi" w:cs="Angsana New"/>
          <w:sz w:val="30"/>
          <w:szCs w:val="30"/>
        </w:rPr>
        <w:t>TFRS 9</w:t>
      </w:r>
    </w:p>
    <w:p w14:paraId="3E64B825" w14:textId="77777777" w:rsidR="00C56841" w:rsidRPr="00C56841" w:rsidRDefault="00C56841" w:rsidP="00C56841">
      <w:pPr>
        <w:pStyle w:val="ListParagraph"/>
        <w:tabs>
          <w:tab w:val="left" w:pos="562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38F93796" w14:textId="77777777" w:rsidR="00C56841" w:rsidRDefault="00C56841" w:rsidP="00C56841">
      <w:pPr>
        <w:pStyle w:val="ListParagraph"/>
        <w:tabs>
          <w:tab w:val="left" w:pos="562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AD0B67">
        <w:rPr>
          <w:rFonts w:asciiTheme="majorBidi" w:hAnsiTheme="majorBidi" w:cs="Angsana New"/>
          <w:sz w:val="30"/>
          <w:szCs w:val="30"/>
          <w:cs/>
          <w:lang w:val="en-GB"/>
        </w:rPr>
        <w:t xml:space="preserve">ตาม </w:t>
      </w:r>
      <w:r w:rsidRPr="00AD0B67">
        <w:rPr>
          <w:rFonts w:asciiTheme="majorBidi" w:hAnsiTheme="majorBidi" w:cs="Angsana New"/>
          <w:sz w:val="30"/>
          <w:szCs w:val="30"/>
          <w:lang w:val="en-GB"/>
        </w:rPr>
        <w:t xml:space="preserve">TFRS </w:t>
      </w:r>
      <w:r>
        <w:rPr>
          <w:rFonts w:asciiTheme="majorBidi" w:hAnsiTheme="majorBidi" w:cs="Angsana New"/>
          <w:sz w:val="30"/>
          <w:szCs w:val="30"/>
        </w:rPr>
        <w:t>9</w:t>
      </w:r>
      <w:r w:rsidRPr="00AD0B67">
        <w:rPr>
          <w:rFonts w:asciiTheme="majorBidi" w:hAnsiTheme="majorBidi" w:cs="Angsana New"/>
          <w:sz w:val="30"/>
          <w:szCs w:val="30"/>
          <w:cs/>
          <w:lang w:val="en-GB"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เดิมบริษัทรับรู้ดอกเบี้ยรับและดอกเบี้ยจ่ายด้วยอัตราดอกเบี้ยตามสัญญา</w:t>
      </w:r>
    </w:p>
    <w:p w14:paraId="4BD64EA8" w14:textId="77777777" w:rsidR="00C56841" w:rsidRPr="00C56841" w:rsidRDefault="00C56841" w:rsidP="00C56841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6867D2E5" w14:textId="77777777" w:rsidR="00C56841" w:rsidRPr="00A946DD" w:rsidRDefault="00C56841" w:rsidP="00E11AD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46D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212849D" w14:textId="77777777" w:rsidR="00C56841" w:rsidRPr="00A946DD" w:rsidRDefault="00C56841" w:rsidP="00C56841">
      <w:pPr>
        <w:pStyle w:val="ListParagraph"/>
        <w:autoSpaceDE w:val="0"/>
        <w:autoSpaceDN w:val="0"/>
        <w:adjustRightInd w:val="0"/>
        <w:spacing w:after="0" w:line="190" w:lineRule="auto"/>
        <w:ind w:left="1267"/>
        <w:jc w:val="thaiDistribute"/>
        <w:rPr>
          <w:rFonts w:asciiTheme="majorBidi" w:hAnsiTheme="majorBidi" w:cstheme="majorBidi"/>
          <w:sz w:val="28"/>
        </w:rPr>
      </w:pPr>
    </w:p>
    <w:p w14:paraId="13DE9484" w14:textId="4227015E" w:rsidR="00C56841" w:rsidRPr="00C40115" w:rsidRDefault="00C56841" w:rsidP="00C4011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946DD">
        <w:rPr>
          <w:rFonts w:asciiTheme="majorBidi" w:hAnsiTheme="majorBidi" w:cstheme="majorBidi"/>
          <w:sz w:val="30"/>
          <w:szCs w:val="30"/>
        </w:rPr>
        <w:t xml:space="preserve">TFRS 9 </w:t>
      </w:r>
      <w:r w:rsidRPr="00A946DD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946DD">
        <w:rPr>
          <w:rFonts w:asciiTheme="majorBidi" w:hAnsiTheme="majorBidi" w:cstheme="majorBidi"/>
          <w:sz w:val="30"/>
          <w:szCs w:val="30"/>
        </w:rPr>
        <w:t xml:space="preserve"> </w:t>
      </w:r>
      <w:r w:rsidRPr="00A946DD">
        <w:rPr>
          <w:rFonts w:asciiTheme="majorBidi" w:hAnsiTheme="majorBidi" w:cstheme="majorBidi"/>
          <w:sz w:val="30"/>
          <w:szCs w:val="30"/>
          <w:cs/>
        </w:rPr>
        <w:t>เดิ</w:t>
      </w:r>
      <w:r>
        <w:rPr>
          <w:rFonts w:asciiTheme="majorBidi" w:hAnsiTheme="majorBidi" w:cstheme="majorBidi" w:hint="cs"/>
          <w:sz w:val="30"/>
          <w:szCs w:val="30"/>
          <w:cs/>
        </w:rPr>
        <w:t>มบริษัทป</w:t>
      </w:r>
      <w:r w:rsidRPr="00A946DD">
        <w:rPr>
          <w:rFonts w:asciiTheme="majorBidi" w:hAnsiTheme="majorBidi" w:cstheme="majorBidi"/>
          <w:sz w:val="30"/>
          <w:szCs w:val="30"/>
          <w:cs/>
        </w:rPr>
        <w:t xml:space="preserve">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946DD">
        <w:rPr>
          <w:rFonts w:asciiTheme="majorBidi" w:hAnsiTheme="majorBidi" w:cstheme="majorBidi"/>
          <w:sz w:val="30"/>
          <w:szCs w:val="30"/>
        </w:rPr>
        <w:t xml:space="preserve">TFRS 9 </w:t>
      </w:r>
      <w:r w:rsidRPr="00A946DD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</w:t>
      </w:r>
      <w:r w:rsidRPr="00A946DD">
        <w:rPr>
          <w:rFonts w:asciiTheme="majorBidi" w:hAnsiTheme="majorBidi" w:cstheme="majorBidi"/>
          <w:sz w:val="30"/>
          <w:szCs w:val="30"/>
          <w:cs/>
        </w:rPr>
        <w:lastRenderedPageBreak/>
        <w:t>พิจารณาความน่าจะเป็นถ่วงน้ำหนัก</w:t>
      </w:r>
      <w:r w:rsidRPr="00A946DD">
        <w:rPr>
          <w:rFonts w:asciiTheme="majorBidi" w:hAnsiTheme="majorBidi" w:cstheme="majorBidi"/>
          <w:sz w:val="30"/>
          <w:szCs w:val="30"/>
        </w:rPr>
        <w:t xml:space="preserve"> </w:t>
      </w:r>
      <w:r w:rsidRPr="00A946DD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946DD">
        <w:rPr>
          <w:rFonts w:asciiTheme="majorBidi" w:hAnsiTheme="majorBidi" w:cstheme="majorBidi"/>
          <w:sz w:val="30"/>
          <w:szCs w:val="30"/>
        </w:rPr>
        <w:t xml:space="preserve"> </w:t>
      </w:r>
      <w:r w:rsidRPr="00A946D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บริษัทได้ประเมินการด้อยค่าตาม </w:t>
      </w:r>
      <w:r>
        <w:rPr>
          <w:rFonts w:asciiTheme="majorBidi" w:hAnsiTheme="majorBidi" w:cstheme="majorBidi"/>
          <w:sz w:val="30"/>
          <w:szCs w:val="30"/>
        </w:rPr>
        <w:t>TFRS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พบว่าไม่มีผลกระทบต่องบการเงินอย่างมีสาระสำคัญ</w:t>
      </w:r>
    </w:p>
    <w:p w14:paraId="239954F6" w14:textId="77777777" w:rsidR="00C56841" w:rsidRPr="008E073A" w:rsidRDefault="00C56841" w:rsidP="00C56841">
      <w:pPr>
        <w:pStyle w:val="ListParagraph"/>
        <w:autoSpaceDE w:val="0"/>
        <w:autoSpaceDN w:val="0"/>
        <w:adjustRightInd w:val="0"/>
        <w:spacing w:after="0" w:line="190" w:lineRule="auto"/>
        <w:ind w:left="907"/>
        <w:jc w:val="thaiDistribute"/>
        <w:rPr>
          <w:rFonts w:asciiTheme="majorBidi" w:hAnsiTheme="majorBidi" w:cstheme="majorBidi"/>
          <w:sz w:val="28"/>
        </w:rPr>
      </w:pPr>
    </w:p>
    <w:p w14:paraId="7F96AEAB" w14:textId="77777777" w:rsidR="00C56841" w:rsidRDefault="00C56841" w:rsidP="00E11ADF">
      <w:pPr>
        <w:pStyle w:val="ListParagraph"/>
        <w:numPr>
          <w:ilvl w:val="0"/>
          <w:numId w:val="2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2464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2464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2B7E2C3" w14:textId="77777777" w:rsidR="00C56841" w:rsidRPr="00E4415A" w:rsidRDefault="00C56841" w:rsidP="00C56841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3832A6E" w14:textId="77777777" w:rsidR="00C56841" w:rsidRPr="00024649" w:rsidRDefault="00C56841" w:rsidP="00C56841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ตั้งแต่วันที่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บริษัทถือปฏิบัติตาม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TFRS 16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เป็นครั้งแรก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กับสัญญาที่เคยระบุว่าเป็นสัญญาเช่าตามมาตรฐานการบัญชี ฉบับที่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17 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เรื่อง </w:t>
      </w:r>
      <w:r w:rsidRPr="0002464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(TAS 17) 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4 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เรื่อง </w:t>
      </w:r>
      <w:r w:rsidRPr="0002464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การประเมินว่าข้อตกลงประกอบด้วยสัญญาเช่า</w:t>
      </w:r>
      <w:r w:rsidRPr="0002464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หรือไม่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(TFRIC 4) 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>ด้วย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วิธีปรับปรุงย้อนหลังโดยรับรู้ผลกระทบสะสม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>(Modified retrospective approach)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09FFA4C4" w14:textId="77777777" w:rsidR="00C56841" w:rsidRPr="00E4415A" w:rsidRDefault="00C56841" w:rsidP="00C56841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  <w:lang w:val="en-GB"/>
        </w:rPr>
      </w:pPr>
    </w:p>
    <w:p w14:paraId="2F60AEC6" w14:textId="5821F645" w:rsidR="00C56841" w:rsidRPr="00024649" w:rsidRDefault="00C56841" w:rsidP="009A66E5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 TFRS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16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(Transaction price) </w:t>
      </w:r>
      <w:r w:rsidRPr="0002464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 1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บริษัทรับรู้สินทรัพย์สิทธิการใช้และหนี้สินตามสัญญาเช่า</w:t>
      </w:r>
      <w:r w:rsidRPr="0002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24649">
        <w:rPr>
          <w:rFonts w:asciiTheme="majorBidi" w:hAnsiTheme="majorBidi" w:cstheme="majorBidi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B1DA4EB" w14:textId="77777777" w:rsidR="00C56841" w:rsidRPr="00E4415A" w:rsidRDefault="00C56841" w:rsidP="00C56841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C8DAF" w14:textId="77777777" w:rsidR="00C56841" w:rsidRPr="00760B89" w:rsidRDefault="00C56841" w:rsidP="00C56841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60B89">
        <w:rPr>
          <w:rFonts w:asciiTheme="majorBidi" w:hAnsiTheme="majorBidi" w:cstheme="majorBidi"/>
          <w:sz w:val="30"/>
          <w:szCs w:val="30"/>
          <w:cs/>
          <w:lang w:val="en-GB"/>
        </w:rPr>
        <w:t>ในการปฏิบัติในช่วงเปลี่ยนแปลง บริษัทได้เลือกใช้ข้อยกเว้นต่อไปนี้</w:t>
      </w:r>
    </w:p>
    <w:p w14:paraId="32E442E6" w14:textId="3609692A" w:rsidR="00C56841" w:rsidRPr="00760B89" w:rsidRDefault="00C56841" w:rsidP="00E11AD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1267"/>
        <w:contextualSpacing w:val="0"/>
        <w:jc w:val="thaiDistribute"/>
        <w:rPr>
          <w:rFonts w:asciiTheme="majorBidi" w:hAnsiTheme="majorBidi" w:cstheme="majorBidi"/>
          <w:b/>
          <w:szCs w:val="30"/>
        </w:rPr>
      </w:pPr>
      <w:r w:rsidRPr="00760B89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>
        <w:rPr>
          <w:rFonts w:asciiTheme="majorBidi" w:eastAsia="Cordia New" w:hAnsiTheme="majorBidi" w:cstheme="majorBidi" w:hint="cs"/>
          <w:color w:val="000000"/>
          <w:spacing w:val="-4"/>
          <w:sz w:val="30"/>
          <w:szCs w:val="30"/>
          <w:cs/>
        </w:rPr>
        <w:t>ภ</w:t>
      </w:r>
      <w:r w:rsidRPr="00760B89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ายใน</w:t>
      </w:r>
      <w:r w:rsidRPr="00760B89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12</w:t>
      </w:r>
      <w:r w:rsidRPr="00760B89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เดือน </w:t>
      </w:r>
      <w:r w:rsidRPr="00760B89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</w:p>
    <w:p w14:paraId="79E7409A" w14:textId="77777777" w:rsidR="00C56841" w:rsidRPr="006B04CC" w:rsidRDefault="00C56841" w:rsidP="00E11AD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1260"/>
        <w:contextualSpacing w:val="0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B04CC">
        <w:rPr>
          <w:rFonts w:ascii="Angsana New" w:eastAsia="Cordia New" w:hAnsi="Angsana New" w:cs="Angsana New" w:hint="cs"/>
          <w:color w:val="000000"/>
          <w:sz w:val="30"/>
          <w:szCs w:val="30"/>
        </w:rPr>
        <w:t xml:space="preserve"> </w:t>
      </w:r>
    </w:p>
    <w:p w14:paraId="37A645FD" w14:textId="77777777" w:rsidR="00C56841" w:rsidRPr="006B04CC" w:rsidRDefault="00C56841" w:rsidP="00E11AD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1260"/>
        <w:contextualSpacing w:val="0"/>
        <w:rPr>
          <w:rFonts w:cs="Angsana New"/>
          <w:b/>
          <w:szCs w:val="30"/>
        </w:rPr>
      </w:pPr>
      <w:r w:rsidRPr="006B04CC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B04CC">
        <w:rPr>
          <w:rFonts w:ascii="Angsana New" w:eastAsia="Cordia New" w:hAnsi="Angsana New" w:cs="Angsana New" w:hint="cs"/>
          <w:color w:val="000000"/>
          <w:sz w:val="30"/>
          <w:szCs w:val="30"/>
        </w:rPr>
        <w:t xml:space="preserve"> </w:t>
      </w:r>
    </w:p>
    <w:p w14:paraId="7FF28CAC" w14:textId="3B64D3C3" w:rsidR="00E4415A" w:rsidRPr="00C071F5" w:rsidRDefault="00C56841" w:rsidP="00C071F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260"/>
        <w:contextualSpacing w:val="0"/>
        <w:rPr>
          <w:rFonts w:cs="Angsana New"/>
          <w:b/>
          <w:szCs w:val="30"/>
        </w:rPr>
      </w:pPr>
      <w:r w:rsidRPr="007724B7">
        <w:rPr>
          <w:rFonts w:ascii="Angsana New" w:eastAsia="Cordia New" w:hAnsi="Angsana New" w:cs="Angsana New" w:hint="cs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61CC598" w14:textId="532CBC95" w:rsidR="00C071F5" w:rsidRDefault="00C071F5" w:rsidP="00C071F5">
      <w:pPr>
        <w:autoSpaceDE w:val="0"/>
        <w:autoSpaceDN w:val="0"/>
        <w:adjustRightInd w:val="0"/>
        <w:spacing w:line="240" w:lineRule="auto"/>
        <w:rPr>
          <w:b/>
          <w:szCs w:val="30"/>
        </w:rPr>
      </w:pPr>
    </w:p>
    <w:p w14:paraId="764B83DB" w14:textId="4A0E5FB2" w:rsidR="00C071F5" w:rsidRDefault="00C071F5" w:rsidP="00C071F5">
      <w:pPr>
        <w:autoSpaceDE w:val="0"/>
        <w:autoSpaceDN w:val="0"/>
        <w:adjustRightInd w:val="0"/>
        <w:spacing w:line="240" w:lineRule="auto"/>
        <w:rPr>
          <w:b/>
          <w:szCs w:val="30"/>
        </w:rPr>
      </w:pPr>
    </w:p>
    <w:p w14:paraId="247A0250" w14:textId="77B777F3" w:rsidR="00C071F5" w:rsidRDefault="00C071F5" w:rsidP="00C071F5">
      <w:pPr>
        <w:autoSpaceDE w:val="0"/>
        <w:autoSpaceDN w:val="0"/>
        <w:adjustRightInd w:val="0"/>
        <w:spacing w:line="240" w:lineRule="auto"/>
        <w:rPr>
          <w:b/>
          <w:szCs w:val="30"/>
        </w:rPr>
      </w:pPr>
    </w:p>
    <w:p w14:paraId="7B000737" w14:textId="4B21C2BD" w:rsidR="00C071F5" w:rsidRDefault="00C071F5" w:rsidP="00C071F5">
      <w:pPr>
        <w:autoSpaceDE w:val="0"/>
        <w:autoSpaceDN w:val="0"/>
        <w:adjustRightInd w:val="0"/>
        <w:spacing w:line="240" w:lineRule="auto"/>
        <w:rPr>
          <w:b/>
          <w:szCs w:val="30"/>
        </w:rPr>
      </w:pPr>
    </w:p>
    <w:p w14:paraId="6938ACF1" w14:textId="77777777" w:rsidR="00C071F5" w:rsidRPr="00C071F5" w:rsidRDefault="00C071F5" w:rsidP="00C071F5">
      <w:pPr>
        <w:autoSpaceDE w:val="0"/>
        <w:autoSpaceDN w:val="0"/>
        <w:adjustRightInd w:val="0"/>
        <w:spacing w:line="240" w:lineRule="auto"/>
        <w:rPr>
          <w:b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350"/>
      </w:tblGrid>
      <w:tr w:rsidR="00C56841" w:rsidRPr="00024649" w14:paraId="4493F700" w14:textId="77777777" w:rsidTr="00F66676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6FF03F1D" w14:textId="77777777" w:rsidR="00C56841" w:rsidRPr="00024649" w:rsidRDefault="00C56841" w:rsidP="00F6667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246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246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246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TFRS 16</w:t>
            </w:r>
            <w:r w:rsidRPr="0002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B22DCD" w14:textId="77777777" w:rsidR="00C56841" w:rsidRPr="008E073A" w:rsidRDefault="00C56841" w:rsidP="00F6667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F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0F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30F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6841" w:rsidRPr="00024649" w14:paraId="609E9DD5" w14:textId="77777777" w:rsidTr="00F66676">
        <w:trPr>
          <w:cantSplit/>
          <w:trHeight w:val="20"/>
          <w:tblHeader/>
        </w:trPr>
        <w:tc>
          <w:tcPr>
            <w:tcW w:w="7650" w:type="dxa"/>
            <w:shd w:val="clear" w:color="auto" w:fill="auto"/>
          </w:tcPr>
          <w:p w14:paraId="7B7799A2" w14:textId="77777777" w:rsidR="00C56841" w:rsidRPr="00024649" w:rsidRDefault="00C56841" w:rsidP="00F66676">
            <w:pPr>
              <w:pStyle w:val="acctmergecolhdg"/>
              <w:spacing w:line="240" w:lineRule="auto"/>
              <w:ind w:firstLine="159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64DC580" w14:textId="77777777" w:rsidR="00C56841" w:rsidRPr="00024649" w:rsidRDefault="00C56841" w:rsidP="00F6667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6841" w:rsidRPr="00024649" w14:paraId="5DA9FE77" w14:textId="77777777" w:rsidTr="00F66676">
        <w:trPr>
          <w:cantSplit/>
          <w:trHeight w:val="20"/>
          <w:tblHeader/>
        </w:trPr>
        <w:tc>
          <w:tcPr>
            <w:tcW w:w="7650" w:type="dxa"/>
            <w:shd w:val="clear" w:color="auto" w:fill="auto"/>
          </w:tcPr>
          <w:p w14:paraId="4019E885" w14:textId="77777777" w:rsidR="00C56841" w:rsidRPr="00024649" w:rsidRDefault="00C56841" w:rsidP="00F66676">
            <w:pPr>
              <w:pStyle w:val="acctmergecolhdg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1 </w:t>
            </w: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2464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CF9FE9F" w14:textId="77777777" w:rsidR="00C56841" w:rsidRPr="00024649" w:rsidRDefault="00C56841" w:rsidP="00F6667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6841" w:rsidRPr="00024649" w14:paraId="4EF6BB02" w14:textId="77777777" w:rsidTr="00F66676">
        <w:trPr>
          <w:cantSplit/>
          <w:trHeight w:val="20"/>
        </w:trPr>
        <w:tc>
          <w:tcPr>
            <w:tcW w:w="7650" w:type="dxa"/>
          </w:tcPr>
          <w:p w14:paraId="5D93F9DD" w14:textId="77777777" w:rsidR="00C56841" w:rsidRPr="008C6E86" w:rsidRDefault="00C56841" w:rsidP="00F66676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24B7">
              <w:rPr>
                <w:rFonts w:cs="Angsana New"/>
                <w:szCs w:val="30"/>
                <w:cs/>
              </w:rPr>
              <w:t>ที่ดิน อาคารและอุปกร</w:t>
            </w:r>
            <w:r>
              <w:rPr>
                <w:rFonts w:cs="Angsana New" w:hint="cs"/>
                <w:szCs w:val="30"/>
                <w:cs/>
                <w:lang w:bidi="th-TH"/>
              </w:rPr>
              <w:t>ณ์เพิ่มขึ้น</w:t>
            </w:r>
          </w:p>
        </w:tc>
        <w:tc>
          <w:tcPr>
            <w:tcW w:w="1350" w:type="dxa"/>
            <w:vAlign w:val="bottom"/>
          </w:tcPr>
          <w:p w14:paraId="10E57CF0" w14:textId="77777777" w:rsidR="00C56841" w:rsidRPr="008C6E86" w:rsidRDefault="00C56841" w:rsidP="00F66676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43,840</w:t>
            </w:r>
          </w:p>
        </w:tc>
      </w:tr>
      <w:tr w:rsidR="00C56841" w:rsidRPr="00024649" w14:paraId="651BC8AE" w14:textId="77777777" w:rsidTr="00F66676">
        <w:trPr>
          <w:cantSplit/>
          <w:trHeight w:val="20"/>
        </w:trPr>
        <w:tc>
          <w:tcPr>
            <w:tcW w:w="7650" w:type="dxa"/>
          </w:tcPr>
          <w:p w14:paraId="6A7121ED" w14:textId="77777777" w:rsidR="00C56841" w:rsidRPr="00024649" w:rsidRDefault="00C56841" w:rsidP="00F66676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246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12F7803" w14:textId="77777777" w:rsidR="00C56841" w:rsidRPr="000063FD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49,285</w:t>
            </w:r>
          </w:p>
        </w:tc>
      </w:tr>
      <w:tr w:rsidR="00C56841" w:rsidRPr="00024649" w14:paraId="0718CCE5" w14:textId="77777777" w:rsidTr="00F66676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5E9F10F6" w14:textId="1BBD8BCD" w:rsidR="00C56841" w:rsidRPr="00024649" w:rsidRDefault="00C56841" w:rsidP="00F6667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24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75A87CF" w14:textId="2DB62419" w:rsidR="00C56841" w:rsidRPr="00024649" w:rsidRDefault="00C56841" w:rsidP="00F6667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56841" w:rsidRPr="00024649" w14:paraId="4BC9BEEB" w14:textId="77777777" w:rsidTr="00F66676">
        <w:trPr>
          <w:cantSplit/>
          <w:trHeight w:val="20"/>
        </w:trPr>
        <w:tc>
          <w:tcPr>
            <w:tcW w:w="7650" w:type="dxa"/>
            <w:vAlign w:val="bottom"/>
          </w:tcPr>
          <w:p w14:paraId="5D79259C" w14:textId="77777777" w:rsidR="00C56841" w:rsidRPr="00024649" w:rsidRDefault="00C56841" w:rsidP="00F6667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246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246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BA4C943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</w:rPr>
              <w:t>33,026</w:t>
            </w:r>
          </w:p>
        </w:tc>
      </w:tr>
      <w:tr w:rsidR="00C56841" w:rsidRPr="00024649" w14:paraId="24140724" w14:textId="77777777" w:rsidTr="00F66676">
        <w:trPr>
          <w:cantSplit/>
          <w:trHeight w:val="20"/>
        </w:trPr>
        <w:tc>
          <w:tcPr>
            <w:tcW w:w="7650" w:type="dxa"/>
          </w:tcPr>
          <w:p w14:paraId="15AE2453" w14:textId="77777777" w:rsidR="00C56841" w:rsidRPr="00024649" w:rsidRDefault="00C56841" w:rsidP="00F666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54B44DA8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C56841" w:rsidRPr="00024649" w14:paraId="432ED6A0" w14:textId="77777777" w:rsidTr="00F66676">
        <w:trPr>
          <w:cantSplit/>
          <w:trHeight w:val="20"/>
        </w:trPr>
        <w:tc>
          <w:tcPr>
            <w:tcW w:w="7650" w:type="dxa"/>
          </w:tcPr>
          <w:p w14:paraId="2F62B324" w14:textId="77777777" w:rsidR="00C56841" w:rsidRPr="00024649" w:rsidRDefault="00C56841" w:rsidP="00F6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787F355B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</w:rPr>
              <w:t>22,742</w:t>
            </w:r>
          </w:p>
        </w:tc>
      </w:tr>
      <w:tr w:rsidR="00C56841" w:rsidRPr="00024649" w14:paraId="25AA6DE6" w14:textId="77777777" w:rsidTr="00F66676">
        <w:trPr>
          <w:cantSplit/>
          <w:trHeight w:val="20"/>
        </w:trPr>
        <w:tc>
          <w:tcPr>
            <w:tcW w:w="7650" w:type="dxa"/>
          </w:tcPr>
          <w:p w14:paraId="76EC879F" w14:textId="77777777" w:rsidR="00C56841" w:rsidRPr="00024649" w:rsidRDefault="00C56841" w:rsidP="00F666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1BD43F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55,480</w:t>
            </w:r>
          </w:p>
        </w:tc>
      </w:tr>
      <w:tr w:rsidR="00C56841" w:rsidRPr="00024649" w14:paraId="0598D37A" w14:textId="77777777" w:rsidTr="00F66676">
        <w:trPr>
          <w:cantSplit/>
          <w:trHeight w:val="20"/>
        </w:trPr>
        <w:tc>
          <w:tcPr>
            <w:tcW w:w="7650" w:type="dxa"/>
          </w:tcPr>
          <w:p w14:paraId="1646D185" w14:textId="77777777" w:rsidR="00C56841" w:rsidRPr="007724B7" w:rsidRDefault="00C56841" w:rsidP="00F666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77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7724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7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724B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E0A14D" w14:textId="77777777" w:rsidR="00C56841" w:rsidRPr="007724B7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4B7">
              <w:rPr>
                <w:rFonts w:asciiTheme="majorBidi" w:hAnsiTheme="majorBidi" w:cstheme="majorBidi"/>
                <w:sz w:val="30"/>
                <w:szCs w:val="30"/>
              </w:rPr>
              <w:t>43,840</w:t>
            </w:r>
          </w:p>
        </w:tc>
      </w:tr>
      <w:tr w:rsidR="00C56841" w:rsidRPr="00024649" w14:paraId="222C5B93" w14:textId="77777777" w:rsidTr="00F66676">
        <w:trPr>
          <w:cantSplit/>
          <w:trHeight w:val="20"/>
        </w:trPr>
        <w:tc>
          <w:tcPr>
            <w:tcW w:w="7650" w:type="dxa"/>
          </w:tcPr>
          <w:p w14:paraId="52F5B441" w14:textId="77777777" w:rsidR="00C56841" w:rsidRPr="007724B7" w:rsidRDefault="00C56841" w:rsidP="00F666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724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24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10FFA6" w14:textId="77777777" w:rsidR="00C56841" w:rsidRPr="007724B7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4B7">
              <w:rPr>
                <w:rFonts w:asciiTheme="majorBidi" w:hAnsiTheme="majorBidi" w:cstheme="majorBidi"/>
                <w:sz w:val="30"/>
                <w:szCs w:val="30"/>
              </w:rPr>
              <w:t>5,445</w:t>
            </w:r>
          </w:p>
        </w:tc>
      </w:tr>
      <w:tr w:rsidR="00C56841" w:rsidRPr="00024649" w14:paraId="660C6110" w14:textId="77777777" w:rsidTr="00F66676">
        <w:trPr>
          <w:cantSplit/>
          <w:trHeight w:val="20"/>
        </w:trPr>
        <w:tc>
          <w:tcPr>
            <w:tcW w:w="7650" w:type="dxa"/>
            <w:vAlign w:val="bottom"/>
          </w:tcPr>
          <w:p w14:paraId="1AC1C8D5" w14:textId="77777777" w:rsidR="00C56841" w:rsidRPr="00024649" w:rsidRDefault="00C56841" w:rsidP="00F6667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25039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49,285</w:t>
            </w:r>
          </w:p>
        </w:tc>
      </w:tr>
      <w:tr w:rsidR="00C56841" w:rsidRPr="003D6A11" w14:paraId="555B6D9D" w14:textId="77777777" w:rsidTr="00F66676">
        <w:trPr>
          <w:cantSplit/>
          <w:trHeight w:val="20"/>
        </w:trPr>
        <w:tc>
          <w:tcPr>
            <w:tcW w:w="7650" w:type="dxa"/>
            <w:vAlign w:val="bottom"/>
          </w:tcPr>
          <w:p w14:paraId="03F49229" w14:textId="77777777" w:rsidR="00C56841" w:rsidRPr="00024649" w:rsidRDefault="00C56841" w:rsidP="00F6667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97DF39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841" w:rsidRPr="003D6A11" w14:paraId="5D6501C2" w14:textId="77777777" w:rsidTr="00F66676">
        <w:trPr>
          <w:cantSplit/>
          <w:trHeight w:val="20"/>
        </w:trPr>
        <w:tc>
          <w:tcPr>
            <w:tcW w:w="7650" w:type="dxa"/>
            <w:vAlign w:val="bottom"/>
          </w:tcPr>
          <w:p w14:paraId="2F890D0F" w14:textId="77777777" w:rsidR="00C56841" w:rsidRPr="00024649" w:rsidRDefault="00C56841" w:rsidP="00F6667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6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2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46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7C6B6F1" w14:textId="77777777" w:rsidR="00C56841" w:rsidRPr="00024649" w:rsidRDefault="00C56841" w:rsidP="00F666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70150E3" w14:textId="77777777" w:rsidR="00C56841" w:rsidRDefault="00C56841" w:rsidP="00C5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DC8D9C1" w14:textId="181B4CD6" w:rsidR="00C2355C" w:rsidRPr="0043556D" w:rsidRDefault="00E4415A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537798" w:rsidRPr="004355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2355C" w:rsidRPr="0043556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D567D49" w14:textId="77777777" w:rsidR="00C2355C" w:rsidRPr="00043C93" w:rsidRDefault="00C2355C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110786" w14:textId="77777777" w:rsidR="000F40B1" w:rsidRPr="0043556D" w:rsidRDefault="000F40B1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556D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A5A8DC1" w14:textId="77777777" w:rsidR="000F40B1" w:rsidRPr="00043C93" w:rsidRDefault="000F40B1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413D5C7" w14:textId="77777777" w:rsidR="00901754" w:rsidRPr="00A93E16" w:rsidRDefault="00901754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55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p w14:paraId="17FD19F3" w14:textId="77777777" w:rsidR="00901754" w:rsidRPr="00A93E16" w:rsidRDefault="00901754" w:rsidP="00901754">
      <w:pPr>
        <w:pStyle w:val="ListParagraph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15DEEE" w14:textId="58D7BD32" w:rsidR="000F15AD" w:rsidRPr="00A93E16" w:rsidRDefault="00BB65DB" w:rsidP="003435D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</w:t>
      </w:r>
      <w:r w:rsidR="00C17D21" w:rsidRPr="00A93E16">
        <w:rPr>
          <w:rFonts w:ascii="Angsana New" w:hAnsi="Angsana New" w:hint="cs"/>
          <w:sz w:val="30"/>
          <w:szCs w:val="30"/>
          <w:cs/>
        </w:rPr>
        <w:t>วิธีการดังกล่าว</w:t>
      </w:r>
      <w:r w:rsidRPr="00A93E16">
        <w:rPr>
          <w:rFonts w:ascii="Angsana New" w:hAnsi="Angsana New" w:hint="cs"/>
          <w:sz w:val="30"/>
          <w:szCs w:val="30"/>
          <w:cs/>
        </w:rPr>
        <w:t>ผู้ซื้อต้องรับรู้สินทรัพย์และหนี้สินของ</w:t>
      </w:r>
      <w:r w:rsidR="00C17D21" w:rsidRPr="00A93E16">
        <w:rPr>
          <w:rFonts w:ascii="Angsana New" w:hAnsi="Angsana New" w:hint="cs"/>
          <w:sz w:val="30"/>
          <w:szCs w:val="30"/>
          <w:cs/>
        </w:rPr>
        <w:t>ธุรกิจ</w:t>
      </w:r>
      <w:r w:rsidRPr="00A93E16">
        <w:rPr>
          <w:rFonts w:ascii="Angsana New" w:hAnsi="Angsana New" w:hint="cs"/>
          <w:sz w:val="30"/>
          <w:szCs w:val="30"/>
          <w:cs/>
        </w:rPr>
        <w:t>ที่ถูก</w:t>
      </w:r>
      <w:r w:rsidR="00C17D21" w:rsidRPr="00A93E16">
        <w:rPr>
          <w:rFonts w:ascii="Angsana New" w:hAnsi="Angsana New" w:hint="cs"/>
          <w:sz w:val="30"/>
          <w:szCs w:val="30"/>
          <w:cs/>
        </w:rPr>
        <w:t>ซื้อ</w:t>
      </w:r>
      <w:r w:rsidRPr="00A93E16">
        <w:rPr>
          <w:rFonts w:ascii="Angsana New" w:hAnsi="Angsana New" w:hint="cs"/>
          <w:sz w:val="30"/>
          <w:szCs w:val="30"/>
          <w:cs/>
        </w:rPr>
        <w:t>ด้วยมูลค่าตามบัญชีของ</w:t>
      </w:r>
      <w:r w:rsidR="00845514" w:rsidRPr="00A93E16">
        <w:rPr>
          <w:rFonts w:ascii="Angsana New" w:hAnsi="Angsana New" w:hint="cs"/>
          <w:sz w:val="30"/>
          <w:szCs w:val="30"/>
          <w:cs/>
        </w:rPr>
        <w:t>ธุรกิจดังกล่าว</w:t>
      </w:r>
      <w:r w:rsidRPr="00A93E16">
        <w:rPr>
          <w:rFonts w:ascii="Angsana New" w:hAnsi="Angsana New" w:hint="cs"/>
          <w:sz w:val="30"/>
          <w:szCs w:val="30"/>
          <w:cs/>
        </w:rPr>
        <w:t>ในงบการเงินของบริษัท ณ วันที่เกิด</w:t>
      </w:r>
      <w:r w:rsidR="009B3630" w:rsidRPr="00A93E16">
        <w:rPr>
          <w:rFonts w:ascii="Angsana New" w:hAnsi="Angsana New" w:hint="cs"/>
          <w:sz w:val="30"/>
          <w:szCs w:val="30"/>
          <w:cs/>
        </w:rPr>
        <w:t>รายการ</w:t>
      </w:r>
      <w:r w:rsidRPr="00A93E16">
        <w:rPr>
          <w:rFonts w:ascii="Angsana New" w:hAnsi="Angsana New" w:hint="cs"/>
          <w:sz w:val="30"/>
          <w:szCs w:val="30"/>
          <w:cs/>
        </w:rPr>
        <w:t xml:space="preserve"> ส่วนต่างระหว่าง</w:t>
      </w:r>
      <w:r w:rsidR="009B3630" w:rsidRPr="00A93E16">
        <w:rPr>
          <w:rFonts w:ascii="Angsana New" w:hAnsi="Angsana New" w:hint="cs"/>
          <w:sz w:val="30"/>
          <w:szCs w:val="30"/>
          <w:cs/>
        </w:rPr>
        <w:t>มูลค่าสินทรัพย์สุทธิของกิจการที่ถูกนำมารวมดังกล่าวกับค่า</w:t>
      </w:r>
      <w:r w:rsidRPr="00A93E16">
        <w:rPr>
          <w:rFonts w:ascii="Angsana New" w:hAnsi="Angsana New" w:hint="cs"/>
          <w:sz w:val="30"/>
          <w:szCs w:val="30"/>
          <w:cs/>
        </w:rPr>
        <w:t>ตอบแทน</w:t>
      </w:r>
      <w:r w:rsidR="009B3630" w:rsidRPr="00A93E16">
        <w:rPr>
          <w:rFonts w:ascii="Angsana New" w:hAnsi="Angsana New" w:hint="cs"/>
          <w:sz w:val="30"/>
          <w:szCs w:val="30"/>
          <w:cs/>
        </w:rPr>
        <w:t>ที่จ่าย</w:t>
      </w:r>
      <w:r w:rsidRPr="00A93E16">
        <w:rPr>
          <w:rFonts w:ascii="Angsana New" w:hAnsi="Angsana New" w:hint="cs"/>
          <w:sz w:val="30"/>
          <w:szCs w:val="30"/>
          <w:cs/>
        </w:rPr>
        <w:t xml:space="preserve">รับรู้เป็น </w:t>
      </w:r>
      <w:r w:rsidR="009B3630" w:rsidRPr="00A93E16">
        <w:rPr>
          <w:rFonts w:ascii="Angsana New" w:hAnsi="Angsana New" w:hint="cs"/>
          <w:sz w:val="30"/>
          <w:szCs w:val="30"/>
          <w:cs/>
        </w:rPr>
        <w:t>ส่วนเกินหรือส่วนขาด</w:t>
      </w:r>
      <w:r w:rsidR="00F9050D" w:rsidRPr="00A93E16">
        <w:rPr>
          <w:rFonts w:ascii="Angsana New" w:hAnsi="Angsana New" w:hint="cs"/>
          <w:sz w:val="30"/>
          <w:szCs w:val="30"/>
          <w:cs/>
        </w:rPr>
        <w:t>จากการรวมธุรกิจภายใต้</w:t>
      </w:r>
      <w:r w:rsidRPr="00A93E16">
        <w:rPr>
          <w:rFonts w:ascii="Angsana New" w:hAnsi="Angsana New" w:hint="cs"/>
          <w:sz w:val="30"/>
          <w:szCs w:val="30"/>
          <w:cs/>
        </w:rPr>
        <w:t>การควบคุมเดียวกัน ในส่วนของผู้ถือหุ้น รายการ</w:t>
      </w:r>
      <w:r w:rsidR="009B3630" w:rsidRPr="00A93E16">
        <w:rPr>
          <w:rFonts w:ascii="Angsana New" w:hAnsi="Angsana New" w:hint="cs"/>
          <w:sz w:val="30"/>
          <w:szCs w:val="30"/>
          <w:cs/>
        </w:rPr>
        <w:t>ส่วนเกินหรือส่วนขาด</w:t>
      </w:r>
      <w:r w:rsidR="00F9050D" w:rsidRPr="00A93E16">
        <w:rPr>
          <w:rFonts w:ascii="Angsana New" w:hAnsi="Angsana New" w:hint="cs"/>
          <w:sz w:val="30"/>
          <w:szCs w:val="30"/>
          <w:cs/>
        </w:rPr>
        <w:t>จากการรวมธุรกิจภายใต้</w:t>
      </w:r>
      <w:r w:rsidRPr="00A93E16">
        <w:rPr>
          <w:rFonts w:ascii="Angsana New" w:hAnsi="Angsana New" w:hint="cs"/>
          <w:sz w:val="30"/>
          <w:szCs w:val="30"/>
          <w:cs/>
        </w:rPr>
        <w:t>การควบคุมเดียวกันจะถูก</w:t>
      </w:r>
      <w:r w:rsidR="009B3630" w:rsidRPr="00A93E16">
        <w:rPr>
          <w:rFonts w:ascii="Angsana New" w:hAnsi="Angsana New" w:hint="cs"/>
          <w:sz w:val="30"/>
          <w:szCs w:val="30"/>
          <w:cs/>
        </w:rPr>
        <w:t>โอนไปยังกำไรสะสม</w:t>
      </w:r>
      <w:r w:rsidRPr="00A93E16">
        <w:rPr>
          <w:rFonts w:ascii="Angsana New" w:hAnsi="Angsana New" w:hint="cs"/>
          <w:sz w:val="30"/>
          <w:szCs w:val="30"/>
          <w:cs/>
        </w:rPr>
        <w:t>เมื่อมีการขายธุรกิจดังกล่าวออกไป</w:t>
      </w:r>
    </w:p>
    <w:p w14:paraId="3D3837D1" w14:textId="5E8C4DBF" w:rsidR="00EF0BD8" w:rsidRDefault="00EF0BD8" w:rsidP="00DF23C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609FF1" w14:textId="19F02D0D" w:rsidR="008250E2" w:rsidRPr="00A93E16" w:rsidRDefault="008250E2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580DA97" w14:textId="77777777" w:rsidR="00C21B0C" w:rsidRPr="00F60CA3" w:rsidRDefault="00C21B0C" w:rsidP="00C21B0C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CFCA6B" w14:textId="77777777" w:rsidR="00C21B0C" w:rsidRDefault="00553BA3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75D641B" w14:textId="77777777" w:rsidR="00C21B0C" w:rsidRPr="00F60CA3" w:rsidRDefault="00C21B0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609670" w14:textId="270E4FFA" w:rsidR="00553BA3" w:rsidRPr="00A93E16" w:rsidRDefault="00C21B0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B0C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="00553BA3" w:rsidRPr="00A93E16">
        <w:rPr>
          <w:rFonts w:asciiTheme="majorBidi" w:hAnsiTheme="majorBidi" w:cstheme="majorBidi" w:hint="cs"/>
          <w:sz w:val="30"/>
          <w:szCs w:val="30"/>
          <w:cs/>
        </w:rPr>
        <w:t>แปลงค่าป็นสกุลเงินที่ใช</w:t>
      </w:r>
      <w:r w:rsidR="0095119D" w:rsidRPr="00A93E16">
        <w:rPr>
          <w:rFonts w:asciiTheme="majorBidi" w:hAnsiTheme="majorBidi" w:cstheme="majorBidi" w:hint="cs"/>
          <w:sz w:val="30"/>
          <w:szCs w:val="30"/>
          <w:cs/>
        </w:rPr>
        <w:t>้ในการดำเนินงาน โดยใช้อัตราแลกเปลี่ยน ณ วันที่เกิดรายการ</w:t>
      </w:r>
    </w:p>
    <w:p w14:paraId="19C4893B" w14:textId="77777777" w:rsidR="00DF23C4" w:rsidRPr="00F60CA3" w:rsidRDefault="00DF23C4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B0C67B" w14:textId="67B6433C" w:rsidR="00C2355C" w:rsidRPr="00A93E16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A93E16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แปลงค่าเป็น</w:t>
      </w:r>
      <w:r w:rsidR="0095119D" w:rsidRPr="00A93E16">
        <w:rPr>
          <w:rFonts w:asciiTheme="majorBidi" w:hAnsiTheme="majorBidi" w:cstheme="majorBidi" w:hint="cs"/>
          <w:spacing w:val="-2"/>
          <w:sz w:val="30"/>
          <w:szCs w:val="30"/>
          <w:cs/>
        </w:rPr>
        <w:t>สกุลเงินที่ใช้ในการดำเนินงาน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โดยใช้อัตราแลกเปลี่ยน ณ วันนั้น </w:t>
      </w:r>
    </w:p>
    <w:p w14:paraId="3FBB4AFA" w14:textId="77777777" w:rsidR="00C2355C" w:rsidRPr="00F60CA3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F38410D" w14:textId="51D1D4FC" w:rsidR="00C2355C" w:rsidRPr="00A93E16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93E16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95119D" w:rsidRPr="00A93E16">
        <w:rPr>
          <w:rFonts w:asciiTheme="majorBidi" w:hAnsiTheme="majorBidi" w:cstheme="majorBidi" w:hint="cs"/>
          <w:b/>
          <w:sz w:val="30"/>
          <w:szCs w:val="30"/>
          <w:cs/>
        </w:rPr>
        <w:t>ซึ่ง</w:t>
      </w:r>
      <w:r w:rsidRPr="00A93E16">
        <w:rPr>
          <w:rFonts w:asciiTheme="majorBidi" w:hAnsiTheme="majorBidi" w:cstheme="majorBidi"/>
          <w:b/>
          <w:sz w:val="30"/>
          <w:szCs w:val="30"/>
          <w:cs/>
        </w:rPr>
        <w:t>บันทึกตามเกณฑ์ราคาทุนเดิม แปลงค่าเป็น</w:t>
      </w:r>
      <w:r w:rsidR="0095119D" w:rsidRPr="00A93E16">
        <w:rPr>
          <w:rFonts w:asciiTheme="majorBidi" w:hAnsiTheme="majorBidi" w:cstheme="majorBidi" w:hint="cs"/>
          <w:spacing w:val="-2"/>
          <w:sz w:val="30"/>
          <w:szCs w:val="30"/>
          <w:cs/>
        </w:rPr>
        <w:t>สกุลเงินที่ใช้ในการดำเนินงาน</w:t>
      </w:r>
      <w:r w:rsidRPr="00A93E16">
        <w:rPr>
          <w:rFonts w:asciiTheme="majorBidi" w:hAnsiTheme="majorBidi" w:cstheme="majorBidi"/>
          <w:b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8CF28B3" w14:textId="1C22BB93" w:rsidR="003435DC" w:rsidRDefault="003435DC" w:rsidP="0082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CD3FF" w14:textId="72F6AE72" w:rsidR="00E4415A" w:rsidRPr="00225658" w:rsidRDefault="00E4415A" w:rsidP="00225658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56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0280429" w14:textId="77777777" w:rsidR="00E4415A" w:rsidRPr="00A32EE5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448EE" w14:textId="77777777" w:rsidR="00E4415A" w:rsidRPr="00225658" w:rsidRDefault="00E4415A" w:rsidP="00E4415A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59FEB43E" w14:textId="77777777" w:rsidR="00E4415A" w:rsidRPr="00225658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589F0" w14:textId="7028DD6E" w:rsidR="00E4415A" w:rsidRPr="00225658" w:rsidRDefault="00E4415A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56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25658" w:rsidRPr="0022565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22565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2256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B9986BE" w14:textId="77777777" w:rsidR="00E4415A" w:rsidRPr="00225658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2F69A" w14:textId="33525574" w:rsidR="00E4415A" w:rsidRPr="00225658" w:rsidRDefault="00E4415A" w:rsidP="00E4415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ตราสารหนี้ที่</w:t>
      </w:r>
      <w:r w:rsidR="00225658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>เป็นผู้ออก</w:t>
      </w:r>
      <w:r w:rsidRPr="002256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225658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2256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74B21AD" w14:textId="77777777" w:rsidR="00E4415A" w:rsidRPr="00225658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8FC23" w14:textId="72E45370" w:rsidR="00E4415A" w:rsidRDefault="00E4415A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225658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</w:t>
      </w:r>
      <w:r w:rsidR="00643513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22565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</w:t>
      </w:r>
    </w:p>
    <w:p w14:paraId="216F19C6" w14:textId="3E3C7CF3" w:rsidR="00A34BA2" w:rsidRDefault="00A34BA2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923CB6" w14:textId="77777777" w:rsidR="00A34BA2" w:rsidRDefault="00A34BA2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2ACC7D" w14:textId="72F3AF00" w:rsidR="00E93254" w:rsidRDefault="00E93254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98D79CE" w14:textId="13868F68" w:rsidR="00E93254" w:rsidRDefault="00E93254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C384BC5" w14:textId="77777777" w:rsidR="00E93254" w:rsidRPr="00A32EE5" w:rsidRDefault="00E93254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DAC92" w14:textId="7010C977" w:rsidR="00E4415A" w:rsidRPr="005D50A2" w:rsidRDefault="00E4415A" w:rsidP="00E4415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5D50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25658" w:rsidRPr="005D50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D50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5D50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8D23F6C" w14:textId="77777777" w:rsidR="00E4415A" w:rsidRPr="005D50A2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7D8AA" w14:textId="77777777" w:rsidR="00E4415A" w:rsidRPr="005D50A2" w:rsidRDefault="00E4415A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D50A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5D50A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5D50A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79FE813" w14:textId="77777777" w:rsidR="00E4415A" w:rsidRPr="005D50A2" w:rsidRDefault="00E4415A" w:rsidP="00E4415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CD2F" w14:textId="4F0DDF61" w:rsidR="00E4415A" w:rsidRPr="005D50A2" w:rsidRDefault="00E4415A" w:rsidP="00E4415A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5D50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04A6B53" w14:textId="77777777" w:rsidR="00E4415A" w:rsidRPr="005D50A2" w:rsidRDefault="00E4415A" w:rsidP="00E4415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434AD" w14:textId="4AA8B7D0" w:rsidR="00E4415A" w:rsidRPr="005D50A2" w:rsidRDefault="00E4415A" w:rsidP="00E4415A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225658" w:rsidRPr="005D50A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D50A2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665D5D9" w14:textId="77777777" w:rsidR="00E4415A" w:rsidRPr="005D50A2" w:rsidRDefault="00E4415A" w:rsidP="00E4415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9A932" w14:textId="2B9AA805" w:rsidR="00E4415A" w:rsidRPr="005D50A2" w:rsidRDefault="00E4415A" w:rsidP="00E4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5D50A2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5D50A2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726CA1F4" w14:textId="77777777" w:rsidR="00E4415A" w:rsidRPr="005D50A2" w:rsidRDefault="00E4415A" w:rsidP="00E11AD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C8DEFB9" w14:textId="77777777" w:rsidR="00E4415A" w:rsidRPr="005D50A2" w:rsidRDefault="00E4415A" w:rsidP="00E11AD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0ED6BD4" w14:textId="364484F5" w:rsidR="00CC5A2D" w:rsidRDefault="00CC5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4E6282" w14:textId="324C977F" w:rsidR="00E4415A" w:rsidRPr="005D50A2" w:rsidRDefault="00E4415A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5D50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5D50A2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5D50A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5D50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25DB6F" w14:textId="77777777" w:rsidR="00E4415A" w:rsidRPr="005D50A2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E4415A" w:rsidRPr="005D50A2" w14:paraId="6A23F212" w14:textId="77777777" w:rsidTr="00F66676">
        <w:tc>
          <w:tcPr>
            <w:tcW w:w="1980" w:type="dxa"/>
          </w:tcPr>
          <w:p w14:paraId="5BFF1242" w14:textId="77777777" w:rsidR="00E4415A" w:rsidRPr="005D50A2" w:rsidRDefault="00E4415A" w:rsidP="00F6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5D50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36C681C" w14:textId="77777777" w:rsidR="00E4415A" w:rsidRPr="005D50A2" w:rsidRDefault="00E4415A" w:rsidP="00F6667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295983D9" w14:textId="7DAD78DA" w:rsidR="00E4415A" w:rsidRPr="005D50A2" w:rsidRDefault="00E4415A" w:rsidP="00FD3C35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0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5D50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93B812E" w14:textId="77777777" w:rsidR="00E4415A" w:rsidRPr="005D50A2" w:rsidRDefault="00E4415A" w:rsidP="00E4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1805BCFF" w14:textId="77777777" w:rsidR="00A34BA2" w:rsidRDefault="00A34BA2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8FFD15" w14:textId="77777777" w:rsidR="00A34BA2" w:rsidRDefault="00A34BA2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EEE39A" w14:textId="77777777" w:rsidR="00A34BA2" w:rsidRDefault="00A34BA2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D1939F" w14:textId="77777777" w:rsidR="00A34BA2" w:rsidRDefault="00A34BA2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3AB29D" w14:textId="77777777" w:rsidR="00A34BA2" w:rsidRDefault="00A34BA2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D7AA04" w14:textId="62192203" w:rsidR="00E4415A" w:rsidRPr="005D50A2" w:rsidRDefault="00E4415A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D50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5D50A2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5D50A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5D50A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EA208F0" w14:textId="77777777" w:rsidR="00E4415A" w:rsidRPr="005D50A2" w:rsidRDefault="00E4415A" w:rsidP="00E4415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D9C7A" w14:textId="4C5F927D" w:rsidR="00E4415A" w:rsidRDefault="00E4415A" w:rsidP="00E4415A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D50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หนี้สินทางการเงินที่วัดมูลค่าภายหลังด้วยราคาทุนตัดจำหน่ายด้วยวิธีดอกเบี้ยที่แท้จริง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4BA8E47D" w14:textId="1E8B871E" w:rsidR="00FD3C35" w:rsidRDefault="00FD3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52661B" w14:textId="2C9D9A62" w:rsidR="00E4415A" w:rsidRPr="00CC5A2D" w:rsidRDefault="00E4415A" w:rsidP="00EF0BD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5A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D50A2" w:rsidRPr="00CC5A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CC5A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CC5A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923D35A" w14:textId="77777777" w:rsidR="00E4415A" w:rsidRPr="00CC5A2D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010B7" w14:textId="77777777" w:rsidR="00E4415A" w:rsidRPr="00CC5A2D" w:rsidRDefault="00E4415A" w:rsidP="00E4415A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5A2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3C3E2156" w14:textId="77777777" w:rsidR="00E4415A" w:rsidRPr="00CC5A2D" w:rsidRDefault="00E4415A" w:rsidP="00E4415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1A673" w14:textId="205ACBE9" w:rsidR="00E4415A" w:rsidRPr="00CC5A2D" w:rsidRDefault="005D50A2" w:rsidP="00E4415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C5A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CC5A2D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ที่บริษัท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AB6B30" w14:textId="77777777" w:rsidR="00E4415A" w:rsidRPr="00CC5A2D" w:rsidRDefault="00E4415A" w:rsidP="00E4415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BC903" w14:textId="0C53FCB2" w:rsidR="00E4415A" w:rsidRPr="00CC5A2D" w:rsidRDefault="005D50A2" w:rsidP="00E4415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C5A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บริษัทเ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  <w:cs/>
        </w:rPr>
        <w:t>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B9B30E3" w14:textId="77777777" w:rsidR="00E4415A" w:rsidRPr="00CC5A2D" w:rsidRDefault="00E4415A" w:rsidP="00E4415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422A" w14:textId="77777777" w:rsidR="00E4415A" w:rsidRPr="00CC5A2D" w:rsidRDefault="00E4415A" w:rsidP="00E4415A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5A2D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D8A2CF6" w14:textId="77777777" w:rsidR="00E4415A" w:rsidRPr="00CC5A2D" w:rsidRDefault="00E4415A" w:rsidP="00E4415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B9BD4" w14:textId="3642D1BC" w:rsidR="00E4415A" w:rsidRPr="00CC5A2D" w:rsidRDefault="005D50A2" w:rsidP="00E4415A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C5A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บริษัทตัด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C5A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บริษัทตัด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E4415A" w:rsidRPr="00CC5A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1C5F246" w14:textId="77777777" w:rsidR="00E4415A" w:rsidRPr="00CC5A2D" w:rsidRDefault="00E4415A" w:rsidP="00E4415A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EC549B" w14:textId="3C74F90E" w:rsidR="00E4415A" w:rsidRPr="00CC5A2D" w:rsidRDefault="00E4415A" w:rsidP="00E441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CC5A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6276645F" w14:textId="69CB58DF" w:rsidR="00E4415A" w:rsidRDefault="00E4415A" w:rsidP="00E4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1D4E16" w14:textId="34496B20" w:rsidR="002D2982" w:rsidRDefault="002D2982" w:rsidP="00E4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F574D7" w14:textId="5BE335F5" w:rsidR="00E4415A" w:rsidRPr="00CC5A2D" w:rsidRDefault="00A34BA2" w:rsidP="00E4415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5A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4415A" w:rsidRPr="00CC5A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C5A2D" w:rsidRPr="00CC5A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E4415A" w:rsidRPr="00CC5A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="00E4415A" w:rsidRPr="00CC5A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4D905544" w14:textId="77777777" w:rsidR="00E4415A" w:rsidRPr="00CC5A2D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3E09B" w14:textId="189DDC45" w:rsidR="00E4415A" w:rsidRDefault="00E4415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C5A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</w:t>
      </w:r>
      <w:r w:rsidR="00CC5A2D" w:rsidRPr="00CC5A2D">
        <w:rPr>
          <w:rFonts w:asciiTheme="majorBidi" w:hAnsiTheme="majorBidi" w:cstheme="majorBidi" w:hint="cs"/>
          <w:sz w:val="30"/>
          <w:szCs w:val="30"/>
          <w:cs/>
        </w:rPr>
        <w:t>เมื่อบริษัท</w:t>
      </w:r>
      <w:r w:rsidR="00CC5A2D" w:rsidRPr="00CC5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A2D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="00CC5A2D" w:rsidRPr="00CC5A2D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CC5A2D" w:rsidRPr="00CC5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A2D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32EE5">
        <w:rPr>
          <w:rFonts w:asciiTheme="majorBidi" w:hAnsiTheme="majorBidi" w:cstheme="majorBidi"/>
          <w:sz w:val="30"/>
          <w:szCs w:val="30"/>
        </w:rPr>
        <w:t xml:space="preserve"> </w:t>
      </w:r>
    </w:p>
    <w:p w14:paraId="3CE60F22" w14:textId="77777777" w:rsidR="00C53938" w:rsidRDefault="00C53938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80C01" w14:textId="05B22EA9" w:rsidR="00C53938" w:rsidRPr="00225658" w:rsidRDefault="00C53938" w:rsidP="00C53938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นโยบายการบัญชีที่ถือปฏิบัติ</w:t>
      </w: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ก่อน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วันที่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256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33ECAD27" w14:textId="77777777" w:rsidR="00A34BA2" w:rsidRDefault="00A34BA2" w:rsidP="00C5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GB"/>
        </w:rPr>
      </w:pPr>
    </w:p>
    <w:p w14:paraId="725458FA" w14:textId="3DB06A59" w:rsidR="00C53938" w:rsidRPr="00C53938" w:rsidRDefault="00C53938" w:rsidP="00C5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  <w:lang w:val="en-GB"/>
        </w:rPr>
      </w:pPr>
      <w:r w:rsidRPr="00C53938">
        <w:rPr>
          <w:rFonts w:asciiTheme="majorBidi" w:hAnsiTheme="majorBidi" w:cstheme="majorBidi" w:hint="cs"/>
          <w:b/>
          <w:i/>
          <w:iCs/>
          <w:sz w:val="30"/>
          <w:szCs w:val="30"/>
          <w:cs/>
          <w:lang w:val="en-GB"/>
        </w:rPr>
        <w:t>หนี้สินที่มีภาระดอกเบี้ย</w:t>
      </w:r>
    </w:p>
    <w:p w14:paraId="2CA33329" w14:textId="0BEE6AC3" w:rsidR="00C53938" w:rsidRDefault="00C53938" w:rsidP="00C5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4827D86" w14:textId="0D47F66D" w:rsidR="00C53938" w:rsidRPr="00C53938" w:rsidRDefault="00C53938" w:rsidP="00C5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7744577F" w14:textId="77777777" w:rsidR="00FD3C35" w:rsidRPr="00C53938" w:rsidRDefault="00FD3C35" w:rsidP="00C5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418393" w14:textId="77777777" w:rsidR="00B90C3C" w:rsidRPr="00A93E16" w:rsidRDefault="007A2B60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06167E9" w14:textId="77777777" w:rsidR="007A2B60" w:rsidRPr="00F60CA3" w:rsidRDefault="007A2B60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DC1064" w14:textId="4B98108E" w:rsidR="00C2355C" w:rsidRPr="00A93E16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2416DB" w:rsidRPr="00A93E16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A93E16">
        <w:rPr>
          <w:rFonts w:asciiTheme="majorBidi" w:hAnsiTheme="majorBidi" w:cstheme="majorBidi"/>
          <w:sz w:val="30"/>
          <w:szCs w:val="30"/>
          <w:cs/>
        </w:rPr>
        <w:t xml:space="preserve">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F4011E" w:rsidRPr="00A93E16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C6D8F63" w14:textId="77777777" w:rsidR="008250E2" w:rsidRPr="00F60CA3" w:rsidRDefault="008250E2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C90DF" w14:textId="77777777" w:rsidR="00E4415A" w:rsidRPr="00E4415A" w:rsidRDefault="00E4415A" w:rsidP="00E4415A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415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291104E0" w14:textId="77777777" w:rsidR="00F648ED" w:rsidRPr="00F60CA3" w:rsidRDefault="00F648E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39B5F" w14:textId="344EB713" w:rsidR="002416DB" w:rsidRPr="00A93E16" w:rsidRDefault="002416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A93E16">
        <w:rPr>
          <w:rFonts w:asciiTheme="majorBidi" w:hAnsiTheme="majorBidi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AD2214E" w14:textId="78228EB9" w:rsidR="002416DB" w:rsidRPr="00F60CA3" w:rsidRDefault="002416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9853D" w14:textId="52073BBD" w:rsidR="002416DB" w:rsidRPr="00A93E16" w:rsidRDefault="002416DB" w:rsidP="00BE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4415A">
        <w:rPr>
          <w:rFonts w:asciiTheme="majorBidi" w:hAnsiTheme="majorBidi"/>
          <w:sz w:val="30"/>
          <w:szCs w:val="30"/>
          <w:cs/>
        </w:rPr>
        <w:t>ลูกหนี้</w:t>
      </w:r>
      <w:r w:rsidR="00E4415A" w:rsidRPr="00E4415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E4415A" w:rsidRPr="00E4415A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E4415A" w:rsidRPr="00E4415A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="00E4415A" w:rsidRPr="00E4415A">
        <w:rPr>
          <w:rFonts w:ascii="Angsana New" w:hAnsi="Angsana New"/>
          <w:sz w:val="30"/>
          <w:szCs w:val="30"/>
          <w:cs/>
        </w:rPr>
        <w:t xml:space="preserve"> </w:t>
      </w:r>
      <w:r w:rsidRPr="00E4415A">
        <w:rPr>
          <w:rFonts w:asciiTheme="majorBidi" w:hAnsi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</w:t>
      </w:r>
      <w:r w:rsidRPr="00A93E16">
        <w:rPr>
          <w:rFonts w:asciiTheme="majorBidi" w:hAnsiTheme="majorBidi"/>
          <w:sz w:val="30"/>
          <w:szCs w:val="30"/>
          <w:cs/>
        </w:rPr>
        <w:t>เมื่อเกิดขึ้น</w:t>
      </w:r>
    </w:p>
    <w:p w14:paraId="0AF80D0B" w14:textId="56F80F39" w:rsidR="000F15AD" w:rsidRDefault="000F15AD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CE4D0" w14:textId="0418DCE3" w:rsidR="00E4415A" w:rsidRDefault="00E4415A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4415A">
        <w:rPr>
          <w:rFonts w:asciiTheme="majorBidi" w:hAnsi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</w:t>
      </w:r>
    </w:p>
    <w:p w14:paraId="3F8F5C72" w14:textId="5CD12DD3" w:rsidR="00E4415A" w:rsidRDefault="00E4415A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16A" w14:textId="7589C092" w:rsidR="002D2982" w:rsidRDefault="002D2982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DA4EA" w14:textId="609C72DB" w:rsidR="002D2982" w:rsidRDefault="002D2982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CEF3132" w14:textId="77777777" w:rsidR="002D2982" w:rsidRPr="00F60CA3" w:rsidRDefault="002D2982" w:rsidP="0024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D6AAEE" w14:textId="77777777" w:rsidR="00F648ED" w:rsidRPr="00A93E16" w:rsidRDefault="00F648ED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5C682F25" w14:textId="77777777" w:rsidR="00F648ED" w:rsidRPr="00F60CA3" w:rsidRDefault="00F648E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5919C" w14:textId="77777777" w:rsidR="00F648ED" w:rsidRPr="00A93E16" w:rsidRDefault="00BB5E99" w:rsidP="00F648ED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A93E16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1F2739" w:rsidRPr="00A93E16">
        <w:rPr>
          <w:rFonts w:asciiTheme="majorBidi" w:hAnsiTheme="majorBidi" w:cstheme="majorBidi"/>
          <w:sz w:val="30"/>
          <w:szCs w:val="30"/>
          <w:cs/>
        </w:rPr>
        <w:t>ด้วย</w:t>
      </w:r>
      <w:r w:rsidR="00F648ED" w:rsidRPr="00A93E16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</w:t>
      </w:r>
      <w:r w:rsidR="00784460" w:rsidRPr="00A93E16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F648ED" w:rsidRPr="00A93E16">
        <w:rPr>
          <w:rFonts w:asciiTheme="majorBidi" w:hAnsiTheme="majorBidi" w:cstheme="majorBidi"/>
          <w:sz w:val="30"/>
          <w:szCs w:val="30"/>
          <w:cs/>
        </w:rPr>
        <w:t>ใดจะต่ำกว่า</w:t>
      </w:r>
    </w:p>
    <w:p w14:paraId="390FC81E" w14:textId="77777777" w:rsidR="009100DA" w:rsidRPr="00F60CA3" w:rsidRDefault="009100DA" w:rsidP="00F648ED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7CF473" w14:textId="77777777" w:rsidR="00F648ED" w:rsidRPr="00A93E16" w:rsidRDefault="00F648ED" w:rsidP="00163E7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1F2739" w:rsidRPr="00A93E16">
        <w:rPr>
          <w:rFonts w:asciiTheme="majorBidi" w:hAnsiTheme="majorBidi" w:cstheme="majorBidi"/>
          <w:sz w:val="30"/>
          <w:szCs w:val="30"/>
          <w:cs/>
        </w:rPr>
        <w:t>ของ</w:t>
      </w:r>
      <w:r w:rsidRPr="00A93E16">
        <w:rPr>
          <w:rFonts w:asciiTheme="majorBidi" w:hAnsiTheme="majorBidi" w:cstheme="majorBidi"/>
          <w:sz w:val="30"/>
          <w:szCs w:val="30"/>
          <w:cs/>
        </w:rPr>
        <w:t>สินค้าคำนวณโดย</w:t>
      </w:r>
      <w:r w:rsidR="001F2739" w:rsidRPr="00A93E16">
        <w:rPr>
          <w:rFonts w:asciiTheme="majorBidi" w:hAnsiTheme="majorBidi" w:cstheme="majorBidi"/>
          <w:sz w:val="30"/>
          <w:szCs w:val="30"/>
          <w:cs/>
        </w:rPr>
        <w:t>ใช้</w:t>
      </w:r>
      <w:r w:rsidRPr="00A93E16">
        <w:rPr>
          <w:rFonts w:asciiTheme="majorBidi" w:hAnsiTheme="majorBidi" w:cstheme="majorBidi"/>
          <w:sz w:val="30"/>
          <w:szCs w:val="30"/>
          <w:cs/>
        </w:rPr>
        <w:t>วิธี</w:t>
      </w:r>
      <w:r w:rsidR="008250E2" w:rsidRPr="00A93E16">
        <w:rPr>
          <w:rFonts w:asciiTheme="majorBidi" w:hAnsiTheme="majorBidi" w:cstheme="majorBidi"/>
          <w:sz w:val="30"/>
          <w:szCs w:val="30"/>
          <w:cs/>
        </w:rPr>
        <w:t>เข้าก่อนออกก่อน</w:t>
      </w:r>
      <w:r w:rsidR="00731F42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1F42" w:rsidRPr="00A93E16">
        <w:rPr>
          <w:rFonts w:asciiTheme="majorBidi" w:hAnsiTheme="majorBidi" w:cstheme="majorBidi"/>
          <w:spacing w:val="2"/>
          <w:sz w:val="30"/>
          <w:szCs w:val="30"/>
          <w:cs/>
        </w:rPr>
        <w:t>ต้นทุน</w:t>
      </w:r>
      <w:r w:rsidRPr="00A93E16">
        <w:rPr>
          <w:rFonts w:asciiTheme="majorBidi" w:hAnsiTheme="majorBidi" w:cstheme="majorBidi"/>
          <w:spacing w:val="2"/>
          <w:sz w:val="30"/>
          <w:szCs w:val="30"/>
          <w:cs/>
        </w:rPr>
        <w:t>สินค้าประกอบด้วย</w:t>
      </w:r>
      <w:r w:rsidR="00731F42" w:rsidRPr="00A93E16">
        <w:rPr>
          <w:rFonts w:asciiTheme="majorBidi" w:hAnsiTheme="majorBidi" w:cstheme="majorBidi"/>
          <w:spacing w:val="2"/>
          <w:sz w:val="30"/>
          <w:szCs w:val="30"/>
          <w:cs/>
        </w:rPr>
        <w:t>ราคาทุน</w:t>
      </w:r>
      <w:r w:rsidRPr="00A93E16">
        <w:rPr>
          <w:rFonts w:asciiTheme="majorBidi" w:hAnsiTheme="majorBidi" w:cstheme="majorBidi"/>
          <w:spacing w:val="2"/>
          <w:sz w:val="30"/>
          <w:szCs w:val="30"/>
          <w:cs/>
        </w:rPr>
        <w:t>ที่ซื้อ</w:t>
      </w:r>
      <w:r w:rsidR="003B302C" w:rsidRPr="00A93E1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pacing w:val="2"/>
          <w:sz w:val="30"/>
          <w:szCs w:val="30"/>
          <w:cs/>
        </w:rPr>
        <w:t>ต้นทุน</w:t>
      </w:r>
      <w:r w:rsidR="003D4541" w:rsidRPr="00A93E16">
        <w:rPr>
          <w:rFonts w:asciiTheme="majorBidi" w:hAnsiTheme="majorBidi" w:cstheme="majorBidi"/>
          <w:spacing w:val="2"/>
          <w:sz w:val="30"/>
          <w:szCs w:val="30"/>
          <w:cs/>
        </w:rPr>
        <w:t>แปลงสภาพ</w:t>
      </w:r>
      <w:r w:rsidRPr="00A93E16">
        <w:rPr>
          <w:rFonts w:asciiTheme="majorBidi" w:hAnsiTheme="majorBidi" w:cstheme="majorBidi"/>
          <w:spacing w:val="2"/>
          <w:sz w:val="30"/>
          <w:szCs w:val="30"/>
          <w:cs/>
        </w:rPr>
        <w:t>หรือต้นทุนอื่นเพื่อให้สินค้าอยู่ในสถานที่และ</w:t>
      </w:r>
      <w:r w:rsidRPr="00A93E16">
        <w:rPr>
          <w:rFonts w:asciiTheme="majorBidi" w:hAnsiTheme="majorBidi" w:cstheme="majorBidi"/>
          <w:sz w:val="30"/>
          <w:szCs w:val="30"/>
          <w:cs/>
        </w:rPr>
        <w:t>สภาพปัจจุบัน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163E71" w:rsidRPr="00A93E16">
        <w:rPr>
          <w:rFonts w:asciiTheme="majorBidi" w:hAnsiTheme="majorBidi" w:cstheme="majorBidi"/>
          <w:sz w:val="30"/>
          <w:szCs w:val="30"/>
        </w:rPr>
        <w:t xml:space="preserve">       </w:t>
      </w:r>
      <w:r w:rsidRPr="00A93E16">
        <w:rPr>
          <w:rFonts w:asciiTheme="majorBidi" w:hAnsiTheme="majorBidi" w:cstheme="majorBidi"/>
          <w:sz w:val="30"/>
          <w:szCs w:val="30"/>
          <w:cs/>
        </w:rPr>
        <w:t>ที่ผลิตเอง</w:t>
      </w:r>
      <w:r w:rsidR="00163E71" w:rsidRPr="00A93E16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ต้นทุนสินค้า</w:t>
      </w:r>
      <w:r w:rsidR="007C4FEC" w:rsidRPr="00A93E16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</w:t>
      </w:r>
      <w:r w:rsidRPr="00A93E16">
        <w:rPr>
          <w:rFonts w:asciiTheme="majorBidi" w:hAnsiTheme="majorBidi" w:cstheme="majorBidi"/>
          <w:sz w:val="30"/>
          <w:szCs w:val="30"/>
          <w:cs/>
        </w:rPr>
        <w:t>การผลิตอย่างเหมาะสมโดยคำนึงถึงระดับกำลังการผลิตตามปกติ</w:t>
      </w:r>
    </w:p>
    <w:p w14:paraId="2DBAB98B" w14:textId="77777777" w:rsidR="004E5C8B" w:rsidRPr="00A93E16" w:rsidRDefault="004E5C8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CD432" w14:textId="77777777" w:rsidR="00F648ED" w:rsidRPr="00A93E16" w:rsidRDefault="00F648ED" w:rsidP="00F64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D2E9A" w:rsidRPr="00A93E16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</w:t>
      </w:r>
      <w:r w:rsidR="007C4FEC" w:rsidRPr="00A93E16">
        <w:rPr>
          <w:rFonts w:asciiTheme="majorBidi" w:hAnsiTheme="majorBidi" w:cstheme="majorBidi"/>
          <w:sz w:val="30"/>
          <w:szCs w:val="30"/>
          <w:cs/>
        </w:rPr>
        <w:t>การขาย</w:t>
      </w:r>
    </w:p>
    <w:p w14:paraId="0C8E30F5" w14:textId="77777777" w:rsidR="00CC5A2D" w:rsidRPr="00262D03" w:rsidRDefault="00CC5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7DC3FB7B" w14:textId="77777777" w:rsidR="003C0F4E" w:rsidRPr="00A93E16" w:rsidRDefault="003C0F4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2939352" w14:textId="77777777" w:rsidR="003C0F4E" w:rsidRPr="00A93E16" w:rsidRDefault="003C0F4E" w:rsidP="003C0F4E">
      <w:pPr>
        <w:pStyle w:val="ListParagraph"/>
        <w:tabs>
          <w:tab w:val="left" w:pos="562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879185" w14:textId="26FD1A54" w:rsidR="003C0F4E" w:rsidRPr="00A93E16" w:rsidRDefault="003C0F4E" w:rsidP="00BE45CA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CB161E">
        <w:rPr>
          <w:rFonts w:ascii="Angsana New" w:hAnsi="Angsana New" w:hint="cs"/>
          <w:sz w:val="30"/>
          <w:szCs w:val="30"/>
          <w:cs/>
        </w:rPr>
        <w:t xml:space="preserve"> </w:t>
      </w:r>
      <w:r w:rsidRPr="00A93E16">
        <w:rPr>
          <w:rFonts w:ascii="Angsana New" w:hAnsi="Angsana New"/>
          <w:sz w:val="30"/>
          <w:szCs w:val="30"/>
          <w:cs/>
        </w:rPr>
        <w:t>ได้แ</w:t>
      </w:r>
      <w:r w:rsidRPr="00A93E16">
        <w:rPr>
          <w:rFonts w:ascii="Angsana New" w:hAnsi="Angsana New" w:hint="cs"/>
          <w:sz w:val="30"/>
          <w:szCs w:val="30"/>
          <w:cs/>
        </w:rPr>
        <w:t>ก่</w:t>
      </w:r>
      <w:r w:rsidR="007771B6" w:rsidRPr="00A93E16">
        <w:rPr>
          <w:rFonts w:ascii="Angsana New" w:hAnsi="Angsana New" w:hint="cs"/>
          <w:sz w:val="30"/>
          <w:szCs w:val="30"/>
          <w:cs/>
        </w:rPr>
        <w:t xml:space="preserve"> </w:t>
      </w:r>
      <w:r w:rsidR="00BE45CA" w:rsidRPr="00A93E16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A93E16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A93E16">
        <w:rPr>
          <w:rFonts w:ascii="Angsana New" w:hAnsi="Angsana New"/>
          <w:sz w:val="30"/>
          <w:szCs w:val="30"/>
          <w:cs/>
        </w:rPr>
        <w:t>จากมู</w:t>
      </w:r>
      <w:r w:rsidRPr="00A93E16">
        <w:rPr>
          <w:rFonts w:ascii="Angsana New" w:hAnsi="Angsana New" w:hint="cs"/>
          <w:sz w:val="30"/>
          <w:szCs w:val="30"/>
          <w:cs/>
        </w:rPr>
        <w:t>ล</w:t>
      </w:r>
      <w:r w:rsidRPr="00A93E16">
        <w:rPr>
          <w:rFonts w:ascii="Angsana New" w:hAnsi="Angsana New"/>
          <w:sz w:val="30"/>
          <w:szCs w:val="30"/>
          <w:cs/>
        </w:rPr>
        <w:t>ค่าที่เพิ่มขึ้น</w:t>
      </w:r>
      <w:r w:rsidRPr="00A93E16">
        <w:rPr>
          <w:rFonts w:ascii="Angsana New" w:hAnsi="Angsana New" w:hint="cs"/>
          <w:sz w:val="30"/>
          <w:szCs w:val="30"/>
          <w:cs/>
        </w:rPr>
        <w:t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5E68843" w14:textId="77777777" w:rsidR="003C0F4E" w:rsidRPr="00A93E16" w:rsidRDefault="003C0F4E" w:rsidP="003C0F4E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065039" w14:textId="7C81D7E9" w:rsidR="003C0F4E" w:rsidRPr="00A93E16" w:rsidRDefault="00BE45CA" w:rsidP="003C0F4E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3868D2" w:rsidRPr="00A93E16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3C0F4E" w:rsidRPr="00A93E1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715B3B" w:rsidRPr="00A93E16">
        <w:rPr>
          <w:rFonts w:ascii="Angsana New" w:hAnsi="Angsana New"/>
          <w:sz w:val="30"/>
          <w:szCs w:val="30"/>
          <w:cs/>
        </w:rPr>
        <w:t>ราคาทุน</w:t>
      </w:r>
      <w:r w:rsidR="00715B3B" w:rsidRPr="00A93E16">
        <w:rPr>
          <w:rFonts w:ascii="Angsana New" w:hAnsi="Angsana New" w:hint="cs"/>
          <w:sz w:val="30"/>
          <w:szCs w:val="30"/>
          <w:cs/>
        </w:rPr>
        <w:t>หักขาดทุนจากการด้อยค่า</w:t>
      </w:r>
    </w:p>
    <w:p w14:paraId="55408B66" w14:textId="77777777" w:rsidR="00715B3B" w:rsidRPr="00A93E16" w:rsidRDefault="00715B3B" w:rsidP="003C0F4E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30A917" w14:textId="7C1F3A87" w:rsidR="003C0F4E" w:rsidRDefault="003C0F4E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5155496" w14:textId="2E5AEEF6" w:rsidR="004B7943" w:rsidRDefault="004B7943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8E1F7E" w14:textId="44330C88" w:rsidR="004B7943" w:rsidRPr="00A93E16" w:rsidRDefault="004B7943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73DC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4B7943">
        <w:rPr>
          <w:rFonts w:ascii="Angsana New" w:hAnsi="Angsana New"/>
          <w:sz w:val="30"/>
          <w:szCs w:val="30"/>
          <w:cs/>
        </w:rPr>
        <w:t>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7D0C377" w14:textId="2F3F2BBF" w:rsidR="00BE45CA" w:rsidRDefault="00BE45CA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7E1D79" w14:textId="723D71B0" w:rsidR="002D2982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3F58C3" w14:textId="2B3CF301" w:rsidR="002D2982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432FC0" w14:textId="188BB00B" w:rsidR="002D2982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D60ED" w14:textId="4AAC3026" w:rsidR="002D2982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009A8" w14:textId="77777777" w:rsidR="002D2982" w:rsidRPr="00A93E16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C702D" w14:textId="2646326F" w:rsidR="00F648ED" w:rsidRPr="00A93E16" w:rsidRDefault="00F648ED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="003B302C"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="00DD3413"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5F8609E" w14:textId="77777777" w:rsidR="005658DF" w:rsidRPr="00262D03" w:rsidRDefault="005658DF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3F0ABDA7" w14:textId="77777777" w:rsidR="00F1733A" w:rsidRPr="00A93E16" w:rsidRDefault="00257538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การรับรู้และวัดมูลค่า</w:t>
      </w:r>
    </w:p>
    <w:p w14:paraId="050EE971" w14:textId="77777777" w:rsidR="00F1733A" w:rsidRPr="00A93E16" w:rsidRDefault="00F1733A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9F40F3" w14:textId="1A1A7BDF" w:rsidR="00D270FA" w:rsidRPr="00A93E16" w:rsidRDefault="00D270FA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ส</w:t>
      </w:r>
      <w:r w:rsidR="00257538" w:rsidRPr="00A93E16">
        <w:rPr>
          <w:rFonts w:asciiTheme="majorBidi" w:hAnsiTheme="majorBidi" w:cstheme="majorBidi" w:hint="cs"/>
          <w:i/>
          <w:iCs/>
          <w:sz w:val="30"/>
          <w:szCs w:val="30"/>
          <w:cs/>
        </w:rPr>
        <w:t>ิ</w:t>
      </w: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นทรัพย์ที่เป็นกรรมสิทธิ์ของ</w:t>
      </w:r>
      <w:r w:rsidR="00565684" w:rsidRPr="00A93E16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0C8B82EC" w14:textId="77777777" w:rsidR="00012C81" w:rsidRPr="00A93E16" w:rsidRDefault="00012C81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A46A3" w14:textId="77777777" w:rsidR="007B4F29" w:rsidRPr="00A93E16" w:rsidRDefault="00F648ED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อาคารและอุปกรณ์แสดงด้วยราคาทุนหัก</w:t>
      </w:r>
      <w:r w:rsidR="00793937" w:rsidRPr="00A93E16">
        <w:rPr>
          <w:rFonts w:asciiTheme="majorBidi" w:hAnsiTheme="majorBidi" w:cstheme="majorBidi"/>
          <w:sz w:val="30"/>
          <w:szCs w:val="30"/>
          <w:cs/>
        </w:rPr>
        <w:t>ด้วย</w:t>
      </w:r>
      <w:r w:rsidRPr="00A93E16">
        <w:rPr>
          <w:rFonts w:asciiTheme="majorBidi" w:hAnsiTheme="majorBidi" w:cstheme="majorBidi"/>
          <w:sz w:val="30"/>
          <w:szCs w:val="30"/>
          <w:cs/>
        </w:rPr>
        <w:t>ค่าเสื่อมราคาสะสม</w:t>
      </w:r>
      <w:r w:rsidR="00010B16" w:rsidRPr="00A93E16">
        <w:rPr>
          <w:rFonts w:asciiTheme="majorBidi" w:hAnsiTheme="majorBidi" w:cstheme="majorBidi"/>
          <w:sz w:val="30"/>
          <w:szCs w:val="30"/>
          <w:cs/>
        </w:rPr>
        <w:t>และ</w:t>
      </w:r>
      <w:r w:rsidR="00715B3B" w:rsidRPr="00A93E16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73E4D02D" w14:textId="77777777" w:rsidR="00A0024C" w:rsidRPr="00A93E16" w:rsidRDefault="00A0024C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15C748" w14:textId="242ECE6A" w:rsidR="00FB7E10" w:rsidRPr="00A93E16" w:rsidRDefault="00010B16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38AC" w:rsidRPr="00A93E16">
        <w:rPr>
          <w:rFonts w:asciiTheme="majorBidi" w:hAnsiTheme="majorBidi" w:cstheme="majorBidi"/>
          <w:sz w:val="30"/>
          <w:szCs w:val="30"/>
          <w:cs/>
        </w:rPr>
        <w:t>ซึ่ง</w:t>
      </w:r>
      <w:r w:rsidRPr="00A93E16">
        <w:rPr>
          <w:rFonts w:asciiTheme="majorBidi" w:hAnsiTheme="majorBidi" w:cstheme="majorBidi"/>
          <w:sz w:val="30"/>
          <w:szCs w:val="30"/>
          <w:cs/>
        </w:rPr>
        <w:t>รวมถึงต้นทุนของวัสดุ</w:t>
      </w:r>
      <w:r w:rsidR="003B302C" w:rsidRPr="00A93E16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แรงงานทางตรง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และต้นทุนทางตรงอื่น</w:t>
      </w:r>
      <w:r w:rsidR="00C262F9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ๆ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เพื่อให้สินทรัพย์นั้นอยู่</w:t>
      </w:r>
      <w:r w:rsidR="00257538" w:rsidRPr="00A93E16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สภาพที่พร้อมจะใช้งานได้ตามความประสงค์</w:t>
      </w:r>
      <w:r w:rsidR="003B302C" w:rsidRPr="00A93E1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ต้นทุนในการรื้อถอน</w:t>
      </w:r>
      <w:r w:rsidR="003B302C" w:rsidRPr="00A93E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</w:t>
      </w:r>
      <w:r w:rsidR="003B302C" w:rsidRPr="00A93E16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E90E6E" w:rsidRPr="00A93E16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="00565684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0E6E" w:rsidRPr="00A93E16">
        <w:rPr>
          <w:rFonts w:asciiTheme="majorBidi" w:hAnsiTheme="majorBidi" w:cstheme="majorBidi"/>
          <w:sz w:val="30"/>
          <w:szCs w:val="30"/>
          <w:cs/>
        </w:rPr>
        <w:t>และต้นทุนการกู้ยืม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054551" w:rsidRPr="00A93E16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A93E16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A93E16">
        <w:rPr>
          <w:rFonts w:asciiTheme="majorBidi" w:hAnsiTheme="majorBidi" w:cstheme="majorBidi"/>
          <w:sz w:val="30"/>
          <w:szCs w:val="30"/>
          <w:cs/>
        </w:rPr>
        <w:t>ต์</w:t>
      </w:r>
      <w:r w:rsidRPr="00A93E16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</w:t>
      </w:r>
      <w:r w:rsidR="00054551" w:rsidRPr="00A93E16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A93E16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A93E16">
        <w:rPr>
          <w:rFonts w:asciiTheme="majorBidi" w:hAnsiTheme="majorBidi" w:cstheme="majorBidi"/>
          <w:sz w:val="30"/>
          <w:szCs w:val="30"/>
          <w:cs/>
        </w:rPr>
        <w:t>ต์</w:t>
      </w:r>
      <w:r w:rsidRPr="00A93E16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="00105F97" w:rsidRPr="00A93E16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A93E16">
        <w:rPr>
          <w:rFonts w:asciiTheme="majorBidi" w:hAnsiTheme="majorBidi" w:cstheme="majorBidi"/>
          <w:sz w:val="30"/>
          <w:szCs w:val="30"/>
          <w:cs/>
        </w:rPr>
        <w:t>ซอฟ</w:t>
      </w:r>
      <w:r w:rsidR="00105F97" w:rsidRPr="00A93E16">
        <w:rPr>
          <w:rFonts w:asciiTheme="majorBidi" w:hAnsiTheme="majorBidi" w:cstheme="majorBidi"/>
          <w:sz w:val="30"/>
          <w:szCs w:val="30"/>
          <w:cs/>
        </w:rPr>
        <w:t>ต์</w:t>
      </w:r>
      <w:r w:rsidRPr="00A93E16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538B1E46" w14:textId="77777777" w:rsidR="00E6100C" w:rsidRPr="00043C93" w:rsidRDefault="00E6100C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54CDB" w14:textId="77777777" w:rsidR="00010B16" w:rsidRPr="00A93E16" w:rsidRDefault="00010B16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ส่วนประกอบของรายการที่ดิน</w:t>
      </w:r>
      <w:r w:rsidR="003B302C" w:rsidRPr="00A93E1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อาคารและอุปกรณ์แต่ละรายการที่มีอายุการให้ประโยชน์</w:t>
      </w:r>
      <w:r w:rsidR="00C423E1" w:rsidRPr="00A93E16">
        <w:rPr>
          <w:rFonts w:asciiTheme="majorBidi" w:hAnsiTheme="majorBidi" w:cstheme="majorBidi"/>
          <w:spacing w:val="4"/>
          <w:sz w:val="30"/>
          <w:szCs w:val="30"/>
          <w:cs/>
        </w:rPr>
        <w:t>ที่ไม่เท่ากัน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ต้องบันทึกแต่ละส่วนประกอบที่มีนัยสำคัญแยกต่างหากจากกัน</w:t>
      </w:r>
      <w:r w:rsidR="003B302C" w:rsidRPr="00A93E16">
        <w:rPr>
          <w:rFonts w:asciiTheme="majorBidi" w:hAnsiTheme="majorBidi" w:cstheme="majorBidi"/>
          <w:sz w:val="30"/>
          <w:szCs w:val="30"/>
        </w:rPr>
        <w:t xml:space="preserve"> </w:t>
      </w:r>
    </w:p>
    <w:p w14:paraId="5613EED1" w14:textId="77777777" w:rsidR="007737F1" w:rsidRDefault="007737F1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EA24E" w14:textId="5D7E6C77" w:rsidR="00241914" w:rsidRPr="00A93E16" w:rsidRDefault="00010B16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คือผลต่างระหว่างสิ่งตอบแทนสุทธิที่ได้รับจากการจำหน่ายกับมูลค่าตามบัญชีของที่ดิน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โดยรับรู้</w:t>
      </w:r>
      <w:r w:rsidR="00715B3B" w:rsidRPr="00A93E16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</w:p>
    <w:p w14:paraId="124AA15E" w14:textId="77777777" w:rsidR="00367C33" w:rsidRPr="00043C93" w:rsidRDefault="00367C33" w:rsidP="00C4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D0E8D" w14:textId="77777777" w:rsidR="002E5E12" w:rsidRPr="00A93E16" w:rsidRDefault="002E5E12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C3FAA9" w14:textId="77777777" w:rsidR="002E5E12" w:rsidRPr="00043C93" w:rsidRDefault="002E5E12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3EB27" w14:textId="77777777" w:rsidR="002E5E12" w:rsidRPr="00A93E16" w:rsidRDefault="002E5E1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7C4B2A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9D72F7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93E16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C423E1" w:rsidRPr="00A93E16">
        <w:rPr>
          <w:rFonts w:asciiTheme="majorBidi" w:hAnsiTheme="majorBidi" w:cstheme="majorBidi"/>
          <w:sz w:val="30"/>
          <w:szCs w:val="30"/>
          <w:cs/>
        </w:rPr>
        <w:t>จำหน่ายตาม</w:t>
      </w:r>
      <w:r w:rsidR="00A2264C" w:rsidRPr="00A93E16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="006F5754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</w:t>
      </w:r>
      <w:r w:rsidR="003B302C" w:rsidRPr="00A93E16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</w:t>
      </w:r>
      <w:r w:rsidR="00B7535E" w:rsidRPr="00A93E16">
        <w:rPr>
          <w:rFonts w:asciiTheme="majorBidi" w:hAnsiTheme="majorBidi" w:cstheme="majorBidi"/>
          <w:sz w:val="30"/>
          <w:szCs w:val="30"/>
          <w:cs/>
        </w:rPr>
        <w:t>กำไร</w:t>
      </w:r>
      <w:r w:rsidR="00715B3B" w:rsidRPr="00A93E16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B7535E" w:rsidRPr="00A93E16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A93E16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46111521" w14:textId="19BB7C53" w:rsidR="00F4011E" w:rsidRDefault="00F4011E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489D36BF" w14:textId="524A18E0" w:rsidR="00A34BA2" w:rsidRDefault="00A34BA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7FA91AE5" w14:textId="1579B503" w:rsidR="00A34BA2" w:rsidRDefault="00A34BA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7921E444" w14:textId="243EFD0A" w:rsidR="00A34BA2" w:rsidRDefault="00A34BA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1F7E37AF" w14:textId="77777777" w:rsidR="00A34BA2" w:rsidRPr="00043C93" w:rsidRDefault="00A34BA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1864644A" w14:textId="77777777" w:rsidR="003D4541" w:rsidRPr="00A93E16" w:rsidRDefault="00F648ED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68216E" w14:textId="77777777" w:rsidR="003935C0" w:rsidRPr="00043C93" w:rsidRDefault="003935C0" w:rsidP="003D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D75BCA" w14:textId="482B0040" w:rsidR="00F4011E" w:rsidRDefault="00D66673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</w:t>
      </w:r>
      <w:r w:rsidR="00715B3B" w:rsidRPr="00A93E16">
        <w:rPr>
          <w:rFonts w:asciiTheme="majorBidi" w:hAnsiTheme="majorBidi" w:cstheme="majorBidi"/>
          <w:sz w:val="30"/>
          <w:szCs w:val="30"/>
          <w:cs/>
        </w:rPr>
        <w:t>มูลค่าเสื่อมสภาพของรายการอาคารและอุปกรณ์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ซึ่งประกอบด้วยราคาทุนของสินทรัพย์</w:t>
      </w:r>
      <w:r w:rsidR="00032185" w:rsidRPr="00A93E16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="00241914" w:rsidRPr="00A93E16">
        <w:rPr>
          <w:rFonts w:asciiTheme="majorBidi" w:hAnsiTheme="majorBidi" w:cstheme="majorBidi"/>
          <w:sz w:val="30"/>
          <w:szCs w:val="30"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หักด้วยมูลค่าคงเหลือของสินทรัพย์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B582A0" w14:textId="77777777" w:rsidR="00A34BA2" w:rsidRPr="00A93E16" w:rsidRDefault="00A34BA2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9449F" w14:textId="23F8E828" w:rsidR="007E58AE" w:rsidRDefault="00F648ED" w:rsidP="002E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A93E16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</w:t>
      </w:r>
      <w:r w:rsidR="00715B3B" w:rsidRPr="00A93E16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93E16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3B302C" w:rsidRPr="00A93E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4D1B4F" w:rsidRPr="00A93E16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</w:t>
      </w:r>
      <w:r w:rsidR="00291984" w:rsidRPr="00A93E16">
        <w:rPr>
          <w:rFonts w:asciiTheme="majorBidi" w:hAnsiTheme="majorBidi" w:cstheme="majorBidi"/>
          <w:spacing w:val="4"/>
          <w:sz w:val="30"/>
          <w:szCs w:val="30"/>
          <w:cs/>
        </w:rPr>
        <w:t>ส่วนประกอบของ</w:t>
      </w: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สินทรัพย์แต่ละรายการ</w:t>
      </w:r>
      <w:r w:rsidR="003B302C" w:rsidRPr="00A93E1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ประมาณการอายุการ</w:t>
      </w:r>
      <w:r w:rsidR="005B63FE" w:rsidRPr="00A93E16">
        <w:rPr>
          <w:rFonts w:asciiTheme="majorBidi" w:hAnsiTheme="majorBidi" w:cstheme="majorBidi"/>
          <w:spacing w:val="4"/>
          <w:sz w:val="30"/>
          <w:szCs w:val="30"/>
          <w:cs/>
        </w:rPr>
        <w:t>ให้ประโยชน์</w:t>
      </w:r>
      <w:r w:rsidRPr="00A93E16">
        <w:rPr>
          <w:rFonts w:asciiTheme="majorBidi" w:hAnsiTheme="majorBidi" w:cstheme="majorBidi"/>
          <w:spacing w:val="4"/>
          <w:sz w:val="30"/>
          <w:szCs w:val="30"/>
          <w:cs/>
        </w:rPr>
        <w:t>ของสินทรัพย์</w:t>
      </w:r>
      <w:r w:rsidRPr="00A93E16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2FA8BB5" w14:textId="77777777" w:rsidR="005658DF" w:rsidRPr="001F3BED" w:rsidRDefault="005658DF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F648ED" w:rsidRPr="000B4BF1" w14:paraId="370DEF74" w14:textId="77777777" w:rsidTr="00032185">
        <w:tc>
          <w:tcPr>
            <w:tcW w:w="7578" w:type="dxa"/>
          </w:tcPr>
          <w:p w14:paraId="40CE9A03" w14:textId="77777777" w:rsidR="00F648ED" w:rsidRPr="000B4BF1" w:rsidRDefault="00F648ED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0E39A5"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05" w:type="dxa"/>
          </w:tcPr>
          <w:p w14:paraId="50F73736" w14:textId="77777777" w:rsidR="00F648ED" w:rsidRPr="000B4BF1" w:rsidRDefault="008250E2" w:rsidP="008C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032185" w:rsidRPr="000B4B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100DA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B4BF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74D5B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302C"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2632"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648ED" w:rsidRPr="000B4BF1" w14:paraId="2E89C9FF" w14:textId="77777777" w:rsidTr="00032185">
        <w:tc>
          <w:tcPr>
            <w:tcW w:w="7578" w:type="dxa"/>
          </w:tcPr>
          <w:p w14:paraId="2CA81101" w14:textId="77777777" w:rsidR="00F648ED" w:rsidRPr="000B4BF1" w:rsidRDefault="00192632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46A1215D" w14:textId="7AA5FF84" w:rsidR="00F648ED" w:rsidRPr="000B4BF1" w:rsidRDefault="003B302C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250E2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1015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0E2" w:rsidRPr="000B4BF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2632"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55173" w:rsidRPr="000B4BF1" w14:paraId="2C553600" w14:textId="77777777" w:rsidTr="00032185">
        <w:tc>
          <w:tcPr>
            <w:tcW w:w="7578" w:type="dxa"/>
          </w:tcPr>
          <w:p w14:paraId="771713F9" w14:textId="77777777" w:rsidR="00255173" w:rsidRPr="000B4BF1" w:rsidRDefault="00255173" w:rsidP="00DD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B663D94" w14:textId="77777777" w:rsidR="00255173" w:rsidRPr="000B4BF1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8250E2" w:rsidRPr="000B4B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55173" w:rsidRPr="000B4BF1" w14:paraId="0307D53B" w14:textId="77777777" w:rsidTr="00032185">
        <w:tc>
          <w:tcPr>
            <w:tcW w:w="7578" w:type="dxa"/>
          </w:tcPr>
          <w:p w14:paraId="5C0572AB" w14:textId="77777777" w:rsidR="00255173" w:rsidRPr="000B4BF1" w:rsidRDefault="00255173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580CEDB3" w14:textId="28EED3EC" w:rsidR="00255173" w:rsidRPr="000B4BF1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006EF" w:rsidRPr="000B4BF1">
              <w:rPr>
                <w:rFonts w:asciiTheme="majorBidi" w:hAnsiTheme="majorBidi" w:cstheme="majorBidi"/>
                <w:sz w:val="30"/>
                <w:szCs w:val="30"/>
              </w:rPr>
              <w:t>3 -</w:t>
            </w: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50E2" w:rsidRPr="000B4B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4D5B"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B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BF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ABD2F71" w14:textId="77777777" w:rsidR="007E58AE" w:rsidRPr="000B4BF1" w:rsidRDefault="007E58AE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899C4" w14:textId="76D1E21B" w:rsidR="00F648ED" w:rsidRPr="000B4BF1" w:rsidRDefault="00192632" w:rsidP="00774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</w:t>
      </w:r>
      <w:r w:rsidR="009100DA" w:rsidRPr="000B4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และ</w:t>
      </w:r>
      <w:r w:rsidR="00F648ED" w:rsidRPr="000B4BF1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="00032185" w:rsidRPr="000B4BF1">
        <w:rPr>
          <w:rFonts w:asciiTheme="majorBidi" w:hAnsiTheme="majorBidi" w:cstheme="majorBidi"/>
          <w:sz w:val="30"/>
          <w:szCs w:val="30"/>
          <w:cs/>
        </w:rPr>
        <w:t>และติดตั้ง</w:t>
      </w:r>
    </w:p>
    <w:p w14:paraId="2B078A97" w14:textId="5B5C8A1C" w:rsidR="004E5E55" w:rsidRDefault="004E5E55" w:rsidP="002D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1AE77" w14:textId="77777777" w:rsidR="00597F10" w:rsidRPr="000B4BF1" w:rsidRDefault="00597F10" w:rsidP="00597F10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_Hlk33030987"/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สินทรัพย์ต้นทุนของสัญญา</w:t>
      </w:r>
      <w:bookmarkEnd w:id="1"/>
    </w:p>
    <w:p w14:paraId="40FEDE2D" w14:textId="77777777" w:rsidR="00597F10" w:rsidRPr="000B4BF1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E411D" w14:textId="77777777" w:rsidR="00597F10" w:rsidRPr="000B4BF1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</w:t>
      </w:r>
      <w:r w:rsidRPr="0019686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B4BF1">
        <w:rPr>
          <w:rFonts w:asciiTheme="majorBidi" w:hAnsiTheme="majorBidi" w:cstheme="majorBidi"/>
          <w:sz w:val="30"/>
          <w:szCs w:val="30"/>
          <w:cs/>
        </w:rPr>
        <w:t xml:space="preserve">คาดว่าจะสามารถเรียกเก็บต้นทุนดังกล่าวได้ </w:t>
      </w:r>
    </w:p>
    <w:p w14:paraId="2E34A411" w14:textId="77777777" w:rsidR="00597F10" w:rsidRPr="000B4BF1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86F24C" w14:textId="77777777" w:rsidR="00597F10" w:rsidRPr="000B4BF1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2369CFF" w14:textId="77777777" w:rsidR="00597F10" w:rsidRPr="004E5E55" w:rsidRDefault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C3680A" w14:textId="77777777" w:rsidR="00367C33" w:rsidRPr="004E5E55" w:rsidRDefault="00367C33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E5E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14:paraId="6E7B0E70" w14:textId="77777777" w:rsidR="00367C33" w:rsidRPr="004E5E55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F7BA7C" w14:textId="3958B649" w:rsidR="00367C33" w:rsidRPr="004E5E55" w:rsidRDefault="00B151E7" w:rsidP="00367C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367C33" w:rsidRPr="004E5E55">
        <w:rPr>
          <w:rFonts w:asciiTheme="majorBidi" w:hAnsiTheme="majorBidi" w:cstheme="majorBidi"/>
          <w:sz w:val="30"/>
          <w:szCs w:val="30"/>
          <w:cs/>
        </w:rPr>
        <w:t>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</w:t>
      </w:r>
      <w:r w:rsidRPr="004E5E55">
        <w:rPr>
          <w:rFonts w:asciiTheme="majorBidi" w:hAnsiTheme="majorBidi" w:cstheme="majorBidi" w:hint="cs"/>
          <w:sz w:val="30"/>
          <w:szCs w:val="30"/>
          <w:cs/>
        </w:rPr>
        <w:t>ด้อย</w:t>
      </w:r>
      <w:r w:rsidR="00367C33" w:rsidRPr="004E5E55">
        <w:rPr>
          <w:rFonts w:asciiTheme="majorBidi" w:hAnsiTheme="majorBidi" w:cstheme="majorBidi" w:hint="cs"/>
          <w:sz w:val="30"/>
          <w:szCs w:val="30"/>
          <w:cs/>
        </w:rPr>
        <w:t>ค</w:t>
      </w:r>
      <w:r w:rsidR="00D63D97" w:rsidRPr="004E5E55">
        <w:rPr>
          <w:rFonts w:asciiTheme="majorBidi" w:hAnsiTheme="majorBidi" w:cstheme="majorBidi" w:hint="cs"/>
          <w:sz w:val="30"/>
          <w:szCs w:val="30"/>
          <w:cs/>
        </w:rPr>
        <w:t>่า</w:t>
      </w:r>
    </w:p>
    <w:p w14:paraId="77BA1FC1" w14:textId="3260F2C4" w:rsidR="00367C33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4E1D59" w14:textId="6BC8B87F" w:rsidR="00A34BA2" w:rsidRDefault="00A34BA2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5ABFD3" w14:textId="77777777" w:rsidR="00A34BA2" w:rsidRPr="004E5E55" w:rsidRDefault="00A34BA2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BC905" w14:textId="4D0A034A" w:rsidR="00367C33" w:rsidRPr="004E5E55" w:rsidRDefault="00367C33" w:rsidP="00367C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4E5E55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A4B7CC9" w14:textId="7CFBEF0C" w:rsidR="00367C33" w:rsidRPr="004E5E55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FF1F29" w14:textId="77777777" w:rsidR="00367C33" w:rsidRPr="004E5E55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4E5E55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25B305A" w14:textId="3672C396" w:rsidR="00367C33" w:rsidRPr="004E5E55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D86EC5" w14:textId="374A5B41" w:rsidR="000F15AD" w:rsidRPr="004E5E55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4E834AE" w14:textId="4CB501A1" w:rsidR="000F15AD" w:rsidRPr="004E5E55" w:rsidRDefault="000F15AD" w:rsidP="002D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B39ECED" w14:textId="7B626963" w:rsidR="000F15AD" w:rsidRPr="004E5E55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113BB" w:rsidRPr="004E5E55" w14:paraId="1BCC6286" w14:textId="77777777" w:rsidTr="00A23C8D">
        <w:tc>
          <w:tcPr>
            <w:tcW w:w="7578" w:type="dxa"/>
          </w:tcPr>
          <w:p w14:paraId="4B842FAA" w14:textId="2A945241" w:rsidR="00A113BB" w:rsidRPr="004E5E55" w:rsidRDefault="00EF63C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A113BB" w:rsidRPr="004E5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ทะเบียนผลิตภัณฑ์</w:t>
            </w:r>
          </w:p>
        </w:tc>
        <w:tc>
          <w:tcPr>
            <w:tcW w:w="1505" w:type="dxa"/>
          </w:tcPr>
          <w:p w14:paraId="29256CD1" w14:textId="4A516FAB" w:rsidR="00A113BB" w:rsidRPr="004E5E5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5E55">
              <w:rPr>
                <w:rFonts w:asciiTheme="majorBidi" w:hAnsiTheme="majorBidi" w:cstheme="majorBidi"/>
                <w:sz w:val="30"/>
                <w:szCs w:val="30"/>
              </w:rPr>
              <w:t xml:space="preserve">  5 - 9</w:t>
            </w:r>
            <w:r w:rsidRPr="004E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E5E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5E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13BB" w:rsidRPr="004E5E55" w14:paraId="6C318CB1" w14:textId="77777777" w:rsidTr="00A23C8D">
        <w:tc>
          <w:tcPr>
            <w:tcW w:w="7578" w:type="dxa"/>
          </w:tcPr>
          <w:p w14:paraId="31579065" w14:textId="7851ACEB" w:rsidR="00A113BB" w:rsidRPr="004E5E5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5E5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074B3B60" w14:textId="1320A0C6" w:rsidR="00A113BB" w:rsidRPr="004E5E5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5E55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E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6BC62C4E" w14:textId="2CA321DC" w:rsidR="000F15AD" w:rsidRPr="004E5E55" w:rsidRDefault="000F15AD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1970A169" w14:textId="77602232" w:rsidR="000F15AD" w:rsidRPr="004E5E55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/>
          <w:sz w:val="30"/>
          <w:szCs w:val="30"/>
          <w:cs/>
        </w:rPr>
        <w:t>บริษัทไม่คิดค่า</w:t>
      </w:r>
      <w:r w:rsidRPr="004E5E55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4E5E55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E5E55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5A7018B4" w14:textId="77777777" w:rsidR="000F15AD" w:rsidRPr="004E5E55" w:rsidRDefault="000F15AD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CF759E" w14:textId="58260FB3" w:rsidR="00367C33" w:rsidRPr="004E5E55" w:rsidRDefault="00367C33" w:rsidP="00171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5E55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4E5E55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1FA07B0" w14:textId="337507E1" w:rsidR="0074428D" w:rsidRPr="004E5E55" w:rsidRDefault="0074428D" w:rsidP="00367C3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25972" w14:textId="77777777" w:rsidR="004B7943" w:rsidRPr="00914168" w:rsidRDefault="004B7943" w:rsidP="004B794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41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30351715" w14:textId="77777777" w:rsidR="004B7943" w:rsidRPr="00914168" w:rsidRDefault="004B7943" w:rsidP="004B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C34C74" w14:textId="03152DE1" w:rsidR="004B7943" w:rsidRPr="00914168" w:rsidRDefault="004B7943" w:rsidP="004B794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41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1416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9141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91416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91416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0258F774" w14:textId="77777777" w:rsidR="004B7943" w:rsidRPr="00914168" w:rsidRDefault="004B7943" w:rsidP="004B794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p w14:paraId="2A19D39D" w14:textId="788413F8" w:rsidR="004B7943" w:rsidRPr="00914168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14168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914168" w:rsidRPr="0091416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14168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="00914168" w:rsidRPr="00914168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914168">
        <w:rPr>
          <w:rFonts w:asciiTheme="majorBidi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914168">
        <w:rPr>
          <w:rFonts w:asciiTheme="majorBidi" w:hAnsiTheme="majorBidi" w:cstheme="majorBidi"/>
          <w:sz w:val="30"/>
          <w:szCs w:val="30"/>
        </w:rPr>
        <w:t>TFRS 16</w:t>
      </w:r>
      <w:r w:rsidRPr="00914168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BD809E6" w14:textId="77777777" w:rsidR="004B7943" w:rsidRPr="00914168" w:rsidRDefault="004B7943" w:rsidP="004B794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914168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A00A18E" w14:textId="77777777" w:rsidR="004B7943" w:rsidRPr="00914168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416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542BF18" w14:textId="77777777" w:rsidR="004B7943" w:rsidRPr="00914168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A9D4E2" w14:textId="6EE71837" w:rsidR="004B7943" w:rsidRPr="00914168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4168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914168" w:rsidRPr="0091416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14168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</w:t>
      </w:r>
      <w:r w:rsidR="00914168" w:rsidRPr="00914168">
        <w:rPr>
          <w:rFonts w:asciiTheme="majorBidi" w:hAnsiTheme="majorBidi" w:cstheme="majorBidi" w:hint="cs"/>
          <w:sz w:val="30"/>
          <w:szCs w:val="30"/>
          <w:cs/>
        </w:rPr>
        <w:t>์ บริษัทเลือก</w:t>
      </w:r>
      <w:r w:rsidRPr="00914168">
        <w:rPr>
          <w:rFonts w:asciiTheme="majorBidi" w:hAnsiTheme="majorBidi" w:cstheme="majorBidi"/>
          <w:sz w:val="30"/>
          <w:szCs w:val="30"/>
          <w:cs/>
        </w:rPr>
        <w:t xml:space="preserve"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A58C1C8" w14:textId="77777777" w:rsidR="004B7943" w:rsidRPr="00914168" w:rsidRDefault="004B7943" w:rsidP="004B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3A0F1423" w14:textId="770D8AD3" w:rsidR="004B7943" w:rsidRPr="00914168" w:rsidRDefault="00914168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14168">
        <w:rPr>
          <w:rFonts w:asciiTheme="majorBidi" w:hAnsiTheme="majorBidi" w:cstheme="majorBidi" w:hint="cs"/>
          <w:b/>
          <w:sz w:val="30"/>
          <w:szCs w:val="30"/>
          <w:cs/>
        </w:rPr>
        <w:t>บริษัทรับ</w:t>
      </w:r>
      <w:r w:rsidR="004B7943" w:rsidRPr="00914168">
        <w:rPr>
          <w:rFonts w:asciiTheme="majorBidi" w:hAnsiTheme="majorBidi" w:cstheme="majorBidi"/>
          <w:b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F844D91" w14:textId="77777777" w:rsidR="004B7943" w:rsidRPr="00914168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A09F20" w14:textId="7A5D84FA" w:rsidR="004B7943" w:rsidRPr="0017168F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7168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91416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7168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825DB9" w:rsidRPr="0017168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7168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91416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A055462" w14:textId="77777777" w:rsidR="004B7943" w:rsidRPr="0017168F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831190" w14:textId="6870329F" w:rsidR="004B7943" w:rsidRPr="0017168F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7168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1716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7168F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17168F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Pr="0017168F">
        <w:rPr>
          <w:rFonts w:asciiTheme="majorBidi" w:hAnsiTheme="majorBidi" w:cstheme="majorBidi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="0029279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7168F">
        <w:rPr>
          <w:rFonts w:asciiTheme="majorBidi" w:hAnsiTheme="majorBidi" w:cstheme="majorBidi"/>
          <w:b/>
          <w:sz w:val="30"/>
          <w:szCs w:val="30"/>
          <w:cs/>
        </w:rPr>
        <w:t>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  <w:r w:rsidRPr="0091416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445929C" w14:textId="77777777" w:rsidR="004B7943" w:rsidRPr="00914168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C164795" w14:textId="24FA2C3F" w:rsidR="004B7943" w:rsidRPr="0017168F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7168F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501F6" w14:textId="77777777" w:rsidR="004B7943" w:rsidRPr="00914168" w:rsidRDefault="004B7943" w:rsidP="00FA58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E9043F" w14:textId="743DE381" w:rsidR="004B7943" w:rsidRPr="00FA58EE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A58EE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747C41">
        <w:rPr>
          <w:rFonts w:asciiTheme="majorBidi" w:hAnsiTheme="majorBidi" w:cstheme="majorBidi"/>
          <w:b/>
          <w:sz w:val="30"/>
          <w:szCs w:val="30"/>
        </w:rPr>
        <w:t xml:space="preserve">       </w:t>
      </w:r>
      <w:r w:rsidRPr="00FA58EE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91416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B54C27A" w14:textId="77777777" w:rsidR="004B7943" w:rsidRPr="00914168" w:rsidRDefault="004B7943" w:rsidP="00FA58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B570C6" w14:textId="430723E2" w:rsidR="004B7943" w:rsidRPr="00FA58EE" w:rsidRDefault="004B7943" w:rsidP="00FA58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A58EE">
        <w:rPr>
          <w:rFonts w:asciiTheme="majorBidi" w:hAnsiTheme="majorBidi" w:cstheme="majorBidi"/>
          <w:b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Pr="00FA58E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A58EE">
        <w:rPr>
          <w:rFonts w:asciiTheme="majorBidi" w:hAnsiTheme="majorBidi" w:cstheme="majorBidi"/>
          <w:b/>
          <w:sz w:val="30"/>
          <w:szCs w:val="30"/>
          <w:cs/>
        </w:rPr>
        <w:t>ที่ดิน อาคาร</w:t>
      </w:r>
      <w:r w:rsidR="00FA58EE" w:rsidRPr="00FA58E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A58EE">
        <w:rPr>
          <w:rFonts w:asciiTheme="majorBidi" w:hAnsiTheme="majorBidi" w:cstheme="majorBidi"/>
          <w:b/>
          <w:sz w:val="30"/>
          <w:szCs w:val="30"/>
          <w:cs/>
        </w:rPr>
        <w:t xml:space="preserve">และอุปกรณ์ และแสดงรายการหนี้สินตามสัญญาเช่าเป็นเงินกู้ยืมระยะยาวในงบแสดงฐานะการเงิน </w:t>
      </w:r>
    </w:p>
    <w:p w14:paraId="540BEF5F" w14:textId="77777777" w:rsidR="004B7943" w:rsidRPr="00E9659E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9659E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68EAEAFF" w14:textId="77777777" w:rsidR="004B7943" w:rsidRPr="00E9659E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463086" w14:textId="21F120C9" w:rsidR="004B7943" w:rsidRPr="00E9659E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659E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7AC05021" w14:textId="77777777" w:rsidR="004B7943" w:rsidRPr="00E9659E" w:rsidRDefault="004B7943" w:rsidP="00E9659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CEFED2" w14:textId="75E59F6E" w:rsidR="004B7943" w:rsidRPr="00E9659E" w:rsidRDefault="004B7943" w:rsidP="00E9659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659E">
        <w:rPr>
          <w:rFonts w:asciiTheme="majorBidi" w:hAnsiTheme="majorBidi" w:cstheme="majorBidi"/>
          <w:b/>
          <w:sz w:val="30"/>
          <w:szCs w:val="30"/>
          <w:cs/>
        </w:rPr>
        <w:t>เมื่อบริษัทเป็นผู้ให้เช่า 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26128972" w14:textId="77777777" w:rsidR="004B7943" w:rsidRPr="00E9659E" w:rsidRDefault="004B7943" w:rsidP="00E9659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299482" w14:textId="34262393" w:rsidR="004B7943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34E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C43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362F934C" w14:textId="77777777" w:rsidR="00EC434E" w:rsidRPr="00EC434E" w:rsidRDefault="00EC434E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32E451" w14:textId="44B904F6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34E">
        <w:rPr>
          <w:rFonts w:asciiTheme="majorBidi" w:hAnsiTheme="majorBidi" w:cstheme="majorBidi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1D6DCDE5" w14:textId="77777777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809533" w14:textId="0A219DDD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34E">
        <w:rPr>
          <w:rFonts w:asciiTheme="majorBidi" w:hAnsiTheme="majorBidi" w:cstheme="majorBidi"/>
          <w:b/>
          <w:sz w:val="30"/>
          <w:szCs w:val="30"/>
          <w:cs/>
        </w:rPr>
        <w:t>บริษัทถือปฏิบัติตามข้อกำหนดการตัดรายการและการด้อยค่าตาม</w:t>
      </w:r>
      <w:r w:rsidRPr="00EC434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EC434E">
        <w:rPr>
          <w:rFonts w:asciiTheme="majorBidi" w:hAnsiTheme="majorBidi" w:cstheme="majorBidi"/>
          <w:bCs/>
          <w:sz w:val="30"/>
          <w:szCs w:val="30"/>
        </w:rPr>
        <w:t>TFRS 9</w:t>
      </w:r>
      <w:r w:rsidRPr="00EC43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 xml:space="preserve">กับเงินลงทุนสุทธิตามสัญญาเช่า (ดูหมายเหตุข้อ </w:t>
      </w:r>
      <w:r w:rsidRPr="002D2982">
        <w:rPr>
          <w:rFonts w:asciiTheme="majorBidi" w:hAnsiTheme="majorBidi" w:cstheme="majorBidi"/>
          <w:bCs/>
          <w:sz w:val="30"/>
          <w:szCs w:val="30"/>
        </w:rPr>
        <w:t>4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EC434E" w:rsidRPr="00EC434E">
        <w:rPr>
          <w:rFonts w:asciiTheme="majorBidi" w:hAnsiTheme="majorBidi" w:cstheme="majorBidi" w:hint="cs"/>
          <w:b/>
          <w:sz w:val="30"/>
          <w:szCs w:val="30"/>
          <w:cs/>
        </w:rPr>
        <w:t>ฏ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>)) บริษัทสอบทานมูลค่าคงเหลือที่ไม่ได้รับประกันที่ประมาณการไว้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  <w:r w:rsidRPr="00EC434E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7E87230" w14:textId="77777777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B7158CE" w14:textId="03B78F2D" w:rsidR="004B7943" w:rsidRPr="000C54EC" w:rsidRDefault="004B7943" w:rsidP="000C54E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3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EC434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C43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C434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668A79C" w14:textId="77777777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F2DE2C" w14:textId="7A5EA2D4" w:rsidR="004B7943" w:rsidRPr="00EC434E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34E">
        <w:rPr>
          <w:rFonts w:asciiTheme="majorBidi" w:hAnsiTheme="majorBidi" w:cstheme="majorBidi"/>
          <w:b/>
          <w:sz w:val="30"/>
          <w:szCs w:val="30"/>
          <w:cs/>
        </w:rPr>
        <w:t>ในฐานะผู้เช่า สัญญาเช่าซึ่งบริษัทได้รับส่วนใหญ่ของความเสี่ยงและผลตอบแทนจากการครอบครองทรัพย์สินที่เช่านั้น</w:t>
      </w:r>
      <w:r w:rsidR="00EC434E" w:rsidRPr="00EC434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>ๆ ให้จัดประเภทเป็นสัญญาเช่าการเงิน ส่วนที่ดิน อาคาร</w:t>
      </w:r>
      <w:r w:rsidR="00EC434E" w:rsidRPr="00EC434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C434E">
        <w:rPr>
          <w:rFonts w:asciiTheme="majorBidi" w:hAnsiTheme="majorBidi" w:cstheme="majorBidi"/>
          <w:b/>
          <w:sz w:val="30"/>
          <w:szCs w:val="30"/>
          <w:cs/>
        </w:rPr>
        <w:t xml:space="preserve">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7BC4EE71" w14:textId="17183ED2" w:rsidR="004B7943" w:rsidRPr="00012CD4" w:rsidRDefault="004B7943" w:rsidP="00012C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12CD4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914168">
        <w:rPr>
          <w:rFonts w:asciiTheme="majorBidi" w:hAnsiTheme="majorBidi" w:cstheme="majorBidi"/>
          <w:b/>
          <w:sz w:val="30"/>
          <w:szCs w:val="30"/>
          <w:cs/>
        </w:rPr>
        <w:t>ค่าเช่าจ่าย</w:t>
      </w:r>
      <w:r w:rsidRPr="00012CD4">
        <w:rPr>
          <w:rFonts w:asciiTheme="majorBidi" w:hAnsiTheme="majorBidi" w:cstheme="majorBidi"/>
          <w:b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CFC5B4A" w14:textId="77777777" w:rsidR="004B7943" w:rsidRPr="00012CD4" w:rsidRDefault="004B7943" w:rsidP="00012C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846F1A4" w14:textId="2C4AC2C7" w:rsidR="004B7943" w:rsidRPr="00012CD4" w:rsidRDefault="004B7943" w:rsidP="00012C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12CD4">
        <w:rPr>
          <w:rFonts w:asciiTheme="majorBidi" w:hAnsiTheme="majorBidi" w:cstheme="majorBidi"/>
          <w:b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012C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12CD4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012CD4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3E1BBD7C" w14:textId="77777777" w:rsidR="00FD3C35" w:rsidRPr="00012CD4" w:rsidRDefault="00FD3C35" w:rsidP="002D2982">
      <w:pPr>
        <w:pStyle w:val="BodyText"/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A90403" w14:textId="77777777" w:rsidR="007B3CC7" w:rsidRPr="00012CD4" w:rsidRDefault="007B3CC7" w:rsidP="007B3CC7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12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780BAFC4" w14:textId="77777777" w:rsidR="007B3CC7" w:rsidRPr="00012CD4" w:rsidRDefault="007B3CC7" w:rsidP="007B3C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2F9BF" w14:textId="77777777" w:rsidR="007B3CC7" w:rsidRPr="00914168" w:rsidRDefault="007B3CC7" w:rsidP="007B3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2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12C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12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12CD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71404DB" w14:textId="77777777" w:rsidR="007B3CC7" w:rsidRPr="00914168" w:rsidRDefault="007B3CC7" w:rsidP="007B3C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B11C3" w14:textId="12336606" w:rsidR="007B3CC7" w:rsidRPr="00012CD4" w:rsidRDefault="007B3CC7" w:rsidP="00012C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2CD4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012CD4">
        <w:rPr>
          <w:rFonts w:asciiTheme="majorBidi" w:hAnsiTheme="majorBidi" w:cstheme="majorBidi"/>
          <w:sz w:val="30"/>
          <w:szCs w:val="30"/>
        </w:rPr>
        <w:t xml:space="preserve"> </w:t>
      </w:r>
      <w:r w:rsidRPr="00012CD4">
        <w:rPr>
          <w:rFonts w:asciiTheme="majorBidi" w:hAnsiTheme="majorBidi" w:cstheme="majorBidi"/>
          <w:sz w:val="30"/>
          <w:szCs w:val="30"/>
          <w:cs/>
        </w:rPr>
        <w:t xml:space="preserve">รวมถึงเงินให้กู้ยืมแก่กิจการอื่นและกิจการที่เกี่ยวข้องกัน) </w:t>
      </w:r>
      <w:r w:rsidR="007C1BA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12CD4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 </w:t>
      </w:r>
    </w:p>
    <w:p w14:paraId="41B53544" w14:textId="77777777" w:rsidR="007B3CC7" w:rsidRPr="00914168" w:rsidRDefault="007B3CC7" w:rsidP="007B3C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39DC" w14:textId="77777777" w:rsidR="007B3CC7" w:rsidRPr="00012CD4" w:rsidRDefault="007B3CC7" w:rsidP="007B3C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12C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5BD83B0" w14:textId="77777777" w:rsidR="007B3CC7" w:rsidRPr="00914168" w:rsidRDefault="007B3CC7" w:rsidP="007B3C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1DDD1" w14:textId="53AE7291" w:rsidR="007B3CC7" w:rsidRPr="00012CD4" w:rsidRDefault="007B3CC7" w:rsidP="007B3C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2CD4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012CD4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012CD4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35575D77" w14:textId="77777777" w:rsidR="007B3CC7" w:rsidRPr="00914168" w:rsidRDefault="007B3CC7" w:rsidP="00012CD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95D18" w14:textId="77777777" w:rsidR="007B3CC7" w:rsidRPr="00012CD4" w:rsidRDefault="007B3CC7" w:rsidP="007B3CC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3654AC5" w14:textId="77777777" w:rsidR="007B3CC7" w:rsidRPr="00012CD4" w:rsidRDefault="007B3CC7" w:rsidP="00E11ADF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012CD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012CD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012C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1FF23485" w14:textId="77777777" w:rsidR="007B3CC7" w:rsidRPr="00012CD4" w:rsidRDefault="007B3CC7" w:rsidP="00E11ADF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9D59AB3" w14:textId="77777777" w:rsidR="007B3CC7" w:rsidRPr="00914168" w:rsidRDefault="007B3CC7" w:rsidP="007B3C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C8A57" w14:textId="644071DF" w:rsidR="007B3CC7" w:rsidRPr="00012CD4" w:rsidRDefault="007B3CC7" w:rsidP="007B3C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2CD4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สำหรับลูกหนี้การค้า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A73DFC1" w14:textId="77777777" w:rsidR="007B3CC7" w:rsidRPr="00012CD4" w:rsidRDefault="007B3CC7" w:rsidP="007B3C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5BD923" w14:textId="76289D74" w:rsidR="007B3CC7" w:rsidRPr="00FD3C35" w:rsidRDefault="007B3CC7" w:rsidP="00FD3C3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FD3C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D3C35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FD3C35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FD3C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0A60562" w14:textId="6125D151" w:rsidR="007B3CC7" w:rsidRPr="00FD3C35" w:rsidRDefault="007B3CC7" w:rsidP="00FD3C3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  <w:r w:rsidRPr="0091416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C294922" w14:textId="77777777" w:rsidR="007B3CC7" w:rsidRPr="00FD3C35" w:rsidRDefault="007B3CC7" w:rsidP="007B3CC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AE8F7" w14:textId="58DDB391" w:rsidR="007B3CC7" w:rsidRPr="00914168" w:rsidRDefault="007B3CC7" w:rsidP="00FD3C3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E465A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FD3C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D3C35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14F845B7" w14:textId="77777777" w:rsidR="007B3CC7" w:rsidRPr="00FD3C35" w:rsidRDefault="007B3CC7" w:rsidP="002D2982">
      <w:pPr>
        <w:pStyle w:val="ListParagraph"/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974C3C" w14:textId="6E37939C" w:rsidR="007B3CC7" w:rsidRPr="009E465A" w:rsidRDefault="007B3CC7" w:rsidP="007B3CC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465A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2E54499A" w14:textId="2893E143" w:rsidR="007B3CC7" w:rsidRPr="009E465A" w:rsidRDefault="007B3CC7" w:rsidP="00E11ADF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465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2986E70" w14:textId="4EF101C9" w:rsidR="007B3CC7" w:rsidRPr="009E465A" w:rsidRDefault="007B3CC7" w:rsidP="00E11ADF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E465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9E465A" w:rsidRPr="009E465A">
        <w:rPr>
          <w:rFonts w:asciiTheme="majorBidi" w:hAnsiTheme="majorBidi" w:cstheme="majorBidi"/>
          <w:color w:val="000000"/>
          <w:sz w:val="30"/>
          <w:szCs w:val="30"/>
        </w:rPr>
        <w:t>360</w:t>
      </w:r>
      <w:r w:rsidRPr="009E465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E465A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CD1A231" w14:textId="77777777" w:rsidR="007B3CC7" w:rsidRPr="00914168" w:rsidRDefault="007B3CC7" w:rsidP="007B3C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81407" w14:textId="080F94E8" w:rsidR="007B3CC7" w:rsidRPr="009E465A" w:rsidRDefault="007B3CC7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465A">
        <w:rPr>
          <w:rFonts w:asciiTheme="majorBidi" w:hAnsiTheme="majorBidi" w:cstheme="majorBidi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 </w:t>
      </w:r>
    </w:p>
    <w:p w14:paraId="753555C3" w14:textId="77777777" w:rsidR="007B3CC7" w:rsidRPr="009E465A" w:rsidRDefault="007B3CC7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8188C" w14:textId="02CE2CA3" w:rsidR="007B3CC7" w:rsidRPr="009E465A" w:rsidRDefault="007B3CC7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465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9E465A">
        <w:rPr>
          <w:rFonts w:asciiTheme="majorBidi" w:hAnsiTheme="majorBidi" w:cstheme="majorBidi"/>
          <w:sz w:val="30"/>
          <w:szCs w:val="30"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F426C55" w14:textId="4A7DB37B" w:rsidR="007B3CC7" w:rsidRDefault="007B3CC7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B4781" w14:textId="6FD30730" w:rsidR="00A34BA2" w:rsidRDefault="00A34BA2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7A8CA" w14:textId="77777777" w:rsidR="00A34BA2" w:rsidRPr="009E465A" w:rsidRDefault="00A34BA2" w:rsidP="009E465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2B892" w14:textId="77777777" w:rsidR="007B3CC7" w:rsidRPr="009E465A" w:rsidRDefault="007B3CC7" w:rsidP="009E465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E465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4AF7BA6" w14:textId="77777777" w:rsidR="007B3CC7" w:rsidRPr="00914168" w:rsidRDefault="007B3CC7" w:rsidP="007B3C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E6ED6" w14:textId="1E9A8548" w:rsidR="009E465A" w:rsidRDefault="007B3CC7" w:rsidP="002D298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465A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141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>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9E465A">
        <w:rPr>
          <w:rFonts w:asciiTheme="majorBidi" w:hAnsiTheme="majorBidi" w:cstheme="majorBidi"/>
          <w:sz w:val="30"/>
          <w:szCs w:val="30"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>สถานการณ์ที่เป็น</w:t>
      </w:r>
      <w:r w:rsidR="002D2982">
        <w:rPr>
          <w:rFonts w:asciiTheme="majorBidi" w:hAnsiTheme="majorBidi" w:cstheme="majorBidi"/>
          <w:sz w:val="30"/>
          <w:szCs w:val="30"/>
        </w:rPr>
        <w:t xml:space="preserve">   </w:t>
      </w:r>
      <w:r w:rsidRPr="009E465A">
        <w:rPr>
          <w:rFonts w:asciiTheme="majorBidi" w:hAnsiTheme="majorBidi" w:cstheme="majorBidi"/>
          <w:sz w:val="30"/>
          <w:szCs w:val="30"/>
          <w:cs/>
        </w:rPr>
        <w:t xml:space="preserve">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9E465A" w:rsidRPr="009E465A">
        <w:rPr>
          <w:rFonts w:asciiTheme="majorBidi" w:hAnsiTheme="majorBidi" w:cstheme="majorBidi"/>
          <w:sz w:val="30"/>
          <w:szCs w:val="30"/>
        </w:rPr>
        <w:t>360</w:t>
      </w:r>
      <w:r w:rsidRPr="009E465A">
        <w:rPr>
          <w:rFonts w:asciiTheme="majorBidi" w:hAnsiTheme="majorBidi" w:cstheme="majorBidi"/>
          <w:sz w:val="30"/>
          <w:szCs w:val="30"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9141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21E5993C" w14:textId="77777777" w:rsidR="009E465A" w:rsidRPr="00914168" w:rsidRDefault="009E465A" w:rsidP="007B3C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5AF2E" w14:textId="4C3B5255" w:rsidR="007B3CC7" w:rsidRDefault="007B3CC7" w:rsidP="009E465A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9E465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91416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1AD2606C" w14:textId="77777777" w:rsidR="009E465A" w:rsidRPr="009E465A" w:rsidRDefault="009E465A" w:rsidP="009E465A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EEE2857" w14:textId="5CD81E4F" w:rsidR="007B3CC7" w:rsidRPr="009E465A" w:rsidRDefault="007B3CC7" w:rsidP="009E465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465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9E465A">
        <w:rPr>
          <w:rFonts w:asciiTheme="majorBidi" w:hAnsiTheme="majorBidi" w:cstheme="majorBidi"/>
          <w:sz w:val="30"/>
          <w:szCs w:val="30"/>
        </w:rPr>
        <w:t xml:space="preserve"> </w:t>
      </w:r>
      <w:r w:rsidRPr="009E465A">
        <w:rPr>
          <w:rFonts w:asciiTheme="majorBidi" w:hAnsiTheme="majorBidi" w:cstheme="majorBidi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DF6817" w14:textId="77777777" w:rsidR="007B3CC7" w:rsidRPr="00914168" w:rsidRDefault="007B3CC7" w:rsidP="004B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819E3" w14:textId="25CD6776" w:rsidR="00B84F38" w:rsidRPr="000B4BF1" w:rsidRDefault="00715B3B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="007B3CC7" w:rsidRPr="007B3CC7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415BBC7" w14:textId="77777777" w:rsidR="00B84F38" w:rsidRPr="009E465A" w:rsidRDefault="00B84F38" w:rsidP="00B84F38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1C8D8" w14:textId="77777777" w:rsidR="00445844" w:rsidRPr="009E465A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E465A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9E465A">
        <w:rPr>
          <w:rFonts w:ascii="Angsana New" w:hAnsi="Angsana New" w:hint="cs"/>
          <w:sz w:val="30"/>
          <w:szCs w:val="30"/>
          <w:cs/>
        </w:rPr>
        <w:t>บริษัทไ</w:t>
      </w:r>
      <w:r w:rsidRPr="009E465A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9E465A">
        <w:rPr>
          <w:rFonts w:ascii="Angsana New" w:hAnsi="Angsana New" w:hint="cs"/>
          <w:sz w:val="30"/>
          <w:szCs w:val="30"/>
          <w:cs/>
        </w:rPr>
        <w:t>รายงาน</w:t>
      </w:r>
      <w:r w:rsidRPr="009E465A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9E465A">
        <w:rPr>
          <w:rFonts w:ascii="Angsana New" w:hAnsi="Angsana New"/>
          <w:sz w:val="30"/>
          <w:szCs w:val="30"/>
        </w:rPr>
        <w:t xml:space="preserve"> </w:t>
      </w:r>
      <w:r w:rsidRPr="009E465A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9E465A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B12AA37" w14:textId="77777777" w:rsidR="00C543F6" w:rsidRPr="009E465A" w:rsidRDefault="00C543F6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18A5BE" w14:textId="77777777" w:rsidR="00445844" w:rsidRPr="009E465A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E465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E465A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9E465A">
        <w:rPr>
          <w:rFonts w:ascii="Angsana New" w:hAnsi="Angsana New"/>
          <w:sz w:val="30"/>
          <w:szCs w:val="30"/>
          <w:cs/>
        </w:rPr>
        <w:t>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Pr="009E465A">
        <w:rPr>
          <w:rFonts w:ascii="Angsana New" w:hAnsi="Angsana New" w:hint="cs"/>
          <w:sz w:val="30"/>
          <w:szCs w:val="30"/>
          <w:cs/>
        </w:rPr>
        <w:t>หรือ</w:t>
      </w:r>
      <w:r w:rsidRPr="009E465A">
        <w:rPr>
          <w:rFonts w:ascii="Angsana New" w:hAnsi="Angsana New"/>
          <w:sz w:val="30"/>
          <w:szCs w:val="30"/>
          <w:cs/>
        </w:rPr>
        <w:t>ขาดทุน</w:t>
      </w:r>
      <w:r w:rsidRPr="009E46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9B6458" w14:textId="77777777" w:rsidR="00445844" w:rsidRPr="009E465A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655EEF" w14:textId="77777777" w:rsidR="00445844" w:rsidRPr="009E465A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E465A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9F7BDEE" w14:textId="77777777" w:rsidR="00445844" w:rsidRPr="009E465A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E3BC3" w14:textId="77777777" w:rsidR="00445844" w:rsidRPr="000B4BF1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E465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9E465A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9E465A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9E465A">
        <w:rPr>
          <w:rFonts w:ascii="Angsana New" w:hAnsi="Angsana New" w:hint="cs"/>
          <w:sz w:val="30"/>
          <w:szCs w:val="30"/>
          <w:cs/>
        </w:rPr>
        <w:t xml:space="preserve"> </w:t>
      </w:r>
      <w:r w:rsidRPr="009E465A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9E465A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9E465A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</w:t>
      </w:r>
      <w:r w:rsidRPr="000B4BF1">
        <w:rPr>
          <w:rFonts w:ascii="Angsana New" w:hAnsi="Angsana New"/>
          <w:sz w:val="30"/>
          <w:szCs w:val="30"/>
          <w:cs/>
        </w:rPr>
        <w:t>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0B4BF1">
        <w:rPr>
          <w:rFonts w:ascii="Angsana New" w:hAnsi="Angsana New" w:hint="cs"/>
          <w:sz w:val="30"/>
          <w:szCs w:val="30"/>
          <w:cs/>
        </w:rPr>
        <w:t xml:space="preserve"> </w:t>
      </w:r>
      <w:r w:rsidRPr="000B4BF1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0B4BF1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0B4BF1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0B4BF1">
        <w:rPr>
          <w:rFonts w:ascii="Angsana New" w:hAnsi="Angsana New" w:hint="cs"/>
          <w:sz w:val="30"/>
          <w:szCs w:val="30"/>
          <w:cs/>
        </w:rPr>
        <w:t>จะ</w:t>
      </w:r>
      <w:r w:rsidRPr="000B4BF1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0B4BF1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0B4BF1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0B4BF1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7E0279A8" w14:textId="3FA2F3AC" w:rsidR="0074428D" w:rsidRDefault="0074428D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96AE05A" w14:textId="77777777" w:rsidR="00A34BA2" w:rsidRPr="00C262F9" w:rsidRDefault="00A34BA2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1EA0CC3B" w14:textId="70801DC1" w:rsidR="00445844" w:rsidRPr="00197F81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97F81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9C7BD3E" w14:textId="3EA5722C" w:rsidR="00445844" w:rsidRPr="00C262F9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B3A3C8" w14:textId="38C864B9" w:rsidR="00C543F6" w:rsidRDefault="00445844" w:rsidP="00C205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7F81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Pr="00197F8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97F81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197F81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197F81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197F81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197F81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197F81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4F29E93" w14:textId="77777777" w:rsidR="008B1098" w:rsidRDefault="008B1098" w:rsidP="00257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DB126CE" w14:textId="77777777" w:rsidR="00C33656" w:rsidRPr="000B4BF1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02AB102" w14:textId="77777777" w:rsidR="00C33656" w:rsidRPr="00C262F9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p w14:paraId="40D58373" w14:textId="32B174C0" w:rsidR="00C33656" w:rsidRDefault="00C3365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CD8C516" w14:textId="77777777" w:rsidR="00C262F9" w:rsidRPr="00C262F9" w:rsidRDefault="00C262F9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B7D21F7" w14:textId="1627335B" w:rsidR="00367C33" w:rsidRDefault="00367C33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78E9E82C" w14:textId="77777777" w:rsidR="00196863" w:rsidRPr="00C262F9" w:rsidRDefault="00196863" w:rsidP="00196863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cs/>
        </w:rPr>
      </w:pPr>
    </w:p>
    <w:p w14:paraId="49CF1798" w14:textId="491B0B36" w:rsidR="00367C33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2D89F7CD" w14:textId="77777777" w:rsidR="00854950" w:rsidRPr="000B4BF1" w:rsidRDefault="00854950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D078B" w14:textId="77777777" w:rsidR="00C33656" w:rsidRPr="000B4BF1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6B262184" w14:textId="2E511A3B" w:rsidR="00216091" w:rsidRPr="00854950" w:rsidRDefault="00216091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BCD33A2" w14:textId="77777777" w:rsidR="00854950" w:rsidRPr="00854950" w:rsidRDefault="00854950" w:rsidP="008549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5495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A42B93A" w14:textId="77777777" w:rsidR="00854950" w:rsidRPr="00854950" w:rsidRDefault="00854950" w:rsidP="0085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6802AD" w14:textId="0CC8A4B7" w:rsidR="00854950" w:rsidRPr="00854950" w:rsidRDefault="00854950" w:rsidP="00747C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5495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F36FE79" w14:textId="77777777" w:rsidR="00854950" w:rsidRPr="00854950" w:rsidRDefault="00854950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24F7B4" w14:textId="7064EEB2" w:rsidR="00C33656" w:rsidRPr="000B4BF1" w:rsidRDefault="00C33656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0B4BF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03F7907" w14:textId="77777777" w:rsidR="00C33656" w:rsidRPr="000B4BF1" w:rsidRDefault="00C33656" w:rsidP="00A27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rPr>
          <w:rFonts w:asciiTheme="majorBidi" w:hAnsiTheme="majorBidi" w:cstheme="majorBidi"/>
          <w:iCs/>
          <w:sz w:val="30"/>
          <w:szCs w:val="30"/>
        </w:rPr>
      </w:pPr>
    </w:p>
    <w:p w14:paraId="3E12C3B5" w14:textId="57AFA5F7" w:rsidR="00C33656" w:rsidRPr="000B4BF1" w:rsidRDefault="00D37591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C33656" w:rsidRPr="000B4BF1">
        <w:rPr>
          <w:rFonts w:asciiTheme="majorBidi" w:hAnsiTheme="majorBidi" w:cstheme="majorBidi"/>
          <w:i/>
          <w:sz w:val="30"/>
          <w:szCs w:val="30"/>
          <w:cs/>
        </w:rPr>
        <w:t>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565684" w:rsidRPr="000B4BF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C33656" w:rsidRPr="000B4BF1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70EAB923" w14:textId="77777777" w:rsidR="00A613AE" w:rsidRPr="000B4BF1" w:rsidRDefault="00A613AE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7CD715E" w14:textId="03011A09" w:rsidR="00C33656" w:rsidRDefault="00C33656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002347" w:rsidRPr="000B4BF1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</w:t>
      </w:r>
      <w:r w:rsidR="008A2501" w:rsidRPr="000B4BF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5C508ABB" w14:textId="77777777" w:rsidR="00B151E7" w:rsidRPr="000B4BF1" w:rsidRDefault="00B151E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2B6DF0D" w14:textId="4FDF7CB9" w:rsidR="00C33656" w:rsidRDefault="00C33656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</w:t>
      </w:r>
      <w:r w:rsidRPr="000B4BF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F71975" w:rsidRPr="000B4BF1">
        <w:rPr>
          <w:rFonts w:asciiTheme="majorBidi" w:hAnsiTheme="majorBidi" w:cstheme="majorBidi" w:hint="cs"/>
          <w:i/>
          <w:sz w:val="30"/>
          <w:szCs w:val="30"/>
          <w:cs/>
        </w:rPr>
        <w:t>เบ็ดเสร็จอื่น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ทันที บริษัทกำหนดดอกเบี้ยจ่ายของหนี้สินผลประโยชน์ที่กำหนดไว้</w:t>
      </w:r>
      <w:r w:rsidR="00747C4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 xml:space="preserve">โดยใช้อัตราคิดลดที่ใช้วัดมูลค่าภาระผูกพันตามโครงการผลประโยชน์ ณ ต้นปี </w:t>
      </w:r>
      <w:r w:rsidRPr="00262D03">
        <w:rPr>
          <w:rFonts w:asciiTheme="majorBidi" w:hAnsiTheme="majorBidi" w:cstheme="majorBidi"/>
          <w:i/>
          <w:sz w:val="30"/>
          <w:szCs w:val="30"/>
          <w:highlight w:val="cyan"/>
          <w:cs/>
        </w:rPr>
        <w:br/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F4011E" w:rsidRPr="000B4BF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</w:t>
      </w:r>
      <w:r w:rsidR="00747C4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ซึ่งเป็นผลมาจากการสมทบเงินและ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</w:t>
      </w:r>
      <w:r w:rsidR="00F4011E" w:rsidRPr="000B4BF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</w:t>
      </w:r>
      <w:r w:rsidR="00F71975" w:rsidRPr="000B4BF1">
        <w:rPr>
          <w:rFonts w:asciiTheme="majorBidi" w:hAnsiTheme="majorBidi" w:cstheme="majorBidi"/>
          <w:i/>
          <w:sz w:val="30"/>
          <w:szCs w:val="30"/>
          <w:cs/>
        </w:rPr>
        <w:t>ครงการผลประโยชน์รับรู้รายการ</w:t>
      </w:r>
      <w:r w:rsidR="00F71975" w:rsidRPr="000B4BF1">
        <w:rPr>
          <w:rFonts w:asciiTheme="majorBidi" w:hAnsiTheme="majorBidi" w:cstheme="majorBidi"/>
          <w:i/>
          <w:sz w:val="30"/>
          <w:szCs w:val="30"/>
          <w:cs/>
        </w:rPr>
        <w:br/>
        <w:t>ใน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กำไร</w:t>
      </w:r>
      <w:r w:rsidR="00F71975" w:rsidRPr="000B4BF1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ขาดทุน</w:t>
      </w:r>
    </w:p>
    <w:p w14:paraId="4BC098C0" w14:textId="77777777" w:rsidR="00257B98" w:rsidRPr="000B4BF1" w:rsidRDefault="00257B9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3C99E1B" w14:textId="53D51322" w:rsidR="000D31C7" w:rsidRPr="000B4BF1" w:rsidRDefault="000D31C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br/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F71975" w:rsidRPr="000B4BF1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8C33553" w14:textId="77777777" w:rsidR="00F71975" w:rsidRPr="000B4BF1" w:rsidRDefault="00F71975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3E15784" w14:textId="3ED26269" w:rsidR="000D31C7" w:rsidRPr="000B4BF1" w:rsidRDefault="000D31C7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0B4BF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81635FB" w14:textId="77777777" w:rsidR="007E58AE" w:rsidRPr="000B4BF1" w:rsidRDefault="007E58AE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BBA2742" w14:textId="46874F12" w:rsidR="000D31C7" w:rsidRDefault="000D31C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B4BF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0B4BF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B4BF1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4FF134E3" w14:textId="77777777" w:rsidR="006D3B2C" w:rsidRPr="000B4BF1" w:rsidRDefault="006D3B2C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F810391" w14:textId="77777777" w:rsidR="00C70F11" w:rsidRPr="000B4BF1" w:rsidRDefault="00C70F11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03729D6F" w14:textId="77777777" w:rsidR="00C70F11" w:rsidRPr="000B4BF1" w:rsidRDefault="00C70F11" w:rsidP="00C70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both"/>
        <w:rPr>
          <w:rFonts w:asciiTheme="majorBidi" w:hAnsiTheme="majorBidi" w:cstheme="majorBidi"/>
          <w:sz w:val="22"/>
          <w:szCs w:val="22"/>
        </w:rPr>
      </w:pPr>
    </w:p>
    <w:p w14:paraId="5F0E50F0" w14:textId="4C8F3276" w:rsidR="00C70F11" w:rsidRPr="000B4BF1" w:rsidRDefault="00EA221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B4BF1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B151E7"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 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D3B2C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0B4BF1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3FB8784" w14:textId="442DD8DA" w:rsidR="00597F10" w:rsidRDefault="00597F10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highlight w:val="cyan"/>
        </w:rPr>
      </w:pPr>
    </w:p>
    <w:p w14:paraId="2DE4FC36" w14:textId="44AC755D" w:rsidR="00A34BA2" w:rsidRDefault="00A34BA2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highlight w:val="cyan"/>
        </w:rPr>
      </w:pPr>
    </w:p>
    <w:p w14:paraId="271F5125" w14:textId="7778C28B" w:rsidR="00A34BA2" w:rsidRDefault="00A34BA2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highlight w:val="cyan"/>
        </w:rPr>
      </w:pPr>
    </w:p>
    <w:p w14:paraId="6ECC40FC" w14:textId="77777777" w:rsidR="00A34BA2" w:rsidRDefault="00A34BA2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highlight w:val="cyan"/>
        </w:rPr>
      </w:pPr>
    </w:p>
    <w:p w14:paraId="6BF4C365" w14:textId="77777777" w:rsidR="00597F10" w:rsidRPr="000B4BF1" w:rsidRDefault="00597F10" w:rsidP="00597F10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7F8F613" w14:textId="77777777" w:rsidR="00597F10" w:rsidRPr="000B4BF1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00ABC" w14:textId="77777777" w:rsidR="00597F10" w:rsidRPr="000B4BF1" w:rsidRDefault="00597F10" w:rsidP="00597F1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บริษัทกำ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หนดกรอบแนวคิดของการควบคุมเกี่ยวกับการวัดมูลค่ายุติธรรม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0B4BF1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0B4BF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0B4BF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3B8C458" w14:textId="77777777" w:rsidR="00AC1015" w:rsidRDefault="00AC1015" w:rsidP="00597F1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8A905A7" w14:textId="1000059B" w:rsidR="00597F10" w:rsidRPr="000B4BF1" w:rsidRDefault="00597F10" w:rsidP="00597F1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57B98">
        <w:rPr>
          <w:rFonts w:asciiTheme="majorBidi" w:hAnsiTheme="majorBidi" w:cstheme="majorBidi"/>
          <w:sz w:val="30"/>
          <w:szCs w:val="30"/>
          <w:lang w:bidi="th-TH"/>
        </w:rPr>
        <w:t xml:space="preserve">         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74AA1A0" w14:textId="77777777" w:rsidR="00597F10" w:rsidRPr="000B4BF1" w:rsidRDefault="00597F10" w:rsidP="00597F1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5273551" w14:textId="77777777" w:rsidR="00597F10" w:rsidRPr="000B4BF1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</w:t>
      </w:r>
      <w:r w:rsidRPr="000B4BF1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</w:t>
      </w:r>
    </w:p>
    <w:p w14:paraId="6C35351F" w14:textId="77777777" w:rsidR="00597F10" w:rsidRPr="000B4BF1" w:rsidRDefault="00597F10" w:rsidP="00597F10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43D827" w14:textId="77777777" w:rsidR="00597F10" w:rsidRPr="000B4BF1" w:rsidRDefault="00597F10" w:rsidP="00597F1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B4BF1">
        <w:rPr>
          <w:rFonts w:asciiTheme="majorBidi" w:hAnsiTheme="majorBidi" w:cstheme="majorBidi"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C82D9A" w14:textId="77777777" w:rsidR="00597F10" w:rsidRPr="000B4BF1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A5A30" w14:textId="54EE4981" w:rsidR="00597F10" w:rsidRPr="000B4BF1" w:rsidRDefault="00597F10" w:rsidP="00597F10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B4BF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5B2DD33" w14:textId="798741A5" w:rsidR="00597F10" w:rsidRPr="000B4BF1" w:rsidRDefault="00597F10" w:rsidP="00597F10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110A9E9" w14:textId="2F8554EF" w:rsidR="00597F10" w:rsidRPr="000B4BF1" w:rsidRDefault="00597F10" w:rsidP="007E58AE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B4BF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="007E58AE" w:rsidRPr="000B4BF1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0B4BF1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="007E58AE" w:rsidRPr="000B4BF1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="007E58AE" w:rsidRPr="000B4BF1">
        <w:rPr>
          <w:rFonts w:asciiTheme="majorBidi" w:hAnsiTheme="majorBidi" w:cstheme="majorBidi"/>
          <w:sz w:val="30"/>
          <w:szCs w:val="30"/>
        </w:rPr>
        <w:t xml:space="preserve"> </w:t>
      </w:r>
    </w:p>
    <w:p w14:paraId="70F1F058" w14:textId="77777777" w:rsidR="007E58AE" w:rsidRPr="000B4BF1" w:rsidRDefault="007E58AE" w:rsidP="00597F1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534641" w14:textId="3E703018" w:rsidR="00597F10" w:rsidRPr="000B4BF1" w:rsidRDefault="00597F10" w:rsidP="00597F1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0BB1A0F" w14:textId="77777777" w:rsidR="00597F10" w:rsidRPr="000B4BF1" w:rsidRDefault="00597F10" w:rsidP="00597F10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38140" w14:textId="77777777" w:rsidR="00597F10" w:rsidRPr="000B4BF1" w:rsidRDefault="00597F10" w:rsidP="00597F1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0B4BF1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6E238E2" w14:textId="6E0D428E" w:rsidR="009D28F9" w:rsidRDefault="009D28F9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CF0F" w14:textId="77777777" w:rsidR="00C33656" w:rsidRPr="000B4BF1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8564818" w14:textId="302B3AB6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9DAA0FF" w14:textId="7BAD3721" w:rsidR="00D52490" w:rsidRPr="000B4BF1" w:rsidRDefault="00D52490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B4BF1">
        <w:rPr>
          <w:rFonts w:asciiTheme="majorBidi" w:hAnsi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BC2FDB1" w14:textId="7E4F6B91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B4BF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  <w:r w:rsidR="0067099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และบริการ</w:t>
      </w:r>
    </w:p>
    <w:p w14:paraId="128B4074" w14:textId="726C977F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46DB" w14:textId="7C4C3627" w:rsidR="00D52490" w:rsidRDefault="00D52490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0B4BF1">
        <w:rPr>
          <w:rFonts w:asciiTheme="majorBidi" w:hAnsiTheme="majorBidi" w:cstheme="majorBidi"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2C6789F" w14:textId="630E2860" w:rsidR="0067099D" w:rsidRDefault="0067099D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2BA1" w14:textId="6BE3B63D" w:rsidR="000C54EC" w:rsidRPr="00257B98" w:rsidRDefault="0067099D" w:rsidP="00257B9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E86FFE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E86FFE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ง</w:t>
      </w:r>
      <w:r w:rsidRPr="00E86FFE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เมื่อได้ให้บริการ</w:t>
      </w:r>
      <w:r w:rsidR="0057104D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E86FFE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0D88C43B" w14:textId="77777777" w:rsidR="000C54EC" w:rsidRDefault="000C54EC" w:rsidP="00906B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72B7353" w14:textId="3B47620D" w:rsidR="00906BCB" w:rsidRPr="00D16F82" w:rsidRDefault="00BF32CC" w:rsidP="00906BCB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รายได้อื่น</w:t>
      </w:r>
    </w:p>
    <w:p w14:paraId="58F42200" w14:textId="77777777" w:rsidR="00906BCB" w:rsidRPr="00D16F82" w:rsidRDefault="00906BCB" w:rsidP="00906BCB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F90F3A" w14:textId="0571A6C9" w:rsidR="00906BCB" w:rsidRDefault="007F47CF" w:rsidP="005902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47CF">
        <w:rPr>
          <w:rFonts w:asciiTheme="majorBidi" w:hAnsiTheme="majorBidi"/>
          <w:sz w:val="30"/>
          <w:szCs w:val="30"/>
          <w:cs/>
        </w:rPr>
        <w:t>รายได้อื่นประกอบด้วย</w:t>
      </w:r>
      <w:r w:rsidR="00D16F82" w:rsidRPr="00D16F82">
        <w:rPr>
          <w:rFonts w:asciiTheme="majorBidi" w:hAnsiTheme="majorBidi" w:cstheme="majorBidi" w:hint="cs"/>
          <w:sz w:val="30"/>
          <w:szCs w:val="30"/>
          <w:cs/>
        </w:rPr>
        <w:t>ดอกเบี้ยรับ</w:t>
      </w:r>
      <w:r w:rsidR="00BF32CC">
        <w:rPr>
          <w:rFonts w:asciiTheme="majorBidi" w:hAnsiTheme="majorBidi" w:cstheme="majorBidi" w:hint="cs"/>
          <w:sz w:val="30"/>
          <w:szCs w:val="30"/>
          <w:cs/>
        </w:rPr>
        <w:t>และรายได้อื่น</w:t>
      </w:r>
      <w:r w:rsidR="00D16F82" w:rsidRPr="00D16F82">
        <w:rPr>
          <w:rFonts w:asciiTheme="majorBidi" w:hAnsiTheme="majorBidi" w:cstheme="majorBidi" w:hint="cs"/>
          <w:sz w:val="30"/>
          <w:szCs w:val="30"/>
          <w:cs/>
        </w:rPr>
        <w:t xml:space="preserve">บันทึกในกำไรหรือขาดทุนตามเกณฑ์คงค้าง </w:t>
      </w:r>
    </w:p>
    <w:p w14:paraId="6A89FEC2" w14:textId="77777777" w:rsidR="005D5C8F" w:rsidRPr="00AF1733" w:rsidRDefault="005D5C8F" w:rsidP="005D5C8F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74150A8" w14:textId="4CD38B0B" w:rsidR="00906BCB" w:rsidRPr="000B4BF1" w:rsidRDefault="00906BCB" w:rsidP="00906BCB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B026DF7" w14:textId="77777777" w:rsidR="00906BCB" w:rsidRPr="00AF1733" w:rsidRDefault="00906BCB" w:rsidP="00F7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303136" w14:textId="63823B01" w:rsidR="00F71975" w:rsidRPr="000B4BF1" w:rsidRDefault="00F71975" w:rsidP="00F7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B4BF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B4BF1">
        <w:rPr>
          <w:rFonts w:asciiTheme="majorBidi" w:hAnsiTheme="majorBidi" w:cstheme="majorBidi"/>
          <w:sz w:val="30"/>
          <w:szCs w:val="30"/>
          <w:cs/>
        </w:rPr>
        <w:t>ขาดทุนในงวดที่ค่าใช้จ่ายดังกล่าวเกิดขึ้น</w:t>
      </w:r>
      <w:r w:rsidR="00EE0D8B" w:rsidRPr="000B4BF1">
        <w:rPr>
          <w:rFonts w:asciiTheme="majorBidi" w:hAnsiTheme="majorBidi" w:cstheme="majorBidi" w:hint="cs"/>
          <w:sz w:val="30"/>
          <w:szCs w:val="30"/>
          <w:cs/>
        </w:rPr>
        <w:t xml:space="preserve"> ยกเว้น</w:t>
      </w:r>
      <w:r w:rsidR="004F2E87" w:rsidRPr="000B4BF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E0D8B" w:rsidRPr="000B4BF1">
        <w:rPr>
          <w:rFonts w:asciiTheme="majorBidi" w:hAnsiTheme="majorBidi" w:cstheme="majorBidi" w:hint="cs"/>
          <w:sz w:val="30"/>
          <w:szCs w:val="30"/>
          <w:cs/>
        </w:rPr>
        <w:t>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หรือการผลิตสินทรัพย์ดังกล่าวก่อนที่จะ</w:t>
      </w:r>
      <w:r w:rsidR="004F2E87" w:rsidRPr="000B4BF1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EE0D8B" w:rsidRPr="000B4BF1">
        <w:rPr>
          <w:rFonts w:asciiTheme="majorBidi" w:hAnsiTheme="majorBidi" w:cstheme="majorBidi" w:hint="cs"/>
          <w:sz w:val="30"/>
          <w:szCs w:val="30"/>
          <w:cs/>
        </w:rPr>
        <w:t>มาใช้เองหรือเพื่อขาย</w:t>
      </w:r>
      <w:r w:rsidRPr="000B4BF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DC95FF" w14:textId="69F50F74" w:rsidR="00824159" w:rsidRPr="00AF1733" w:rsidRDefault="00824159" w:rsidP="00F71975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highlight w:val="cyan"/>
          <w:cs/>
        </w:rPr>
      </w:pPr>
    </w:p>
    <w:p w14:paraId="5FAD873C" w14:textId="77777777" w:rsidR="00C33656" w:rsidRPr="000B4BF1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B4B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F29EA9E" w14:textId="77777777" w:rsidR="00C33656" w:rsidRPr="00AF1733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  <w:cs/>
          <w:lang w:val="th-TH"/>
        </w:rPr>
      </w:pPr>
    </w:p>
    <w:p w14:paraId="261A7B14" w14:textId="77777777" w:rsidR="00C33656" w:rsidRPr="000B4BF1" w:rsidRDefault="00C33656" w:rsidP="00C3365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0B4BF1">
        <w:rPr>
          <w:rFonts w:asciiTheme="majorBidi" w:hAnsiTheme="majorBidi" w:cstheme="majorBidi"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B4BF1">
        <w:rPr>
          <w:rFonts w:asciiTheme="majorBidi" w:hAnsiTheme="majorBidi" w:cstheme="majorBidi"/>
          <w:sz w:val="30"/>
          <w:szCs w:val="30"/>
          <w:cs/>
        </w:rPr>
        <w:t xml:space="preserve">ขาดทุน </w:t>
      </w:r>
    </w:p>
    <w:p w14:paraId="59D95B78" w14:textId="77777777" w:rsidR="00C33656" w:rsidRPr="00AF1733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96E3C3" w14:textId="072A237D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 ภาษีที่คาดว่าจะจ่ายชำระ โดยคำนวณจากกำไร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หรือขาดทุน</w:t>
      </w:r>
      <w:r w:rsidRPr="000B4BF1">
        <w:rPr>
          <w:rFonts w:asciiTheme="majorBidi" w:hAnsiTheme="majorBidi" w:cstheme="majorBidi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4BF1">
        <w:rPr>
          <w:rFonts w:asciiTheme="majorBidi" w:hAnsiTheme="majorBidi" w:cstheme="majorBidi"/>
          <w:sz w:val="30"/>
          <w:szCs w:val="30"/>
          <w:cs/>
        </w:rPr>
        <w:t>รายงาน ตลอดจนการปรับปรุงทางภาษีที่เกี่ยวกับรายการในปีก่อน</w:t>
      </w:r>
      <w:r w:rsidR="00237C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ๆ</w:t>
      </w:r>
    </w:p>
    <w:p w14:paraId="57A8B83D" w14:textId="77777777" w:rsidR="00AF1733" w:rsidRPr="00AF1733" w:rsidRDefault="00AF1733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B3C3D" w14:textId="30235CB7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B4BF1">
        <w:rPr>
          <w:rFonts w:asciiTheme="majorBidi" w:hAnsiTheme="majorBidi" w:cstheme="majorBidi"/>
          <w:spacing w:val="10"/>
          <w:sz w:val="30"/>
          <w:szCs w:val="30"/>
          <w:cs/>
        </w:rPr>
        <w:t xml:space="preserve">และหนี้สินและจำนวนที่ใช้เพื่อความมุ่งหมายทางภาษี </w:t>
      </w:r>
    </w:p>
    <w:p w14:paraId="2662DFCE" w14:textId="0F6F42A0" w:rsidR="00C33656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30AE0A" w14:textId="5558AF8D" w:rsidR="00C33656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0B4BF1">
        <w:rPr>
          <w:rFonts w:asciiTheme="majorBidi" w:hAnsiTheme="majorBidi" w:cstheme="majorBidi"/>
          <w:spacing w:val="6"/>
          <w:sz w:val="30"/>
          <w:szCs w:val="30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B4BF1">
        <w:rPr>
          <w:rFonts w:asciiTheme="majorBidi" w:hAnsiTheme="majorBidi" w:cstheme="majorBidi"/>
          <w:sz w:val="30"/>
          <w:szCs w:val="30"/>
          <w:cs/>
        </w:rPr>
        <w:t xml:space="preserve"> ณ วัน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4BF1">
        <w:rPr>
          <w:rFonts w:asciiTheme="majorBidi" w:hAnsiTheme="majorBidi" w:cstheme="majorBidi"/>
          <w:sz w:val="30"/>
          <w:szCs w:val="30"/>
          <w:cs/>
        </w:rPr>
        <w:t>สิ้นรอบระยะเวลา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4BF1">
        <w:rPr>
          <w:rFonts w:asciiTheme="majorBidi" w:hAnsiTheme="majorBidi" w:cstheme="majorBidi"/>
          <w:sz w:val="30"/>
          <w:szCs w:val="30"/>
          <w:cs/>
        </w:rPr>
        <w:t>รายงาน</w:t>
      </w:r>
    </w:p>
    <w:p w14:paraId="4653945B" w14:textId="77777777" w:rsidR="00BF32CC" w:rsidRPr="000B4BF1" w:rsidRDefault="00BF32CC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A589C" w14:textId="77777777" w:rsidR="009100DA" w:rsidRPr="000B4BF1" w:rsidRDefault="00F71975" w:rsidP="00002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</w:t>
      </w:r>
      <w:r w:rsidR="00DA0683" w:rsidRPr="000B4BF1">
        <w:rPr>
          <w:rFonts w:asciiTheme="majorBidi" w:hAnsiTheme="majorBidi" w:cstheme="majorBidi"/>
          <w:sz w:val="30"/>
          <w:szCs w:val="30"/>
          <w:cs/>
        </w:rPr>
        <w:t>คาดว่าจะใช้กับผลแตกต่างชั่วคราว</w:t>
      </w:r>
      <w:r w:rsidRPr="000B4BF1">
        <w:rPr>
          <w:rFonts w:asciiTheme="majorBidi" w:hAnsiTheme="majorBidi" w:cstheme="majorBidi"/>
          <w:sz w:val="30"/>
          <w:szCs w:val="30"/>
          <w:cs/>
        </w:rPr>
        <w:t>เมื่อมีการกลับรายการ</w:t>
      </w:r>
      <w:r w:rsidR="00DA0683" w:rsidRPr="000B4BF1">
        <w:rPr>
          <w:rFonts w:asciiTheme="majorBidi" w:hAnsiTheme="majorBidi" w:cstheme="majorBidi"/>
          <w:sz w:val="30"/>
          <w:szCs w:val="30"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Pr="000B4BF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4BF1">
        <w:rPr>
          <w:rFonts w:asciiTheme="majorBidi" w:hAnsiTheme="majorBidi" w:cstheme="majorBidi"/>
          <w:sz w:val="30"/>
          <w:szCs w:val="30"/>
          <w:cs/>
        </w:rPr>
        <w:t>รายงาน</w:t>
      </w:r>
    </w:p>
    <w:p w14:paraId="7F160926" w14:textId="77777777" w:rsidR="00F71975" w:rsidRPr="000977AB" w:rsidRDefault="00F7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highlight w:val="cyan"/>
          <w:cs/>
        </w:rPr>
      </w:pPr>
    </w:p>
    <w:p w14:paraId="0B69E4A7" w14:textId="77777777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pacing w:val="-2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</w:t>
      </w:r>
      <w:r w:rsidRPr="000B4BF1">
        <w:rPr>
          <w:rFonts w:asciiTheme="majorBidi" w:hAnsiTheme="majorBidi" w:cstheme="majorBidi"/>
          <w:sz w:val="30"/>
          <w:szCs w:val="30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="00565684" w:rsidRPr="000B4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ๆ</w:t>
      </w:r>
      <w:r w:rsidR="00565684" w:rsidRPr="000B4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4BF1">
        <w:rPr>
          <w:rFonts w:asciiTheme="majorBidi" w:hAnsiTheme="majorBidi" w:cstheme="majorBidi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75A49E" w14:textId="77777777" w:rsidR="00C33656" w:rsidRPr="000977AB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54394C51" w14:textId="77777777" w:rsidR="00C33656" w:rsidRPr="000B4BF1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0B4BF1">
        <w:rPr>
          <w:rFonts w:asciiTheme="majorBidi" w:hAnsiTheme="majorBidi" w:cstheme="majorBidi"/>
          <w:spacing w:val="2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0B4BF1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ภาษีเงินได้นี้</w:t>
      </w:r>
      <w:r w:rsidRPr="000B4BF1">
        <w:rPr>
          <w:rFonts w:asciiTheme="majorBidi" w:hAnsiTheme="majorBidi" w:cstheme="majorBidi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319046" w14:textId="77777777" w:rsidR="00C33656" w:rsidRPr="000977AB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8A6E5" w14:textId="42CF440B" w:rsidR="00E86FFE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4BF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FA467C" w:rsidRPr="000B4B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467C" w:rsidRPr="000B4BF1">
        <w:rPr>
          <w:rFonts w:asciiTheme="majorBidi" w:hAnsiTheme="majorBidi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</w:t>
      </w:r>
      <w:r w:rsidR="00BA3362">
        <w:rPr>
          <w:rFonts w:asciiTheme="majorBidi" w:hAnsiTheme="majorBidi" w:hint="cs"/>
          <w:sz w:val="30"/>
          <w:szCs w:val="30"/>
          <w:cs/>
        </w:rPr>
        <w:t>แล้ว</w:t>
      </w:r>
      <w:r w:rsidR="00FA467C" w:rsidRPr="000B4BF1">
        <w:rPr>
          <w:rFonts w:asciiTheme="majorBidi" w:hAnsiTheme="majorBidi"/>
          <w:sz w:val="30"/>
          <w:szCs w:val="30"/>
          <w:cs/>
        </w:rPr>
        <w:t xml:space="preserve">อาจมีจำนวนไม่เพียงพอที่จะบันทึกสินทรัพย์ภาษีเงินได้ทั้งจำนวน </w:t>
      </w:r>
      <w:r w:rsidRPr="000B4BF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F71975" w:rsidRPr="000B4BF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4BF1">
        <w:rPr>
          <w:rFonts w:asciiTheme="majorBidi" w:hAnsiTheme="majorBidi" w:cs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4722826" w14:textId="74182AC2" w:rsidR="00E86FFE" w:rsidRDefault="00E8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28C199" w14:textId="77777777" w:rsidR="00B242AE" w:rsidRPr="000B4BF1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1197D6F0" w14:textId="77777777" w:rsidR="00B242AE" w:rsidRPr="000977AB" w:rsidRDefault="00B242AE" w:rsidP="00B242AE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</w:p>
    <w:p w14:paraId="091D6C30" w14:textId="19D34570" w:rsidR="00F71975" w:rsidRDefault="00B242AE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cs="Angsana New"/>
          <w:b/>
          <w:sz w:val="30"/>
          <w:szCs w:val="30"/>
        </w:rPr>
      </w:pPr>
      <w:r w:rsidRPr="000B4BF1">
        <w:rPr>
          <w:rFonts w:cs="Angsana New"/>
          <w:b/>
          <w:sz w:val="30"/>
          <w:szCs w:val="30"/>
          <w:cs/>
        </w:rPr>
        <w:t>บริษัท</w:t>
      </w:r>
      <w:r w:rsidRPr="000B4BF1">
        <w:rPr>
          <w:rFonts w:cs="Angsana New" w:hint="cs"/>
          <w:b/>
          <w:sz w:val="30"/>
          <w:szCs w:val="30"/>
          <w:cs/>
        </w:rPr>
        <w:t xml:space="preserve">แสดงกำไรต่อหุ้นขั้นพื้นฐานสำหรับหุ้นสามัญ </w:t>
      </w:r>
      <w:r w:rsidR="00F71975" w:rsidRPr="000B4BF1">
        <w:rPr>
          <w:rFonts w:cs="Angsana New" w:hint="cs"/>
          <w:b/>
          <w:sz w:val="30"/>
          <w:szCs w:val="30"/>
          <w:cs/>
        </w:rPr>
        <w:t>ซึ่ง</w:t>
      </w:r>
      <w:r w:rsidRPr="000B4BF1">
        <w:rPr>
          <w:rFonts w:cs="Angsana New" w:hint="cs"/>
          <w:b/>
          <w:sz w:val="30"/>
          <w:szCs w:val="30"/>
          <w:cs/>
        </w:rPr>
        <w:t>คำนวณโดยการหารกำไรหรือขาดทุนของผู้ถือหุ้นสามัญของ</w:t>
      </w:r>
      <w:r w:rsidRPr="000B4BF1">
        <w:rPr>
          <w:rFonts w:cs="Angsana New"/>
          <w:b/>
          <w:sz w:val="30"/>
          <w:szCs w:val="30"/>
          <w:cs/>
        </w:rPr>
        <w:t>บริษัทด้วย</w:t>
      </w:r>
      <w:r w:rsidRPr="000B4BF1">
        <w:rPr>
          <w:rFonts w:cs="Angsana New"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14:paraId="0C46C480" w14:textId="7AEC10E2" w:rsidR="00746843" w:rsidRPr="000B4BF1" w:rsidRDefault="00746843" w:rsidP="0074684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FAFF9E8" w14:textId="2ABD3DC6" w:rsidR="00746843" w:rsidRPr="000977AB" w:rsidRDefault="00746843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8F7AACC" w14:textId="32AEE36E" w:rsidR="00746843" w:rsidRPr="000B4BF1" w:rsidRDefault="00746843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BF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</w:t>
      </w:r>
      <w:r w:rsidR="00C370DA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   </w:t>
      </w:r>
      <w:r w:rsidRPr="000B4BF1">
        <w:rPr>
          <w:rFonts w:asciiTheme="majorBidi" w:hAnsiTheme="majorBidi" w:cs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FBB08B6" w14:textId="77777777" w:rsidR="000C54EC" w:rsidRPr="000B4BF1" w:rsidRDefault="000C54EC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F4AD36" w14:textId="77777777" w:rsidR="00B242AE" w:rsidRPr="000B4BF1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4B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4A5D073" w14:textId="77777777" w:rsidR="00B242AE" w:rsidRPr="000B4BF1" w:rsidRDefault="00B242AE" w:rsidP="00B242AE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3AB1D4" w14:textId="1C992895" w:rsidR="00B242AE" w:rsidRDefault="00B242AE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cs="Angsana New"/>
          <w:sz w:val="30"/>
          <w:szCs w:val="30"/>
        </w:rPr>
      </w:pPr>
      <w:r w:rsidRPr="000B4BF1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</w:t>
      </w:r>
      <w:r w:rsidR="009A375A" w:rsidRPr="000B4BF1">
        <w:rPr>
          <w:rFonts w:cs="Angsana New" w:hint="cs"/>
          <w:sz w:val="30"/>
          <w:szCs w:val="30"/>
          <w:cs/>
        </w:rPr>
        <w:t>ของบริษัท</w:t>
      </w:r>
      <w:r w:rsidRPr="000B4BF1">
        <w:rPr>
          <w:rFonts w:cs="Angsana New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C426EF">
        <w:rPr>
          <w:rFonts w:cs="Angsana New"/>
          <w:sz w:val="30"/>
          <w:szCs w:val="30"/>
          <w:cs/>
        </w:rPr>
        <w:t xml:space="preserve"> </w:t>
      </w:r>
    </w:p>
    <w:p w14:paraId="3AB6A26A" w14:textId="590B7FE3" w:rsidR="00760958" w:rsidRDefault="00760958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0B11C2" w14:textId="0DC42445" w:rsidR="00F67026" w:rsidRPr="00AF4D29" w:rsidRDefault="00F67026" w:rsidP="00F6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F4D29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Pr="00AF4D29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ผลกระทบจากการแพร่ระบาดของโรคติดเชื้อไวรัสโคโรนา </w:t>
      </w:r>
      <w:r w:rsidR="00AF4D29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AF4D2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AF4D29">
        <w:rPr>
          <w:rFonts w:asciiTheme="majorBidi" w:hAnsiTheme="majorBidi" w:cstheme="majorBidi"/>
          <w:b/>
          <w:bCs/>
          <w:sz w:val="30"/>
          <w:szCs w:val="30"/>
        </w:rPr>
        <w:t>C</w:t>
      </w:r>
      <w:r w:rsidR="000C54EC" w:rsidRPr="00AF4D29">
        <w:rPr>
          <w:rFonts w:asciiTheme="majorBidi" w:hAnsiTheme="majorBidi" w:cstheme="majorBidi"/>
          <w:b/>
          <w:bCs/>
          <w:sz w:val="30"/>
          <w:szCs w:val="30"/>
        </w:rPr>
        <w:t>OVID</w:t>
      </w:r>
      <w:r w:rsidRPr="00AF4D29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AF4D29">
        <w:rPr>
          <w:rFonts w:asciiTheme="majorBidi" w:hAnsiTheme="majorBidi" w:cstheme="majorBidi"/>
          <w:b/>
          <w:bCs/>
          <w:sz w:val="30"/>
          <w:szCs w:val="30"/>
          <w:cs/>
        </w:rPr>
        <w:t>19)</w:t>
      </w:r>
    </w:p>
    <w:p w14:paraId="2AB4FEF1" w14:textId="77777777" w:rsidR="00F67026" w:rsidRDefault="00F67026" w:rsidP="00F6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CA5379E" w14:textId="6EE23C0B" w:rsidR="00F67026" w:rsidRDefault="00F67026" w:rsidP="00F6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ช่วงต้นปี </w:t>
      </w:r>
      <w:r w:rsidR="00AF4D29">
        <w:rPr>
          <w:rFonts w:asciiTheme="majorBidi" w:eastAsia="Calibri" w:hAnsiTheme="majorBidi" w:cstheme="majorBidi"/>
          <w:sz w:val="30"/>
          <w:szCs w:val="30"/>
          <w:lang w:val="en-GB"/>
        </w:rPr>
        <w:t>2563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เกิดการแพร่ระบาดของ</w:t>
      </w:r>
      <w:bookmarkStart w:id="2" w:name="_Hlk37010652"/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โรค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ติดเชื้อไวรัสโคโรนา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20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>19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>(C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OVID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>-19)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bookmarkEnd w:id="2"/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ทำให้ประเทศไทยและ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ซึ่งส่งผลกระทบอย่างมากต่อระบบเศรษฐกิจโลก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การผลิต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การกระจายสินค้า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ตลอดจนผลการดำเนินงานของหลายกิจการในวงกว้าง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งบริษัท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้ ทั้งนี้ ณ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ธันวาคม</w:t>
      </w:r>
      <w:r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2563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0C54EC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         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โคโรนา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20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>19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(</w:t>
      </w:r>
      <w:r w:rsidRPr="009B0AC5">
        <w:rPr>
          <w:rFonts w:asciiTheme="majorBidi" w:eastAsia="Calibri" w:hAnsiTheme="majorBidi" w:cstheme="majorBidi"/>
          <w:sz w:val="30"/>
          <w:szCs w:val="30"/>
          <w:lang w:val="en-GB"/>
        </w:rPr>
        <w:t>COVID-19</w:t>
      </w:r>
      <w:r w:rsidRPr="009B0AC5">
        <w:rPr>
          <w:rFonts w:asciiTheme="majorBidi" w:eastAsia="Calibri" w:hAnsiTheme="majorBidi" w:cstheme="majorBidi"/>
          <w:sz w:val="30"/>
          <w:szCs w:val="30"/>
          <w:cs/>
          <w:lang w:val="en-GB"/>
        </w:rPr>
        <w:t>)</w:t>
      </w:r>
      <w:r w:rsidRPr="009B0AC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ในเรื่องดังต่อไปนี้ </w:t>
      </w:r>
    </w:p>
    <w:p w14:paraId="6953A0F5" w14:textId="77777777" w:rsidR="00F67026" w:rsidRDefault="00F67026" w:rsidP="00F6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852BAE2" w14:textId="77777777" w:rsidR="00F67026" w:rsidRPr="00C978F9" w:rsidRDefault="00F67026" w:rsidP="00E11ADF">
      <w:pPr>
        <w:pStyle w:val="ListParagraph"/>
        <w:numPr>
          <w:ilvl w:val="0"/>
          <w:numId w:val="29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978F9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</w:t>
      </w:r>
    </w:p>
    <w:p w14:paraId="28D84ED0" w14:textId="77777777" w:rsidR="00F67026" w:rsidRPr="009B0AC5" w:rsidRDefault="00F67026" w:rsidP="00F67026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1568513" w14:textId="7840A26E" w:rsidR="008566F0" w:rsidRPr="00257B98" w:rsidRDefault="00F67026" w:rsidP="00257B98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B0AC5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9B0AC5">
        <w:rPr>
          <w:rFonts w:asciiTheme="majorBidi" w:hAnsiTheme="majorBidi" w:cstheme="majorBidi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9B0AC5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9B0AC5">
        <w:rPr>
          <w:rFonts w:asciiTheme="majorBidi" w:hAnsiTheme="majorBidi" w:cstheme="majorBidi"/>
          <w:sz w:val="30"/>
          <w:szCs w:val="30"/>
          <w:lang w:val="en-GB"/>
        </w:rPr>
        <w:t>Simplified approach)</w:t>
      </w:r>
      <w:r w:rsidRPr="009B0AC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9B0AC5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F25AE2">
        <w:rPr>
          <w:rFonts w:asciiTheme="majorBidi" w:hAnsiTheme="majorBidi" w:cstheme="majorBidi"/>
          <w:sz w:val="30"/>
          <w:szCs w:val="30"/>
          <w:lang w:val="en-GB"/>
        </w:rPr>
        <w:t>L</w:t>
      </w:r>
      <w:r w:rsidRPr="009B0AC5">
        <w:rPr>
          <w:rFonts w:asciiTheme="majorBidi" w:hAnsiTheme="majorBidi" w:cstheme="majorBidi"/>
          <w:sz w:val="30"/>
          <w:szCs w:val="30"/>
          <w:lang w:val="en-GB"/>
        </w:rPr>
        <w:t>oss rate)</w:t>
      </w:r>
      <w:r w:rsidRPr="009B0AC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และ</w:t>
      </w:r>
      <w:r w:rsidRPr="009B0AC5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9B0AC5">
        <w:rPr>
          <w:rFonts w:asciiTheme="majorBidi" w:hAnsiTheme="majorBidi" w:cstheme="majorBidi"/>
          <w:sz w:val="30"/>
          <w:szCs w:val="30"/>
          <w:lang w:val="en-GB"/>
        </w:rPr>
        <w:t xml:space="preserve">(Forward-looking information) </w:t>
      </w:r>
      <w:r w:rsidRPr="009B0AC5">
        <w:rPr>
          <w:rFonts w:asciiTheme="majorBidi" w:hAnsiTheme="majorBidi" w:cstheme="majorBidi"/>
          <w:sz w:val="30"/>
          <w:szCs w:val="30"/>
          <w:cs/>
          <w:lang w:val="en-GB"/>
        </w:rPr>
        <w:t>มา</w:t>
      </w:r>
      <w:r w:rsidRPr="009B0AC5">
        <w:rPr>
          <w:rFonts w:asciiTheme="majorBidi" w:hAnsiTheme="majorBidi" w:cstheme="majorBidi" w:hint="cs"/>
          <w:sz w:val="30"/>
          <w:szCs w:val="30"/>
          <w:cs/>
          <w:lang w:val="en-GB"/>
        </w:rPr>
        <w:t>พิจารณา</w:t>
      </w:r>
    </w:p>
    <w:p w14:paraId="15EF35EA" w14:textId="3193F6E2" w:rsidR="00B80112" w:rsidRPr="00470A91" w:rsidRDefault="00F67026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C4B54" w:rsidRPr="00470A9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986276" w:rsidRDefault="00E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82D929" w14:textId="2C8FA419" w:rsidR="002C4FD1" w:rsidRDefault="002C4FD1" w:rsidP="0010347C">
      <w:pPr>
        <w:tabs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562A8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="00063F5C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="00B151E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62A8D">
        <w:rPr>
          <w:rFonts w:ascii="Angsana New" w:hAnsi="Angsana New"/>
          <w:b/>
          <w:sz w:val="30"/>
          <w:szCs w:val="30"/>
          <w:cs/>
        </w:rPr>
        <w:t>มีดัง</w:t>
      </w:r>
      <w:r w:rsidR="00063F5C">
        <w:rPr>
          <w:rFonts w:ascii="Angsana New" w:hAnsi="Angsana New" w:hint="cs"/>
          <w:b/>
          <w:sz w:val="30"/>
          <w:szCs w:val="30"/>
          <w:cs/>
        </w:rPr>
        <w:t>ต่อไป</w:t>
      </w:r>
      <w:r w:rsidRPr="00562A8D">
        <w:rPr>
          <w:rFonts w:ascii="Angsana New" w:hAnsi="Angsana New"/>
          <w:b/>
          <w:sz w:val="30"/>
          <w:szCs w:val="30"/>
          <w:cs/>
        </w:rPr>
        <w:t>นี้</w:t>
      </w:r>
    </w:p>
    <w:p w14:paraId="50D1E2CB" w14:textId="77777777" w:rsidR="00A70AF3" w:rsidRPr="005A675A" w:rsidRDefault="00A70AF3" w:rsidP="002C4FD1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134"/>
        <w:gridCol w:w="3501"/>
      </w:tblGrid>
      <w:tr w:rsidR="002C4FD1" w:rsidRPr="00562A8D" w14:paraId="4530721E" w14:textId="77777777" w:rsidTr="007805DC">
        <w:trPr>
          <w:cantSplit/>
          <w:trHeight w:val="20"/>
          <w:tblHeader/>
        </w:trPr>
        <w:tc>
          <w:tcPr>
            <w:tcW w:w="4653" w:type="dxa"/>
          </w:tcPr>
          <w:p w14:paraId="096DF904" w14:textId="77777777" w:rsidR="00C978F9" w:rsidRDefault="00C978F9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BCB628" w14:textId="77777777" w:rsidR="00C978F9" w:rsidRDefault="00C978F9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F66AFA" w14:textId="5AF6C3A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</w:tcPr>
          <w:p w14:paraId="6E72BB81" w14:textId="77777777" w:rsidR="002C4FD1" w:rsidRPr="00562A8D" w:rsidRDefault="002C4FD1" w:rsidP="00AF2C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903707" w14:textId="7777777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01" w:type="dxa"/>
          </w:tcPr>
          <w:p w14:paraId="2F8629EA" w14:textId="77777777" w:rsidR="00C978F9" w:rsidRDefault="00C978F9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2C4931" w14:textId="77777777" w:rsidR="00C978F9" w:rsidRDefault="00C978F9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9BE86D" w14:textId="4902BD7D" w:rsidR="002C4FD1" w:rsidRPr="00562A8D" w:rsidRDefault="002C4FD1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4FD1" w:rsidRPr="00562A8D" w14:paraId="6C5DE5AD" w14:textId="77777777" w:rsidTr="007805DC">
        <w:trPr>
          <w:cantSplit/>
          <w:trHeight w:val="20"/>
        </w:trPr>
        <w:tc>
          <w:tcPr>
            <w:tcW w:w="4653" w:type="dxa"/>
          </w:tcPr>
          <w:p w14:paraId="6E96BE8A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สุภาพ กรุ๊ป</w:t>
            </w: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</w:tcPr>
          <w:p w14:paraId="2818A593" w14:textId="77777777" w:rsidR="002C4FD1" w:rsidRPr="00562A8D" w:rsidRDefault="002C4FD1" w:rsidP="00AF2C4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5494D28A" w14:textId="70977DB2" w:rsidR="002C4FD1" w:rsidRPr="00562A8D" w:rsidRDefault="002C4FD1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เป็นบริษัทใหญ่</w:t>
            </w:r>
            <w:r w:rsidR="0033661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="00063F5C">
              <w:rPr>
                <w:rFonts w:ascii="Angsana New" w:hAnsi="Angsana New" w:hint="cs"/>
                <w:sz w:val="30"/>
                <w:szCs w:val="30"/>
                <w:cs/>
              </w:rPr>
              <w:t>ถือหุ้น</w:t>
            </w:r>
            <w:r w:rsidR="0033661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63F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63F5C">
              <w:rPr>
                <w:rFonts w:ascii="Angsana New" w:hAnsi="Angsana New"/>
                <w:sz w:val="30"/>
                <w:szCs w:val="30"/>
              </w:rPr>
              <w:t>4</w:t>
            </w:r>
            <w:r w:rsidR="00F67026">
              <w:rPr>
                <w:rFonts w:ascii="Angsana New" w:hAnsi="Angsana New"/>
                <w:sz w:val="30"/>
                <w:szCs w:val="30"/>
              </w:rPr>
              <w:t>4</w:t>
            </w:r>
            <w:r w:rsidR="00063F5C">
              <w:rPr>
                <w:rFonts w:ascii="Angsana New" w:hAnsi="Angsana New"/>
                <w:sz w:val="30"/>
                <w:szCs w:val="30"/>
              </w:rPr>
              <w:t>.</w:t>
            </w:r>
            <w:r w:rsidR="00F67026">
              <w:rPr>
                <w:rFonts w:ascii="Angsana New" w:hAnsi="Angsana New"/>
                <w:sz w:val="30"/>
                <w:szCs w:val="30"/>
              </w:rPr>
              <w:t>12</w:t>
            </w:r>
            <w:r w:rsidR="005902C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และมีผู้บริหารสำคัญร่วมกัน</w:t>
            </w:r>
            <w:r w:rsidR="003366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C4FD1" w:rsidRPr="00562A8D" w14:paraId="298B95EC" w14:textId="77777777" w:rsidTr="007805DC">
        <w:trPr>
          <w:cantSplit/>
          <w:trHeight w:val="20"/>
        </w:trPr>
        <w:tc>
          <w:tcPr>
            <w:tcW w:w="4653" w:type="dxa"/>
          </w:tcPr>
          <w:p w14:paraId="69410D1D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 ซีดีไอพี (ประเทศไทย) จำกัด</w:t>
            </w:r>
            <w:r w:rsidR="00426CBB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14:paraId="7FA107B2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5FB122A9" w14:textId="51C4573D" w:rsidR="002C4FD1" w:rsidRPr="00562A8D" w:rsidRDefault="00F03EED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มีผู้บริหารสำคัญร่วมกัน</w:t>
            </w:r>
            <w:r w:rsidR="003366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61B" w:rsidRPr="0033661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="0033661B" w:rsidRPr="00336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เป็นบริษัทใหญ่</w:t>
            </w:r>
            <w:r w:rsidR="0033661B" w:rsidRPr="00336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ถือหุ้นร้อยละ </w:t>
            </w:r>
            <w:r w:rsidR="0033661B" w:rsidRPr="0033661B">
              <w:rPr>
                <w:rFonts w:ascii="Angsana New" w:hAnsi="Angsana New"/>
                <w:i/>
                <w:iCs/>
                <w:sz w:val="30"/>
                <w:szCs w:val="30"/>
              </w:rPr>
              <w:t>12.50</w:t>
            </w:r>
            <w:r w:rsidR="0033661B" w:rsidRPr="00336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และมีผู้บริหารสำคัญร่วมกัน</w:t>
            </w:r>
            <w:r w:rsidR="0033661B" w:rsidRPr="0033661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C1BA8" w:rsidRPr="00562A8D" w14:paraId="6CB99F88" w14:textId="77777777" w:rsidTr="007805DC">
        <w:trPr>
          <w:cantSplit/>
          <w:trHeight w:val="20"/>
        </w:trPr>
        <w:tc>
          <w:tcPr>
            <w:tcW w:w="4653" w:type="dxa"/>
          </w:tcPr>
          <w:p w14:paraId="4A263AFC" w14:textId="798DC8F3" w:rsidR="007C1BA8" w:rsidRPr="007724B7" w:rsidRDefault="007C1BA8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เจเอสพี เทรดดิ้ง ซัพพลาย จำกัด</w:t>
            </w:r>
          </w:p>
        </w:tc>
        <w:tc>
          <w:tcPr>
            <w:tcW w:w="1134" w:type="dxa"/>
          </w:tcPr>
          <w:p w14:paraId="37B1BF32" w14:textId="6ECABCC4" w:rsidR="007C1BA8" w:rsidRPr="007724B7" w:rsidRDefault="007C1BA8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3900BF5A" w14:textId="1228649F" w:rsidR="007C1BA8" w:rsidRPr="007724B7" w:rsidRDefault="007C1BA8" w:rsidP="00BB459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มีผู้บริหารสำคัญร่วมกัน</w:t>
            </w:r>
          </w:p>
        </w:tc>
      </w:tr>
      <w:tr w:rsidR="00BB4593" w:rsidRPr="00562A8D" w14:paraId="7102090C" w14:textId="77777777" w:rsidTr="007805DC">
        <w:trPr>
          <w:cantSplit/>
          <w:trHeight w:val="20"/>
        </w:trPr>
        <w:tc>
          <w:tcPr>
            <w:tcW w:w="4653" w:type="dxa"/>
          </w:tcPr>
          <w:p w14:paraId="4E39159B" w14:textId="6DC412B9" w:rsidR="00BB4593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/>
                <w:sz w:val="30"/>
                <w:szCs w:val="30"/>
                <w:cs/>
              </w:rPr>
              <w:t>บริษัท อาร์ ที เอ็น โลจิสติคส์ จำกัด</w:t>
            </w:r>
          </w:p>
        </w:tc>
        <w:tc>
          <w:tcPr>
            <w:tcW w:w="1134" w:type="dxa"/>
          </w:tcPr>
          <w:p w14:paraId="7EFEB871" w14:textId="160F3D45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0CF6BECA" w14:textId="61AE2F7F" w:rsidR="00BB4593" w:rsidRPr="003C0184" w:rsidRDefault="00BB4593" w:rsidP="00BB459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ความสัมพันธ์ทางครอบครัวกับกรรมการ</w:t>
            </w:r>
          </w:p>
        </w:tc>
      </w:tr>
      <w:tr w:rsidR="00BB4593" w:rsidRPr="00562A8D" w14:paraId="4F61BC30" w14:textId="77777777" w:rsidTr="007805DC">
        <w:trPr>
          <w:cantSplit/>
          <w:trHeight w:val="20"/>
        </w:trPr>
        <w:tc>
          <w:tcPr>
            <w:tcW w:w="4653" w:type="dxa"/>
          </w:tcPr>
          <w:p w14:paraId="1EA89FC9" w14:textId="0A168186" w:rsidR="00BB4593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ทรีซายน์ อินโนเวชั่น จำกัด</w:t>
            </w:r>
          </w:p>
        </w:tc>
        <w:tc>
          <w:tcPr>
            <w:tcW w:w="1134" w:type="dxa"/>
          </w:tcPr>
          <w:p w14:paraId="4606A0BC" w14:textId="0D5FC101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0751276A" w14:textId="070B7F9B" w:rsidR="00BB4593" w:rsidRPr="003C0184" w:rsidRDefault="00BB4593" w:rsidP="00BB459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ความสัมพันธ์ทางครอบครัวกับกรรมการ</w:t>
            </w:r>
          </w:p>
        </w:tc>
      </w:tr>
      <w:tr w:rsidR="00BB4593" w:rsidRPr="00562A8D" w14:paraId="2B99AA02" w14:textId="77777777" w:rsidTr="007805DC">
        <w:trPr>
          <w:cantSplit/>
          <w:trHeight w:val="20"/>
        </w:trPr>
        <w:tc>
          <w:tcPr>
            <w:tcW w:w="4653" w:type="dxa"/>
          </w:tcPr>
          <w:p w14:paraId="6F2EEA44" w14:textId="46F6F041" w:rsidR="00BB4593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4" w:hanging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1B6">
              <w:rPr>
                <w:rFonts w:ascii="Angsana New" w:hAnsi="Angsana New"/>
                <w:sz w:val="30"/>
                <w:szCs w:val="30"/>
                <w:cs/>
              </w:rPr>
              <w:t>กองทรัสต์เพื่อกิจการเงินร่วมลงทุนสำหรับธุรกิจ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1B6">
              <w:rPr>
                <w:rFonts w:ascii="Angsana New" w:hAnsi="Angsana New"/>
                <w:sz w:val="30"/>
                <w:szCs w:val="30"/>
                <w:cs/>
              </w:rPr>
              <w:t xml:space="preserve">เอสเอ็มอีก้าวไกลไปด้วยกัน </w:t>
            </w:r>
            <w:r w:rsidRPr="002521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1B6">
              <w:rPr>
                <w:rFonts w:ascii="Angsana New" w:hAnsi="Angsana New"/>
                <w:sz w:val="30"/>
                <w:szCs w:val="30"/>
                <w:cs/>
              </w:rPr>
              <w:t>โดยบริษัทหลักทรัพย์จัดการกองทุน วรรณ จำกัด ในฐานะทรัสตี</w:t>
            </w:r>
            <w:r w:rsidRPr="002521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75DE1D8C" w14:textId="0A6BC7C1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652084F5" w14:textId="5A863C78" w:rsidR="00BB4593" w:rsidRPr="003C0184" w:rsidRDefault="00BB4593" w:rsidP="00BB459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เป็นผู้ถือหุ้นร้อยละ </w:t>
            </w:r>
            <w:r w:rsidRPr="00E237BB">
              <w:rPr>
                <w:rFonts w:ascii="Angsana New" w:hAnsi="Angsana New"/>
                <w:sz w:val="30"/>
              </w:rPr>
              <w:t>5.59</w:t>
            </w:r>
            <w:r w:rsidRPr="00C16D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6DBF">
              <w:rPr>
                <w:rFonts w:ascii="Angsana New" w:hAnsi="Angsana New" w:hint="cs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BB4593" w:rsidRPr="00562A8D" w14:paraId="3FE5C4FC" w14:textId="77777777" w:rsidTr="007805DC">
        <w:trPr>
          <w:cantSplit/>
          <w:trHeight w:val="20"/>
        </w:trPr>
        <w:tc>
          <w:tcPr>
            <w:tcW w:w="4653" w:type="dxa"/>
          </w:tcPr>
          <w:p w14:paraId="1BBDF211" w14:textId="635A7283" w:rsidR="00BB4593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1B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เอช อี พี โฮลดิ้งส์ </w:t>
            </w:r>
            <w:r w:rsidRPr="002521B6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2521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60FC3291" w14:textId="1FE801AE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462CCDF3" w14:textId="22952DE1" w:rsidR="00BB4593" w:rsidRPr="003C0184" w:rsidRDefault="00BB4593" w:rsidP="00BB459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เป็นผู้ถือหุ้นร้อยละ </w:t>
            </w:r>
            <w:r w:rsidRPr="00E237BB">
              <w:rPr>
                <w:rFonts w:ascii="Angsana New" w:hAnsi="Angsana New"/>
                <w:sz w:val="30"/>
              </w:rPr>
              <w:t>0.29</w:t>
            </w:r>
            <w:r w:rsidRPr="00C16DBF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BB4593" w:rsidRPr="00562A8D" w14:paraId="17B2EA36" w14:textId="77777777" w:rsidTr="007805DC">
        <w:trPr>
          <w:cantSplit/>
          <w:trHeight w:val="20"/>
        </w:trPr>
        <w:tc>
          <w:tcPr>
            <w:tcW w:w="4653" w:type="dxa"/>
          </w:tcPr>
          <w:p w14:paraId="034B1538" w14:textId="77777777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7279AF9A" w14:textId="77777777" w:rsidR="00BB4593" w:rsidRPr="00562A8D" w:rsidRDefault="00BB4593" w:rsidP="00BB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01" w:type="dxa"/>
          </w:tcPr>
          <w:p w14:paraId="415291DF" w14:textId="77777777" w:rsidR="00BB4593" w:rsidRPr="00562A8D" w:rsidRDefault="00BB4593" w:rsidP="00BB459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562A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 รวมถึงกรรมการ (ไม่ว่าจะทำหน้าที่ในระดับบริหารหรือไม่) ของบริษัท</w:t>
            </w:r>
          </w:p>
        </w:tc>
      </w:tr>
    </w:tbl>
    <w:p w14:paraId="2BB24A5C" w14:textId="5703FC9F" w:rsidR="00BB4593" w:rsidRDefault="00BB4593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CB7FC66" w14:textId="77777777" w:rsidR="007C1BA8" w:rsidRDefault="007C1BA8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2A48A87" w14:textId="77777777" w:rsidR="007C1BA8" w:rsidRDefault="007C1BA8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DDC4036" w14:textId="77777777" w:rsidR="007C1BA8" w:rsidRDefault="007C1BA8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77071B" w14:textId="77777777" w:rsidR="007C1BA8" w:rsidRDefault="007C1BA8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17A3231" w14:textId="7A58579E" w:rsidR="002C4FD1" w:rsidRDefault="002C4FD1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62A8D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="00505C13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562A8D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57E4502D" w14:textId="77777777" w:rsidR="00426CBB" w:rsidRPr="00562A8D" w:rsidRDefault="00426CBB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CE4A809" w14:textId="77777777" w:rsidR="002C4FD1" w:rsidRPr="00562A8D" w:rsidRDefault="002C4FD1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698"/>
        <w:gridCol w:w="4302"/>
      </w:tblGrid>
      <w:tr w:rsidR="002C4FD1" w:rsidRPr="00562A8D" w14:paraId="73016421" w14:textId="77777777" w:rsidTr="009C7EB4">
        <w:tc>
          <w:tcPr>
            <w:tcW w:w="4698" w:type="dxa"/>
          </w:tcPr>
          <w:p w14:paraId="1B0F4B5F" w14:textId="77777777" w:rsidR="002C4FD1" w:rsidRPr="00562A8D" w:rsidRDefault="002C4FD1" w:rsidP="00AF2C47">
            <w:pPr>
              <w:pStyle w:val="block"/>
              <w:tabs>
                <w:tab w:val="center" w:pos="1692"/>
                <w:tab w:val="left" w:pos="1860"/>
              </w:tabs>
              <w:spacing w:after="0"/>
              <w:ind w:left="0" w:right="-45" w:firstLine="16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2A8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302" w:type="dxa"/>
          </w:tcPr>
          <w:p w14:paraId="34CB36C8" w14:textId="77777777" w:rsidR="002C4FD1" w:rsidRPr="00562A8D" w:rsidRDefault="002C4FD1" w:rsidP="00627721">
            <w:pPr>
              <w:pStyle w:val="block"/>
              <w:spacing w:after="0"/>
              <w:ind w:left="792" w:right="-45" w:firstLine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2A8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62A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4FD1" w:rsidRPr="00562A8D" w14:paraId="4197D47F" w14:textId="77777777" w:rsidTr="009C7EB4">
        <w:tc>
          <w:tcPr>
            <w:tcW w:w="4698" w:type="dxa"/>
          </w:tcPr>
          <w:p w14:paraId="176B3F26" w14:textId="15894DAC" w:rsidR="002C4FD1" w:rsidRPr="00562A8D" w:rsidRDefault="002C4FD1" w:rsidP="00AF2C47">
            <w:pPr>
              <w:pStyle w:val="block"/>
              <w:spacing w:after="0"/>
              <w:ind w:left="162" w:right="-45" w:hanging="180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4302" w:type="dxa"/>
          </w:tcPr>
          <w:p w14:paraId="086263B5" w14:textId="77777777" w:rsidR="002C4FD1" w:rsidRPr="00DA1324" w:rsidRDefault="002C4FD1" w:rsidP="008B4181">
            <w:pPr>
              <w:pStyle w:val="block"/>
              <w:spacing w:after="0"/>
              <w:ind w:left="702" w:right="-45" w:hanging="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ทุนบวก</w:t>
            </w: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2C4FD1" w:rsidRPr="00562A8D" w14:paraId="6A9A32AE" w14:textId="77777777" w:rsidTr="009C7EB4">
        <w:tc>
          <w:tcPr>
            <w:tcW w:w="4698" w:type="dxa"/>
          </w:tcPr>
          <w:p w14:paraId="78BFD962" w14:textId="77777777" w:rsidR="002C4FD1" w:rsidRPr="00562A8D" w:rsidRDefault="002C4FD1" w:rsidP="00AF2C4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62A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  <w:r w:rsidR="00853A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53A80" w:rsidRPr="00853A8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บรรจุภัณฑ์ และบริการ</w:t>
            </w:r>
          </w:p>
        </w:tc>
        <w:tc>
          <w:tcPr>
            <w:tcW w:w="4302" w:type="dxa"/>
          </w:tcPr>
          <w:p w14:paraId="73038F37" w14:textId="77777777" w:rsidR="002C4FD1" w:rsidRPr="00562A8D" w:rsidRDefault="00853A80" w:rsidP="00627721">
            <w:pPr>
              <w:pStyle w:val="block"/>
              <w:spacing w:after="0"/>
              <w:ind w:left="6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DA1324" w:rsidRPr="00DA13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DA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853A80" w:rsidRPr="00562A8D" w14:paraId="44484BD5" w14:textId="77777777" w:rsidTr="009C7EB4">
        <w:tc>
          <w:tcPr>
            <w:tcW w:w="4698" w:type="dxa"/>
          </w:tcPr>
          <w:p w14:paraId="5F3D82A6" w14:textId="090554FD" w:rsidR="00853A80" w:rsidRPr="00007A67" w:rsidRDefault="00063F5C" w:rsidP="00AF2C4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รายได้และรายจ่าย</w:t>
            </w:r>
            <w:r w:rsidR="00853A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4302" w:type="dxa"/>
          </w:tcPr>
          <w:p w14:paraId="55CA1303" w14:textId="77777777" w:rsidR="00853A80" w:rsidRPr="00007A67" w:rsidRDefault="00DA1324" w:rsidP="00627721">
            <w:pPr>
              <w:pStyle w:val="block"/>
              <w:spacing w:after="0"/>
              <w:ind w:left="702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ราคาตามที่กำหนดไว้ในสัญญา</w:t>
            </w:r>
          </w:p>
        </w:tc>
      </w:tr>
      <w:tr w:rsidR="002C4FD1" w:rsidRPr="00562A8D" w14:paraId="0292EBD7" w14:textId="77777777" w:rsidTr="009C7EB4">
        <w:tc>
          <w:tcPr>
            <w:tcW w:w="4698" w:type="dxa"/>
          </w:tcPr>
          <w:p w14:paraId="7357D4B6" w14:textId="77777777" w:rsidR="002C4FD1" w:rsidRPr="00562A8D" w:rsidRDefault="002C4FD1" w:rsidP="00AF2C4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62A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4302" w:type="dxa"/>
          </w:tcPr>
          <w:p w14:paraId="0B882F80" w14:textId="77777777" w:rsidR="002C4FD1" w:rsidRPr="00562A8D" w:rsidRDefault="002C4FD1" w:rsidP="00627721">
            <w:pPr>
              <w:pStyle w:val="block"/>
              <w:spacing w:after="0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อัตราตามที่กำหนดไว้ในสัญญา</w:t>
            </w:r>
          </w:p>
        </w:tc>
      </w:tr>
      <w:tr w:rsidR="002C4FD1" w:rsidRPr="00562A8D" w14:paraId="421F32C0" w14:textId="77777777" w:rsidTr="009C7EB4">
        <w:tc>
          <w:tcPr>
            <w:tcW w:w="4698" w:type="dxa"/>
          </w:tcPr>
          <w:p w14:paraId="596E3C45" w14:textId="77777777" w:rsidR="002C4FD1" w:rsidRPr="00562A8D" w:rsidRDefault="002C4FD1" w:rsidP="00AF2C4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4302" w:type="dxa"/>
          </w:tcPr>
          <w:p w14:paraId="750B0080" w14:textId="77777777" w:rsidR="002C4FD1" w:rsidRPr="00562A8D" w:rsidRDefault="002C4FD1" w:rsidP="00627721">
            <w:pPr>
              <w:pStyle w:val="block"/>
              <w:spacing w:after="0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2A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ราคาตามที่ตกลงร่วมกัน</w:t>
            </w:r>
          </w:p>
        </w:tc>
      </w:tr>
    </w:tbl>
    <w:p w14:paraId="58EB03AD" w14:textId="77777777" w:rsidR="00257B98" w:rsidRDefault="00257B98" w:rsidP="0025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4D99C8" w14:textId="594220A3" w:rsidR="002C4FD1" w:rsidRPr="00562A8D" w:rsidRDefault="002C4FD1" w:rsidP="0025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62A8D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562A8D">
        <w:rPr>
          <w:rFonts w:ascii="Angsana New" w:hAnsi="Angsana New"/>
          <w:sz w:val="30"/>
          <w:szCs w:val="30"/>
        </w:rPr>
        <w:t xml:space="preserve">31 </w:t>
      </w:r>
      <w:r w:rsidRPr="00562A8D">
        <w:rPr>
          <w:rFonts w:ascii="Angsana New" w:hAnsi="Angsana New"/>
          <w:sz w:val="30"/>
          <w:szCs w:val="30"/>
          <w:cs/>
        </w:rPr>
        <w:t xml:space="preserve">ธันวาคม สรุปได้ดังนี้ </w:t>
      </w:r>
    </w:p>
    <w:p w14:paraId="391155F6" w14:textId="77777777" w:rsidR="002C4FD1" w:rsidRPr="005D5C8F" w:rsidRDefault="002C4FD1" w:rsidP="00AB31E3">
      <w:pPr>
        <w:tabs>
          <w:tab w:val="left" w:pos="342"/>
        </w:tabs>
        <w:spacing w:line="320" w:lineRule="atLeast"/>
        <w:ind w:right="-108"/>
        <w:jc w:val="thaiDistribute"/>
        <w:rPr>
          <w:rFonts w:ascii="Angsana New" w:hAnsi="Angsana New"/>
          <w:sz w:val="28"/>
          <w:szCs w:val="28"/>
        </w:rPr>
      </w:pPr>
    </w:p>
    <w:p w14:paraId="691BA312" w14:textId="77777777" w:rsidR="002C4FD1" w:rsidRPr="00562A8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4779" w:type="pct"/>
        <w:tblInd w:w="450" w:type="dxa"/>
        <w:tblLook w:val="01E0" w:firstRow="1" w:lastRow="1" w:firstColumn="1" w:lastColumn="1" w:noHBand="0" w:noVBand="0"/>
      </w:tblPr>
      <w:tblGrid>
        <w:gridCol w:w="5954"/>
        <w:gridCol w:w="1408"/>
        <w:gridCol w:w="384"/>
        <w:gridCol w:w="1434"/>
      </w:tblGrid>
      <w:tr w:rsidR="002C4FD1" w:rsidRPr="00562A8D" w14:paraId="5AA0AF81" w14:textId="77777777" w:rsidTr="00261B77">
        <w:trPr>
          <w:tblHeader/>
        </w:trPr>
        <w:tc>
          <w:tcPr>
            <w:tcW w:w="5954" w:type="dxa"/>
          </w:tcPr>
          <w:p w14:paraId="644BC82C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62A8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8" w:type="dxa"/>
          </w:tcPr>
          <w:p w14:paraId="4A4B29A2" w14:textId="35C5E3E2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7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84" w:type="dxa"/>
          </w:tcPr>
          <w:p w14:paraId="40890A09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452E178" w14:textId="434027FC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7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4FD1" w:rsidRPr="00562A8D" w14:paraId="72DD5E70" w14:textId="77777777" w:rsidTr="00F03EED">
        <w:trPr>
          <w:tblHeader/>
        </w:trPr>
        <w:tc>
          <w:tcPr>
            <w:tcW w:w="5954" w:type="dxa"/>
          </w:tcPr>
          <w:p w14:paraId="6179CBD1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6" w:type="dxa"/>
            <w:gridSpan w:val="3"/>
          </w:tcPr>
          <w:p w14:paraId="188CF69B" w14:textId="77777777" w:rsidR="002C4FD1" w:rsidRPr="00593158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31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FD1" w:rsidRPr="00562A8D" w14:paraId="32441DFF" w14:textId="77777777" w:rsidTr="00261B77">
        <w:tc>
          <w:tcPr>
            <w:tcW w:w="5954" w:type="dxa"/>
          </w:tcPr>
          <w:p w14:paraId="317CEF7E" w14:textId="77777777" w:rsidR="002C4FD1" w:rsidRPr="00562A8D" w:rsidRDefault="002C4FD1" w:rsidP="00AF2C47">
            <w:pPr>
              <w:spacing w:line="320" w:lineRule="atLeast"/>
              <w:rPr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1408" w:type="dxa"/>
          </w:tcPr>
          <w:p w14:paraId="20FC718B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F9CA0E4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6D4F192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7AE3" w:rsidRPr="00562A8D" w14:paraId="4C8D5742" w14:textId="77777777" w:rsidTr="00261B77">
        <w:tc>
          <w:tcPr>
            <w:tcW w:w="5954" w:type="dxa"/>
          </w:tcPr>
          <w:p w14:paraId="7A3F7CB3" w14:textId="77777777" w:rsidR="00E67AE3" w:rsidRPr="00562A8D" w:rsidRDefault="00E67AE3" w:rsidP="00E67AE3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408" w:type="dxa"/>
          </w:tcPr>
          <w:p w14:paraId="709FE0A7" w14:textId="76EB5651" w:rsidR="00E67AE3" w:rsidRPr="00A23C8D" w:rsidRDefault="00BB4593" w:rsidP="003D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84" w:type="dxa"/>
          </w:tcPr>
          <w:p w14:paraId="407A49CC" w14:textId="77777777" w:rsidR="00E67AE3" w:rsidRPr="00562A8D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E6DFCF0" w14:textId="55A98DFD" w:rsidR="00E67AE3" w:rsidRPr="00562A8D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3,078</w:t>
            </w:r>
          </w:p>
        </w:tc>
      </w:tr>
      <w:tr w:rsidR="00BB4593" w:rsidRPr="00562A8D" w14:paraId="02865633" w14:textId="77777777" w:rsidTr="00261B77">
        <w:tc>
          <w:tcPr>
            <w:tcW w:w="5954" w:type="dxa"/>
          </w:tcPr>
          <w:p w14:paraId="634D2D86" w14:textId="467E50B7" w:rsidR="00BB4593" w:rsidRPr="00562A8D" w:rsidRDefault="00BB4593" w:rsidP="00E67AE3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8" w:type="dxa"/>
          </w:tcPr>
          <w:p w14:paraId="22D8523C" w14:textId="6F2D9895" w:rsidR="00BB4593" w:rsidRPr="00A23C8D" w:rsidRDefault="00C53938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1,173</w:t>
            </w:r>
          </w:p>
        </w:tc>
        <w:tc>
          <w:tcPr>
            <w:tcW w:w="384" w:type="dxa"/>
          </w:tcPr>
          <w:p w14:paraId="5FD7987E" w14:textId="77777777" w:rsidR="00BB4593" w:rsidRPr="00562A8D" w:rsidRDefault="00BB459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D020BA9" w14:textId="35CB340E" w:rsidR="00BB4593" w:rsidRDefault="003D5D89" w:rsidP="003D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67AE3" w:rsidRPr="00AB31E3" w14:paraId="478C18B0" w14:textId="77777777" w:rsidTr="00261B77">
        <w:tc>
          <w:tcPr>
            <w:tcW w:w="5954" w:type="dxa"/>
          </w:tcPr>
          <w:p w14:paraId="6559512C" w14:textId="77777777" w:rsidR="00E67AE3" w:rsidRPr="00AB31E3" w:rsidRDefault="00E67AE3" w:rsidP="00E67AE3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8" w:type="dxa"/>
          </w:tcPr>
          <w:p w14:paraId="2E8BE8CA" w14:textId="77777777" w:rsidR="00E67AE3" w:rsidRPr="00AB31E3" w:rsidRDefault="00E67AE3" w:rsidP="00E67AE3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4" w:type="dxa"/>
          </w:tcPr>
          <w:p w14:paraId="486E6520" w14:textId="77777777" w:rsidR="00E67AE3" w:rsidRPr="00AB31E3" w:rsidRDefault="00E67AE3" w:rsidP="00E67AE3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E2A4B00" w14:textId="77777777" w:rsidR="00E67AE3" w:rsidRPr="00AB31E3" w:rsidRDefault="00E67AE3" w:rsidP="00E67AE3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7AE3" w:rsidRPr="00562A8D" w14:paraId="64A2523C" w14:textId="77777777" w:rsidTr="00261B77">
        <w:tc>
          <w:tcPr>
            <w:tcW w:w="5954" w:type="dxa"/>
          </w:tcPr>
          <w:p w14:paraId="649C0209" w14:textId="77777777" w:rsidR="00E67AE3" w:rsidRPr="00562A8D" w:rsidRDefault="00E67AE3" w:rsidP="00E67AE3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408" w:type="dxa"/>
          </w:tcPr>
          <w:p w14:paraId="5006F4E7" w14:textId="77777777" w:rsidR="00E67AE3" w:rsidRPr="00562A8D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35EE0F65" w14:textId="77777777" w:rsidR="00E67AE3" w:rsidRPr="00562A8D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8D1687E" w14:textId="77777777" w:rsidR="00E67AE3" w:rsidRPr="00562A8D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74C" w:rsidRPr="00562A8D" w14:paraId="52EEDE02" w14:textId="77777777" w:rsidTr="00261B77">
        <w:tc>
          <w:tcPr>
            <w:tcW w:w="5954" w:type="dxa"/>
          </w:tcPr>
          <w:p w14:paraId="4239A4EF" w14:textId="77777777" w:rsidR="00B3174C" w:rsidRPr="00562A8D" w:rsidRDefault="00B3174C" w:rsidP="00B3174C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08" w:type="dxa"/>
          </w:tcPr>
          <w:p w14:paraId="38793632" w14:textId="2699C0B4" w:rsidR="00B3174C" w:rsidRP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7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1D21000C" w14:textId="77777777" w:rsidR="00B3174C" w:rsidRPr="00562A8D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60B84B5" w14:textId="294EF1B5" w:rsidR="00B3174C" w:rsidRPr="00562A8D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3174C" w:rsidRPr="00562A8D" w14:paraId="5D432E2F" w14:textId="77777777" w:rsidTr="00261B77">
        <w:tc>
          <w:tcPr>
            <w:tcW w:w="5954" w:type="dxa"/>
          </w:tcPr>
          <w:p w14:paraId="30C7CCCB" w14:textId="77777777" w:rsidR="00B3174C" w:rsidRPr="00562A8D" w:rsidRDefault="00B3174C" w:rsidP="00B3174C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08" w:type="dxa"/>
          </w:tcPr>
          <w:p w14:paraId="7C0847F5" w14:textId="716006BC" w:rsidR="00B3174C" w:rsidRP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7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64BD7564" w14:textId="77777777" w:rsidR="00B3174C" w:rsidRPr="00562A8D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534D730A" w14:textId="69571720" w:rsidR="00B3174C" w:rsidRPr="00562A8D" w:rsidRDefault="00B3174C" w:rsidP="007C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B3174C" w:rsidRPr="00562A8D" w14:paraId="7754F4A8" w14:textId="77777777" w:rsidTr="00261B77">
        <w:tc>
          <w:tcPr>
            <w:tcW w:w="5954" w:type="dxa"/>
          </w:tcPr>
          <w:p w14:paraId="1711672C" w14:textId="6AB58B7F" w:rsidR="00B3174C" w:rsidRPr="00BD1E8F" w:rsidRDefault="00B3174C" w:rsidP="00B3174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08" w:type="dxa"/>
          </w:tcPr>
          <w:p w14:paraId="11AFC586" w14:textId="3222943E" w:rsidR="00B3174C" w:rsidRP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317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1F39648C" w14:textId="77777777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7D3118B" w14:textId="3F74C0F0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</w:t>
            </w:r>
          </w:p>
        </w:tc>
      </w:tr>
      <w:tr w:rsidR="00B3174C" w:rsidRPr="00562A8D" w14:paraId="2190D755" w14:textId="77777777" w:rsidTr="00261B77">
        <w:tc>
          <w:tcPr>
            <w:tcW w:w="5954" w:type="dxa"/>
          </w:tcPr>
          <w:p w14:paraId="1875E055" w14:textId="77777777" w:rsidR="00B3174C" w:rsidRPr="00BD1E8F" w:rsidRDefault="00B3174C" w:rsidP="00B3174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08" w:type="dxa"/>
          </w:tcPr>
          <w:p w14:paraId="7D2BCB42" w14:textId="0B722EC3" w:rsidR="00B3174C" w:rsidRP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7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14218D87" w14:textId="77777777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63F32E8" w14:textId="7E7FB39E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B05B7B" w:rsidRPr="0033661B" w14:paraId="4092517A" w14:textId="77777777" w:rsidTr="00261B77">
        <w:tc>
          <w:tcPr>
            <w:tcW w:w="5954" w:type="dxa"/>
          </w:tcPr>
          <w:p w14:paraId="195F50F1" w14:textId="77777777" w:rsidR="00B05B7B" w:rsidRPr="0033661B" w:rsidRDefault="00B05B7B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8" w:type="dxa"/>
          </w:tcPr>
          <w:p w14:paraId="78B0EA2A" w14:textId="77777777" w:rsidR="00B05B7B" w:rsidRPr="0033661B" w:rsidRDefault="00B05B7B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" w:type="dxa"/>
          </w:tcPr>
          <w:p w14:paraId="36144B70" w14:textId="77777777" w:rsidR="00B05B7B" w:rsidRPr="0033661B" w:rsidRDefault="00B05B7B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39EDD08" w14:textId="77777777" w:rsidR="00B05B7B" w:rsidRPr="0033661B" w:rsidRDefault="00B05B7B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7AE3" w:rsidRPr="00562A8D" w14:paraId="682F08CE" w14:textId="77777777" w:rsidTr="00261B77">
        <w:tc>
          <w:tcPr>
            <w:tcW w:w="5954" w:type="dxa"/>
          </w:tcPr>
          <w:p w14:paraId="7A100528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08" w:type="dxa"/>
          </w:tcPr>
          <w:p w14:paraId="53A2CB89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2767384A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DE7297A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7AE3" w:rsidRPr="00562A8D" w14:paraId="596DBB62" w14:textId="77777777" w:rsidTr="00261B77">
        <w:tc>
          <w:tcPr>
            <w:tcW w:w="5954" w:type="dxa"/>
          </w:tcPr>
          <w:p w14:paraId="77E448E3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08" w:type="dxa"/>
          </w:tcPr>
          <w:p w14:paraId="0BCD2E65" w14:textId="3155637E" w:rsidR="00E67AE3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84" w:type="dxa"/>
          </w:tcPr>
          <w:p w14:paraId="59798AF8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6D5215D" w14:textId="0F670B82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E67AE3" w:rsidRPr="00562A8D" w14:paraId="7AAF2329" w14:textId="77777777" w:rsidTr="00261B77">
        <w:tc>
          <w:tcPr>
            <w:tcW w:w="5954" w:type="dxa"/>
          </w:tcPr>
          <w:p w14:paraId="61BA8D32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408" w:type="dxa"/>
          </w:tcPr>
          <w:p w14:paraId="4CC794E6" w14:textId="77750F71" w:rsidR="00E67AE3" w:rsidRPr="00BD1E8F" w:rsidRDefault="003D5D89" w:rsidP="003D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1FA81E50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F9FA5FA" w14:textId="1AD319AA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</w:tr>
      <w:tr w:rsidR="003D5D89" w:rsidRPr="00562A8D" w14:paraId="1D0B1DC8" w14:textId="77777777" w:rsidTr="00261B77">
        <w:tc>
          <w:tcPr>
            <w:tcW w:w="5954" w:type="dxa"/>
          </w:tcPr>
          <w:p w14:paraId="3C989C65" w14:textId="74262C0E" w:rsidR="003D5D89" w:rsidRPr="00BD1E8F" w:rsidRDefault="003D5D89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8" w:type="dxa"/>
          </w:tcPr>
          <w:p w14:paraId="45B4B139" w14:textId="2D73C762" w:rsidR="003D5D89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384" w:type="dxa"/>
          </w:tcPr>
          <w:p w14:paraId="3FFFAC14" w14:textId="77777777" w:rsidR="003D5D89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E7942F9" w14:textId="3BFAF19B" w:rsidR="003D5D89" w:rsidRDefault="003D5D89" w:rsidP="003D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7AE3" w:rsidRPr="00562A8D" w14:paraId="26125A1F" w14:textId="77777777" w:rsidTr="00261B77">
        <w:tc>
          <w:tcPr>
            <w:tcW w:w="5954" w:type="dxa"/>
          </w:tcPr>
          <w:p w14:paraId="40C4E748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08" w:type="dxa"/>
          </w:tcPr>
          <w:p w14:paraId="5CE98D58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6E06128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8FBFC7E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7AE3" w:rsidRPr="00562A8D" w14:paraId="6D401B64" w14:textId="77777777" w:rsidTr="00261B77">
        <w:tc>
          <w:tcPr>
            <w:tcW w:w="5954" w:type="dxa"/>
          </w:tcPr>
          <w:p w14:paraId="291823C4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08" w:type="dxa"/>
          </w:tcPr>
          <w:p w14:paraId="1E20DB24" w14:textId="74587E41" w:rsidR="00E67AE3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13,112</w:t>
            </w:r>
          </w:p>
        </w:tc>
        <w:tc>
          <w:tcPr>
            <w:tcW w:w="384" w:type="dxa"/>
          </w:tcPr>
          <w:p w14:paraId="6D83ABBF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F60BD03" w14:textId="48621F79" w:rsidR="00E67AE3" w:rsidRPr="00BD1E8F" w:rsidRDefault="00E67AE3" w:rsidP="007C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12,604</w:t>
            </w:r>
          </w:p>
        </w:tc>
      </w:tr>
      <w:tr w:rsidR="00E67AE3" w:rsidRPr="00562A8D" w14:paraId="01993F23" w14:textId="77777777" w:rsidTr="00261B77">
        <w:tc>
          <w:tcPr>
            <w:tcW w:w="5954" w:type="dxa"/>
          </w:tcPr>
          <w:p w14:paraId="4F67BC8B" w14:textId="77777777" w:rsidR="00E67AE3" w:rsidRPr="00BD1E8F" w:rsidRDefault="00E67AE3" w:rsidP="00E67AE3">
            <w:pPr>
              <w:tabs>
                <w:tab w:val="left" w:pos="342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08" w:type="dxa"/>
          </w:tcPr>
          <w:p w14:paraId="59B90C04" w14:textId="2E37D286" w:rsidR="00E67AE3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384" w:type="dxa"/>
          </w:tcPr>
          <w:p w14:paraId="2B0EE865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5F63697" w14:textId="753FEDEB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E67AE3" w:rsidRPr="00562A8D" w14:paraId="2C7E5E59" w14:textId="77777777" w:rsidTr="00261B77">
        <w:tc>
          <w:tcPr>
            <w:tcW w:w="5954" w:type="dxa"/>
          </w:tcPr>
          <w:p w14:paraId="6F17D3FD" w14:textId="77777777" w:rsidR="00E67AE3" w:rsidRPr="00BD1E8F" w:rsidRDefault="00E67AE3" w:rsidP="00E67AE3">
            <w:pPr>
              <w:tabs>
                <w:tab w:val="clear" w:pos="227"/>
                <w:tab w:val="left" w:pos="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002C8C8C" w14:textId="3D1A7B5A" w:rsidR="00E67AE3" w:rsidRPr="00BD1E8F" w:rsidRDefault="003D5D89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13,314</w:t>
            </w:r>
          </w:p>
        </w:tc>
        <w:tc>
          <w:tcPr>
            <w:tcW w:w="384" w:type="dxa"/>
          </w:tcPr>
          <w:p w14:paraId="48188AA2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708B5665" w14:textId="34B38EEA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13,465</w:t>
            </w:r>
          </w:p>
        </w:tc>
      </w:tr>
      <w:tr w:rsidR="00BB4593" w:rsidRPr="00562A8D" w14:paraId="0F11B20D" w14:textId="77777777" w:rsidTr="00261B77">
        <w:tc>
          <w:tcPr>
            <w:tcW w:w="5954" w:type="dxa"/>
          </w:tcPr>
          <w:p w14:paraId="71ED4E7A" w14:textId="77777777" w:rsidR="00BB4593" w:rsidRPr="00AD7186" w:rsidRDefault="00BB4593" w:rsidP="00E67A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8" w:type="dxa"/>
          </w:tcPr>
          <w:p w14:paraId="37E8965B" w14:textId="77777777" w:rsidR="00BB4593" w:rsidRPr="00AD7186" w:rsidRDefault="00BB459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" w:type="dxa"/>
          </w:tcPr>
          <w:p w14:paraId="70DCFA98" w14:textId="77777777" w:rsidR="00BB4593" w:rsidRPr="00AD7186" w:rsidRDefault="00BB459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68869BBE" w14:textId="77777777" w:rsidR="00BB4593" w:rsidRPr="00AD7186" w:rsidRDefault="00BB459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7AE3" w:rsidRPr="00562A8D" w14:paraId="4315398C" w14:textId="77777777" w:rsidTr="00261B77">
        <w:tc>
          <w:tcPr>
            <w:tcW w:w="5954" w:type="dxa"/>
          </w:tcPr>
          <w:p w14:paraId="75824C56" w14:textId="77777777" w:rsidR="00E67AE3" w:rsidRPr="00BD1E8F" w:rsidRDefault="00E67AE3" w:rsidP="00E67A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08" w:type="dxa"/>
          </w:tcPr>
          <w:p w14:paraId="22B773D5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72E37E21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C6AAA55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7AE3" w:rsidRPr="00562A8D" w14:paraId="04297E46" w14:textId="77777777" w:rsidTr="00261B77">
        <w:tc>
          <w:tcPr>
            <w:tcW w:w="5954" w:type="dxa"/>
          </w:tcPr>
          <w:p w14:paraId="204D9251" w14:textId="77777777" w:rsidR="00E67AE3" w:rsidRPr="00BD1E8F" w:rsidRDefault="00E67AE3" w:rsidP="00E67A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08" w:type="dxa"/>
          </w:tcPr>
          <w:p w14:paraId="5AF2FAD3" w14:textId="7F94DBE1" w:rsidR="00E67AE3" w:rsidRPr="00BD1E8F" w:rsidRDefault="00B3174C" w:rsidP="00B05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384" w:type="dxa"/>
          </w:tcPr>
          <w:p w14:paraId="368D62D8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915CB6A" w14:textId="7878952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7AE3" w:rsidRPr="00562A8D" w14:paraId="256AB3C1" w14:textId="77777777" w:rsidTr="00261B77">
        <w:tc>
          <w:tcPr>
            <w:tcW w:w="5954" w:type="dxa"/>
          </w:tcPr>
          <w:p w14:paraId="46DDF1F6" w14:textId="77777777" w:rsidR="00E67AE3" w:rsidRPr="00BD1E8F" w:rsidRDefault="00E67AE3" w:rsidP="00E67AE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408" w:type="dxa"/>
          </w:tcPr>
          <w:p w14:paraId="4B983C7D" w14:textId="3B6A05E6" w:rsidR="00E67AE3" w:rsidRPr="00BD1E8F" w:rsidRDefault="00B05B7B" w:rsidP="00B05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2A55643F" w14:textId="77777777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8F3A0C0" w14:textId="018407C9" w:rsidR="00E67AE3" w:rsidRPr="00BD1E8F" w:rsidRDefault="00E67AE3" w:rsidP="00E6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3174C" w:rsidRPr="00562A8D" w14:paraId="5AE258E4" w14:textId="77777777" w:rsidTr="00261B77">
        <w:tc>
          <w:tcPr>
            <w:tcW w:w="5954" w:type="dxa"/>
          </w:tcPr>
          <w:p w14:paraId="4B272351" w14:textId="57F0D0A9" w:rsidR="00B3174C" w:rsidRPr="00BD1E8F" w:rsidRDefault="00B3174C" w:rsidP="00B3174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408" w:type="dxa"/>
          </w:tcPr>
          <w:p w14:paraId="3782C8F2" w14:textId="36A51974" w:rsid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174C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384" w:type="dxa"/>
          </w:tcPr>
          <w:p w14:paraId="2F63C2AF" w14:textId="77777777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1307417" w14:textId="25FBFF13" w:rsid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74C" w:rsidRPr="00562A8D" w14:paraId="0AED653E" w14:textId="77777777" w:rsidTr="00261B77">
        <w:tc>
          <w:tcPr>
            <w:tcW w:w="5954" w:type="dxa"/>
          </w:tcPr>
          <w:p w14:paraId="4B234364" w14:textId="4C81B837" w:rsidR="00B3174C" w:rsidRPr="00BD1E8F" w:rsidRDefault="00B3174C" w:rsidP="00B3174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08" w:type="dxa"/>
          </w:tcPr>
          <w:p w14:paraId="22DD2D18" w14:textId="76CE5ADE" w:rsid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174C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84" w:type="dxa"/>
          </w:tcPr>
          <w:p w14:paraId="1A17BC6D" w14:textId="77777777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BA458BF" w14:textId="4F7547E1" w:rsidR="00B3174C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74C" w:rsidRPr="00261B77" w14:paraId="5C17570A" w14:textId="77777777" w:rsidTr="00261B77">
        <w:tc>
          <w:tcPr>
            <w:tcW w:w="5954" w:type="dxa"/>
          </w:tcPr>
          <w:p w14:paraId="6A2705FF" w14:textId="77777777" w:rsidR="00B3174C" w:rsidRPr="00BD1E8F" w:rsidRDefault="00B3174C" w:rsidP="00B3174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1408" w:type="dxa"/>
          </w:tcPr>
          <w:p w14:paraId="761DF4BB" w14:textId="6EA7E833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  <w:tc>
          <w:tcPr>
            <w:tcW w:w="384" w:type="dxa"/>
          </w:tcPr>
          <w:p w14:paraId="764295C1" w14:textId="77777777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377F5A3" w14:textId="39EAA913" w:rsidR="00B3174C" w:rsidRPr="00BD1E8F" w:rsidRDefault="00B3174C" w:rsidP="00B31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34A4B4" w14:textId="77777777" w:rsidR="008E4E05" w:rsidRDefault="008E4E05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BA651" w14:textId="2A8791D7" w:rsidR="002C4FD1" w:rsidRPr="00562A8D" w:rsidRDefault="006875B3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2C4FD1" w:rsidRPr="00562A8D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534AD">
        <w:rPr>
          <w:rFonts w:ascii="Angsana New" w:hAnsi="Angsana New"/>
          <w:sz w:val="30"/>
          <w:szCs w:val="30"/>
        </w:rPr>
        <w:t>31</w:t>
      </w:r>
      <w:r w:rsidR="002C4FD1" w:rsidRPr="00562A8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7085621" w14:textId="77777777" w:rsidR="002C4FD1" w:rsidRPr="00AD7186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940"/>
        <w:gridCol w:w="13"/>
        <w:gridCol w:w="1408"/>
        <w:gridCol w:w="20"/>
        <w:gridCol w:w="364"/>
        <w:gridCol w:w="1410"/>
      </w:tblGrid>
      <w:tr w:rsidR="002C4FD1" w:rsidRPr="00562A8D" w14:paraId="55737864" w14:textId="77777777" w:rsidTr="001733DC">
        <w:tc>
          <w:tcPr>
            <w:tcW w:w="3251" w:type="pct"/>
            <w:gridSpan w:val="2"/>
          </w:tcPr>
          <w:p w14:paraId="55DD0E9F" w14:textId="721CAAA8" w:rsidR="002C4FD1" w:rsidRPr="00562A8D" w:rsidRDefault="00B05B7B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62A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69" w:type="pct"/>
          </w:tcPr>
          <w:p w14:paraId="1C86D36A" w14:textId="28C6CC55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75B3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0" w:type="pct"/>
            <w:gridSpan w:val="2"/>
          </w:tcPr>
          <w:p w14:paraId="7B694153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FFC19B9" w14:textId="18C53FAA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7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4FD1" w:rsidRPr="00562A8D" w14:paraId="3D05A2E0" w14:textId="77777777" w:rsidTr="001733DC">
        <w:tc>
          <w:tcPr>
            <w:tcW w:w="3251" w:type="pct"/>
            <w:gridSpan w:val="2"/>
          </w:tcPr>
          <w:p w14:paraId="49DE7848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9" w:type="pct"/>
            <w:gridSpan w:val="4"/>
          </w:tcPr>
          <w:p w14:paraId="76B947D5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1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4E05" w:rsidRPr="00261B77" w14:paraId="6F5A20A6" w14:textId="77777777" w:rsidTr="00A36933">
        <w:tc>
          <w:tcPr>
            <w:tcW w:w="3244" w:type="pct"/>
          </w:tcPr>
          <w:p w14:paraId="08E808FC" w14:textId="7A3F1981" w:rsidR="008E4E05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  <w:gridSpan w:val="3"/>
          </w:tcPr>
          <w:p w14:paraId="48AD62B2" w14:textId="61C264AB" w:rsidR="008E4E05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  <w:tc>
          <w:tcPr>
            <w:tcW w:w="199" w:type="pct"/>
          </w:tcPr>
          <w:p w14:paraId="3EB01484" w14:textId="77777777" w:rsidR="008E4E05" w:rsidRPr="00562A8D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40FDB3B" w14:textId="799CE93B" w:rsidR="008E4E05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</w:tr>
      <w:tr w:rsidR="008E4E05" w:rsidRPr="00261B77" w14:paraId="22A31C33" w14:textId="77777777" w:rsidTr="00A36933">
        <w:tc>
          <w:tcPr>
            <w:tcW w:w="3244" w:type="pct"/>
          </w:tcPr>
          <w:p w14:paraId="6B582C05" w14:textId="614C8F32" w:rsidR="008E4E05" w:rsidRPr="00562A8D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  <w:gridSpan w:val="3"/>
          </w:tcPr>
          <w:p w14:paraId="309DBF3E" w14:textId="496F1129" w:rsidR="008E4E05" w:rsidRPr="00A36933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31</w:t>
            </w:r>
            <w:r w:rsidR="00C978F9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99" w:type="pct"/>
          </w:tcPr>
          <w:p w14:paraId="2EBE7814" w14:textId="77777777" w:rsidR="008E4E05" w:rsidRPr="00562A8D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C1166D7" w14:textId="201B0E36" w:rsidR="008E4E05" w:rsidRPr="00562A8D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E4E05" w:rsidRPr="00261B77" w14:paraId="75167C00" w14:textId="77777777" w:rsidTr="00A36933">
        <w:tc>
          <w:tcPr>
            <w:tcW w:w="3244" w:type="pct"/>
          </w:tcPr>
          <w:p w14:paraId="5AF1F2CE" w14:textId="77777777" w:rsidR="008E4E05" w:rsidRPr="00562A8D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FCBE67" w14:textId="1A39CBD4" w:rsidR="008E4E05" w:rsidRPr="00261B77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C978F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9" w:type="pct"/>
          </w:tcPr>
          <w:p w14:paraId="112128AC" w14:textId="77777777" w:rsidR="008E4E05" w:rsidRPr="00261B77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0220B40" w14:textId="77777777" w:rsidR="008E4E05" w:rsidRPr="00261B77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7491DCB7" w14:textId="77777777" w:rsidR="00222568" w:rsidRDefault="00222568" w:rsidP="007A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177EB8" w14:textId="252A7B1F" w:rsidR="007A6CA5" w:rsidRDefault="00CE30D4" w:rsidP="007C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7A6CA5" w:rsidRPr="007A6CA5"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</w:t>
      </w:r>
      <w:r w:rsidR="007A6CA5">
        <w:rPr>
          <w:rFonts w:ascii="Angsana New" w:hAnsi="Angsana New" w:hint="cs"/>
          <w:sz w:val="30"/>
          <w:szCs w:val="30"/>
          <w:cs/>
        </w:rPr>
        <w:t>แก่</w:t>
      </w:r>
      <w:r w:rsidR="007A6CA5" w:rsidRPr="00562A8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</w:t>
      </w:r>
      <w:r w:rsidR="00D63D97">
        <w:rPr>
          <w:rFonts w:ascii="Angsana New" w:hAnsi="Angsana New" w:hint="cs"/>
          <w:sz w:val="30"/>
          <w:szCs w:val="30"/>
          <w:cs/>
        </w:rPr>
        <w:t>น</w:t>
      </w:r>
      <w:r w:rsidR="007F4769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7F4769">
        <w:rPr>
          <w:rFonts w:ascii="Angsana New" w:hAnsi="Angsana New"/>
          <w:sz w:val="30"/>
          <w:szCs w:val="30"/>
        </w:rPr>
        <w:t xml:space="preserve">31 </w:t>
      </w:r>
      <w:r w:rsidR="007F4769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09C6819D" w14:textId="1CC0639B" w:rsidR="00A14871" w:rsidRDefault="00A14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326"/>
        <w:gridCol w:w="1112"/>
        <w:gridCol w:w="236"/>
        <w:gridCol w:w="994"/>
        <w:gridCol w:w="236"/>
        <w:gridCol w:w="966"/>
        <w:gridCol w:w="236"/>
        <w:gridCol w:w="1114"/>
      </w:tblGrid>
      <w:tr w:rsidR="00A14871" w14:paraId="2813976D" w14:textId="77777777" w:rsidTr="00A14871">
        <w:trPr>
          <w:tblHeader/>
        </w:trPr>
        <w:tc>
          <w:tcPr>
            <w:tcW w:w="2610" w:type="dxa"/>
          </w:tcPr>
          <w:p w14:paraId="05B73BED" w14:textId="62D07614" w:rsidR="00A14871" w:rsidRPr="009727C1" w:rsidRDefault="00A14871" w:rsidP="00A14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649B48F" w14:textId="149A9C12" w:rsidR="00A14871" w:rsidRDefault="00A14871" w:rsidP="00A14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26" w:type="dxa"/>
            <w:vAlign w:val="bottom"/>
          </w:tcPr>
          <w:p w14:paraId="6182B58F" w14:textId="75D0CCB2" w:rsidR="00A14871" w:rsidRDefault="00A14871" w:rsidP="00A14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4" w:type="dxa"/>
            <w:gridSpan w:val="7"/>
            <w:hideMark/>
          </w:tcPr>
          <w:p w14:paraId="6E7C0D35" w14:textId="70761D8D" w:rsidR="00A14871" w:rsidRDefault="00A14871" w:rsidP="00A14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B01DE" w14:paraId="2C08FFAF" w14:textId="77777777" w:rsidTr="008E67D6">
        <w:trPr>
          <w:tblHeader/>
        </w:trPr>
        <w:tc>
          <w:tcPr>
            <w:tcW w:w="2610" w:type="dxa"/>
          </w:tcPr>
          <w:p w14:paraId="12A4FD1A" w14:textId="136E6074" w:rsidR="00FB01DE" w:rsidRPr="003435DC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3435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  <w:hideMark/>
          </w:tcPr>
          <w:p w14:paraId="5E8E9361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  <w:tc>
          <w:tcPr>
            <w:tcW w:w="326" w:type="dxa"/>
          </w:tcPr>
          <w:p w14:paraId="1EB8CE47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2" w:type="dxa"/>
            <w:vAlign w:val="bottom"/>
            <w:hideMark/>
          </w:tcPr>
          <w:p w14:paraId="32CE2BB2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  <w:tc>
          <w:tcPr>
            <w:tcW w:w="236" w:type="dxa"/>
          </w:tcPr>
          <w:p w14:paraId="2A6F2475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04D6595A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E2E71B1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46CC5C48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8FD0CDA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0EE2C0BE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</w:tr>
      <w:tr w:rsidR="00FB01DE" w14:paraId="5E78B8DE" w14:textId="77777777" w:rsidTr="008E67D6">
        <w:trPr>
          <w:tblHeader/>
        </w:trPr>
        <w:tc>
          <w:tcPr>
            <w:tcW w:w="2610" w:type="dxa"/>
            <w:hideMark/>
          </w:tcPr>
          <w:p w14:paraId="70459B10" w14:textId="7C0CF64B" w:rsidR="00FB01DE" w:rsidRPr="003435DC" w:rsidRDefault="00FB01DE" w:rsidP="00FB01DE">
            <w:pPr>
              <w:tabs>
                <w:tab w:val="clear" w:pos="907"/>
                <w:tab w:val="left" w:pos="360"/>
              </w:tabs>
              <w:spacing w:line="240" w:lineRule="auto"/>
              <w:ind w:left="360" w:right="-108" w:hanging="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3435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  <w:hideMark/>
          </w:tcPr>
          <w:p w14:paraId="395AA162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31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326" w:type="dxa"/>
          </w:tcPr>
          <w:p w14:paraId="64EE0E15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  <w:vAlign w:val="bottom"/>
            <w:hideMark/>
          </w:tcPr>
          <w:p w14:paraId="1B9F2189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236" w:type="dxa"/>
          </w:tcPr>
          <w:p w14:paraId="42D63972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  <w:vAlign w:val="bottom"/>
            <w:hideMark/>
          </w:tcPr>
          <w:p w14:paraId="2F66987E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DF4D798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04FF9014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ลดลง</w:t>
            </w:r>
          </w:p>
        </w:tc>
        <w:tc>
          <w:tcPr>
            <w:tcW w:w="236" w:type="dxa"/>
          </w:tcPr>
          <w:p w14:paraId="5B470909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4F3279D5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31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FB01DE" w14:paraId="2EC68646" w14:textId="77777777" w:rsidTr="008E67D6">
        <w:trPr>
          <w:tblHeader/>
        </w:trPr>
        <w:tc>
          <w:tcPr>
            <w:tcW w:w="2610" w:type="dxa"/>
            <w:hideMark/>
          </w:tcPr>
          <w:p w14:paraId="58590A58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AEEA8CF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326" w:type="dxa"/>
          </w:tcPr>
          <w:p w14:paraId="60CEFB0B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4" w:type="dxa"/>
            <w:gridSpan w:val="7"/>
            <w:hideMark/>
          </w:tcPr>
          <w:p w14:paraId="7F81B9EC" w14:textId="23454705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(</w:t>
            </w:r>
            <w:r w:rsidR="007429F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FB01DE" w14:paraId="6434F3A2" w14:textId="77777777" w:rsidTr="008E67D6">
        <w:tc>
          <w:tcPr>
            <w:tcW w:w="2610" w:type="dxa"/>
            <w:vAlign w:val="bottom"/>
            <w:hideMark/>
          </w:tcPr>
          <w:p w14:paraId="111A08DE" w14:textId="7F5321AA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5A6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256</w:t>
            </w:r>
            <w:r w:rsidR="00F66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350" w:type="dxa"/>
            <w:vAlign w:val="bottom"/>
          </w:tcPr>
          <w:p w14:paraId="2ED2F388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6" w:type="dxa"/>
          </w:tcPr>
          <w:p w14:paraId="6DD57BCD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31FB47AF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0FF9C0BF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7B640D64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4862A366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0B235374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54542FC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2D27A014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B01DE" w14:paraId="15A5B518" w14:textId="77777777" w:rsidTr="008E67D6">
        <w:tc>
          <w:tcPr>
            <w:tcW w:w="2610" w:type="dxa"/>
          </w:tcPr>
          <w:p w14:paraId="5E737BEB" w14:textId="3AC4ECE2" w:rsidR="00FB01DE" w:rsidRPr="00DF5E24" w:rsidRDefault="008E4E05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  <w:r w:rsidRPr="008E4E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F65E00F" w14:textId="0D45780E" w:rsidR="00FB01DE" w:rsidRPr="005A675A" w:rsidRDefault="006734F4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5.75</w:t>
            </w:r>
          </w:p>
        </w:tc>
        <w:tc>
          <w:tcPr>
            <w:tcW w:w="326" w:type="dxa"/>
          </w:tcPr>
          <w:p w14:paraId="52515253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14D020CF" w14:textId="4AF4DAF9" w:rsidR="00FB01DE" w:rsidRPr="005A675A" w:rsidRDefault="006734F4" w:rsidP="006734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5,767</w:t>
            </w:r>
          </w:p>
        </w:tc>
        <w:tc>
          <w:tcPr>
            <w:tcW w:w="236" w:type="dxa"/>
          </w:tcPr>
          <w:p w14:paraId="0F8752D5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5581809B" w14:textId="5D0A438E" w:rsidR="00FB01DE" w:rsidRPr="005A675A" w:rsidRDefault="006734F4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41,782</w:t>
            </w:r>
          </w:p>
        </w:tc>
        <w:tc>
          <w:tcPr>
            <w:tcW w:w="236" w:type="dxa"/>
          </w:tcPr>
          <w:p w14:paraId="642FA23B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126FAF2B" w14:textId="3EA19B54" w:rsidR="00FB01DE" w:rsidRPr="005A675A" w:rsidRDefault="006734F4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(47,549)</w:t>
            </w:r>
          </w:p>
        </w:tc>
        <w:tc>
          <w:tcPr>
            <w:tcW w:w="236" w:type="dxa"/>
          </w:tcPr>
          <w:p w14:paraId="619FB027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4635B676" w14:textId="6DCE8144" w:rsidR="00FB01DE" w:rsidRPr="005A675A" w:rsidRDefault="006734F4" w:rsidP="0067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FB01DE" w14:paraId="3F6CC73E" w14:textId="77777777" w:rsidTr="008E67D6">
        <w:tc>
          <w:tcPr>
            <w:tcW w:w="2610" w:type="dxa"/>
          </w:tcPr>
          <w:p w14:paraId="11212699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3FD27CFF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6" w:type="dxa"/>
          </w:tcPr>
          <w:p w14:paraId="09120C12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1465C251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1EDC649C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080C7D95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23A667D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757AAD70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7E5C8E54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3FCD3B67" w14:textId="77777777" w:rsidR="00FB01DE" w:rsidRPr="005A675A" w:rsidRDefault="00FB01DE" w:rsidP="00FB0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66676" w14:paraId="42061762" w14:textId="77777777" w:rsidTr="00F66676">
        <w:tc>
          <w:tcPr>
            <w:tcW w:w="2610" w:type="dxa"/>
            <w:vAlign w:val="bottom"/>
            <w:hideMark/>
          </w:tcPr>
          <w:p w14:paraId="78836ED6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5A6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256</w:t>
            </w:r>
            <w:r w:rsidRPr="005A6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350" w:type="dxa"/>
            <w:vAlign w:val="bottom"/>
          </w:tcPr>
          <w:p w14:paraId="653FFD27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6" w:type="dxa"/>
          </w:tcPr>
          <w:p w14:paraId="62DFB348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3AEDC37F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4E71C005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7CE05455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45103CE3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1AFC9B9F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7EADD5B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383AC78C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66676" w14:paraId="694579A5" w14:textId="77777777" w:rsidTr="00F66676">
        <w:tc>
          <w:tcPr>
            <w:tcW w:w="2610" w:type="dxa"/>
          </w:tcPr>
          <w:p w14:paraId="7EBBD60D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70FAD8F" w14:textId="631F17AC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6.</w:t>
            </w:r>
            <w:r w:rsidR="006734F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00</w:t>
            </w:r>
          </w:p>
        </w:tc>
        <w:tc>
          <w:tcPr>
            <w:tcW w:w="326" w:type="dxa"/>
          </w:tcPr>
          <w:p w14:paraId="7F81EBBC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363D929E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32E9308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5CCB9FBA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10,356</w:t>
            </w:r>
          </w:p>
        </w:tc>
        <w:tc>
          <w:tcPr>
            <w:tcW w:w="236" w:type="dxa"/>
          </w:tcPr>
          <w:p w14:paraId="0ABB8C4C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5801FE66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(4,589)</w:t>
            </w:r>
          </w:p>
        </w:tc>
        <w:tc>
          <w:tcPr>
            <w:tcW w:w="236" w:type="dxa"/>
          </w:tcPr>
          <w:p w14:paraId="5F897122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36C61CA3" w14:textId="77777777" w:rsidR="00F66676" w:rsidRPr="005A675A" w:rsidRDefault="00F66676" w:rsidP="00F6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5,767</w:t>
            </w:r>
          </w:p>
        </w:tc>
      </w:tr>
    </w:tbl>
    <w:p w14:paraId="20D0CF8E" w14:textId="69C212F9" w:rsidR="000645F9" w:rsidRDefault="000645F9" w:rsidP="007B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55EDBEF" w14:textId="332834DE" w:rsidR="007C1BA8" w:rsidRDefault="007C1BA8" w:rsidP="007B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88108B5" w14:textId="7937DC58" w:rsidR="007C1BA8" w:rsidRDefault="007C1BA8" w:rsidP="007B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F0D1EF1" w14:textId="6568F0DF" w:rsidR="007C1BA8" w:rsidRDefault="007C1BA8" w:rsidP="007B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5ED7574" w14:textId="77777777" w:rsidR="007C1BA8" w:rsidRPr="00AD63F5" w:rsidRDefault="007C1BA8" w:rsidP="007B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3"/>
        <w:gridCol w:w="1441"/>
        <w:gridCol w:w="304"/>
        <w:gridCol w:w="57"/>
        <w:gridCol w:w="1410"/>
      </w:tblGrid>
      <w:tr w:rsidR="00E61D00" w:rsidRPr="00562A8D" w14:paraId="53C30658" w14:textId="77777777" w:rsidTr="005531F8">
        <w:tc>
          <w:tcPr>
            <w:tcW w:w="3246" w:type="pct"/>
          </w:tcPr>
          <w:p w14:paraId="3655B1D4" w14:textId="0B5BDCCE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87" w:type="pct"/>
          </w:tcPr>
          <w:p w14:paraId="1093E2CB" w14:textId="0F6C4440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66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7" w:type="pct"/>
            <w:gridSpan w:val="2"/>
          </w:tcPr>
          <w:p w14:paraId="147031E2" w14:textId="77777777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F365E0E" w14:textId="7A7536F9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667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1D00" w:rsidRPr="00562A8D" w14:paraId="59DF2E04" w14:textId="77777777" w:rsidTr="005531F8">
        <w:tc>
          <w:tcPr>
            <w:tcW w:w="3246" w:type="pct"/>
          </w:tcPr>
          <w:p w14:paraId="7BD72DD7" w14:textId="77777777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4" w:type="pct"/>
            <w:gridSpan w:val="4"/>
          </w:tcPr>
          <w:p w14:paraId="09068313" w14:textId="5B5CCCE1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1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D00" w:rsidRPr="00261B77" w14:paraId="44920E98" w14:textId="77777777" w:rsidTr="005531F8">
        <w:tc>
          <w:tcPr>
            <w:tcW w:w="3246" w:type="pct"/>
          </w:tcPr>
          <w:p w14:paraId="61F53F8B" w14:textId="77777777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7" w:type="pct"/>
          </w:tcPr>
          <w:p w14:paraId="1893AD83" w14:textId="3B9866A6" w:rsidR="00E61D00" w:rsidRPr="00A23C8D" w:rsidRDefault="00DF5E24" w:rsidP="00DF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7" w:type="pct"/>
            <w:gridSpan w:val="2"/>
          </w:tcPr>
          <w:p w14:paraId="74743149" w14:textId="77777777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893AE4A" w14:textId="2245C902" w:rsidR="00E61D00" w:rsidRPr="00562A8D" w:rsidRDefault="00F66676" w:rsidP="00F6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61D00" w:rsidRPr="00261B77" w14:paraId="2598D3BD" w14:textId="77777777" w:rsidTr="005531F8">
        <w:tc>
          <w:tcPr>
            <w:tcW w:w="3246" w:type="pct"/>
          </w:tcPr>
          <w:p w14:paraId="57926E93" w14:textId="77777777" w:rsidR="00E61D00" w:rsidRPr="00562A8D" w:rsidRDefault="00E61D00" w:rsidP="00E6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27A8F058" w14:textId="60A6C60B" w:rsidR="00E61D00" w:rsidRPr="00261B77" w:rsidRDefault="00DF5E24" w:rsidP="00DF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7" w:type="pct"/>
            <w:gridSpan w:val="2"/>
          </w:tcPr>
          <w:p w14:paraId="17192BE0" w14:textId="77777777" w:rsidR="00E61D00" w:rsidRPr="00261B77" w:rsidRDefault="00E61D00" w:rsidP="00E6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3BB4E3ED" w14:textId="3B8623B4" w:rsidR="00E61D00" w:rsidRPr="00261B77" w:rsidRDefault="00F66676" w:rsidP="00F6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AC1015" w:rsidRPr="00562A8D" w14:paraId="652AFAA4" w14:textId="77777777" w:rsidTr="005531F8">
        <w:tc>
          <w:tcPr>
            <w:tcW w:w="3246" w:type="pct"/>
          </w:tcPr>
          <w:p w14:paraId="654D407A" w14:textId="77777777" w:rsidR="00AC1015" w:rsidRPr="00562A8D" w:rsidRDefault="00AC1015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5FAF7E55" w14:textId="77777777" w:rsidR="00AC1015" w:rsidRDefault="00AC1015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6A8E5FF0" w14:textId="77777777" w:rsidR="00AC1015" w:rsidRPr="00562A8D" w:rsidRDefault="00AC1015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pct"/>
            <w:gridSpan w:val="2"/>
          </w:tcPr>
          <w:p w14:paraId="73036AF4" w14:textId="77777777" w:rsidR="00AC1015" w:rsidRDefault="00AC1015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DF" w:rsidRPr="00562A8D" w14:paraId="1E9EE3DB" w14:textId="77777777" w:rsidTr="005531F8">
        <w:tc>
          <w:tcPr>
            <w:tcW w:w="3246" w:type="pct"/>
          </w:tcPr>
          <w:p w14:paraId="47B550A4" w14:textId="515A76DD" w:rsidR="006366DF" w:rsidRPr="00661ECC" w:rsidRDefault="00DF5E24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87" w:type="pct"/>
          </w:tcPr>
          <w:p w14:paraId="11E37C5F" w14:textId="122ACFFA" w:rsidR="006366DF" w:rsidRPr="00562A8D" w:rsidRDefault="006366DF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5F27055A" w14:textId="77777777" w:rsidR="006366DF" w:rsidRPr="00562A8D" w:rsidRDefault="006366DF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pct"/>
            <w:gridSpan w:val="2"/>
          </w:tcPr>
          <w:p w14:paraId="77053A6A" w14:textId="74AFAA72" w:rsidR="006366DF" w:rsidRPr="00562A8D" w:rsidRDefault="006366DF" w:rsidP="00B9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1F8" w:rsidRPr="00562A8D" w14:paraId="4EF28950" w14:textId="77777777" w:rsidTr="00B90B70">
        <w:tc>
          <w:tcPr>
            <w:tcW w:w="3246" w:type="pct"/>
          </w:tcPr>
          <w:p w14:paraId="5097F909" w14:textId="77777777" w:rsidR="005531F8" w:rsidRPr="00562A8D" w:rsidRDefault="005531F8" w:rsidP="0055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pct"/>
            <w:gridSpan w:val="4"/>
          </w:tcPr>
          <w:p w14:paraId="7139BC1D" w14:textId="0F796757" w:rsidR="005531F8" w:rsidRPr="00562A8D" w:rsidRDefault="005531F8" w:rsidP="00553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1F8" w:rsidRPr="002E1F19" w14:paraId="3D084A2D" w14:textId="77777777" w:rsidTr="005531F8">
        <w:tc>
          <w:tcPr>
            <w:tcW w:w="3246" w:type="pct"/>
          </w:tcPr>
          <w:p w14:paraId="6991FF8F" w14:textId="77777777" w:rsidR="005531F8" w:rsidRPr="00562A8D" w:rsidRDefault="005531F8" w:rsidP="0055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</w:tcPr>
          <w:p w14:paraId="21061174" w14:textId="6455F99A" w:rsidR="005531F8" w:rsidRPr="00DB68AC" w:rsidRDefault="00DF5E24" w:rsidP="00DF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166" w:type="pct"/>
          </w:tcPr>
          <w:p w14:paraId="00D85654" w14:textId="77777777" w:rsidR="005531F8" w:rsidRPr="00562A8D" w:rsidRDefault="005531F8" w:rsidP="00553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pct"/>
            <w:gridSpan w:val="2"/>
          </w:tcPr>
          <w:p w14:paraId="06747710" w14:textId="51145726" w:rsidR="005531F8" w:rsidRPr="00DB68AC" w:rsidRDefault="00F66676" w:rsidP="00F6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1F8" w:rsidRPr="00562A8D" w14:paraId="37D8742F" w14:textId="77777777" w:rsidTr="005531F8">
        <w:tc>
          <w:tcPr>
            <w:tcW w:w="3246" w:type="pct"/>
          </w:tcPr>
          <w:p w14:paraId="02126984" w14:textId="77777777" w:rsidR="005531F8" w:rsidRPr="00562A8D" w:rsidRDefault="005531F8" w:rsidP="0055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176693EB" w14:textId="58B51A4B" w:rsidR="005531F8" w:rsidRPr="002E1F19" w:rsidRDefault="002E3AA4" w:rsidP="00553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66" w:type="pct"/>
          </w:tcPr>
          <w:p w14:paraId="5545633B" w14:textId="77777777" w:rsidR="005531F8" w:rsidRPr="002E1F19" w:rsidRDefault="005531F8" w:rsidP="00553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FCBC80" w14:textId="4958633D" w:rsidR="005531F8" w:rsidRPr="002E1F19" w:rsidRDefault="002E3AA4" w:rsidP="002E3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A0038E1" w14:textId="1592C28B" w:rsidR="00DF5E24" w:rsidRDefault="00DF5E24" w:rsidP="004F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3"/>
        <w:gridCol w:w="1441"/>
        <w:gridCol w:w="361"/>
        <w:gridCol w:w="1410"/>
      </w:tblGrid>
      <w:tr w:rsidR="00DF5E24" w:rsidRPr="00562A8D" w14:paraId="6AABF574" w14:textId="77777777" w:rsidTr="00DF5E24">
        <w:tc>
          <w:tcPr>
            <w:tcW w:w="3246" w:type="pct"/>
          </w:tcPr>
          <w:p w14:paraId="037E4072" w14:textId="21E5164B" w:rsidR="00DF5E24" w:rsidRPr="00DF5E24" w:rsidRDefault="00DF5E24" w:rsidP="00DF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7" w:type="pct"/>
          </w:tcPr>
          <w:p w14:paraId="1D7B13C2" w14:textId="29782ECB" w:rsidR="00DF5E24" w:rsidRPr="00562A8D" w:rsidRDefault="00DF5E24" w:rsidP="00DF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15B1B1C0" w14:textId="77777777" w:rsidR="00DF5E24" w:rsidRPr="00562A8D" w:rsidRDefault="00DF5E24" w:rsidP="00DF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CFCD609" w14:textId="3BE05DB8" w:rsidR="00DF5E24" w:rsidRPr="00562A8D" w:rsidRDefault="00DF5E24" w:rsidP="00DF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1BA8" w:rsidRPr="00261B77" w14:paraId="34D07334" w14:textId="77777777" w:rsidTr="008E4E05">
        <w:tc>
          <w:tcPr>
            <w:tcW w:w="3246" w:type="pct"/>
          </w:tcPr>
          <w:p w14:paraId="48D1CA60" w14:textId="77777777" w:rsidR="007C1BA8" w:rsidRDefault="007C1BA8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334D8F34" w14:textId="77777777" w:rsidR="007C1BA8" w:rsidRDefault="007C1BA8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417B9EEC" w14:textId="77777777" w:rsidR="007C1BA8" w:rsidRPr="00222568" w:rsidRDefault="007C1BA8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3E8CA631" w14:textId="77777777" w:rsidR="007C1BA8" w:rsidRDefault="007C1BA8" w:rsidP="0018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E05" w:rsidRPr="00261B77" w14:paraId="21D38325" w14:textId="77777777" w:rsidTr="008E4E05">
        <w:tc>
          <w:tcPr>
            <w:tcW w:w="3246" w:type="pct"/>
          </w:tcPr>
          <w:p w14:paraId="7B627561" w14:textId="738767EE" w:rsidR="008E4E05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</w:tcPr>
          <w:p w14:paraId="0B3E08B9" w14:textId="2CAB081A" w:rsidR="008E4E05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97" w:type="pct"/>
          </w:tcPr>
          <w:p w14:paraId="65E145B2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E3BA91D" w14:textId="3862A3FD" w:rsidR="008E4E05" w:rsidRDefault="008E4E05" w:rsidP="0018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8E4E05" w:rsidRPr="00261B77" w14:paraId="39A6F683" w14:textId="77777777" w:rsidTr="008E4E05">
        <w:tc>
          <w:tcPr>
            <w:tcW w:w="3246" w:type="pct"/>
          </w:tcPr>
          <w:p w14:paraId="4955723A" w14:textId="71C782B8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6E0BE70C" w14:textId="50F86DDB" w:rsidR="008E4E05" w:rsidRPr="00222568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97" w:type="pct"/>
          </w:tcPr>
          <w:p w14:paraId="59AB983E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6FC571F" w14:textId="0F6B1C70" w:rsidR="008E4E05" w:rsidRPr="00222568" w:rsidRDefault="008E4E05" w:rsidP="0018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4E05" w:rsidRPr="00261B77" w14:paraId="3494FEA0" w14:textId="77777777" w:rsidTr="002E3AA4">
        <w:tc>
          <w:tcPr>
            <w:tcW w:w="3246" w:type="pct"/>
          </w:tcPr>
          <w:p w14:paraId="344B341B" w14:textId="2958E691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441AB8F0" w14:textId="52920824" w:rsidR="008E4E05" w:rsidRPr="00222568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1,114</w:t>
            </w:r>
          </w:p>
        </w:tc>
        <w:tc>
          <w:tcPr>
            <w:tcW w:w="197" w:type="pct"/>
          </w:tcPr>
          <w:p w14:paraId="5035B3D1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37403098" w14:textId="474F2126" w:rsidR="008E4E05" w:rsidRPr="00182531" w:rsidRDefault="008E4E05" w:rsidP="0018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531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</w:tr>
      <w:tr w:rsidR="008E4E05" w:rsidRPr="00261B77" w14:paraId="45BCD3DE" w14:textId="77777777" w:rsidTr="00DF5E24">
        <w:tc>
          <w:tcPr>
            <w:tcW w:w="3246" w:type="pct"/>
          </w:tcPr>
          <w:p w14:paraId="58D178E8" w14:textId="326908FD" w:rsidR="00A37EA4" w:rsidRPr="00222568" w:rsidRDefault="00A37EA4" w:rsidP="007C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  <w:tcBorders>
              <w:top w:val="double" w:sz="4" w:space="0" w:color="auto"/>
            </w:tcBorders>
          </w:tcPr>
          <w:p w14:paraId="77183CB6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77DE098D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1C2154BF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E05" w:rsidRPr="00261B77" w14:paraId="1053403C" w14:textId="77777777" w:rsidTr="00DF5E24">
        <w:tc>
          <w:tcPr>
            <w:tcW w:w="3246" w:type="pct"/>
          </w:tcPr>
          <w:p w14:paraId="607B213C" w14:textId="40A6B34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25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87" w:type="pct"/>
          </w:tcPr>
          <w:p w14:paraId="6EB6DDDA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14:paraId="7869E9FB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24230B5" w14:textId="77777777" w:rsidR="008E4E05" w:rsidRPr="00222568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E05" w:rsidRPr="00261B77" w14:paraId="640147C3" w14:textId="77777777" w:rsidTr="00DF5E24">
        <w:tc>
          <w:tcPr>
            <w:tcW w:w="3246" w:type="pct"/>
          </w:tcPr>
          <w:p w14:paraId="7CF0125D" w14:textId="77777777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pct"/>
            <w:gridSpan w:val="3"/>
          </w:tcPr>
          <w:p w14:paraId="05B0A046" w14:textId="77777777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E05" w:rsidRPr="00261B77" w14:paraId="6A68711C" w14:textId="77777777" w:rsidTr="00DF5E24">
        <w:tc>
          <w:tcPr>
            <w:tcW w:w="3246" w:type="pct"/>
          </w:tcPr>
          <w:p w14:paraId="3CD8238D" w14:textId="5DB18A53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E24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87" w:type="pct"/>
          </w:tcPr>
          <w:p w14:paraId="4AD8BF9B" w14:textId="30DFE9C0" w:rsidR="008E4E05" w:rsidRPr="002E3AA4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18,489</w:t>
            </w:r>
          </w:p>
        </w:tc>
        <w:tc>
          <w:tcPr>
            <w:tcW w:w="197" w:type="pct"/>
          </w:tcPr>
          <w:p w14:paraId="783B7220" w14:textId="77777777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B962725" w14:textId="00B39AB4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E4E05" w:rsidRPr="00261B77" w14:paraId="040523F6" w14:textId="77777777" w:rsidTr="00DF5E24">
        <w:tc>
          <w:tcPr>
            <w:tcW w:w="3246" w:type="pct"/>
          </w:tcPr>
          <w:p w14:paraId="4EF25933" w14:textId="4E48D193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4254DC0F" w14:textId="6B49F6CB" w:rsidR="008E4E05" w:rsidRPr="00DF5E24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21,172</w:t>
            </w:r>
          </w:p>
        </w:tc>
        <w:tc>
          <w:tcPr>
            <w:tcW w:w="197" w:type="pct"/>
          </w:tcPr>
          <w:p w14:paraId="4C8AFFD1" w14:textId="77777777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B84E300" w14:textId="0542A77D" w:rsidR="008E4E05" w:rsidRPr="00DF5E24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E4E05" w:rsidRPr="00261B77" w14:paraId="706551C6" w14:textId="77777777" w:rsidTr="00DF5E24">
        <w:tc>
          <w:tcPr>
            <w:tcW w:w="3246" w:type="pct"/>
          </w:tcPr>
          <w:p w14:paraId="1C7988C8" w14:textId="77777777" w:rsidR="008E4E05" w:rsidRPr="00562A8D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D811AA6" w14:textId="374716E9" w:rsidR="008E4E05" w:rsidRPr="00261B77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39,661</w:t>
            </w:r>
          </w:p>
        </w:tc>
        <w:tc>
          <w:tcPr>
            <w:tcW w:w="197" w:type="pct"/>
          </w:tcPr>
          <w:p w14:paraId="5CE842C5" w14:textId="77777777" w:rsidR="008E4E05" w:rsidRPr="00261B77" w:rsidRDefault="008E4E05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55567221" w14:textId="69200D72" w:rsidR="008E4E05" w:rsidRPr="00261B77" w:rsidRDefault="008E4E05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5F8A08" w14:textId="77777777" w:rsidR="00222568" w:rsidRPr="00AD63F5" w:rsidRDefault="00222568" w:rsidP="004F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949CF05" w14:textId="1B31EDE6" w:rsidR="004F0CFA" w:rsidRDefault="005531F8" w:rsidP="004F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F0CFA" w:rsidRPr="007A6CA5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</w:t>
      </w:r>
      <w:r w:rsidR="00B474EE">
        <w:rPr>
          <w:rFonts w:ascii="Angsana New" w:hAnsi="Angsana New" w:hint="cs"/>
          <w:sz w:val="30"/>
          <w:szCs w:val="30"/>
          <w:cs/>
        </w:rPr>
        <w:t>จาก</w:t>
      </w:r>
      <w:r w:rsidR="004F0CFA" w:rsidRPr="00562A8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B474EE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B474EE">
        <w:rPr>
          <w:rFonts w:ascii="Angsana New" w:hAnsi="Angsana New"/>
          <w:sz w:val="30"/>
          <w:szCs w:val="30"/>
        </w:rPr>
        <w:t>31</w:t>
      </w:r>
      <w:r w:rsidR="00B474EE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2E365A12" w14:textId="7F97D32C" w:rsidR="000645F9" w:rsidRPr="00AD63F5" w:rsidRDefault="000645F9" w:rsidP="004F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326"/>
        <w:gridCol w:w="1112"/>
        <w:gridCol w:w="236"/>
        <w:gridCol w:w="994"/>
        <w:gridCol w:w="236"/>
        <w:gridCol w:w="966"/>
        <w:gridCol w:w="236"/>
        <w:gridCol w:w="1114"/>
      </w:tblGrid>
      <w:tr w:rsidR="00A14871" w:rsidRPr="005A675A" w14:paraId="7BC98637" w14:textId="77777777" w:rsidTr="00A14871">
        <w:trPr>
          <w:tblHeader/>
        </w:trPr>
        <w:tc>
          <w:tcPr>
            <w:tcW w:w="2610" w:type="dxa"/>
          </w:tcPr>
          <w:p w14:paraId="6CB4015D" w14:textId="047E67F6" w:rsidR="00A14871" w:rsidRPr="005A675A" w:rsidRDefault="00A14871" w:rsidP="0022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E3AA860" w14:textId="3958ABB0" w:rsidR="00A14871" w:rsidRPr="005A675A" w:rsidRDefault="00A14871" w:rsidP="00A14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26" w:type="dxa"/>
            <w:vAlign w:val="bottom"/>
          </w:tcPr>
          <w:p w14:paraId="50A544F8" w14:textId="43D785F4" w:rsidR="00A14871" w:rsidRPr="005A675A" w:rsidRDefault="00A14871" w:rsidP="008E6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4" w:type="dxa"/>
            <w:gridSpan w:val="7"/>
            <w:hideMark/>
          </w:tcPr>
          <w:p w14:paraId="6F53C56B" w14:textId="1E0388F7" w:rsidR="00A14871" w:rsidRPr="005A675A" w:rsidRDefault="00A14871" w:rsidP="008E6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E363C8" w:rsidRPr="005A675A" w14:paraId="254C8B37" w14:textId="77777777" w:rsidTr="008E67D6">
        <w:trPr>
          <w:tblHeader/>
        </w:trPr>
        <w:tc>
          <w:tcPr>
            <w:tcW w:w="2610" w:type="dxa"/>
          </w:tcPr>
          <w:p w14:paraId="7D2EDEFE" w14:textId="2A0DAEA8" w:rsidR="00E363C8" w:rsidRPr="003435DC" w:rsidRDefault="00D16F82" w:rsidP="00D16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E363C8" w:rsidRPr="003435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  <w:hideMark/>
          </w:tcPr>
          <w:p w14:paraId="0A2DAF96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  <w:tc>
          <w:tcPr>
            <w:tcW w:w="326" w:type="dxa"/>
          </w:tcPr>
          <w:p w14:paraId="15B5C3F8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2" w:type="dxa"/>
            <w:vAlign w:val="bottom"/>
            <w:hideMark/>
          </w:tcPr>
          <w:p w14:paraId="792BB697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  <w:tc>
          <w:tcPr>
            <w:tcW w:w="236" w:type="dxa"/>
          </w:tcPr>
          <w:p w14:paraId="1D08B339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71D048A0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5E7F27CC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4F2698BF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16BEB6D9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2D79660B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</w:tr>
      <w:tr w:rsidR="00E363C8" w:rsidRPr="005A675A" w14:paraId="638479D8" w14:textId="77777777" w:rsidTr="008E67D6">
        <w:trPr>
          <w:tblHeader/>
        </w:trPr>
        <w:tc>
          <w:tcPr>
            <w:tcW w:w="2610" w:type="dxa"/>
            <w:hideMark/>
          </w:tcPr>
          <w:p w14:paraId="048580F2" w14:textId="689C1CD1" w:rsidR="00E363C8" w:rsidRPr="003435DC" w:rsidRDefault="00FA14B7" w:rsidP="00D16F82">
            <w:pPr>
              <w:tabs>
                <w:tab w:val="clear" w:pos="907"/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      </w:t>
            </w:r>
            <w:r w:rsidR="00E363C8" w:rsidRPr="003435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  <w:hideMark/>
          </w:tcPr>
          <w:p w14:paraId="10B06DBA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31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326" w:type="dxa"/>
          </w:tcPr>
          <w:p w14:paraId="5B6E39AF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  <w:vAlign w:val="bottom"/>
            <w:hideMark/>
          </w:tcPr>
          <w:p w14:paraId="2EA7C27F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236" w:type="dxa"/>
          </w:tcPr>
          <w:p w14:paraId="74DD4665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  <w:vAlign w:val="bottom"/>
            <w:hideMark/>
          </w:tcPr>
          <w:p w14:paraId="67E27CBC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6D835CC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5F94DCD3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ลดลง</w:t>
            </w:r>
          </w:p>
        </w:tc>
        <w:tc>
          <w:tcPr>
            <w:tcW w:w="236" w:type="dxa"/>
          </w:tcPr>
          <w:p w14:paraId="6CE88575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2F54CE8B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31 </w:t>
            </w: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363C8" w:rsidRPr="005A675A" w14:paraId="6F07739C" w14:textId="77777777" w:rsidTr="008E67D6">
        <w:trPr>
          <w:tblHeader/>
        </w:trPr>
        <w:tc>
          <w:tcPr>
            <w:tcW w:w="2610" w:type="dxa"/>
            <w:hideMark/>
          </w:tcPr>
          <w:p w14:paraId="6C433B04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A3C09B4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326" w:type="dxa"/>
          </w:tcPr>
          <w:p w14:paraId="1C4D24F8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4" w:type="dxa"/>
            <w:gridSpan w:val="7"/>
            <w:hideMark/>
          </w:tcPr>
          <w:p w14:paraId="56900B1E" w14:textId="281205F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(</w:t>
            </w:r>
            <w:r w:rsidR="00D67C0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5A6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E363C8" w:rsidRPr="005A675A" w14:paraId="7962288F" w14:textId="77777777" w:rsidTr="008E67D6">
        <w:tc>
          <w:tcPr>
            <w:tcW w:w="2610" w:type="dxa"/>
          </w:tcPr>
          <w:p w14:paraId="0EEA005E" w14:textId="5B665664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256</w:t>
            </w:r>
            <w:r w:rsidR="002225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1350" w:type="dxa"/>
          </w:tcPr>
          <w:p w14:paraId="421CD085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6" w:type="dxa"/>
          </w:tcPr>
          <w:p w14:paraId="667844E6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2EF80971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7C8EFE60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14C1B046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5942998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000CA6F5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006DA65A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099377A8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363C8" w:rsidRPr="005A675A" w14:paraId="7EFF38BE" w14:textId="77777777" w:rsidTr="008E67D6">
        <w:tc>
          <w:tcPr>
            <w:tcW w:w="2610" w:type="dxa"/>
          </w:tcPr>
          <w:p w14:paraId="55751FE0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A6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954A860" w14:textId="2BA25513" w:rsidR="00E363C8" w:rsidRPr="005A675A" w:rsidRDefault="007E62CD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9E3D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.00</w:t>
            </w:r>
          </w:p>
        </w:tc>
        <w:tc>
          <w:tcPr>
            <w:tcW w:w="326" w:type="dxa"/>
          </w:tcPr>
          <w:p w14:paraId="0FCC0FBE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2" w:type="dxa"/>
          </w:tcPr>
          <w:p w14:paraId="2284AD96" w14:textId="37FE6B75" w:rsidR="00E363C8" w:rsidRPr="005A675A" w:rsidRDefault="0022256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26,984</w:t>
            </w:r>
          </w:p>
        </w:tc>
        <w:tc>
          <w:tcPr>
            <w:tcW w:w="236" w:type="dxa"/>
          </w:tcPr>
          <w:p w14:paraId="57042ADC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4" w:type="dxa"/>
          </w:tcPr>
          <w:p w14:paraId="55ED0BD1" w14:textId="4B21A58B" w:rsidR="00E363C8" w:rsidRPr="005A675A" w:rsidRDefault="0022256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37,410</w:t>
            </w:r>
          </w:p>
        </w:tc>
        <w:tc>
          <w:tcPr>
            <w:tcW w:w="236" w:type="dxa"/>
          </w:tcPr>
          <w:p w14:paraId="01EB3F39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6" w:type="dxa"/>
          </w:tcPr>
          <w:p w14:paraId="38E52F92" w14:textId="424C5C20" w:rsidR="00E363C8" w:rsidRPr="005A675A" w:rsidRDefault="0022256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A67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(64,394)</w:t>
            </w:r>
          </w:p>
        </w:tc>
        <w:tc>
          <w:tcPr>
            <w:tcW w:w="236" w:type="dxa"/>
          </w:tcPr>
          <w:p w14:paraId="4B5EC0EB" w14:textId="77777777" w:rsidR="00E363C8" w:rsidRPr="005A675A" w:rsidRDefault="00E363C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14" w:type="dxa"/>
          </w:tcPr>
          <w:p w14:paraId="0D1BCFCA" w14:textId="20C35575" w:rsidR="00E363C8" w:rsidRPr="005A675A" w:rsidRDefault="00222568" w:rsidP="00E363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34F03518" w14:textId="02A7D826" w:rsidR="004974F6" w:rsidRDefault="004974F6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1BD855" w14:textId="77777777" w:rsidR="007C1BA8" w:rsidRDefault="007C1BA8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8BEABC" w14:textId="5E9C803B" w:rsidR="002C4FD1" w:rsidRPr="00813166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0C68D6"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9E6AC1" w:rsidRDefault="000C68D6" w:rsidP="009E402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AF6613" w14:textId="2F3D49D9" w:rsidR="00E04159" w:rsidRPr="009D4057" w:rsidRDefault="00E04159" w:rsidP="009E402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D40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สัญญาเงินให้กู้ยืมระยะยาว</w:t>
      </w:r>
    </w:p>
    <w:p w14:paraId="4D09BBD7" w14:textId="77777777" w:rsidR="00E04159" w:rsidRPr="009E6AC1" w:rsidRDefault="00E04159" w:rsidP="009E402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4B466FB" w14:textId="09F48EAD" w:rsidR="00141A16" w:rsidRPr="002E1264" w:rsidRDefault="00141A16" w:rsidP="00141A1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E12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E12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1264">
        <w:rPr>
          <w:rFonts w:asciiTheme="majorBidi" w:hAnsiTheme="majorBidi" w:cstheme="majorBidi"/>
          <w:sz w:val="30"/>
          <w:szCs w:val="30"/>
        </w:rPr>
        <w:t>256</w:t>
      </w:r>
      <w:r w:rsidR="00E06818">
        <w:rPr>
          <w:rFonts w:asciiTheme="majorBidi" w:hAnsiTheme="majorBidi" w:cstheme="majorBidi"/>
          <w:sz w:val="30"/>
          <w:szCs w:val="30"/>
        </w:rPr>
        <w:t>3</w:t>
      </w:r>
      <w:r w:rsidRPr="002E1264">
        <w:rPr>
          <w:rFonts w:asciiTheme="majorBidi" w:hAnsiTheme="majorBidi" w:cstheme="majorBidi"/>
          <w:sz w:val="30"/>
          <w:szCs w:val="30"/>
        </w:rPr>
        <w:t xml:space="preserve"> </w:t>
      </w:r>
      <w:r w:rsidR="00E06818" w:rsidRPr="00F3237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06818" w:rsidRPr="00F32375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E06818" w:rsidRPr="00F32375">
        <w:rPr>
          <w:rFonts w:asciiTheme="majorBidi" w:hAnsiTheme="majorBidi" w:cstheme="majorBidi"/>
          <w:sz w:val="30"/>
          <w:szCs w:val="30"/>
          <w:cs/>
        </w:rPr>
        <w:t>มีเงินให้กู้ยืมระยะยาวแก่บริษัท</w:t>
      </w:r>
      <w:r w:rsidR="008E4E05">
        <w:rPr>
          <w:rFonts w:asciiTheme="majorBidi" w:hAnsiTheme="majorBidi" w:cstheme="majorBidi" w:hint="cs"/>
          <w:sz w:val="30"/>
          <w:szCs w:val="30"/>
          <w:cs/>
        </w:rPr>
        <w:t xml:space="preserve"> ซีดีไอพี (ประเทศไทย) จำกัด (มหาชน) ซึ่งเป็นกิจการอื่นที่เกี่ยวข้องกัน</w:t>
      </w:r>
      <w:r w:rsidR="00E06818" w:rsidRPr="00F32375">
        <w:rPr>
          <w:rFonts w:asciiTheme="majorBidi" w:hAnsiTheme="majorBidi" w:cstheme="majorBidi"/>
          <w:sz w:val="30"/>
          <w:szCs w:val="30"/>
        </w:rPr>
        <w:t xml:space="preserve"> 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8E4E0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E4E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เงินให้กู้ยืมระยะยาวแก่บริษัท ซีดีไอพี (ประเทศไทย) จำกัด (มหาชน) ซึ่งเป็นบริษัทใหญ่ </w:t>
      </w:r>
      <w:r w:rsidR="00E0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มีจำนวน 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</w:rPr>
        <w:t xml:space="preserve">5.8 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E06818" w:rsidRPr="000D4195">
        <w:rPr>
          <w:rFonts w:asciiTheme="majorBidi" w:hAnsiTheme="majorBidi"/>
          <w:i/>
          <w:iCs/>
          <w:sz w:val="30"/>
          <w:szCs w:val="30"/>
          <w:cs/>
        </w:rPr>
        <w:t>มีอัตราดอกเบี้ยตามอัตราดอกเบี้ยขั้นต่ำที่ธนาคารเรียกเก็บจากลูกค้าสำหรับการกู้ยืมเป็นเงินบาท (“</w:t>
      </w:r>
      <w:r w:rsidR="00E06818" w:rsidRPr="000D4195">
        <w:rPr>
          <w:rFonts w:asciiTheme="majorBidi" w:hAnsiTheme="majorBidi" w:cstheme="majorBidi"/>
          <w:i/>
          <w:iCs/>
          <w:sz w:val="30"/>
          <w:szCs w:val="30"/>
        </w:rPr>
        <w:t xml:space="preserve">Prime rate”) </w:t>
      </w:r>
      <w:r w:rsidR="00E06818" w:rsidRPr="000D4195">
        <w:rPr>
          <w:rFonts w:asciiTheme="majorBidi" w:hAnsiTheme="majorBidi"/>
          <w:i/>
          <w:iCs/>
          <w:sz w:val="30"/>
          <w:szCs w:val="30"/>
          <w:cs/>
        </w:rPr>
        <w:t xml:space="preserve">ตามประกาศอัตราดอกเบี้ยของธนาคารเพื่อการส่งออกและนำเข้าแห่งประเทศไทย และเงินกู้ยืมดังกล่าวมีกำหนดชำระคืนทั้งจำนวนภายในวันที่ </w:t>
      </w:r>
      <w:r w:rsidR="00E06818">
        <w:rPr>
          <w:rFonts w:asciiTheme="majorBidi" w:hAnsiTheme="majorBidi"/>
          <w:i/>
          <w:iCs/>
          <w:sz w:val="30"/>
          <w:szCs w:val="30"/>
        </w:rPr>
        <w:t>31</w:t>
      </w:r>
      <w:r w:rsidR="00E06818" w:rsidRPr="000D4195">
        <w:rPr>
          <w:rFonts w:asciiTheme="majorBidi" w:hAnsiTheme="majorBidi"/>
          <w:i/>
          <w:iCs/>
          <w:sz w:val="30"/>
          <w:szCs w:val="30"/>
          <w:cs/>
        </w:rPr>
        <w:t xml:space="preserve"> สิงหาคม </w:t>
      </w:r>
      <w:r w:rsidR="00E06818">
        <w:rPr>
          <w:rFonts w:asciiTheme="majorBidi" w:hAnsiTheme="majorBidi"/>
          <w:i/>
          <w:iCs/>
          <w:sz w:val="30"/>
          <w:szCs w:val="30"/>
        </w:rPr>
        <w:t>2570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E06818" w:rsidRPr="00F3237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6E11C24" w14:textId="77777777" w:rsidR="008E4E05" w:rsidRPr="000C68D6" w:rsidRDefault="008E4E05" w:rsidP="00A37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37B243" w14:textId="1242DC50" w:rsidR="00910ED1" w:rsidRPr="001556FE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56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152F9C" w:rsidRDefault="00910ED1" w:rsidP="00910ED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7A3602CF" w14:textId="77777777" w:rsidR="00910ED1" w:rsidRPr="001556FE" w:rsidRDefault="00910ED1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56FE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152F9C" w:rsidRDefault="00910ED1" w:rsidP="00910ED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7B491E8E" w14:textId="758EC8A1" w:rsidR="003F5AD3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56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56FE">
        <w:rPr>
          <w:rFonts w:ascii="Angsana New" w:hAnsi="Angsana New"/>
          <w:sz w:val="30"/>
          <w:szCs w:val="30"/>
        </w:rPr>
        <w:t xml:space="preserve">30 </w:t>
      </w:r>
      <w:r w:rsidRPr="001556FE">
        <w:rPr>
          <w:rFonts w:ascii="Angsana New" w:hAnsi="Angsana New"/>
          <w:sz w:val="30"/>
          <w:szCs w:val="30"/>
          <w:cs/>
        </w:rPr>
        <w:t xml:space="preserve">มีนาคม </w:t>
      </w:r>
      <w:r w:rsidRPr="001556FE">
        <w:rPr>
          <w:rFonts w:ascii="Angsana New" w:hAnsi="Angsana New"/>
          <w:sz w:val="30"/>
          <w:szCs w:val="30"/>
        </w:rPr>
        <w:t>2561</w:t>
      </w:r>
      <w:r w:rsidRPr="001556FE">
        <w:rPr>
          <w:rFonts w:ascii="Angsana New" w:hAnsi="Angsana New" w:hint="cs"/>
          <w:sz w:val="30"/>
          <w:szCs w:val="30"/>
          <w:cs/>
        </w:rPr>
        <w:t xml:space="preserve"> </w:t>
      </w:r>
      <w:r w:rsidRPr="001556FE">
        <w:rPr>
          <w:rFonts w:ascii="Angsana New" w:hAnsi="Angsana New"/>
          <w:sz w:val="30"/>
          <w:szCs w:val="30"/>
          <w:cs/>
        </w:rPr>
        <w:t>บริษัทได้ทำสัญญาเช่าที่ดินพร้อมสิ่งปลูกสร้างเพื่อใช้เป็นสถานที่ประกอบกิจการ</w:t>
      </w:r>
      <w:r w:rsidRPr="001556FE">
        <w:rPr>
          <w:rFonts w:ascii="Angsana New" w:hAnsi="Angsana New" w:hint="cs"/>
          <w:sz w:val="30"/>
          <w:szCs w:val="30"/>
          <w:cs/>
        </w:rPr>
        <w:t>ของสำนักงานใหญ่</w:t>
      </w:r>
      <w:r w:rsidRPr="001556FE">
        <w:rPr>
          <w:rFonts w:ascii="Angsana New" w:hAnsi="Angsana New"/>
          <w:sz w:val="30"/>
          <w:szCs w:val="30"/>
          <w:cs/>
        </w:rPr>
        <w:t>กับบริษัทใหญ่</w:t>
      </w:r>
      <w:r w:rsidRPr="001556FE">
        <w:rPr>
          <w:rFonts w:ascii="Angsana New" w:hAnsi="Angsana New" w:hint="cs"/>
          <w:sz w:val="30"/>
          <w:szCs w:val="30"/>
          <w:cs/>
        </w:rPr>
        <w:t>ใน</w:t>
      </w:r>
      <w:r w:rsidRPr="001556FE">
        <w:rPr>
          <w:rFonts w:ascii="Angsana New" w:hAnsi="Angsana New"/>
          <w:sz w:val="30"/>
          <w:szCs w:val="30"/>
          <w:cs/>
        </w:rPr>
        <w:t xml:space="preserve">ลำดับสูงสุด มีระยะเวลาเช่า </w:t>
      </w:r>
      <w:r w:rsidRPr="001556FE">
        <w:rPr>
          <w:rFonts w:ascii="Angsana New" w:hAnsi="Angsana New"/>
          <w:sz w:val="30"/>
          <w:szCs w:val="30"/>
        </w:rPr>
        <w:t xml:space="preserve">3 </w:t>
      </w:r>
      <w:r w:rsidRPr="001556FE">
        <w:rPr>
          <w:rFonts w:ascii="Angsana New" w:hAnsi="Angsana New"/>
          <w:sz w:val="30"/>
          <w:szCs w:val="30"/>
          <w:cs/>
        </w:rPr>
        <w:t xml:space="preserve">ปี </w:t>
      </w:r>
      <w:r w:rsidRPr="001556FE">
        <w:rPr>
          <w:rFonts w:ascii="Angsana New" w:hAnsi="Angsana New" w:hint="cs"/>
          <w:sz w:val="30"/>
          <w:szCs w:val="30"/>
          <w:cs/>
        </w:rPr>
        <w:t>ตั้ง</w:t>
      </w:r>
      <w:r w:rsidRPr="001556FE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1556FE">
        <w:rPr>
          <w:rFonts w:ascii="Angsana New" w:hAnsi="Angsana New"/>
          <w:sz w:val="30"/>
          <w:szCs w:val="30"/>
        </w:rPr>
        <w:t xml:space="preserve">1 </w:t>
      </w:r>
      <w:r w:rsidRPr="001556FE">
        <w:rPr>
          <w:rFonts w:ascii="Angsana New" w:hAnsi="Angsana New"/>
          <w:sz w:val="30"/>
          <w:szCs w:val="30"/>
          <w:cs/>
        </w:rPr>
        <w:t xml:space="preserve">มกราคม </w:t>
      </w:r>
      <w:r w:rsidRPr="001556FE">
        <w:rPr>
          <w:rFonts w:ascii="Angsana New" w:hAnsi="Angsana New"/>
          <w:sz w:val="30"/>
          <w:szCs w:val="30"/>
        </w:rPr>
        <w:t xml:space="preserve">2561 </w:t>
      </w:r>
      <w:r w:rsidRPr="001556F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556FE">
        <w:rPr>
          <w:rFonts w:ascii="Angsana New" w:hAnsi="Angsana New"/>
          <w:sz w:val="30"/>
          <w:szCs w:val="30"/>
        </w:rPr>
        <w:t xml:space="preserve">31 </w:t>
      </w:r>
      <w:r w:rsidRPr="001556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56FE">
        <w:rPr>
          <w:rFonts w:ascii="Angsana New" w:hAnsi="Angsana New"/>
          <w:sz w:val="30"/>
          <w:szCs w:val="30"/>
        </w:rPr>
        <w:t xml:space="preserve">2563 </w:t>
      </w:r>
      <w:r w:rsidRPr="001556FE">
        <w:rPr>
          <w:rFonts w:ascii="Angsana New" w:hAnsi="Angsana New"/>
          <w:sz w:val="30"/>
          <w:szCs w:val="30"/>
          <w:cs/>
        </w:rPr>
        <w:t>ในอัตรา</w:t>
      </w:r>
      <w:r w:rsidRPr="001556FE">
        <w:rPr>
          <w:rFonts w:ascii="Angsana New" w:hAnsi="Angsana New" w:hint="cs"/>
          <w:sz w:val="30"/>
          <w:szCs w:val="30"/>
          <w:cs/>
        </w:rPr>
        <w:t>ค่าเช่า</w:t>
      </w:r>
      <w:r w:rsidRPr="001556FE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1556FE">
        <w:rPr>
          <w:rFonts w:ascii="Angsana New" w:hAnsi="Angsana New"/>
          <w:sz w:val="30"/>
          <w:szCs w:val="30"/>
        </w:rPr>
        <w:t xml:space="preserve">0.3 </w:t>
      </w:r>
      <w:r w:rsidRPr="001556FE">
        <w:rPr>
          <w:rFonts w:ascii="Angsana New" w:hAnsi="Angsana New" w:hint="cs"/>
          <w:sz w:val="30"/>
          <w:szCs w:val="30"/>
          <w:cs/>
        </w:rPr>
        <w:t>ล้าน</w:t>
      </w:r>
      <w:r w:rsidRPr="001556FE">
        <w:rPr>
          <w:rFonts w:ascii="Angsana New" w:hAnsi="Angsana New"/>
          <w:sz w:val="30"/>
          <w:szCs w:val="30"/>
          <w:cs/>
        </w:rPr>
        <w:t xml:space="preserve">บาท </w:t>
      </w:r>
      <w:r w:rsidR="00E06818" w:rsidRPr="00F32375">
        <w:rPr>
          <w:rFonts w:ascii="Angsana New" w:hAnsi="Angsana New"/>
          <w:sz w:val="30"/>
          <w:szCs w:val="30"/>
          <w:cs/>
        </w:rPr>
        <w:t xml:space="preserve">และสามารถต่ออายุสัญญาเช่าภายใต้เงื่อนไขของสัญญา  </w:t>
      </w:r>
      <w:r w:rsidRPr="001556FE">
        <w:rPr>
          <w:rFonts w:ascii="Angsana New" w:hAnsi="Angsana New"/>
          <w:sz w:val="30"/>
          <w:szCs w:val="30"/>
          <w:cs/>
        </w:rPr>
        <w:t xml:space="preserve">  </w:t>
      </w:r>
    </w:p>
    <w:p w14:paraId="17729C44" w14:textId="22E19C9E" w:rsidR="003F4100" w:rsidRPr="00152F9C" w:rsidRDefault="003F4100" w:rsidP="003F5AD3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21CA887" w14:textId="12DC0D54" w:rsidR="00E06818" w:rsidRDefault="00E06818" w:rsidP="00E0681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2375">
        <w:rPr>
          <w:rFonts w:asciiTheme="majorBidi" w:hAnsiTheme="majorBidi" w:cstheme="majorBidi"/>
          <w:sz w:val="30"/>
          <w:szCs w:val="30"/>
        </w:rPr>
        <w:t xml:space="preserve">15 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32375">
        <w:rPr>
          <w:rFonts w:asciiTheme="majorBidi" w:hAnsiTheme="majorBidi" w:cstheme="majorBidi"/>
          <w:sz w:val="30"/>
          <w:szCs w:val="30"/>
        </w:rPr>
        <w:t>2562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17BF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จากอัตราค่าเช่าเดือนละ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ค่าเช่าเดือนละ </w:t>
      </w:r>
      <w:r>
        <w:rPr>
          <w:rFonts w:asciiTheme="majorBidi" w:hAnsiTheme="majorBidi" w:cstheme="majorBidi"/>
          <w:sz w:val="30"/>
          <w:szCs w:val="30"/>
        </w:rPr>
        <w:t xml:space="preserve">0.3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4FF2C553" w14:textId="04CD7B7D" w:rsidR="00152F9C" w:rsidRDefault="00152F9C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32658563" w14:textId="4C8B30CD" w:rsidR="008C17BF" w:rsidRDefault="008C17BF" w:rsidP="008C17B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12</w:t>
      </w:r>
      <w:r w:rsidRPr="00F32375">
        <w:rPr>
          <w:rFonts w:asciiTheme="majorBidi" w:hAnsiTheme="majorBidi" w:cstheme="majorBidi"/>
          <w:sz w:val="30"/>
          <w:szCs w:val="30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</w:rPr>
        <w:t>พฤ</w:t>
      </w:r>
      <w:r>
        <w:rPr>
          <w:rFonts w:asciiTheme="majorBidi" w:hAnsiTheme="majorBidi" w:cstheme="majorBidi" w:hint="cs"/>
          <w:sz w:val="30"/>
          <w:szCs w:val="30"/>
          <w:cs/>
        </w:rPr>
        <w:t>ศจิกายน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F32375">
        <w:rPr>
          <w:rFonts w:asciiTheme="majorBidi" w:hAnsiTheme="majorBidi" w:cstheme="majorBidi"/>
          <w:sz w:val="30"/>
          <w:szCs w:val="30"/>
          <w:cs/>
        </w:rPr>
        <w:t>กรรมการมีมติอนุมัติให้บริษัท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เข้าทำ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มีระยะเวลาเช่า </w:t>
      </w:r>
      <w:r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ปี ตั้งแต่วันที่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ในอัตราค่าเช่าเดือนละ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0.1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โดยบริษัทสามารถต่ออายุสัญญาเช่าได้อีกสองครั้งคราวละ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และ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ปี ตามลำดับนับจากวันสิ้นสุดสัญญาแต่ละ</w:t>
      </w:r>
      <w:r w:rsidR="00E11F58">
        <w:rPr>
          <w:rFonts w:asciiTheme="majorBidi" w:hAnsiTheme="majorBidi" w:cstheme="majorBidi" w:hint="cs"/>
          <w:sz w:val="30"/>
          <w:szCs w:val="30"/>
          <w:cs/>
          <w:lang w:val="en-GB"/>
        </w:rPr>
        <w:t>ครั้ง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โดยอัตราค่าเช่าจะปรับเพิ่มขึ้นร้อยละ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สำหรับการต่ออายุสัญญาเช่าแต่ละค</w:t>
      </w:r>
      <w:r w:rsidR="00E11F58">
        <w:rPr>
          <w:rFonts w:asciiTheme="majorBidi" w:hAnsiTheme="majorBidi" w:cstheme="majorBidi" w:hint="cs"/>
          <w:sz w:val="30"/>
          <w:szCs w:val="30"/>
          <w:cs/>
          <w:lang w:val="en-GB"/>
        </w:rPr>
        <w:t>รั้ง</w:t>
      </w:r>
    </w:p>
    <w:p w14:paraId="40E52913" w14:textId="53472D5D" w:rsidR="008C17BF" w:rsidRDefault="008C17BF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6CA43CB2" w14:textId="73B978CA" w:rsidR="007C1BA8" w:rsidRDefault="007C1BA8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2D5BCE9A" w14:textId="3611AF1B" w:rsidR="007C1BA8" w:rsidRDefault="007C1BA8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5F776B62" w14:textId="035F80DF" w:rsidR="007C1BA8" w:rsidRDefault="007C1BA8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01DF9E91" w14:textId="77777777" w:rsidR="007C1BA8" w:rsidRPr="00152F9C" w:rsidRDefault="007C1BA8" w:rsidP="003F4100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</w:p>
    <w:p w14:paraId="4714D146" w14:textId="2A5BEF42" w:rsidR="003F5AD3" w:rsidRPr="003F5AD3" w:rsidRDefault="003F5AD3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5AD3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04AD51AF" w14:textId="77777777" w:rsidR="003F5AD3" w:rsidRPr="00152F9C" w:rsidRDefault="003F5AD3" w:rsidP="00910ED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8236598" w14:textId="4EFF6116" w:rsidR="003F5AD3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5A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5AD3">
        <w:rPr>
          <w:rFonts w:ascii="Angsana New" w:hAnsi="Angsana New"/>
          <w:sz w:val="30"/>
          <w:szCs w:val="30"/>
        </w:rPr>
        <w:t>30</w:t>
      </w:r>
      <w:r w:rsidRPr="003F5AD3">
        <w:rPr>
          <w:rFonts w:ascii="Angsana New" w:hAnsi="Angsana New"/>
          <w:sz w:val="30"/>
          <w:szCs w:val="30"/>
          <w:cs/>
        </w:rPr>
        <w:t xml:space="preserve"> มีนาคม </w:t>
      </w:r>
      <w:r w:rsidRPr="003F5AD3">
        <w:rPr>
          <w:rFonts w:ascii="Angsana New" w:hAnsi="Angsana New"/>
          <w:sz w:val="30"/>
          <w:szCs w:val="30"/>
        </w:rPr>
        <w:t>2561</w:t>
      </w:r>
      <w:r w:rsidRPr="003F5AD3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</w:t>
      </w:r>
      <w:r w:rsidRPr="003F5AD3">
        <w:rPr>
          <w:rFonts w:ascii="Angsana New" w:hAnsi="Angsana New" w:hint="cs"/>
          <w:sz w:val="30"/>
          <w:szCs w:val="30"/>
          <w:cs/>
        </w:rPr>
        <w:t>ของสำนักงานใหญ่</w:t>
      </w:r>
      <w:r w:rsidRPr="003F5AD3">
        <w:rPr>
          <w:rFonts w:ascii="Angsana New" w:hAnsi="Angsana New"/>
          <w:sz w:val="30"/>
          <w:szCs w:val="30"/>
          <w:cs/>
        </w:rPr>
        <w:t xml:space="preserve">กับผู้บริหารสำคัญ มีระยะเวลาเช่า </w:t>
      </w:r>
      <w:r w:rsidRPr="003F5AD3">
        <w:rPr>
          <w:rFonts w:ascii="Angsana New" w:hAnsi="Angsana New"/>
          <w:sz w:val="30"/>
          <w:szCs w:val="30"/>
        </w:rPr>
        <w:t>10</w:t>
      </w:r>
      <w:r w:rsidRPr="003F5AD3">
        <w:rPr>
          <w:rFonts w:ascii="Angsana New" w:hAnsi="Angsana New"/>
          <w:sz w:val="30"/>
          <w:szCs w:val="30"/>
          <w:cs/>
        </w:rPr>
        <w:t xml:space="preserve"> ปี </w:t>
      </w:r>
      <w:r w:rsidRPr="003F5AD3">
        <w:rPr>
          <w:rFonts w:ascii="Angsana New" w:hAnsi="Angsana New" w:hint="cs"/>
          <w:sz w:val="30"/>
          <w:szCs w:val="30"/>
          <w:cs/>
        </w:rPr>
        <w:t>ตั้ง</w:t>
      </w:r>
      <w:r w:rsidRPr="003F5AD3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3F5AD3">
        <w:rPr>
          <w:rFonts w:ascii="Angsana New" w:hAnsi="Angsana New"/>
          <w:sz w:val="30"/>
          <w:szCs w:val="30"/>
        </w:rPr>
        <w:t>1</w:t>
      </w:r>
      <w:r w:rsidRPr="003F5AD3">
        <w:rPr>
          <w:rFonts w:ascii="Angsana New" w:hAnsi="Angsana New"/>
          <w:sz w:val="30"/>
          <w:szCs w:val="30"/>
          <w:cs/>
        </w:rPr>
        <w:t xml:space="preserve"> มกราคม </w:t>
      </w:r>
      <w:r w:rsidRPr="003F5AD3">
        <w:rPr>
          <w:rFonts w:ascii="Angsana New" w:hAnsi="Angsana New"/>
          <w:sz w:val="30"/>
          <w:szCs w:val="30"/>
        </w:rPr>
        <w:t>2561</w:t>
      </w:r>
      <w:r w:rsidRPr="003F5AD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3F5AD3">
        <w:rPr>
          <w:rFonts w:ascii="Angsana New" w:hAnsi="Angsana New"/>
          <w:sz w:val="30"/>
          <w:szCs w:val="30"/>
        </w:rPr>
        <w:t>31</w:t>
      </w:r>
      <w:r w:rsidRPr="003F5A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F5AD3">
        <w:rPr>
          <w:rFonts w:ascii="Angsana New" w:hAnsi="Angsana New"/>
          <w:sz w:val="30"/>
          <w:szCs w:val="30"/>
        </w:rPr>
        <w:t>2570</w:t>
      </w:r>
      <w:r w:rsidRPr="003F5AD3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3F5AD3">
        <w:rPr>
          <w:rFonts w:ascii="Angsana New" w:hAnsi="Angsana New" w:hint="cs"/>
          <w:sz w:val="30"/>
          <w:szCs w:val="30"/>
          <w:cs/>
        </w:rPr>
        <w:t>ค่าเช่า</w:t>
      </w:r>
      <w:r w:rsidRPr="003F5AD3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3F5AD3">
        <w:rPr>
          <w:rFonts w:ascii="Angsana New" w:hAnsi="Angsana New"/>
          <w:sz w:val="30"/>
          <w:szCs w:val="30"/>
        </w:rPr>
        <w:t>0.3</w:t>
      </w:r>
      <w:r w:rsidRPr="003F5AD3">
        <w:rPr>
          <w:rFonts w:ascii="Angsana New" w:hAnsi="Angsana New"/>
          <w:sz w:val="30"/>
          <w:szCs w:val="30"/>
          <w:cs/>
        </w:rPr>
        <w:t xml:space="preserve"> </w:t>
      </w:r>
      <w:r w:rsidRPr="003F5AD3">
        <w:rPr>
          <w:rFonts w:ascii="Angsana New" w:hAnsi="Angsana New" w:hint="cs"/>
          <w:sz w:val="30"/>
          <w:szCs w:val="30"/>
          <w:cs/>
        </w:rPr>
        <w:t>ล้าน</w:t>
      </w:r>
      <w:r w:rsidRPr="003F5AD3">
        <w:rPr>
          <w:rFonts w:ascii="Angsana New" w:hAnsi="Angsana New"/>
          <w:sz w:val="30"/>
          <w:szCs w:val="30"/>
          <w:cs/>
        </w:rPr>
        <w:t>บาท</w:t>
      </w:r>
      <w:r w:rsidR="00E06818">
        <w:rPr>
          <w:rFonts w:ascii="Angsana New" w:hAnsi="Angsana New"/>
          <w:sz w:val="30"/>
          <w:szCs w:val="30"/>
        </w:rPr>
        <w:t xml:space="preserve"> </w:t>
      </w:r>
      <w:r w:rsidR="00E06818" w:rsidRPr="00DD1411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และสามารถต่ออายุสัญญาเช่าภายใต้เงื่อนไขของสัญญา  </w:t>
      </w:r>
    </w:p>
    <w:p w14:paraId="2752EEB3" w14:textId="77777777" w:rsidR="00E06818" w:rsidRDefault="00E06818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3787E" w14:textId="1EF815BA" w:rsidR="00E06818" w:rsidRPr="00F32375" w:rsidRDefault="00E06818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2375">
        <w:rPr>
          <w:rFonts w:asciiTheme="majorBidi" w:hAnsiTheme="majorBidi" w:cstheme="majorBidi"/>
          <w:sz w:val="30"/>
          <w:szCs w:val="30"/>
        </w:rPr>
        <w:t xml:space="preserve">15 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32375">
        <w:rPr>
          <w:rFonts w:asciiTheme="majorBidi" w:hAnsiTheme="majorBidi" w:cstheme="majorBidi"/>
          <w:sz w:val="30"/>
          <w:szCs w:val="30"/>
        </w:rPr>
        <w:t>2562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54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ค่าเช่าเดือนละ </w:t>
      </w:r>
      <w:r>
        <w:rPr>
          <w:rFonts w:asciiTheme="majorBidi" w:hAnsiTheme="majorBidi" w:cstheme="majorBidi"/>
          <w:sz w:val="30"/>
          <w:szCs w:val="30"/>
        </w:rPr>
        <w:t xml:space="preserve">0.3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5CC25C61" w14:textId="6B710000" w:rsidR="00E06818" w:rsidRDefault="00E06818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6919F868" w14:textId="464AE90E" w:rsidR="00EC2543" w:rsidRPr="00EC2543" w:rsidRDefault="00EC2543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เป็นประจำทุกปี เป็น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อัตราค่าเช่าเดือนละ </w:t>
      </w:r>
      <w:r>
        <w:rPr>
          <w:rFonts w:asciiTheme="majorBidi" w:hAnsiTheme="majorBidi" w:cstheme="majorBidi"/>
          <w:sz w:val="30"/>
          <w:szCs w:val="30"/>
        </w:rPr>
        <w:t xml:space="preserve">0.4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>1</w:t>
      </w:r>
      <w:r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โดยมีผลบังคับใช้ตั้งแต่วันที่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6B98F4F1" w14:textId="77777777" w:rsidR="00EC2543" w:rsidRPr="0020529D" w:rsidRDefault="00EC2543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0FD227A" w14:textId="4A0A190A" w:rsidR="003F5AD3" w:rsidRDefault="00E06818" w:rsidP="00E068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>ลำดับสูงสุด และผู้บริหารสำคัญ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>สำหรับ</w:t>
      </w:r>
      <w:r w:rsidRPr="00EC2543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Pr="00EC2543">
        <w:rPr>
          <w:rFonts w:asciiTheme="majorBidi" w:hAnsiTheme="majorBidi" w:cstheme="majorBidi"/>
          <w:sz w:val="30"/>
          <w:szCs w:val="30"/>
        </w:rPr>
        <w:t>31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2543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EC2543" w:rsidRPr="00EC2543">
        <w:rPr>
          <w:rFonts w:asciiTheme="majorBidi" w:hAnsiTheme="majorBidi" w:cstheme="majorBidi"/>
          <w:sz w:val="30"/>
          <w:szCs w:val="30"/>
          <w:lang w:val="en-GB"/>
        </w:rPr>
        <w:t>3.1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EC2543" w:rsidRPr="00EC2543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C2543">
        <w:rPr>
          <w:rFonts w:asciiTheme="majorBidi" w:hAnsiTheme="majorBidi" w:cstheme="majorBidi"/>
          <w:sz w:val="30"/>
          <w:szCs w:val="30"/>
        </w:rPr>
        <w:t>6</w:t>
      </w:r>
      <w:r w:rsidRPr="00EC25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EC2543">
        <w:rPr>
          <w:rFonts w:asciiTheme="majorBidi" w:hAnsiTheme="majorBidi" w:cstheme="majorBidi"/>
          <w:sz w:val="30"/>
          <w:szCs w:val="30"/>
          <w:cs/>
        </w:rPr>
        <w:t>น</w:t>
      </w:r>
      <w:r w:rsidRPr="00EC2543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 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(2562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รายจ่ายค่าเช่ากับบริษัทใหญ่ในลำดับสูงสุด และผู้บริหารสำคัญ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="00EC2543">
        <w:rPr>
          <w:rFonts w:asciiTheme="majorBidi" w:hAnsiTheme="majorBidi" w:cstheme="majorBidi"/>
          <w:i/>
          <w:iCs/>
          <w:sz w:val="30"/>
          <w:szCs w:val="30"/>
          <w:lang w:val="en-GB"/>
        </w:rPr>
        <w:t>3.1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EC2543">
        <w:rPr>
          <w:rFonts w:asciiTheme="majorBidi" w:hAnsiTheme="majorBidi" w:cstheme="majorBidi"/>
          <w:i/>
          <w:iCs/>
          <w:sz w:val="30"/>
          <w:szCs w:val="30"/>
          <w:lang w:val="en-GB"/>
        </w:rPr>
        <w:t>3.5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AA98C3" w14:textId="77777777" w:rsidR="00A37EA4" w:rsidRPr="0020529D" w:rsidRDefault="00A37EA4" w:rsidP="00E06818">
      <w:pPr>
        <w:ind w:left="540"/>
        <w:jc w:val="thaiDistribute"/>
        <w:rPr>
          <w:rFonts w:ascii="Angsana New" w:hAnsi="Angsana New"/>
        </w:rPr>
      </w:pPr>
    </w:p>
    <w:p w14:paraId="3E014627" w14:textId="58B6D841" w:rsidR="008E4E05" w:rsidRPr="00F32375" w:rsidRDefault="008E4E05" w:rsidP="008E4E05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กิจการอื่นที่เกี่ยวข้องกัน</w:t>
      </w:r>
    </w:p>
    <w:p w14:paraId="51ED2C4B" w14:textId="77777777" w:rsidR="008E4E05" w:rsidRPr="0020529D" w:rsidRDefault="008E4E05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2C92931" w14:textId="7AD2D2F3" w:rsidR="008E4E05" w:rsidRDefault="008E4E05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14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D1411">
        <w:rPr>
          <w:rFonts w:asciiTheme="majorBidi" w:hAnsiTheme="majorBidi" w:cstheme="majorBidi"/>
          <w:sz w:val="30"/>
          <w:szCs w:val="30"/>
        </w:rPr>
        <w:t xml:space="preserve">30 </w:t>
      </w:r>
      <w:r w:rsidRPr="00DD141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1411">
        <w:rPr>
          <w:rFonts w:asciiTheme="majorBidi" w:hAnsiTheme="majorBidi" w:cstheme="majorBidi"/>
          <w:sz w:val="30"/>
          <w:szCs w:val="30"/>
        </w:rPr>
        <w:t>2563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</w:t>
      </w:r>
      <w:r w:rsidRPr="00DD1411">
        <w:rPr>
          <w:rFonts w:asciiTheme="majorBidi" w:hAnsiTheme="majorBidi" w:cstheme="majorBidi" w:hint="cs"/>
          <w:sz w:val="30"/>
          <w:szCs w:val="30"/>
          <w:cs/>
        </w:rPr>
        <w:t>รถขนส่ง</w:t>
      </w:r>
      <w:r w:rsidRPr="00DD1411">
        <w:rPr>
          <w:rFonts w:asciiTheme="majorBidi" w:hAnsiTheme="majorBidi" w:cstheme="majorBidi"/>
          <w:sz w:val="30"/>
          <w:szCs w:val="30"/>
          <w:cs/>
        </w:rPr>
        <w:t>กับบริษัท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ซีดีไอพี (ประเทศไทย) จำกัด (มหาชน)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ซึ่งเป็นกิจการอื่นที่เกี่ยวข้องกัน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มีระยะเวลาเช่า </w:t>
      </w:r>
      <w:r w:rsidRPr="00DD1411">
        <w:rPr>
          <w:rFonts w:asciiTheme="majorBidi" w:hAnsiTheme="majorBidi" w:cstheme="majorBidi"/>
          <w:sz w:val="30"/>
          <w:szCs w:val="30"/>
        </w:rPr>
        <w:t xml:space="preserve">1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DD1411">
        <w:rPr>
          <w:rFonts w:asciiTheme="majorBidi" w:hAnsiTheme="majorBidi" w:cstheme="majorBidi"/>
          <w:sz w:val="30"/>
          <w:szCs w:val="30"/>
        </w:rPr>
        <w:t xml:space="preserve">1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D1411">
        <w:rPr>
          <w:rFonts w:asciiTheme="majorBidi" w:hAnsiTheme="majorBidi" w:cstheme="majorBidi"/>
          <w:sz w:val="30"/>
          <w:szCs w:val="30"/>
        </w:rPr>
        <w:t xml:space="preserve">2563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D1411">
        <w:rPr>
          <w:rFonts w:asciiTheme="majorBidi" w:hAnsiTheme="majorBidi" w:cstheme="majorBidi"/>
          <w:sz w:val="30"/>
          <w:szCs w:val="30"/>
        </w:rPr>
        <w:t xml:space="preserve">31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D1411">
        <w:rPr>
          <w:rFonts w:asciiTheme="majorBidi" w:hAnsiTheme="majorBidi" w:cstheme="majorBidi"/>
          <w:sz w:val="30"/>
          <w:szCs w:val="30"/>
        </w:rPr>
        <w:t xml:space="preserve">2563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DD1411">
        <w:rPr>
          <w:rFonts w:asciiTheme="majorBidi" w:hAnsiTheme="majorBidi" w:cstheme="majorBidi"/>
          <w:sz w:val="30"/>
          <w:szCs w:val="30"/>
        </w:rPr>
        <w:t>12,000</w:t>
      </w:r>
      <w:r w:rsidRPr="00DD14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D1411">
        <w:rPr>
          <w:rFonts w:asciiTheme="majorBidi" w:hAnsiTheme="majorBidi" w:cstheme="majorBidi"/>
          <w:sz w:val="30"/>
          <w:szCs w:val="30"/>
          <w:cs/>
        </w:rPr>
        <w:t xml:space="preserve">บาท </w:t>
      </w:r>
    </w:p>
    <w:p w14:paraId="04F3AFEA" w14:textId="13B06353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F2D48" w14:textId="3CD923F5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55122" w14:textId="0B466B1C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7B810" w14:textId="1CACFBB5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410394" w14:textId="603320C7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D4E3B" w14:textId="762F0266" w:rsidR="007C1BA8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0283" w14:textId="77777777" w:rsidR="007C1BA8" w:rsidRPr="00DD1411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CB679" w14:textId="77777777" w:rsidR="008E4E05" w:rsidRPr="0020529D" w:rsidRDefault="008E4E05" w:rsidP="00E06818">
      <w:pPr>
        <w:ind w:left="540"/>
        <w:jc w:val="thaiDistribute"/>
        <w:rPr>
          <w:rFonts w:ascii="Angsana New" w:hAnsi="Angsana New"/>
          <w:cs/>
        </w:rPr>
      </w:pPr>
    </w:p>
    <w:p w14:paraId="5FB0DB3F" w14:textId="4B4326FF" w:rsidR="002C4FD1" w:rsidRDefault="00A2162A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 w:rsidRPr="00B873B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ED7E378" w14:textId="77777777" w:rsidR="002C4FD1" w:rsidRPr="0020529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07"/>
        <w:gridCol w:w="1233"/>
        <w:gridCol w:w="243"/>
        <w:gridCol w:w="1197"/>
      </w:tblGrid>
      <w:tr w:rsidR="002C4FD1" w:rsidRPr="00BC2171" w14:paraId="6974D7DA" w14:textId="77777777" w:rsidTr="00AF2C47">
        <w:tc>
          <w:tcPr>
            <w:tcW w:w="6507" w:type="dxa"/>
          </w:tcPr>
          <w:p w14:paraId="5B3E356E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9497B2" w14:textId="03E482E7" w:rsidR="002C4FD1" w:rsidRPr="00BC2171" w:rsidRDefault="0010347C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73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B8C8697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1443AC" w14:textId="2E917A1F" w:rsidR="002C4FD1" w:rsidRPr="00BC2171" w:rsidRDefault="0010347C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73B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4FD1" w:rsidRPr="00BC2171" w14:paraId="1AE45310" w14:textId="77777777" w:rsidTr="00AF2C47">
        <w:tc>
          <w:tcPr>
            <w:tcW w:w="6507" w:type="dxa"/>
          </w:tcPr>
          <w:p w14:paraId="4289B324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7AA49F7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C21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347C" w:rsidRPr="00ED10A1" w14:paraId="01BA548A" w14:textId="77777777" w:rsidTr="00AF2C47">
        <w:tc>
          <w:tcPr>
            <w:tcW w:w="6507" w:type="dxa"/>
          </w:tcPr>
          <w:p w14:paraId="4453477B" w14:textId="77777777" w:rsidR="0010347C" w:rsidRPr="00BC2171" w:rsidRDefault="0010347C" w:rsidP="001034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C2171">
              <w:rPr>
                <w:rFonts w:ascii="Angsana New" w:hAnsi="Angsana New" w:cs="Angsana New" w:hint="cs"/>
                <w:cs/>
                <w:lang w:val="en-US"/>
              </w:rPr>
              <w:t>เงินสด</w:t>
            </w:r>
          </w:p>
        </w:tc>
        <w:tc>
          <w:tcPr>
            <w:tcW w:w="1233" w:type="dxa"/>
          </w:tcPr>
          <w:p w14:paraId="49EA1C24" w14:textId="5DF48549" w:rsidR="0010347C" w:rsidRPr="00BC2171" w:rsidRDefault="00965928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3" w:type="dxa"/>
          </w:tcPr>
          <w:p w14:paraId="35465E7B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7A36082" w14:textId="15DA2E16" w:rsidR="0010347C" w:rsidRPr="00BC2171" w:rsidRDefault="00B873B7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10347C" w:rsidRPr="00ED10A1" w14:paraId="1E7C69E3" w14:textId="77777777" w:rsidTr="00AF2C47">
        <w:tc>
          <w:tcPr>
            <w:tcW w:w="6507" w:type="dxa"/>
          </w:tcPr>
          <w:p w14:paraId="6449E887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3" w:type="dxa"/>
          </w:tcPr>
          <w:p w14:paraId="026A7E4E" w14:textId="05D93132" w:rsidR="0010347C" w:rsidRPr="00BC2171" w:rsidRDefault="00965928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43" w:type="dxa"/>
          </w:tcPr>
          <w:p w14:paraId="4A7C3919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A747DB" w14:textId="37AC4B0A" w:rsidR="0010347C" w:rsidRPr="00BC2171" w:rsidRDefault="00B873B7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10347C" w:rsidRPr="00ED10A1" w14:paraId="2226D410" w14:textId="77777777" w:rsidTr="00AF2C47">
        <w:tc>
          <w:tcPr>
            <w:tcW w:w="6507" w:type="dxa"/>
          </w:tcPr>
          <w:p w14:paraId="25F6EE53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33" w:type="dxa"/>
          </w:tcPr>
          <w:p w14:paraId="0D21BD39" w14:textId="4228D32A" w:rsidR="0010347C" w:rsidRPr="00BC2171" w:rsidRDefault="00965928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43" w:type="dxa"/>
          </w:tcPr>
          <w:p w14:paraId="6264E9BB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678359" w14:textId="6CD2CCC6" w:rsidR="0010347C" w:rsidRPr="00BC2171" w:rsidRDefault="00B873B7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0347C" w:rsidRPr="00ED10A1" w14:paraId="26239CA6" w14:textId="77777777" w:rsidTr="00AF2C47">
        <w:tc>
          <w:tcPr>
            <w:tcW w:w="6507" w:type="dxa"/>
          </w:tcPr>
          <w:p w14:paraId="46A21E69" w14:textId="77777777" w:rsidR="0010347C" w:rsidRPr="00BC2171" w:rsidRDefault="0010347C" w:rsidP="001034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C217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4758F9D" w14:textId="3CD20733" w:rsidR="0010347C" w:rsidRPr="00BC2171" w:rsidRDefault="00E11F58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43" w:type="dxa"/>
          </w:tcPr>
          <w:p w14:paraId="3D136256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BB05117" w14:textId="61412D8C" w:rsidR="0010347C" w:rsidRPr="00BC2171" w:rsidRDefault="00B873B7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</w:tr>
    </w:tbl>
    <w:p w14:paraId="7FBAF330" w14:textId="606B1162" w:rsidR="006A585D" w:rsidRPr="0020529D" w:rsidRDefault="006A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AF9FDF5" w14:textId="5911170F" w:rsidR="002C4FD1" w:rsidRDefault="00AF0A4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73907019" w14:textId="77777777" w:rsidR="002C4FD1" w:rsidRPr="0020529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5A521E" w:rsidRPr="00BC2171" w14:paraId="58796823" w14:textId="77777777" w:rsidTr="009A1B45">
        <w:trPr>
          <w:tblHeader/>
        </w:trPr>
        <w:tc>
          <w:tcPr>
            <w:tcW w:w="6480" w:type="dxa"/>
          </w:tcPr>
          <w:p w14:paraId="072975F5" w14:textId="77777777" w:rsidR="005A521E" w:rsidRPr="00BC2171" w:rsidRDefault="005A521E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EE9AE" w14:textId="70253522" w:rsidR="005A521E" w:rsidRPr="00BC2171" w:rsidRDefault="0010347C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0A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777A275" w14:textId="77777777" w:rsidR="005A521E" w:rsidRPr="00BC2171" w:rsidRDefault="005A521E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05213" w14:textId="0B354222" w:rsidR="005A521E" w:rsidRPr="00BC2171" w:rsidRDefault="0010347C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0A4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521E" w:rsidRPr="00BC2171" w14:paraId="27A0F38D" w14:textId="77777777" w:rsidTr="009A1B45">
        <w:trPr>
          <w:tblHeader/>
        </w:trPr>
        <w:tc>
          <w:tcPr>
            <w:tcW w:w="6480" w:type="dxa"/>
          </w:tcPr>
          <w:p w14:paraId="449CDA43" w14:textId="77777777" w:rsidR="005A521E" w:rsidRPr="00BC2171" w:rsidRDefault="005A521E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6E041F" w14:textId="77777777" w:rsidR="005A521E" w:rsidRPr="00BC2171" w:rsidRDefault="005A521E" w:rsidP="005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C21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347C" w:rsidRPr="00FF4B03" w14:paraId="47F5AD83" w14:textId="77777777" w:rsidTr="00BA0C0B">
        <w:tc>
          <w:tcPr>
            <w:tcW w:w="6480" w:type="dxa"/>
          </w:tcPr>
          <w:p w14:paraId="64AC3D57" w14:textId="77777777" w:rsidR="0010347C" w:rsidRPr="00BC2171" w:rsidRDefault="0010347C" w:rsidP="001034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C2171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260" w:type="dxa"/>
          </w:tcPr>
          <w:p w14:paraId="3EBA19A2" w14:textId="06EDA51E" w:rsidR="0010347C" w:rsidRPr="00BC2171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39,479</w:t>
            </w:r>
          </w:p>
        </w:tc>
        <w:tc>
          <w:tcPr>
            <w:tcW w:w="270" w:type="dxa"/>
          </w:tcPr>
          <w:p w14:paraId="04762C54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F4923" w14:textId="729CF66D" w:rsidR="0010347C" w:rsidRPr="00BC2171" w:rsidRDefault="00AF0A43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18,421</w:t>
            </w:r>
          </w:p>
        </w:tc>
      </w:tr>
      <w:tr w:rsidR="0010347C" w:rsidRPr="00FF4B03" w14:paraId="3D0CC48A" w14:textId="77777777" w:rsidTr="00BA0C0B">
        <w:tc>
          <w:tcPr>
            <w:tcW w:w="6480" w:type="dxa"/>
          </w:tcPr>
          <w:p w14:paraId="370E66B6" w14:textId="77777777" w:rsidR="0010347C" w:rsidRPr="00BC2171" w:rsidRDefault="0010347C" w:rsidP="001034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3E873214" w14:textId="2102AD87" w:rsidR="0010347C" w:rsidRPr="00BC2171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7,868</w:t>
            </w:r>
          </w:p>
        </w:tc>
        <w:tc>
          <w:tcPr>
            <w:tcW w:w="270" w:type="dxa"/>
          </w:tcPr>
          <w:p w14:paraId="6398FA90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14338" w14:textId="51217608" w:rsidR="0010347C" w:rsidRPr="00BC2171" w:rsidRDefault="00AF0A43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10347C" w:rsidRPr="00FF4B03" w14:paraId="379899C2" w14:textId="77777777" w:rsidTr="00BA0C0B">
        <w:tc>
          <w:tcPr>
            <w:tcW w:w="6480" w:type="dxa"/>
          </w:tcPr>
          <w:p w14:paraId="2DDCAC17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1260" w:type="dxa"/>
          </w:tcPr>
          <w:p w14:paraId="05C2AC8D" w14:textId="5D4C52CD" w:rsidR="0010347C" w:rsidRPr="00BC2171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20,195</w:t>
            </w:r>
          </w:p>
        </w:tc>
        <w:tc>
          <w:tcPr>
            <w:tcW w:w="270" w:type="dxa"/>
          </w:tcPr>
          <w:p w14:paraId="1862478F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0047B" w14:textId="2FFD092C" w:rsidR="0010347C" w:rsidRPr="00BC2171" w:rsidRDefault="0010347C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F0A43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10347C" w:rsidRPr="00FF4B03" w14:paraId="5E360A5C" w14:textId="77777777" w:rsidTr="00BA0C0B">
        <w:tc>
          <w:tcPr>
            <w:tcW w:w="6480" w:type="dxa"/>
          </w:tcPr>
          <w:p w14:paraId="744F6E5B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992D2" w14:textId="6D704477" w:rsidR="0010347C" w:rsidRPr="00BC2171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17,471</w:t>
            </w:r>
          </w:p>
        </w:tc>
        <w:tc>
          <w:tcPr>
            <w:tcW w:w="270" w:type="dxa"/>
          </w:tcPr>
          <w:p w14:paraId="6F923C35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CA6C0" w14:textId="6DD69583" w:rsidR="0010347C" w:rsidRPr="00BC2171" w:rsidRDefault="0010347C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F0A43"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</w:tr>
      <w:tr w:rsidR="0010347C" w:rsidRPr="00FF4B03" w14:paraId="1CCA29E0" w14:textId="77777777" w:rsidTr="000E3C02">
        <w:tc>
          <w:tcPr>
            <w:tcW w:w="6480" w:type="dxa"/>
          </w:tcPr>
          <w:p w14:paraId="5A3859DD" w14:textId="77777777" w:rsidR="0010347C" w:rsidRPr="00BC2171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DC6973" w14:textId="157E481A" w:rsidR="0010347C" w:rsidRPr="00FF4B03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85,013</w:t>
            </w:r>
          </w:p>
        </w:tc>
        <w:tc>
          <w:tcPr>
            <w:tcW w:w="270" w:type="dxa"/>
          </w:tcPr>
          <w:p w14:paraId="28C6256A" w14:textId="77777777" w:rsidR="0010347C" w:rsidRPr="00FF4B03" w:rsidRDefault="0010347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9615AB" w14:textId="3342C1E0" w:rsidR="0010347C" w:rsidRPr="00FF4B03" w:rsidRDefault="00AF0A43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43,941</w:t>
            </w:r>
          </w:p>
        </w:tc>
      </w:tr>
      <w:tr w:rsidR="000E3C02" w:rsidRPr="00FF4B03" w14:paraId="072FC4A6" w14:textId="77777777" w:rsidTr="0020529D">
        <w:tc>
          <w:tcPr>
            <w:tcW w:w="6480" w:type="dxa"/>
          </w:tcPr>
          <w:p w14:paraId="6B792B5F" w14:textId="2C350246" w:rsidR="000E3C02" w:rsidRPr="000E3C02" w:rsidRDefault="000E3C02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3C02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81D832" w14:textId="4F2C9C7F" w:rsidR="000E3C02" w:rsidRPr="000E3C02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074C">
              <w:rPr>
                <w:rFonts w:ascii="Angsana New" w:hAnsi="Angsana New"/>
                <w:sz w:val="30"/>
                <w:szCs w:val="30"/>
              </w:rPr>
              <w:t>7,128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4FB33A" w14:textId="77777777" w:rsidR="000E3C02" w:rsidRPr="000E3C02" w:rsidRDefault="000E3C02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9BB9B3" w14:textId="76A2FCD5" w:rsidR="000E3C02" w:rsidRPr="000E3C02" w:rsidRDefault="000E3C02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3C02">
              <w:rPr>
                <w:rFonts w:ascii="Angsana New" w:hAnsi="Angsana New"/>
                <w:sz w:val="30"/>
                <w:szCs w:val="30"/>
              </w:rPr>
              <w:t>(</w:t>
            </w:r>
            <w:r w:rsidR="00AF0A43">
              <w:rPr>
                <w:rFonts w:ascii="Angsana New" w:hAnsi="Angsana New"/>
                <w:sz w:val="30"/>
                <w:szCs w:val="30"/>
              </w:rPr>
              <w:t>5,312</w:t>
            </w:r>
            <w:r w:rsidRPr="000E3C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3C02" w:rsidRPr="00FF4B03" w14:paraId="0D6CC409" w14:textId="77777777" w:rsidTr="0020529D">
        <w:tc>
          <w:tcPr>
            <w:tcW w:w="6480" w:type="dxa"/>
          </w:tcPr>
          <w:p w14:paraId="45A92A17" w14:textId="2F7DC7B9" w:rsidR="000E3C02" w:rsidRPr="00BC2171" w:rsidRDefault="000E3C02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09A90" w14:textId="5B7C3BDA" w:rsidR="000E3C02" w:rsidRPr="000E3C02" w:rsidRDefault="006A585D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0074C">
              <w:rPr>
                <w:rFonts w:ascii="Angsana New" w:hAnsi="Angsana New"/>
                <w:b/>
                <w:bCs/>
                <w:sz w:val="30"/>
                <w:szCs w:val="30"/>
              </w:rPr>
              <w:t>7,885</w:t>
            </w:r>
          </w:p>
        </w:tc>
        <w:tc>
          <w:tcPr>
            <w:tcW w:w="270" w:type="dxa"/>
          </w:tcPr>
          <w:p w14:paraId="48F6307F" w14:textId="77777777" w:rsidR="000E3C02" w:rsidRPr="00FF4B03" w:rsidRDefault="000E3C02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F5C18" w14:textId="4F44BBE6" w:rsidR="000E3C02" w:rsidRDefault="00AF0A43" w:rsidP="00B7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38,629</w:t>
            </w:r>
          </w:p>
        </w:tc>
      </w:tr>
      <w:tr w:rsidR="007A4E61" w:rsidRPr="00FF4B03" w14:paraId="5FD8E003" w14:textId="77777777" w:rsidTr="00BA0C0B">
        <w:tc>
          <w:tcPr>
            <w:tcW w:w="6480" w:type="dxa"/>
          </w:tcPr>
          <w:p w14:paraId="3E8EA57E" w14:textId="5D4C2611" w:rsidR="007A4E61" w:rsidRPr="00BC2171" w:rsidRDefault="007A4E61" w:rsidP="007A4E6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504A22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260" w:type="dxa"/>
          </w:tcPr>
          <w:p w14:paraId="016FB336" w14:textId="77777777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AC954" w14:textId="77777777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A6386" w14:textId="77777777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E61" w:rsidRPr="00FF4B03" w14:paraId="1F660F9D" w14:textId="77777777" w:rsidTr="00BA0C0B">
        <w:tc>
          <w:tcPr>
            <w:tcW w:w="6480" w:type="dxa"/>
          </w:tcPr>
          <w:p w14:paraId="1E16AA7F" w14:textId="77777777" w:rsidR="007A4E61" w:rsidRPr="0073551C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551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66978C5F" w14:textId="16E9A1CB" w:rsidR="007A4E61" w:rsidRPr="00BC2171" w:rsidRDefault="006A585D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61112">
              <w:rPr>
                <w:rFonts w:ascii="Angsana New" w:hAnsi="Angsana New"/>
                <w:sz w:val="30"/>
                <w:szCs w:val="30"/>
              </w:rPr>
              <w:t>08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</w:p>
        </w:tc>
        <w:tc>
          <w:tcPr>
            <w:tcW w:w="270" w:type="dxa"/>
          </w:tcPr>
          <w:p w14:paraId="5EF1083A" w14:textId="77777777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5929A" w14:textId="11BAD097" w:rsidR="007A4E61" w:rsidRPr="00BC2171" w:rsidRDefault="00AF0A43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248,129</w:t>
            </w:r>
          </w:p>
        </w:tc>
      </w:tr>
      <w:tr w:rsidR="007A4E61" w:rsidRPr="00FF4B03" w14:paraId="335F1256" w14:textId="77777777" w:rsidTr="00BA0C0B">
        <w:tc>
          <w:tcPr>
            <w:tcW w:w="6480" w:type="dxa"/>
          </w:tcPr>
          <w:p w14:paraId="2971C291" w14:textId="438C9B77" w:rsidR="007A4E61" w:rsidRPr="0073551C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</w:tcPr>
          <w:p w14:paraId="0C4207ED" w14:textId="7D064429" w:rsidR="007A4E61" w:rsidRPr="00BC2171" w:rsidRDefault="0030074C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70" w:type="dxa"/>
          </w:tcPr>
          <w:p w14:paraId="5C36BB01" w14:textId="77777777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10023" w14:textId="3051C33B" w:rsidR="007A4E61" w:rsidRPr="00BC2171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F0A43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7A4E61" w:rsidRPr="00FF4B03" w14:paraId="07CA473C" w14:textId="77777777" w:rsidTr="00BA0C0B">
        <w:tc>
          <w:tcPr>
            <w:tcW w:w="6480" w:type="dxa"/>
          </w:tcPr>
          <w:p w14:paraId="614F3BFD" w14:textId="77777777" w:rsidR="007A4E61" w:rsidRPr="00BC2171" w:rsidRDefault="007A4E61" w:rsidP="007A4E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BD5571" w14:textId="7AD0CF6A" w:rsidR="007A4E61" w:rsidRPr="00FF4B03" w:rsidRDefault="000A7709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007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6111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0074C">
              <w:rPr>
                <w:rFonts w:ascii="Angsana New" w:hAnsi="Angsana New"/>
                <w:b/>
                <w:bCs/>
                <w:sz w:val="30"/>
                <w:szCs w:val="30"/>
              </w:rPr>
              <w:t>,016</w:t>
            </w:r>
          </w:p>
        </w:tc>
        <w:tc>
          <w:tcPr>
            <w:tcW w:w="270" w:type="dxa"/>
          </w:tcPr>
          <w:p w14:paraId="7583A58B" w14:textId="77777777" w:rsidR="007A4E61" w:rsidRPr="00FF4B03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72A900" w14:textId="33B05B72" w:rsidR="007A4E61" w:rsidRPr="00FF4B03" w:rsidRDefault="007A4E61" w:rsidP="007A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F0A43">
              <w:rPr>
                <w:rFonts w:ascii="Angsana New" w:hAnsi="Angsana New"/>
                <w:b/>
                <w:bCs/>
                <w:sz w:val="30"/>
                <w:szCs w:val="30"/>
              </w:rPr>
              <w:t>49,251</w:t>
            </w:r>
          </w:p>
        </w:tc>
      </w:tr>
    </w:tbl>
    <w:p w14:paraId="010E498E" w14:textId="24790E05" w:rsidR="00A37EA4" w:rsidRDefault="00A37EA4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1B92A8" w14:textId="63D623C0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266C18" w14:textId="420DAB69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75BB0E" w14:textId="3C95CEBE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2933E0" w14:textId="79B804F1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29953" w14:textId="2FE0BDB9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DB415D" w14:textId="056780DA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C6EC88" w14:textId="606D063B" w:rsidR="007C1BA8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194E3C4" w14:textId="77777777" w:rsidR="007C1BA8" w:rsidRPr="00A37EA4" w:rsidRDefault="007C1BA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E82CCE" w14:textId="0686BEFC" w:rsidR="002C4FD1" w:rsidRDefault="00AF0A4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9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C0B94E8" w14:textId="77777777" w:rsidR="002C4FD1" w:rsidRPr="00AF0A43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4826" w:type="pct"/>
        <w:tblInd w:w="450" w:type="dxa"/>
        <w:tblLook w:val="01E0" w:firstRow="1" w:lastRow="1" w:firstColumn="1" w:lastColumn="1" w:noHBand="0" w:noVBand="0"/>
      </w:tblPr>
      <w:tblGrid>
        <w:gridCol w:w="4183"/>
        <w:gridCol w:w="3829"/>
        <w:gridCol w:w="1252"/>
        <w:gridCol w:w="7"/>
      </w:tblGrid>
      <w:tr w:rsidR="00AF0A43" w:rsidRPr="005654C0" w14:paraId="3080174A" w14:textId="77777777" w:rsidTr="006204BE">
        <w:trPr>
          <w:gridAfter w:val="1"/>
          <w:wAfter w:w="4" w:type="pct"/>
          <w:tblHeader/>
        </w:trPr>
        <w:tc>
          <w:tcPr>
            <w:tcW w:w="4321" w:type="pct"/>
            <w:gridSpan w:val="2"/>
          </w:tcPr>
          <w:p w14:paraId="110EE8C3" w14:textId="77777777" w:rsidR="00AF0A43" w:rsidRPr="005078C7" w:rsidRDefault="00AF0A43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center"/>
          </w:tcPr>
          <w:p w14:paraId="669A5CB1" w14:textId="77777777" w:rsidR="00AF0A43" w:rsidRPr="007C7531" w:rsidRDefault="00AF0A43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75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A43" w:rsidRPr="005654C0" w14:paraId="36C8EBFA" w14:textId="77777777" w:rsidTr="006204BE">
        <w:tc>
          <w:tcPr>
            <w:tcW w:w="2256" w:type="pct"/>
          </w:tcPr>
          <w:p w14:paraId="3D0A37F1" w14:textId="77777777" w:rsidR="00AF0A43" w:rsidRPr="00B73787" w:rsidRDefault="00AF0A43" w:rsidP="00AF2C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65" w:type="pct"/>
          </w:tcPr>
          <w:p w14:paraId="4C10EC05" w14:textId="77777777" w:rsidR="00AF0A43" w:rsidRPr="005654C0" w:rsidRDefault="00AF0A43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403B62FE" w14:textId="1EF52EC3" w:rsidR="00AF0A43" w:rsidRPr="00E93B4A" w:rsidRDefault="00AF0A43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0A43" w:rsidRPr="005654C0" w14:paraId="19CB9A25" w14:textId="77777777" w:rsidTr="00A37EA4">
        <w:tc>
          <w:tcPr>
            <w:tcW w:w="2256" w:type="pct"/>
          </w:tcPr>
          <w:p w14:paraId="551194AF" w14:textId="29C12FC9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04B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65" w:type="pct"/>
          </w:tcPr>
          <w:p w14:paraId="1E81E6A0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787954EC" w14:textId="7CE09622" w:rsidR="00AF0A43" w:rsidRPr="00767728" w:rsidRDefault="00AF0A43" w:rsidP="0040420B">
            <w:pPr>
              <w:pStyle w:val="acctfourfigures"/>
              <w:tabs>
                <w:tab w:val="clear" w:pos="765"/>
              </w:tabs>
              <w:spacing w:line="240" w:lineRule="atLeast"/>
              <w:ind w:left="-79" w:right="-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7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150,085</w:t>
            </w:r>
          </w:p>
        </w:tc>
      </w:tr>
      <w:tr w:rsidR="00AF0A43" w:rsidRPr="005654C0" w14:paraId="5B76FABD" w14:textId="77777777" w:rsidTr="00A37EA4">
        <w:tc>
          <w:tcPr>
            <w:tcW w:w="2256" w:type="pct"/>
          </w:tcPr>
          <w:p w14:paraId="32E54826" w14:textId="77777777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5" w:type="pct"/>
          </w:tcPr>
          <w:p w14:paraId="210D9C75" w14:textId="77777777" w:rsidR="00AF0A43" w:rsidRPr="004C41C9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2237EAA4" w14:textId="4EEC8E29" w:rsidR="00AF0A43" w:rsidRPr="00767728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62B5DD30" w14:textId="77777777" w:rsidTr="00A37EA4">
        <w:tc>
          <w:tcPr>
            <w:tcW w:w="2256" w:type="pct"/>
          </w:tcPr>
          <w:p w14:paraId="7E7DFD26" w14:textId="04586F8F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620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065" w:type="pct"/>
          </w:tcPr>
          <w:p w14:paraId="42658880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</w:tcPr>
          <w:p w14:paraId="4C326D57" w14:textId="6416A5D1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150,085</w:t>
            </w:r>
          </w:p>
        </w:tc>
      </w:tr>
      <w:tr w:rsidR="006204BE" w:rsidRPr="006204BE" w14:paraId="2198110D" w14:textId="77777777" w:rsidTr="00A37EA4">
        <w:tc>
          <w:tcPr>
            <w:tcW w:w="2256" w:type="pct"/>
          </w:tcPr>
          <w:p w14:paraId="099EE80E" w14:textId="385CBF5D" w:rsidR="006204BE" w:rsidRPr="006204BE" w:rsidRDefault="006204BE" w:rsidP="00BF44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04B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5" w:type="pct"/>
          </w:tcPr>
          <w:p w14:paraId="30391949" w14:textId="77777777" w:rsidR="006204BE" w:rsidRPr="006204BE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98BC1D7" w14:textId="65776893" w:rsidR="006204BE" w:rsidRPr="006204BE" w:rsidRDefault="006A585D" w:rsidP="006A585D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04BE" w:rsidRPr="006204BE" w14:paraId="13134F36" w14:textId="77777777" w:rsidTr="006204BE">
        <w:tc>
          <w:tcPr>
            <w:tcW w:w="2256" w:type="pct"/>
          </w:tcPr>
          <w:p w14:paraId="00A7F08E" w14:textId="3926EAF0" w:rsidR="006204BE" w:rsidRPr="006204BE" w:rsidRDefault="006204BE" w:rsidP="00BF447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065" w:type="pct"/>
          </w:tcPr>
          <w:p w14:paraId="45C42092" w14:textId="77777777" w:rsidR="006204BE" w:rsidRPr="006204BE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10226898" w14:textId="1E7DD5AD" w:rsidR="006204BE" w:rsidRPr="006204BE" w:rsidRDefault="006A585D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(41,316)</w:t>
            </w:r>
          </w:p>
        </w:tc>
      </w:tr>
      <w:tr w:rsidR="006204BE" w:rsidRPr="005654C0" w14:paraId="12E8CEF5" w14:textId="77777777" w:rsidTr="006204BE">
        <w:tc>
          <w:tcPr>
            <w:tcW w:w="2256" w:type="pct"/>
          </w:tcPr>
          <w:p w14:paraId="2B74C119" w14:textId="08585A8F" w:rsidR="006204BE" w:rsidRPr="005654C0" w:rsidRDefault="006204BE" w:rsidP="0079133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2065" w:type="pct"/>
          </w:tcPr>
          <w:p w14:paraId="39209EC5" w14:textId="77777777" w:rsidR="006204BE" w:rsidRPr="005654C0" w:rsidRDefault="006204BE" w:rsidP="007913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7B85E" w14:textId="7EAF3D66" w:rsidR="006204BE" w:rsidRPr="005654C0" w:rsidRDefault="006A585D" w:rsidP="007913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108,769</w:t>
            </w:r>
          </w:p>
        </w:tc>
      </w:tr>
      <w:tr w:rsidR="006204BE" w:rsidRPr="005654C0" w14:paraId="14521177" w14:textId="77777777" w:rsidTr="006204BE">
        <w:tc>
          <w:tcPr>
            <w:tcW w:w="2256" w:type="pct"/>
          </w:tcPr>
          <w:p w14:paraId="145B5DDD" w14:textId="77777777" w:rsidR="006204BE" w:rsidRPr="00B73787" w:rsidRDefault="006204BE" w:rsidP="00B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pct"/>
          </w:tcPr>
          <w:p w14:paraId="102C97B1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9C421D1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160366F3" w14:textId="77777777" w:rsidTr="006204BE">
        <w:tc>
          <w:tcPr>
            <w:tcW w:w="2256" w:type="pct"/>
          </w:tcPr>
          <w:p w14:paraId="4FD9BA03" w14:textId="77777777" w:rsidR="00AF0A43" w:rsidRPr="00B73787" w:rsidRDefault="00AF0A43" w:rsidP="00B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065" w:type="pct"/>
          </w:tcPr>
          <w:p w14:paraId="6EC1E60B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FA335D9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748171B5" w14:textId="77777777" w:rsidTr="006204BE">
        <w:tc>
          <w:tcPr>
            <w:tcW w:w="2256" w:type="pct"/>
          </w:tcPr>
          <w:p w14:paraId="1B9143A8" w14:textId="424925E3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93B4A">
              <w:rPr>
                <w:rFonts w:ascii="Angsana New" w:hAnsi="Angsana New"/>
                <w:sz w:val="30"/>
                <w:szCs w:val="30"/>
              </w:rPr>
              <w:t>2562</w:t>
            </w:r>
            <w:r w:rsidR="006611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11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61112">
              <w:rPr>
                <w:rFonts w:ascii="Angsana New" w:hAnsi="Angsana New"/>
                <w:sz w:val="30"/>
                <w:szCs w:val="30"/>
              </w:rPr>
              <w:t>256</w:t>
            </w:r>
            <w:r w:rsidR="00A37E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65" w:type="pct"/>
          </w:tcPr>
          <w:p w14:paraId="2EDD5388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7BDA5787" w14:textId="53E4247B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56F84699" w14:textId="77777777" w:rsidTr="00A37EA4">
        <w:tc>
          <w:tcPr>
            <w:tcW w:w="2256" w:type="pct"/>
          </w:tcPr>
          <w:p w14:paraId="24F41043" w14:textId="77777777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065" w:type="pct"/>
          </w:tcPr>
          <w:p w14:paraId="42209635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772F4E1C" w14:textId="72586F8D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6A4E3653" w14:textId="77777777" w:rsidTr="00A37EA4">
        <w:tc>
          <w:tcPr>
            <w:tcW w:w="2256" w:type="pct"/>
          </w:tcPr>
          <w:p w14:paraId="0DB94AC7" w14:textId="1E3E09EA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37E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0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7E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65" w:type="pct"/>
          </w:tcPr>
          <w:p w14:paraId="18767D0D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1D83" w14:textId="45BC7181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3547C88B" w14:textId="77777777" w:rsidTr="00A37EA4">
        <w:trPr>
          <w:trHeight w:val="144"/>
        </w:trPr>
        <w:tc>
          <w:tcPr>
            <w:tcW w:w="2256" w:type="pct"/>
          </w:tcPr>
          <w:p w14:paraId="63603718" w14:textId="77777777" w:rsidR="00AF0A43" w:rsidRPr="00844FF4" w:rsidRDefault="00AF0A43" w:rsidP="00BF447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65" w:type="pct"/>
          </w:tcPr>
          <w:p w14:paraId="7D2E775F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</w:tcPr>
          <w:p w14:paraId="7AA667AD" w14:textId="77777777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7372483D" w14:textId="77777777" w:rsidTr="006204BE">
        <w:tc>
          <w:tcPr>
            <w:tcW w:w="2256" w:type="pct"/>
          </w:tcPr>
          <w:p w14:paraId="169657EE" w14:textId="77777777" w:rsidR="00AF0A43" w:rsidRPr="00E42114" w:rsidRDefault="00AF0A43" w:rsidP="00BF447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65" w:type="pct"/>
          </w:tcPr>
          <w:p w14:paraId="20B80A53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4F70C2DB" w14:textId="77777777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68F0832A" w14:textId="77777777" w:rsidTr="006204BE">
        <w:trPr>
          <w:trHeight w:val="215"/>
        </w:trPr>
        <w:tc>
          <w:tcPr>
            <w:tcW w:w="2256" w:type="pct"/>
            <w:vAlign w:val="bottom"/>
          </w:tcPr>
          <w:p w14:paraId="4A4553E9" w14:textId="50FF3AC4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65" w:type="pct"/>
          </w:tcPr>
          <w:p w14:paraId="60B0E3D7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double" w:sz="4" w:space="0" w:color="auto"/>
            </w:tcBorders>
            <w:vAlign w:val="bottom"/>
          </w:tcPr>
          <w:p w14:paraId="7D2192E8" w14:textId="6A594DB8" w:rsidR="00AF0A43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150,085</w:t>
            </w:r>
          </w:p>
        </w:tc>
      </w:tr>
      <w:tr w:rsidR="006204BE" w:rsidRPr="005654C0" w14:paraId="3417BC7C" w14:textId="77777777" w:rsidTr="006204BE">
        <w:trPr>
          <w:trHeight w:val="215"/>
        </w:trPr>
        <w:tc>
          <w:tcPr>
            <w:tcW w:w="2256" w:type="pct"/>
            <w:vAlign w:val="bottom"/>
          </w:tcPr>
          <w:p w14:paraId="5571DAB8" w14:textId="5D0B89F7" w:rsidR="006204BE" w:rsidRDefault="006204BE" w:rsidP="00BF44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065" w:type="pct"/>
          </w:tcPr>
          <w:p w14:paraId="0BE0A774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84C21D" w14:textId="2BB4D9A6" w:rsidR="006204BE" w:rsidRDefault="006A585D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108,769</w:t>
            </w:r>
          </w:p>
        </w:tc>
      </w:tr>
    </w:tbl>
    <w:p w14:paraId="7CE83A7B" w14:textId="77777777" w:rsidR="00661112" w:rsidRDefault="00661112" w:rsidP="00A37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CE287CD" w14:textId="4D0F1566" w:rsidR="00C64129" w:rsidRDefault="00C64129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อสังหาริมทรัพย์เพื่อการลงทุนประกอบด้วยที่ดินที่กิจการถือครอง ซึ่งปัจจุบันยังมิได้ระบุวัตถุประสงค์ของ</w:t>
      </w:r>
      <w:r w:rsidR="00830E58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การใช้งานในอนาคต</w:t>
      </w:r>
    </w:p>
    <w:p w14:paraId="56B4B728" w14:textId="77777777" w:rsidR="00A37EA4" w:rsidRDefault="00A37EA4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9AEBA33" w14:textId="1499B984" w:rsidR="00664090" w:rsidRDefault="00664090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664090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40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6409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640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64090">
        <w:rPr>
          <w:rFonts w:ascii="Angsana New" w:hAnsi="Angsana New"/>
          <w:sz w:val="30"/>
          <w:szCs w:val="30"/>
          <w:cs/>
        </w:rPr>
        <w:t xml:space="preserve"> </w:t>
      </w:r>
      <w:r w:rsidRPr="00664090">
        <w:rPr>
          <w:rFonts w:ascii="Angsana New" w:hAnsi="Angsana New"/>
          <w:sz w:val="30"/>
          <w:szCs w:val="30"/>
        </w:rPr>
        <w:t xml:space="preserve">2563 </w:t>
      </w:r>
      <w:r w:rsidRPr="00664090">
        <w:rPr>
          <w:rFonts w:ascii="Angsana New" w:hAnsi="Angsana New"/>
          <w:sz w:val="30"/>
          <w:szCs w:val="30"/>
          <w:cs/>
        </w:rPr>
        <w:t>บริษัทโอนที่ดิน</w:t>
      </w:r>
      <w:r w:rsidR="006A585D">
        <w:rPr>
          <w:rFonts w:ascii="Angsana New" w:hAnsi="Angsana New" w:hint="cs"/>
          <w:sz w:val="30"/>
          <w:szCs w:val="30"/>
          <w:cs/>
        </w:rPr>
        <w:t>บางส่วน</w:t>
      </w:r>
      <w:r w:rsidRPr="00664090">
        <w:rPr>
          <w:rFonts w:ascii="Angsana New" w:hAnsi="Angsana New"/>
          <w:sz w:val="30"/>
          <w:szCs w:val="30"/>
          <w:cs/>
        </w:rPr>
        <w:t>จากอสังหาริมทรัพย์เพื่อการลงทุนเป็นที่ดิน อาคาร และอุปกรณ์ เนื่องจากบริษัทนำที่ดินแปลงดังกล่าวมาใช้เพื่อการพัฒนาผลิตภัณฑ์ในอนาคต</w:t>
      </w:r>
    </w:p>
    <w:p w14:paraId="3C6C5031" w14:textId="77777777" w:rsidR="00664090" w:rsidRPr="00A9210A" w:rsidRDefault="00664090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97E3102" w14:textId="15A9428F" w:rsidR="002C4FD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975601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7560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975601">
        <w:rPr>
          <w:rFonts w:ascii="Angsana New" w:hAnsi="Angsana New"/>
          <w:sz w:val="30"/>
          <w:szCs w:val="30"/>
        </w:rPr>
        <w:t>31</w:t>
      </w:r>
      <w:r w:rsidRPr="0097560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75601">
        <w:rPr>
          <w:rFonts w:ascii="Angsana New" w:hAnsi="Angsana New"/>
          <w:sz w:val="30"/>
          <w:szCs w:val="30"/>
        </w:rPr>
        <w:t>256</w:t>
      </w:r>
      <w:r w:rsidR="00A9210A">
        <w:rPr>
          <w:rFonts w:ascii="Angsana New" w:hAnsi="Angsana New"/>
          <w:sz w:val="30"/>
          <w:szCs w:val="30"/>
        </w:rPr>
        <w:t>3</w:t>
      </w:r>
      <w:r w:rsidRPr="00975601">
        <w:rPr>
          <w:rFonts w:ascii="Angsana New" w:hAnsi="Angsana New"/>
          <w:sz w:val="30"/>
          <w:szCs w:val="30"/>
        </w:rPr>
        <w:t xml:space="preserve"> </w:t>
      </w:r>
      <w:r w:rsidRPr="006A585D">
        <w:rPr>
          <w:rFonts w:ascii="Angsana New" w:hAnsi="Angsana New"/>
          <w:sz w:val="30"/>
          <w:szCs w:val="30"/>
          <w:cs/>
        </w:rPr>
        <w:t xml:space="preserve">จำนวน </w:t>
      </w:r>
      <w:r w:rsidRPr="006A585D">
        <w:rPr>
          <w:rFonts w:ascii="Angsana New" w:hAnsi="Angsana New"/>
          <w:sz w:val="30"/>
          <w:szCs w:val="30"/>
        </w:rPr>
        <w:t>1</w:t>
      </w:r>
      <w:r w:rsidR="006A585D" w:rsidRPr="006A585D">
        <w:rPr>
          <w:rFonts w:ascii="Angsana New" w:hAnsi="Angsana New" w:hint="cs"/>
          <w:sz w:val="30"/>
          <w:szCs w:val="30"/>
          <w:cs/>
        </w:rPr>
        <w:t>11</w:t>
      </w:r>
      <w:r w:rsidR="00BF4477" w:rsidRPr="006A585D">
        <w:rPr>
          <w:rFonts w:ascii="Angsana New" w:hAnsi="Angsana New"/>
          <w:sz w:val="30"/>
          <w:szCs w:val="30"/>
        </w:rPr>
        <w:t>.</w:t>
      </w:r>
      <w:r w:rsidR="006A585D" w:rsidRPr="006A585D">
        <w:rPr>
          <w:rFonts w:ascii="Angsana New" w:hAnsi="Angsana New" w:hint="cs"/>
          <w:sz w:val="30"/>
          <w:szCs w:val="30"/>
          <w:cs/>
        </w:rPr>
        <w:t>1</w:t>
      </w:r>
      <w:r w:rsidRPr="006A585D">
        <w:rPr>
          <w:rFonts w:ascii="Angsana New" w:hAnsi="Angsana New"/>
          <w:sz w:val="30"/>
          <w:szCs w:val="30"/>
        </w:rPr>
        <w:t xml:space="preserve"> </w:t>
      </w:r>
      <w:r w:rsidRPr="006A585D">
        <w:rPr>
          <w:rFonts w:ascii="Angsana New" w:hAnsi="Angsana New"/>
          <w:sz w:val="30"/>
          <w:szCs w:val="30"/>
          <w:cs/>
        </w:rPr>
        <w:t>ล้านบาท</w:t>
      </w:r>
      <w:r w:rsidR="00C64129" w:rsidRPr="006A585D">
        <w:rPr>
          <w:rFonts w:ascii="Angsana New" w:hAnsi="Angsana New" w:hint="cs"/>
          <w:sz w:val="30"/>
          <w:szCs w:val="30"/>
          <w:cs/>
        </w:rPr>
        <w:t xml:space="preserve"> </w:t>
      </w:r>
      <w:r w:rsidRPr="006A585D">
        <w:rPr>
          <w:rFonts w:ascii="Angsana New" w:hAnsi="Angsana New" w:hint="cs"/>
          <w:sz w:val="30"/>
          <w:szCs w:val="30"/>
          <w:cs/>
        </w:rPr>
        <w:t>ประเมิน</w:t>
      </w:r>
      <w:r w:rsidRPr="00975601">
        <w:rPr>
          <w:rFonts w:ascii="Angsana New" w:hAnsi="Angsana New" w:hint="cs"/>
          <w:sz w:val="30"/>
          <w:szCs w:val="30"/>
          <w:cs/>
        </w:rPr>
        <w:t>ราคา</w:t>
      </w:r>
      <w:r w:rsidRPr="00975601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DA3724">
        <w:rPr>
          <w:rFonts w:ascii="Angsana New" w:hAnsi="Angsana New"/>
          <w:sz w:val="30"/>
          <w:szCs w:val="30"/>
        </w:rPr>
        <w:t xml:space="preserve"> </w:t>
      </w:r>
      <w:r w:rsidRPr="00975601">
        <w:rPr>
          <w:rFonts w:ascii="Angsana New" w:hAnsi="Angsana New" w:hint="cs"/>
          <w:sz w:val="30"/>
          <w:szCs w:val="30"/>
          <w:cs/>
        </w:rPr>
        <w:t>โดย</w:t>
      </w:r>
      <w:r w:rsidR="00C67907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วิธีมูลค่าตลาดสำหรับการใช้ประโยชน์ในปัจจุบัน</w:t>
      </w:r>
      <w:r w:rsidRPr="00975601">
        <w:rPr>
          <w:rFonts w:ascii="Angsana New" w:hAnsi="Angsana New" w:hint="cs"/>
          <w:sz w:val="30"/>
          <w:szCs w:val="30"/>
          <w:cs/>
        </w:rPr>
        <w:t xml:space="preserve"> </w:t>
      </w:r>
      <w:r w:rsidRPr="00975601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0775A">
        <w:rPr>
          <w:rFonts w:ascii="Angsana New" w:hAnsi="Angsana New"/>
          <w:sz w:val="30"/>
          <w:szCs w:val="30"/>
        </w:rPr>
        <w:t>3</w:t>
      </w:r>
      <w:r w:rsidR="00C64129">
        <w:rPr>
          <w:rFonts w:ascii="Angsana New" w:hAnsi="Angsana New"/>
          <w:sz w:val="30"/>
          <w:szCs w:val="30"/>
        </w:rPr>
        <w:t xml:space="preserve"> </w:t>
      </w:r>
    </w:p>
    <w:p w14:paraId="7338ECCC" w14:textId="5C30D67B" w:rsidR="00B0193A" w:rsidRDefault="00B0193A" w:rsidP="00B35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70"/>
        <w:gridCol w:w="2845"/>
        <w:gridCol w:w="236"/>
        <w:gridCol w:w="3014"/>
      </w:tblGrid>
      <w:tr w:rsidR="00520C9C" w:rsidRPr="00520C9C" w14:paraId="1F249DA0" w14:textId="77777777" w:rsidTr="0010347C">
        <w:tc>
          <w:tcPr>
            <w:tcW w:w="2678" w:type="dxa"/>
            <w:tcBorders>
              <w:bottom w:val="single" w:sz="4" w:space="0" w:color="auto"/>
            </w:tcBorders>
          </w:tcPr>
          <w:p w14:paraId="69E148D7" w14:textId="77777777" w:rsidR="00530F41" w:rsidRDefault="00530F41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B44E54" w14:textId="77777777" w:rsidR="00CD0355" w:rsidRDefault="00CD0355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2DA768" w14:textId="77777777" w:rsidR="00520C9C" w:rsidRPr="00520C9C" w:rsidRDefault="00520C9C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</w:tcPr>
          <w:p w14:paraId="247C3825" w14:textId="77777777" w:rsidR="00520C9C" w:rsidRPr="00520C9C" w:rsidRDefault="00520C9C" w:rsidP="002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5" w:type="dxa"/>
            <w:tcBorders>
              <w:bottom w:val="single" w:sz="4" w:space="0" w:color="auto"/>
            </w:tcBorders>
          </w:tcPr>
          <w:p w14:paraId="4C82BB7B" w14:textId="77777777" w:rsidR="00530F41" w:rsidRDefault="00530F41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5F47EE" w14:textId="77777777" w:rsidR="00520C9C" w:rsidRPr="00520C9C" w:rsidRDefault="00520C9C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</w:tcPr>
          <w:p w14:paraId="38576508" w14:textId="77777777" w:rsidR="00520C9C" w:rsidRPr="00520C9C" w:rsidRDefault="00520C9C" w:rsidP="002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14:paraId="0BCBA925" w14:textId="77777777" w:rsidR="00520C9C" w:rsidRPr="00520C9C" w:rsidRDefault="00530F41" w:rsidP="006C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</w:t>
            </w:r>
            <w:r w:rsidR="00CD0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่างข้อมูลที่ไม่สามารถสังเกตได้ที่มีนัย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สำคัญและการวัดมูลค่ายุต</w:t>
            </w:r>
            <w:r w:rsidR="00CD0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ธรรม</w:t>
            </w:r>
          </w:p>
        </w:tc>
      </w:tr>
      <w:tr w:rsidR="00520C9C" w:rsidRPr="00520C9C" w14:paraId="05DDED39" w14:textId="77777777" w:rsidTr="0010347C">
        <w:tc>
          <w:tcPr>
            <w:tcW w:w="2678" w:type="dxa"/>
            <w:tcBorders>
              <w:top w:val="single" w:sz="4" w:space="0" w:color="auto"/>
            </w:tcBorders>
          </w:tcPr>
          <w:p w14:paraId="5ABFCAE8" w14:textId="77777777" w:rsidR="00520C9C" w:rsidRPr="00520C9C" w:rsidRDefault="00520C9C" w:rsidP="002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0C9C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70" w:type="dxa"/>
          </w:tcPr>
          <w:p w14:paraId="0AD80093" w14:textId="77777777" w:rsidR="00520C9C" w:rsidRPr="00520C9C" w:rsidRDefault="00520C9C" w:rsidP="002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5" w:type="dxa"/>
            <w:tcBorders>
              <w:top w:val="single" w:sz="4" w:space="0" w:color="auto"/>
            </w:tcBorders>
          </w:tcPr>
          <w:p w14:paraId="1B9AB629" w14:textId="33E9E26D" w:rsidR="00520C9C" w:rsidRPr="00520C9C" w:rsidRDefault="00530F41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</w:t>
            </w:r>
            <w:r w:rsidR="003652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194B038F" w14:textId="77777777" w:rsidR="00520C9C" w:rsidRPr="00520C9C" w:rsidRDefault="00520C9C" w:rsidP="002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4" w:type="dxa"/>
            <w:tcBorders>
              <w:top w:val="single" w:sz="4" w:space="0" w:color="auto"/>
            </w:tcBorders>
          </w:tcPr>
          <w:p w14:paraId="6DD4556B" w14:textId="77777777" w:rsidR="00520C9C" w:rsidRPr="00520C9C" w:rsidRDefault="00530F41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1CD63861" w14:textId="77777777" w:rsidR="002C4FD1" w:rsidRPr="00CD12B2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</w:rPr>
        <w:sectPr w:rsidR="002C4FD1" w:rsidRPr="00CD12B2" w:rsidSect="003151A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613DB2E9" w14:textId="386246B6" w:rsidR="002C4FD1" w:rsidRPr="00BC2171" w:rsidRDefault="00A9210A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 w:rsidRPr="00BC2171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BC2171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  <w:r w:rsidR="002C4FD1" w:rsidRPr="0054347A">
        <w:rPr>
          <w:rFonts w:ascii="Angsana New" w:hAnsi="Angsana New"/>
          <w:i/>
          <w:iCs/>
          <w:color w:val="FF0000"/>
          <w:sz w:val="30"/>
          <w:szCs w:val="30"/>
          <w:cs/>
        </w:rPr>
        <w:t xml:space="preserve"> </w:t>
      </w:r>
    </w:p>
    <w:p w14:paraId="17056E09" w14:textId="77777777" w:rsidR="002C4FD1" w:rsidRPr="00FC3D1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8"/>
          <w:szCs w:val="8"/>
        </w:rPr>
      </w:pPr>
    </w:p>
    <w:tbl>
      <w:tblPr>
        <w:tblW w:w="15625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1296"/>
        <w:gridCol w:w="273"/>
        <w:gridCol w:w="1296"/>
        <w:gridCol w:w="236"/>
        <w:gridCol w:w="1296"/>
        <w:gridCol w:w="270"/>
        <w:gridCol w:w="1296"/>
        <w:gridCol w:w="270"/>
        <w:gridCol w:w="1296"/>
        <w:gridCol w:w="270"/>
        <w:gridCol w:w="1440"/>
        <w:gridCol w:w="270"/>
        <w:gridCol w:w="1296"/>
        <w:gridCol w:w="270"/>
        <w:gridCol w:w="1152"/>
        <w:gridCol w:w="144"/>
      </w:tblGrid>
      <w:tr w:rsidR="00A8215A" w:rsidRPr="00795D82" w14:paraId="0B649312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65B1D7F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0875CE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40362C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F259B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C68BC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A32295" w14:textId="36B26716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0F116E" w14:textId="16AE1BFC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9C7D9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F741C3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B16F93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5A" w:rsidRPr="00795D82" w14:paraId="50FAEC99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2C6AE152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52E11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59191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C8343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2C647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DA692A" w14:textId="5275DD4A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BC3855A" w14:textId="782220AD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F8F48E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A655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87134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5A" w:rsidRPr="00795D82" w14:paraId="498BEB83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5537BB4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EBD85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3" w:type="dxa"/>
          </w:tcPr>
          <w:p w14:paraId="37ACDDE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DCAE7D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C2C66D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3C04D96" w14:textId="5954FEAF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E73049F" w14:textId="2205D1E8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0C962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10B88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18F17AB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46906136" w14:textId="77777777" w:rsidTr="00F97746">
        <w:tc>
          <w:tcPr>
            <w:tcW w:w="3254" w:type="dxa"/>
          </w:tcPr>
          <w:p w14:paraId="0A693B54" w14:textId="77777777" w:rsidR="009879FC" w:rsidRPr="00795D82" w:rsidRDefault="009879FC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71" w:type="dxa"/>
            <w:gridSpan w:val="16"/>
          </w:tcPr>
          <w:p w14:paraId="690A2DEA" w14:textId="200443E1" w:rsidR="009879FC" w:rsidRPr="00795D82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879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8215A" w:rsidRPr="00795D82" w14:paraId="2CCD0F8C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63095F9A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</w:tcPr>
          <w:p w14:paraId="79A56F9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AB6A2C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8EE19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1340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4A4E67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8E59FAC" w14:textId="6F29A25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90108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6993C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8C134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5A" w:rsidRPr="00795D82" w14:paraId="4BC69DA3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51DA33EB" w14:textId="5FED0B96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sz w:val="28"/>
                <w:szCs w:val="28"/>
              </w:rPr>
              <w:t>1</w:t>
            </w: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3B0691D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18,500</w:t>
            </w:r>
          </w:p>
        </w:tc>
        <w:tc>
          <w:tcPr>
            <w:tcW w:w="273" w:type="dxa"/>
          </w:tcPr>
          <w:p w14:paraId="0615CC49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4AC492" w14:textId="0ECCF2C2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144,868</w:t>
            </w:r>
          </w:p>
        </w:tc>
        <w:tc>
          <w:tcPr>
            <w:tcW w:w="236" w:type="dxa"/>
          </w:tcPr>
          <w:p w14:paraId="0863C36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016C92AC" w14:textId="59F23B8A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0FAA9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64CCA6B" w14:textId="2F339CB5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89,180</w:t>
            </w:r>
          </w:p>
        </w:tc>
        <w:tc>
          <w:tcPr>
            <w:tcW w:w="270" w:type="dxa"/>
          </w:tcPr>
          <w:p w14:paraId="7AFE4FF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94DF878" w14:textId="4F810010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7,321</w:t>
            </w:r>
          </w:p>
        </w:tc>
        <w:tc>
          <w:tcPr>
            <w:tcW w:w="270" w:type="dxa"/>
          </w:tcPr>
          <w:p w14:paraId="0F41C952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50B54" w14:textId="72101AA9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5,204</w:t>
            </w:r>
          </w:p>
        </w:tc>
        <w:tc>
          <w:tcPr>
            <w:tcW w:w="270" w:type="dxa"/>
          </w:tcPr>
          <w:p w14:paraId="2D208CB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C39509" w14:textId="43C08976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7" w:right="-1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18,948</w:t>
            </w:r>
          </w:p>
        </w:tc>
        <w:tc>
          <w:tcPr>
            <w:tcW w:w="270" w:type="dxa"/>
          </w:tcPr>
          <w:p w14:paraId="6E394F76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AA4FDD" w14:textId="31BA57A3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284,021</w:t>
            </w:r>
          </w:p>
        </w:tc>
      </w:tr>
      <w:tr w:rsidR="00A8215A" w:rsidRPr="00795D82" w14:paraId="0FDC5B05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1D9A5394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448514A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40772EB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7487568" w14:textId="0D748776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71CCD67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619A8C81" w14:textId="6E949D46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47FE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4CA291" w14:textId="76112139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  <w:tc>
          <w:tcPr>
            <w:tcW w:w="270" w:type="dxa"/>
          </w:tcPr>
          <w:p w14:paraId="490580F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330AFCF" w14:textId="1ABDCEB6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270" w:type="dxa"/>
          </w:tcPr>
          <w:p w14:paraId="2DD5879E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64995B7A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270" w:type="dxa"/>
          </w:tcPr>
          <w:p w14:paraId="3E4C791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6CEEA3C" w14:textId="487518D7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7,829</w:t>
            </w:r>
          </w:p>
        </w:tc>
        <w:tc>
          <w:tcPr>
            <w:tcW w:w="270" w:type="dxa"/>
          </w:tcPr>
          <w:p w14:paraId="1AFCC914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EBAD077" w14:textId="4F260923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14,09</w:t>
            </w:r>
            <w:r w:rsidR="00933A7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8215A" w:rsidRPr="00795D82" w14:paraId="30ABB62D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139C96FA" w14:textId="77777777" w:rsidR="00A8215A" w:rsidRPr="00795D82" w:rsidRDefault="00A8215A" w:rsidP="00A8215A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Pr="00795D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58A53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58C7629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1DD71A" w14:textId="3A38FC3B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19,038</w:t>
            </w:r>
          </w:p>
        </w:tc>
        <w:tc>
          <w:tcPr>
            <w:tcW w:w="236" w:type="dxa"/>
            <w:vAlign w:val="bottom"/>
          </w:tcPr>
          <w:p w14:paraId="37D1ECA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029217A" w14:textId="1BBA1346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D30583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B703483" w14:textId="1B1B3528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7,620</w:t>
            </w:r>
          </w:p>
        </w:tc>
        <w:tc>
          <w:tcPr>
            <w:tcW w:w="270" w:type="dxa"/>
            <w:vAlign w:val="bottom"/>
          </w:tcPr>
          <w:p w14:paraId="6A9B2C67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0348B4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0900B3" w14:textId="77777777" w:rsidR="00A8215A" w:rsidRPr="00795D82" w:rsidRDefault="00A8215A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6CAEAA" w14:textId="488FD723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7F758F37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C041A8E" w14:textId="546F38AE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(26,678)</w:t>
            </w:r>
          </w:p>
        </w:tc>
        <w:tc>
          <w:tcPr>
            <w:tcW w:w="270" w:type="dxa"/>
            <w:vAlign w:val="bottom"/>
          </w:tcPr>
          <w:p w14:paraId="247B90E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371D2AB" w14:textId="7073D586" w:rsidR="00A8215A" w:rsidRPr="00795D82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A8215A" w:rsidRPr="00795D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15A" w:rsidRPr="00795D82" w14:paraId="4C55358C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6789DD6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</w:tcPr>
          <w:p w14:paraId="1C4BEB2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27889A1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E8C78A4" w14:textId="335385BE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44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95D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FCF0F7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CB0FD" w14:textId="459CDCA8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95D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4BFE84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B4EED9" w14:textId="23876575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(7,594)</w:t>
            </w:r>
          </w:p>
        </w:tc>
        <w:tc>
          <w:tcPr>
            <w:tcW w:w="270" w:type="dxa"/>
          </w:tcPr>
          <w:p w14:paraId="473BE0B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F296755" w14:textId="20CC5A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(1,287)</w:t>
            </w:r>
          </w:p>
        </w:tc>
        <w:tc>
          <w:tcPr>
            <w:tcW w:w="270" w:type="dxa"/>
          </w:tcPr>
          <w:p w14:paraId="526E1C51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41339A" w14:textId="313B7163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270" w:type="dxa"/>
          </w:tcPr>
          <w:p w14:paraId="1165958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63C2E" w14:textId="3AAF5423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7" w:right="-10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14:paraId="32DF65E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557423" w14:textId="4B8DBCB2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</w:rPr>
              <w:t>(11,138)</w:t>
            </w:r>
          </w:p>
        </w:tc>
      </w:tr>
      <w:tr w:rsidR="00A8215A" w:rsidRPr="00795D82" w14:paraId="4AD85A8D" w14:textId="77777777" w:rsidTr="00A37EA4">
        <w:trPr>
          <w:gridAfter w:val="1"/>
          <w:wAfter w:w="144" w:type="dxa"/>
        </w:trPr>
        <w:tc>
          <w:tcPr>
            <w:tcW w:w="3254" w:type="dxa"/>
          </w:tcPr>
          <w:p w14:paraId="6C4CEB0A" w14:textId="3EBA5D7F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  <w:p w14:paraId="7BF4214F" w14:textId="6B3489F9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F131EB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AED1A7" w14:textId="196B2911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18,500</w:t>
            </w:r>
          </w:p>
        </w:tc>
        <w:tc>
          <w:tcPr>
            <w:tcW w:w="273" w:type="dxa"/>
            <w:tcBorders>
              <w:bottom w:val="nil"/>
            </w:tcBorders>
          </w:tcPr>
          <w:p w14:paraId="50ADDA8B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1C9F1A3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8A5EF65" w14:textId="5B8ED68E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163,984</w:t>
            </w:r>
          </w:p>
        </w:tc>
        <w:tc>
          <w:tcPr>
            <w:tcW w:w="236" w:type="dxa"/>
            <w:tcBorders>
              <w:bottom w:val="nil"/>
            </w:tcBorders>
          </w:tcPr>
          <w:p w14:paraId="50DDDAE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DC9F066" w14:textId="77777777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9FB427" w14:textId="55C11098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E08B75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771F5E3" w14:textId="2A6FCC98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24526B" w14:textId="0B47AAD9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92,983</w:t>
            </w:r>
          </w:p>
        </w:tc>
        <w:tc>
          <w:tcPr>
            <w:tcW w:w="270" w:type="dxa"/>
            <w:tcBorders>
              <w:bottom w:val="nil"/>
            </w:tcBorders>
          </w:tcPr>
          <w:p w14:paraId="0E7AC60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5D5005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0C2814" w14:textId="49F2E200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7,356</w:t>
            </w:r>
          </w:p>
        </w:tc>
        <w:tc>
          <w:tcPr>
            <w:tcW w:w="270" w:type="dxa"/>
            <w:tcBorders>
              <w:bottom w:val="nil"/>
            </w:tcBorders>
          </w:tcPr>
          <w:p w14:paraId="486A54D1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265CF6D" w14:textId="77777777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44AFB1" w14:textId="577B5B2E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4,151</w:t>
            </w:r>
          </w:p>
        </w:tc>
        <w:tc>
          <w:tcPr>
            <w:tcW w:w="270" w:type="dxa"/>
            <w:tcBorders>
              <w:bottom w:val="nil"/>
            </w:tcBorders>
          </w:tcPr>
          <w:p w14:paraId="1014E40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29760D8" w14:textId="77777777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7BD7E1" w14:textId="06D348AA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6157A3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10F9E21D" w14:textId="77777777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FED259" w14:textId="346B3C6D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286,974</w:t>
            </w:r>
          </w:p>
        </w:tc>
      </w:tr>
      <w:tr w:rsidR="00A8215A" w:rsidRPr="00795D82" w14:paraId="2A2C1A48" w14:textId="77777777" w:rsidTr="00A37EA4">
        <w:trPr>
          <w:gridAfter w:val="1"/>
          <w:wAfter w:w="144" w:type="dxa"/>
        </w:trPr>
        <w:tc>
          <w:tcPr>
            <w:tcW w:w="3254" w:type="dxa"/>
          </w:tcPr>
          <w:p w14:paraId="21C9CE11" w14:textId="07DEE13A" w:rsidR="00A8215A" w:rsidRPr="00795D82" w:rsidRDefault="00A8215A" w:rsidP="00A8215A">
            <w:pPr>
              <w:spacing w:line="240" w:lineRule="auto"/>
              <w:ind w:left="154" w:hanging="15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795D82">
              <w:rPr>
                <w:rFonts w:ascii="Angsana New" w:hAnsi="Angsana New"/>
                <w:sz w:val="28"/>
                <w:szCs w:val="28"/>
                <w:lang w:val="en-GB"/>
              </w:rPr>
              <w:t xml:space="preserve">TFRS 16 </w:t>
            </w:r>
            <w:r w:rsidRPr="00795D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เป็นครั้งแรก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</w:t>
            </w:r>
            <w:r w:rsidRPr="00795D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(ดูหมายเหตุข้อ </w:t>
            </w:r>
            <w:r w:rsidRPr="00795D8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795D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(ข))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45CD933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F8C6A2B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5F338A4" w14:textId="76340B06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96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  <w:tcBorders>
              <w:top w:val="nil"/>
            </w:tcBorders>
          </w:tcPr>
          <w:p w14:paraId="6ED0DCF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91DC147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72BE0050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5DB902EF" w14:textId="4649F1D3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1DB26E8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3A003A93" w14:textId="7777777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</w:p>
          <w:p w14:paraId="35D3DB44" w14:textId="7777777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34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</w:p>
          <w:p w14:paraId="74001C48" w14:textId="1B8F8C95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43,840</w:t>
            </w:r>
          </w:p>
        </w:tc>
        <w:tc>
          <w:tcPr>
            <w:tcW w:w="270" w:type="dxa"/>
            <w:tcBorders>
              <w:top w:val="nil"/>
            </w:tcBorders>
          </w:tcPr>
          <w:p w14:paraId="7A8EA0F5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DE92FA5" w14:textId="4F6F43F3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  <w:p w14:paraId="4FED9E05" w14:textId="7777777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  <w:p w14:paraId="61480E5B" w14:textId="3F4F39C9" w:rsidR="00A8215A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A82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45BB1E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336EBBF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1389CAFC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6CC55DAF" w14:textId="283CDB33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AA7F031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1485F6A" w14:textId="7777777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694B4C4C" w14:textId="7777777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47B67E1D" w14:textId="08BADBDA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F10F11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7AD6BAA" w14:textId="77777777" w:rsidR="00A8215A" w:rsidRPr="00FC3D1D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2580664" w14:textId="77777777" w:rsidR="00A8215A" w:rsidRPr="00FC3D1D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FE7918" w14:textId="35FA157B" w:rsidR="00A8215A" w:rsidRPr="00A37EA4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sz w:val="28"/>
                <w:szCs w:val="28"/>
              </w:rPr>
            </w:pPr>
            <w:r w:rsidRPr="00A37E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87850D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7CFDC3C7" w14:textId="77777777" w:rsidR="00A8215A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4ABF44F6" w14:textId="77777777" w:rsidR="00A8215A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  <w:p w14:paraId="4AC2B1CE" w14:textId="65FAE161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43,840</w:t>
            </w:r>
          </w:p>
        </w:tc>
      </w:tr>
      <w:tr w:rsidR="00A8215A" w:rsidRPr="00795D82" w14:paraId="1F8375FD" w14:textId="77777777" w:rsidTr="00A37EA4">
        <w:trPr>
          <w:gridAfter w:val="1"/>
          <w:wAfter w:w="144" w:type="dxa"/>
        </w:trPr>
        <w:tc>
          <w:tcPr>
            <w:tcW w:w="3254" w:type="dxa"/>
          </w:tcPr>
          <w:p w14:paraId="0E63FE3A" w14:textId="5067F27F" w:rsidR="00A8215A" w:rsidRPr="00795D82" w:rsidRDefault="00A8215A" w:rsidP="00A8215A">
            <w:pPr>
              <w:spacing w:line="240" w:lineRule="auto"/>
              <w:ind w:left="154" w:hanging="154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2563 -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1CB5F0" w14:textId="40847F2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18,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3" w:type="dxa"/>
            <w:tcBorders>
              <w:top w:val="nil"/>
            </w:tcBorders>
          </w:tcPr>
          <w:p w14:paraId="417C7AE0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82B02D" w14:textId="223BEB72" w:rsidR="00A8215A" w:rsidRPr="00795D82" w:rsidRDefault="00DA0219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163,984</w:t>
            </w:r>
          </w:p>
        </w:tc>
        <w:tc>
          <w:tcPr>
            <w:tcW w:w="236" w:type="dxa"/>
            <w:tcBorders>
              <w:top w:val="nil"/>
            </w:tcBorders>
          </w:tcPr>
          <w:p w14:paraId="33AD8F2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7CD758D" w14:textId="7332F0F7" w:rsidR="00A8215A" w:rsidRDefault="009879FC" w:rsidP="0098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9FC">
              <w:rPr>
                <w:rFonts w:ascii="Angsana New" w:hAnsi="Angsana New"/>
                <w:b/>
                <w:bCs/>
                <w:sz w:val="28"/>
                <w:szCs w:val="28"/>
              </w:rPr>
              <w:t>43,840</w:t>
            </w:r>
          </w:p>
        </w:tc>
        <w:tc>
          <w:tcPr>
            <w:tcW w:w="270" w:type="dxa"/>
            <w:tcBorders>
              <w:top w:val="nil"/>
            </w:tcBorders>
          </w:tcPr>
          <w:p w14:paraId="4327C0E6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59BF16" w14:textId="4CC1D57B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92,983</w:t>
            </w:r>
          </w:p>
        </w:tc>
        <w:tc>
          <w:tcPr>
            <w:tcW w:w="270" w:type="dxa"/>
            <w:tcBorders>
              <w:top w:val="nil"/>
            </w:tcBorders>
          </w:tcPr>
          <w:p w14:paraId="2204626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3F8766" w14:textId="4AC1D3FC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7,356</w:t>
            </w:r>
          </w:p>
        </w:tc>
        <w:tc>
          <w:tcPr>
            <w:tcW w:w="270" w:type="dxa"/>
            <w:tcBorders>
              <w:top w:val="nil"/>
            </w:tcBorders>
          </w:tcPr>
          <w:p w14:paraId="293A0B34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C97BE" w14:textId="18EA6731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4,151</w:t>
            </w:r>
          </w:p>
        </w:tc>
        <w:tc>
          <w:tcPr>
            <w:tcW w:w="270" w:type="dxa"/>
            <w:tcBorders>
              <w:top w:val="nil"/>
            </w:tcBorders>
          </w:tcPr>
          <w:p w14:paraId="6DE6234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E4FB31" w14:textId="73857AEB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7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B8565E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A27C33" w14:textId="2DC4C6C8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330,814</w:t>
            </w:r>
          </w:p>
        </w:tc>
      </w:tr>
      <w:tr w:rsidR="00A8215A" w:rsidRPr="00795D82" w14:paraId="59226CF4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6916B23B" w14:textId="2F93D623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</w:tcPr>
          <w:p w14:paraId="26C07307" w14:textId="704FF43D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  <w:tcBorders>
              <w:top w:val="nil"/>
            </w:tcBorders>
          </w:tcPr>
          <w:p w14:paraId="4009951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4AAA042D" w14:textId="33533FA5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776F043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78A1AF8" w14:textId="3E0F2AED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902ACD1" w14:textId="67202300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AD4C31E" w14:textId="0DAF6C6D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451FBF03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283E8B11" w14:textId="01B9A05C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2,645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31C20C8" w14:textId="2125B926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6,098</w:t>
            </w:r>
          </w:p>
        </w:tc>
      </w:tr>
      <w:tr w:rsidR="00A8215A" w:rsidRPr="00795D82" w14:paraId="1144ACA8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18BAA462" w14:textId="25023772" w:rsidR="00A8215A" w:rsidRPr="00795D82" w:rsidRDefault="00A8215A" w:rsidP="00A8215A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จากอสังหาริมทรัพย์เพื่อการลงทุน (ดูหมายเหตุข้อ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9)</w:t>
            </w:r>
            <w:r w:rsidRPr="00795D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B4111FA" w14:textId="7C521472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41,316</w:t>
            </w:r>
          </w:p>
        </w:tc>
        <w:tc>
          <w:tcPr>
            <w:tcW w:w="273" w:type="dxa"/>
            <w:tcBorders>
              <w:top w:val="nil"/>
            </w:tcBorders>
            <w:vAlign w:val="bottom"/>
          </w:tcPr>
          <w:p w14:paraId="1A5B7D83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2EACE53" w14:textId="461FA31E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4FA27C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A1BA0CC" w14:textId="0DBD08EC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11A3A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BD5177F" w14:textId="5D68AE9B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F335EF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568E0A6" w14:textId="1E1427C5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7F1D72" w14:textId="77777777" w:rsidR="00A8215A" w:rsidRPr="00795D82" w:rsidRDefault="00A8215A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E99496D" w14:textId="2C8EDED5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A2981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DB26F3E" w14:textId="6578F804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628E2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CF3D524" w14:textId="6AD8009A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41,316</w:t>
            </w:r>
          </w:p>
        </w:tc>
      </w:tr>
      <w:tr w:rsidR="00A8215A" w:rsidRPr="00795D82" w14:paraId="46B06877" w14:textId="77777777" w:rsidTr="00F97746">
        <w:trPr>
          <w:gridAfter w:val="1"/>
          <w:wAfter w:w="144" w:type="dxa"/>
        </w:trPr>
        <w:tc>
          <w:tcPr>
            <w:tcW w:w="3254" w:type="dxa"/>
            <w:tcBorders>
              <w:bottom w:val="nil"/>
            </w:tcBorders>
          </w:tcPr>
          <w:p w14:paraId="12A07610" w14:textId="4659B209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</w:tcPr>
          <w:p w14:paraId="30DDECCD" w14:textId="43A5F3AC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3" w:type="dxa"/>
            <w:tcBorders>
              <w:bottom w:val="nil"/>
            </w:tcBorders>
          </w:tcPr>
          <w:p w14:paraId="4CD235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37616F49" w14:textId="1417A0CA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FF703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FC128" w14:textId="6B860B5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32543074" w14:textId="2547D8DF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(2,087)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6C8538D9" w14:textId="4807D683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010D69DD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44954" w14:textId="7AA30631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AB5389" w14:textId="27AA3931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(2,166)</w:t>
            </w:r>
          </w:p>
        </w:tc>
      </w:tr>
      <w:tr w:rsidR="00A8215A" w:rsidRPr="00795D82" w14:paraId="5D73D91D" w14:textId="77777777" w:rsidTr="00F97746">
        <w:trPr>
          <w:gridAfter w:val="1"/>
          <w:wAfter w:w="144" w:type="dxa"/>
        </w:trPr>
        <w:tc>
          <w:tcPr>
            <w:tcW w:w="3254" w:type="dxa"/>
            <w:tcBorders>
              <w:bottom w:val="nil"/>
            </w:tcBorders>
          </w:tcPr>
          <w:p w14:paraId="78A471D2" w14:textId="1E28235F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AF8843" w14:textId="6135A88A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59,816</w:t>
            </w:r>
          </w:p>
        </w:tc>
        <w:tc>
          <w:tcPr>
            <w:tcW w:w="273" w:type="dxa"/>
            <w:tcBorders>
              <w:bottom w:val="nil"/>
            </w:tcBorders>
          </w:tcPr>
          <w:p w14:paraId="040B5FAA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61B0C2" w14:textId="56AD9FCC" w:rsidR="00A8215A" w:rsidRPr="00795D82" w:rsidRDefault="00DA0219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163,984</w:t>
            </w:r>
          </w:p>
        </w:tc>
        <w:tc>
          <w:tcPr>
            <w:tcW w:w="236" w:type="dxa"/>
            <w:tcBorders>
              <w:bottom w:val="nil"/>
            </w:tcBorders>
          </w:tcPr>
          <w:p w14:paraId="15C6DE9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3C59E" w14:textId="72DAAA91" w:rsidR="00A8215A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9FC">
              <w:rPr>
                <w:rFonts w:ascii="Angsana New" w:hAnsi="Angsana New"/>
                <w:b/>
                <w:bCs/>
                <w:sz w:val="28"/>
                <w:szCs w:val="28"/>
              </w:rPr>
              <w:t>43,840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551D39" w14:textId="4D9C3AE8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93,513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E33743" w14:textId="3B28FB76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7,356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B3F2F" w14:textId="3AB6253F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4,908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9382BE" w14:textId="21C74F67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2,645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04F690" w14:textId="6ECD4109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376,062</w:t>
            </w:r>
          </w:p>
        </w:tc>
      </w:tr>
    </w:tbl>
    <w:p w14:paraId="405D0F77" w14:textId="77777777" w:rsidR="002C4FD1" w:rsidRPr="00BC2171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BC2171" w:rsidSect="00BD4005">
          <w:footerReference w:type="default" r:id="rId10"/>
          <w:type w:val="nextColumn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BC2171" w:rsidRDefault="002C4FD1" w:rsidP="002C4FD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708" w:type="dxa"/>
        <w:tblInd w:w="-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6"/>
        <w:gridCol w:w="1296"/>
        <w:gridCol w:w="270"/>
        <w:gridCol w:w="1296"/>
        <w:gridCol w:w="270"/>
        <w:gridCol w:w="1296"/>
        <w:gridCol w:w="270"/>
        <w:gridCol w:w="1296"/>
        <w:gridCol w:w="270"/>
        <w:gridCol w:w="1296"/>
        <w:gridCol w:w="270"/>
        <w:gridCol w:w="1440"/>
        <w:gridCol w:w="270"/>
        <w:gridCol w:w="1296"/>
        <w:gridCol w:w="270"/>
        <w:gridCol w:w="1152"/>
        <w:gridCol w:w="144"/>
      </w:tblGrid>
      <w:tr w:rsidR="001C68C8" w:rsidRPr="00795D82" w14:paraId="20D68307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73A5E370" w14:textId="77777777" w:rsidR="001C68C8" w:rsidRPr="00795D82" w:rsidRDefault="001C68C8" w:rsidP="00530F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133660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34A82C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0B5AEA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17572FB" w14:textId="321B294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372E5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AF732F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2CB6B0D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44CC1472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06D6AF3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ACCA1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6B62CA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4673E0" w14:textId="07FE754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24B5C0" w14:textId="781FFD54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E8C895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3717C6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70C0F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0AD59EC3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439445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FF78C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5E0721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B2D43FF" w14:textId="47E652D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A35BAD8" w14:textId="5A4F3190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CEE330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9FD83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1B86A5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08C823B8" w14:textId="77777777" w:rsidTr="007E1F9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4F6A0416" w14:textId="77777777" w:rsidR="009879FC" w:rsidRPr="00795D82" w:rsidRDefault="009879FC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795D82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9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8C8" w:rsidRPr="00795D82" w14:paraId="2B680EBD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47FB4429" w14:textId="2B330EC4" w:rsidR="001C68C8" w:rsidRPr="00795D82" w:rsidRDefault="001C68C8" w:rsidP="001C68C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D72A5C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861F6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C920DB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B06A5A" w14:textId="0BC3AB5F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565E5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26574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870D35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60EC10EF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520A3E9A" w14:textId="3C844554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1080E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DC11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543DA2" w14:textId="6C14EE2F" w:rsidR="001C68C8" w:rsidRPr="00EF461B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70,230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D39E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F35BAF8" w14:textId="44E865E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272D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6325843" w14:textId="36A91274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52,711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0CEF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6C1B925" w14:textId="3106F5B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6,332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8963D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854D0" w14:textId="53EC05A0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3,606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A815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A7F940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FCD8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55D8CB7" w14:textId="150C2E0A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132,879</w:t>
            </w:r>
          </w:p>
        </w:tc>
      </w:tr>
      <w:tr w:rsidR="001C68C8" w:rsidRPr="00795D82" w14:paraId="7DA0F140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5B529377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F012A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4682409" w14:textId="4B6B0EA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5,217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1F523B2" w14:textId="10F1D6F1" w:rsidR="001C68C8" w:rsidRPr="00795D82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090DE6C" w14:textId="450D800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8,881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7D348E5" w14:textId="26559C5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1D72232B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D1C02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0ED60A2" w14:textId="7A4008BA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15,600</w:t>
            </w:r>
          </w:p>
        </w:tc>
      </w:tr>
      <w:tr w:rsidR="001C68C8" w:rsidRPr="00795D82" w14:paraId="6B5DA1D9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2254329E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268F5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3FC83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B6BF70E" w14:textId="3FD0F8A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E5E49B7" w14:textId="286A272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(5,462)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AA9A163" w14:textId="555DA08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(1,287)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2675864C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(2,060)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4DBD1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366D748" w14:textId="382D8FA5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(8,809)</w:t>
            </w:r>
          </w:p>
        </w:tc>
      </w:tr>
      <w:tr w:rsidR="001C68C8" w:rsidRPr="00795D82" w14:paraId="27FC5A71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75CC4A8B" w14:textId="5DFD262A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  <w:p w14:paraId="0216E09F" w14:textId="26233F09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9134931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B3DEB2" w14:textId="371DB0C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32F95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919A00C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F5143D" w14:textId="68D9DDA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75,447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1628F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4EDF9B98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4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BF9E59" w14:textId="73610542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2AA3E3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D61589B" w14:textId="19D31B00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2EB6DF" w14:textId="43EB8530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A376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8E526FB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9BE1E1" w14:textId="5A9107CD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541D7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887FC94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2BAB6C" w14:textId="5A15270D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C31A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B38F3B0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EA2206" w14:textId="13F1B853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27FCC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04F22E0" w14:textId="77777777" w:rsidR="001C68C8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19F5ED" w14:textId="6D292116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139,670</w:t>
            </w:r>
          </w:p>
        </w:tc>
      </w:tr>
      <w:tr w:rsidR="001C68C8" w:rsidRPr="00795D82" w14:paraId="37E23C4E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1726769F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9A175DF" w14:textId="464B8A3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7DDE680" w14:textId="0BADC1D9" w:rsidR="001C68C8" w:rsidRPr="00795D82" w:rsidRDefault="00C0231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4CA36A" w14:textId="37589FF0" w:rsidR="001C68C8" w:rsidRDefault="00C02318" w:rsidP="0098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A6E5B6B" w14:textId="2ADDEFF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DF819EE" w14:textId="716DA629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479A4D4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29056A5" w14:textId="1E87F30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20E410C" w14:textId="6465144E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21,352</w:t>
            </w:r>
          </w:p>
        </w:tc>
      </w:tr>
      <w:tr w:rsidR="001C68C8" w:rsidRPr="00795D82" w14:paraId="4094C246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4F7D7989" w14:textId="683BE57E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AC4FF1" w14:textId="24B595FB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839BD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FEE917" w14:textId="5045E6D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0EA9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6131F9E" w14:textId="599DACA5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8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B0CEE3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274E838" w14:textId="79FE9125" w:rsidR="001C68C8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FD70C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DB6FBC" w14:textId="52767256" w:rsidR="001C68C8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5A650C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E370F9" w14:textId="0779E29D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1E4C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D62D52C" w14:textId="69F75D46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98F73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E51BB8D" w14:textId="642BFA55" w:rsidR="001C68C8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1C68C8" w:rsidRPr="00795D82" w14:paraId="6A7EDE63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7D305918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D6E8FA" w14:textId="2121EED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F2C2A42" w14:textId="2DD46973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58304FD" w14:textId="085A2D3A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CDB4A38" w14:textId="17FD8FD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CC8BD02" w14:textId="34FC227F" w:rsidR="001C68C8" w:rsidRPr="00795D82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699FA70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66111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60BEB4" w14:textId="4BD3F56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F98F86A" w14:textId="59FB28E4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(1,91</w:t>
            </w:r>
            <w:r w:rsidR="0066111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68C8" w:rsidRPr="00795D82" w14:paraId="3D8ACD00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20265AAD" w14:textId="7FED2504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716919" w14:textId="26D3F56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9E482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2035F5" w14:textId="4F8F312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A0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0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2ACA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CBEF6B" w14:textId="5F62ADC3" w:rsidR="001C68C8" w:rsidRPr="00DA0219" w:rsidRDefault="009879FC" w:rsidP="0098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B58F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5D4A" w14:textId="011C1E88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29DD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1E6FFD" w14:textId="31C069A9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B14CD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9D8C8" w14:textId="5FFAA76F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</w:t>
            </w:r>
            <w:r w:rsidR="00661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E687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1A8826" w14:textId="21596AE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621B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A8A33B" w14:textId="61BE0015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161,10</w:t>
            </w:r>
            <w:r w:rsidR="00661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2DB0A738" w14:textId="77777777" w:rsidR="002C4FD1" w:rsidRPr="00E04BFC" w:rsidRDefault="002C4FD1" w:rsidP="002C4FD1">
      <w:r>
        <w:br w:type="page"/>
      </w:r>
    </w:p>
    <w:tbl>
      <w:tblPr>
        <w:tblW w:w="15501" w:type="dxa"/>
        <w:tblInd w:w="-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6"/>
        <w:gridCol w:w="1296"/>
        <w:gridCol w:w="290"/>
        <w:gridCol w:w="1296"/>
        <w:gridCol w:w="236"/>
        <w:gridCol w:w="1296"/>
        <w:gridCol w:w="270"/>
        <w:gridCol w:w="1296"/>
        <w:gridCol w:w="264"/>
        <w:gridCol w:w="1296"/>
        <w:gridCol w:w="270"/>
        <w:gridCol w:w="1440"/>
        <w:gridCol w:w="259"/>
        <w:gridCol w:w="1296"/>
        <w:gridCol w:w="238"/>
        <w:gridCol w:w="1152"/>
      </w:tblGrid>
      <w:tr w:rsidR="009879FC" w:rsidRPr="00795D82" w14:paraId="06F10135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D0BCEBB" w14:textId="77777777" w:rsidR="009879FC" w:rsidRPr="00795D82" w:rsidRDefault="009879FC" w:rsidP="005C7D6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906CF6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54F527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1AC9E4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FE79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8C57F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A23D1A4" w14:textId="2212A515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B2E2EE2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5C977AE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5AACD8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49CB59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AF08A5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8F76BD8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4792E874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6C80985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322272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044FC5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190F15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773B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026F386" w14:textId="0715FAB4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7701164" w14:textId="6CAD9AC0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158339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FBF46D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280FA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15049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5ED807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F92389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1B5478F9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9EC88EC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24DBD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B64C8B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47594E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DD921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356444B" w14:textId="713F7ED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83B77F1" w14:textId="0E9F3FCB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C7539E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3A6B1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89CCF3D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2C72E3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E4543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239B7F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795D82" w14:paraId="0E9364E4" w14:textId="77777777" w:rsidTr="007E1F9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12FC4F7E" w14:textId="77777777" w:rsidR="00DA0219" w:rsidRPr="00795D82" w:rsidRDefault="00DA0219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5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795D82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7746" w:rsidRPr="00795D82" w14:paraId="043CE4E1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B887729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D501F10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5C4610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CA6C6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ADB42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98D3A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3E575B0" w14:textId="28B2C44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4E0D73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AE84D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EA2401C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1823DD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C8B993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28144E6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1F21E539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F253D7E" w14:textId="1C747DE6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B4D5A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E74469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43B0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18B21D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18E344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A75DC13" w14:textId="3CE976D0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688A11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297CCA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61F66E54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F36CF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A7775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19A7FB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219" w:rsidRPr="00795D82" w14:paraId="1FF8A6E7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72638476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DD968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18,500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5E440E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9B0754" w14:textId="33D18A05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88,537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7515C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03F8617" w14:textId="551FC33B" w:rsidR="00DA0219" w:rsidRPr="00795D82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4D25614" w14:textId="3B2A04C4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28,910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43D19B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710D3F4" w14:textId="16DCABB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3E5E0E26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5B5D7AB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C3A32AC" w14:textId="3852B335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FB6C90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24BC606" w14:textId="09316473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138,492</w:t>
            </w:r>
          </w:p>
        </w:tc>
      </w:tr>
      <w:tr w:rsidR="00DA0219" w:rsidRPr="00795D82" w14:paraId="67D0AAC0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127B3C7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B28943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EC9C670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DCE77BB" w14:textId="3F56BEFA" w:rsidR="00DA0219" w:rsidRPr="00795D82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DA0219"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D3E78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A6FC05B" w14:textId="77429F3C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065C810" w14:textId="300370BE" w:rsidR="00DA0219" w:rsidRPr="00795D82" w:rsidRDefault="00DA0219" w:rsidP="00C50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7,943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BB8D31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C8826C6" w14:textId="5AF036A9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FB9FBC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CFDDC2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1F2FD6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41F1798B" w14:textId="2EE17131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8,812</w:t>
            </w:r>
          </w:p>
        </w:tc>
      </w:tr>
      <w:tr w:rsidR="00DA0219" w:rsidRPr="00795D82" w14:paraId="0CCEEFAC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4B337F1C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18,500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B40A05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0DFD1ECC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76335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52457D55" w:rsidR="00DA0219" w:rsidRPr="00795D82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659D828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36,853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884FCD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2357F68E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7CD34955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1,866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207A33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2BA59AA0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6EC6635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01E712EF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147,304</w:t>
            </w:r>
          </w:p>
        </w:tc>
      </w:tr>
      <w:tr w:rsidR="00DA0219" w:rsidRPr="00795D82" w14:paraId="33F1A066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03C106E4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3218B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FEC140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C9841B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DDF87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710A9A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90F1F9" w14:textId="711A6B63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49FBF0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F6FC2F6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63AF2EC0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2A161B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2EFE9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9E93DB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19" w:rsidRPr="00795D82" w14:paraId="1E6E946B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79CD5A5E" w14:textId="18F26A52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610D3E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E9DA28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70E092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41E7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C714D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CF1F534" w14:textId="3A1E3F74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9589F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E393BA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F397FA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E23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1519A3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296635C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19" w:rsidRPr="00795D82" w14:paraId="2AD9DA8B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1340981A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017DF02" w14:textId="76586BB3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59,816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ED3271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58F959E" w14:textId="38CB756E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81,202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B9655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8CAC8E6" w14:textId="1EBF5C68" w:rsidR="00DA0219" w:rsidRDefault="00CE7ECF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A72FCBF" w14:textId="69B3AF09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23,111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856D1E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5BF4C55" w14:textId="1C39DBEA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576BC86F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</w:t>
            </w:r>
            <w:r w:rsidR="006611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48A00B2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D9ACFE" w14:textId="01C3496C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FCE587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A250FBE" w14:textId="4CEE1648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168,86</w:t>
            </w:r>
            <w:r w:rsidR="006611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A0219" w:rsidRPr="00795D82" w14:paraId="44CDA6DE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02A1DD44" w14:textId="068E3112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6B23A38" w14:textId="3928B36E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7038E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42430BF8" w14:textId="77B75DC3" w:rsidR="00DA0219" w:rsidRPr="00795D82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DA02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F091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0E4A667" w14:textId="0420D9D4" w:rsidR="00DA0219" w:rsidRDefault="00CE7ECF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E7ECF">
              <w:rPr>
                <w:rFonts w:asciiTheme="majorBidi" w:hAnsiTheme="majorBidi" w:cstheme="majorBidi"/>
                <w:sz w:val="28"/>
                <w:szCs w:val="28"/>
              </w:rPr>
              <w:t>38,360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47C11E5" w14:textId="42F607A1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6C7388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3D1B2E5" w14:textId="4327297C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29D0E4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E388FC7" w14:textId="54D75B96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AF0C00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4103AB41" w14:textId="7E17C53C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46,087</w:t>
            </w:r>
          </w:p>
        </w:tc>
      </w:tr>
      <w:tr w:rsidR="00DA0219" w:rsidRPr="00795D82" w14:paraId="50E42CB6" w14:textId="77777777" w:rsidTr="00F97746">
        <w:trPr>
          <w:trHeight w:val="172"/>
        </w:trPr>
        <w:tc>
          <w:tcPr>
            <w:tcW w:w="3306" w:type="dxa"/>
            <w:tcBorders>
              <w:top w:val="nil"/>
              <w:bottom w:val="nil"/>
            </w:tcBorders>
          </w:tcPr>
          <w:p w14:paraId="20876CB7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67F5A562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59,816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85741B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3A3DFA33" w:rsidR="00DA0219" w:rsidRPr="00CE7ECF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7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8CB1D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2ED4C4C7" w:rsidR="00DA0219" w:rsidRDefault="00CF5916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611DBA2A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30,249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B6170E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1B889421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42E97765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</w:t>
            </w:r>
            <w:r w:rsidR="00661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7B013BD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09FB6D9A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2DB1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0D703692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214,95</w:t>
            </w:r>
            <w:r w:rsidR="00661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549BD3B4" w14:textId="1C6E597A" w:rsidR="002D1FC3" w:rsidRDefault="002D1FC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B6C4B" w14:textId="33989658" w:rsidR="00BE7601" w:rsidRDefault="00BE7601" w:rsidP="00555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ราคาตามบัญชีก่อนหักค่าเสื่อมราคาสะสมของอาคารและอุปกรณ์ ซึ่งได้คิดค่าเสื่อมราคาเต็มจำนวนแล้ว แต่ยังคง</w:t>
      </w:r>
      <w:r w:rsidRPr="00BE7601">
        <w:rPr>
          <w:rFonts w:ascii="Angsana New" w:hAnsi="Angsana New" w:hint="cs"/>
          <w:spacing w:val="2"/>
          <w:sz w:val="30"/>
          <w:szCs w:val="30"/>
          <w:cs/>
        </w:rPr>
        <w:t xml:space="preserve">ใช้งานจนถึง ณ วันที่ </w:t>
      </w:r>
      <w:r w:rsidRPr="00BE7601">
        <w:rPr>
          <w:rFonts w:ascii="Angsana New" w:hAnsi="Angsana New"/>
          <w:spacing w:val="2"/>
          <w:sz w:val="30"/>
          <w:szCs w:val="30"/>
        </w:rPr>
        <w:t xml:space="preserve">31 </w:t>
      </w:r>
      <w:r w:rsidRPr="00BE7601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BE7601">
        <w:rPr>
          <w:rFonts w:ascii="Angsana New" w:hAnsi="Angsana New"/>
          <w:spacing w:val="2"/>
          <w:sz w:val="30"/>
          <w:szCs w:val="30"/>
        </w:rPr>
        <w:t xml:space="preserve">2563 </w:t>
      </w:r>
      <w:r w:rsidRPr="00BE7601">
        <w:rPr>
          <w:rFonts w:ascii="Angsana New" w:hAnsi="Angsana New" w:hint="cs"/>
          <w:spacing w:val="2"/>
          <w:sz w:val="30"/>
          <w:szCs w:val="30"/>
          <w:cs/>
        </w:rPr>
        <w:t xml:space="preserve">มีจำนวน </w:t>
      </w:r>
      <w:r w:rsidRPr="00BE7601">
        <w:rPr>
          <w:rFonts w:ascii="Angsana New" w:hAnsi="Angsana New"/>
          <w:spacing w:val="2"/>
          <w:sz w:val="30"/>
          <w:szCs w:val="30"/>
        </w:rPr>
        <w:t>3</w:t>
      </w:r>
      <w:r w:rsidR="00F321CC">
        <w:rPr>
          <w:rFonts w:ascii="Angsana New" w:hAnsi="Angsana New" w:hint="cs"/>
          <w:spacing w:val="2"/>
          <w:sz w:val="30"/>
          <w:szCs w:val="30"/>
          <w:cs/>
        </w:rPr>
        <w:t>5</w:t>
      </w:r>
      <w:r w:rsidRPr="00BE7601">
        <w:rPr>
          <w:rFonts w:ascii="Angsana New" w:hAnsi="Angsana New"/>
          <w:spacing w:val="2"/>
          <w:sz w:val="30"/>
          <w:szCs w:val="30"/>
        </w:rPr>
        <w:t>.</w:t>
      </w:r>
      <w:r w:rsidR="00F321CC">
        <w:rPr>
          <w:rFonts w:ascii="Angsana New" w:hAnsi="Angsana New"/>
          <w:spacing w:val="2"/>
          <w:sz w:val="30"/>
          <w:szCs w:val="30"/>
        </w:rPr>
        <w:t>2</w:t>
      </w:r>
      <w:r w:rsidRPr="00BE7601">
        <w:rPr>
          <w:rFonts w:ascii="Angsana New" w:hAnsi="Angsana New"/>
          <w:spacing w:val="2"/>
          <w:sz w:val="30"/>
          <w:szCs w:val="30"/>
        </w:rPr>
        <w:t xml:space="preserve"> </w:t>
      </w:r>
      <w:r w:rsidRPr="00BE7601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BE7601">
        <w:rPr>
          <w:rFonts w:ascii="Angsana New" w:hAnsi="Angsana New"/>
          <w:i/>
          <w:iCs/>
          <w:spacing w:val="2"/>
          <w:sz w:val="30"/>
          <w:szCs w:val="30"/>
        </w:rPr>
        <w:t>(25</w:t>
      </w:r>
      <w:r w:rsidRPr="00BE7601">
        <w:rPr>
          <w:rFonts w:ascii="Angsana New" w:hAnsi="Angsana New" w:hint="cs"/>
          <w:i/>
          <w:iCs/>
          <w:spacing w:val="2"/>
          <w:sz w:val="30"/>
          <w:szCs w:val="30"/>
          <w:cs/>
        </w:rPr>
        <w:t>6</w:t>
      </w:r>
      <w:r w:rsidRPr="00BE7601">
        <w:rPr>
          <w:rFonts w:ascii="Angsana New" w:hAnsi="Angsana New"/>
          <w:i/>
          <w:iCs/>
          <w:spacing w:val="2"/>
          <w:sz w:val="30"/>
          <w:szCs w:val="30"/>
        </w:rPr>
        <w:t xml:space="preserve">2: 24.9 </w:t>
      </w:r>
      <w:r w:rsidRPr="00BE7601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BE7601">
        <w:rPr>
          <w:rFonts w:ascii="Angsana New" w:hAnsi="Angsana New"/>
          <w:i/>
          <w:iCs/>
          <w:spacing w:val="2"/>
          <w:sz w:val="30"/>
          <w:szCs w:val="30"/>
        </w:rPr>
        <w:t>)</w:t>
      </w:r>
    </w:p>
    <w:p w14:paraId="25B4C2BC" w14:textId="77777777" w:rsidR="0010549E" w:rsidRDefault="0010549E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4BD881" w14:textId="488EB4A4" w:rsidR="0010549E" w:rsidRPr="001E58EF" w:rsidRDefault="0010549E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10549E" w:rsidRPr="001E58EF" w:rsidSect="00BD4005">
          <w:headerReference w:type="default" r:id="rId11"/>
          <w:foot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ABD7E50" w14:textId="2078B709" w:rsidR="002C6E45" w:rsidRPr="001E6A24" w:rsidRDefault="001E6A24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</w:t>
      </w:r>
      <w:r w:rsidR="002C6E45"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ขาดทุนจากการด้อยค่า</w:t>
      </w:r>
    </w:p>
    <w:p w14:paraId="02A3BEC6" w14:textId="77777777" w:rsidR="002C6E45" w:rsidRDefault="002C6E45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DA6122" w14:textId="77777777" w:rsidR="000B09DA" w:rsidRDefault="002C6E45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8D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5B48D8">
        <w:rPr>
          <w:rFonts w:asciiTheme="majorBidi" w:hAnsiTheme="majorBidi" w:cstheme="majorBidi"/>
          <w:sz w:val="30"/>
          <w:szCs w:val="30"/>
        </w:rPr>
        <w:t xml:space="preserve">2558 </w:t>
      </w:r>
      <w:r w:rsidRPr="005B48D8">
        <w:rPr>
          <w:rFonts w:asciiTheme="majorBidi" w:hAnsiTheme="majorBidi" w:cstheme="majorBidi" w:hint="cs"/>
          <w:sz w:val="30"/>
          <w:szCs w:val="30"/>
          <w:cs/>
        </w:rPr>
        <w:t>บริษัทหยุดการผลิตของโรงงานที่สาขาลำพูน ผู้บริหารของบริษัทได้ประเมินมูลค่าที่คาดว่าจะได้รับคืน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สำหรับที่ดิน อาคารและอุปกรณ์ที่เกี่ยวข้องกับโรงงานที่สาขาลำพูน โดยการแต่งตั้งผู้ประเมินราคาอิสระในการกำหนดมูลค่ายุติธรรมด้วยวิธีวิเคราะห์มูลค่าจากต้นทุน </w:t>
      </w:r>
      <w:r>
        <w:rPr>
          <w:rFonts w:asciiTheme="majorBidi" w:hAnsiTheme="majorBidi" w:cstheme="majorBidi"/>
          <w:sz w:val="30"/>
          <w:szCs w:val="30"/>
        </w:rPr>
        <w:t xml:space="preserve">(Cost Approach) </w:t>
      </w:r>
      <w:r>
        <w:rPr>
          <w:rFonts w:asciiTheme="majorBidi" w:hAnsiTheme="majorBidi" w:cstheme="majorBidi" w:hint="cs"/>
          <w:sz w:val="30"/>
          <w:szCs w:val="30"/>
          <w:cs/>
        </w:rPr>
        <w:t>โดยมูลค่าของอาคารและส่วนปร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ับ</w:t>
      </w:r>
      <w:r>
        <w:rPr>
          <w:rFonts w:asciiTheme="majorBidi" w:hAnsiTheme="majorBidi" w:cstheme="majorBidi" w:hint="cs"/>
          <w:sz w:val="30"/>
          <w:szCs w:val="30"/>
          <w:cs/>
        </w:rPr>
        <w:t>ปรุงอาคารของผ</w:t>
      </w:r>
      <w:r w:rsidR="00B213B0">
        <w:rPr>
          <w:rFonts w:asciiTheme="majorBidi" w:hAnsiTheme="majorBidi" w:cstheme="majorBidi" w:hint="cs"/>
          <w:sz w:val="30"/>
          <w:szCs w:val="30"/>
          <w:cs/>
        </w:rPr>
        <w:t>ู้ประเมินราคาอิสระต่ำกว่ามูลค่าสุทธิทาง</w:t>
      </w:r>
      <w:r>
        <w:rPr>
          <w:rFonts w:asciiTheme="majorBidi" w:hAnsiTheme="majorBidi" w:cstheme="majorBidi" w:hint="cs"/>
          <w:sz w:val="30"/>
          <w:szCs w:val="30"/>
          <w:cs/>
        </w:rPr>
        <w:t>บัญชี ดังนั้นบริษัทจึงบันทึก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ขาดทุนจากการด้อยค่าเป็นจำนวนเงิน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45.0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ในงบการเงินปี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</w:p>
    <w:p w14:paraId="7ACD3FD3" w14:textId="77777777" w:rsidR="000B09DA" w:rsidRDefault="000B09DA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676C4" w14:textId="77777777" w:rsidR="002C6E45" w:rsidRPr="001E6A24" w:rsidRDefault="000B09DA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ในการประชุมวิสามัญผู้ถือหุ้นของบริษัท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265A31">
        <w:rPr>
          <w:rFonts w:asciiTheme="majorBidi" w:hAnsiTheme="majorBidi" w:cstheme="majorBidi"/>
          <w:sz w:val="30"/>
          <w:szCs w:val="30"/>
        </w:rPr>
        <w:t xml:space="preserve">29 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65A31">
        <w:rPr>
          <w:rFonts w:asciiTheme="majorBidi" w:hAnsiTheme="majorBidi" w:cstheme="majorBidi"/>
          <w:sz w:val="30"/>
          <w:szCs w:val="30"/>
        </w:rPr>
        <w:t xml:space="preserve">2559 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>ที่ประชุมมีมติอนุมัติ</w:t>
      </w:r>
      <w:r w:rsidR="00720EB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>สรรหาผู้สนใจและการเข้าเจรจา</w:t>
      </w:r>
      <w:r w:rsidR="00720EBF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>ขายโรงงานที่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สาขา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 xml:space="preserve">ลำพูน 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1E6A24">
        <w:rPr>
          <w:rFonts w:asciiTheme="majorBidi" w:hAnsiTheme="majorBidi" w:cstheme="majorBidi"/>
          <w:sz w:val="30"/>
          <w:szCs w:val="30"/>
        </w:rPr>
        <w:t xml:space="preserve">31 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E6A24">
        <w:rPr>
          <w:rFonts w:asciiTheme="majorBidi" w:hAnsiTheme="majorBidi" w:cstheme="majorBidi"/>
          <w:sz w:val="30"/>
          <w:szCs w:val="30"/>
        </w:rPr>
        <w:t xml:space="preserve">2559 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ผู้บริหารได้พิจารณามูลค่าที่คาดว่าจะได้รับคืนสำหรับโรงงานที่สาขาลำพูน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ละสรุปว่าค่าเผื่อผลขาดทุนจากการด้อยค่าไม่มีการเปลี่ยนแปลงอย่างเป็นสาระสำคัญนับจากวันที่มีการประเมินล่าสุด</w:t>
      </w:r>
    </w:p>
    <w:p w14:paraId="0BD71373" w14:textId="77777777" w:rsidR="00441EBF" w:rsidRDefault="00441EBF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693BA38" w14:textId="3DADC830" w:rsidR="00A76899" w:rsidRDefault="00441EBF" w:rsidP="00206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 w:rsidR="00B213B0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เนื่องจากสถานการณ์ทางธุรกิจฟื้นตัว </w:t>
      </w:r>
      <w:r>
        <w:rPr>
          <w:rFonts w:asciiTheme="majorBidi" w:hAnsiTheme="majorBidi" w:cstheme="majorBidi" w:hint="cs"/>
          <w:sz w:val="30"/>
          <w:szCs w:val="30"/>
          <w:cs/>
        </w:rPr>
        <w:t>โรงงาน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ที่สาขาลำพูน</w:t>
      </w:r>
      <w:r>
        <w:rPr>
          <w:rFonts w:asciiTheme="majorBidi" w:hAnsiTheme="majorBidi" w:cstheme="majorBidi" w:hint="cs"/>
          <w:sz w:val="30"/>
          <w:szCs w:val="30"/>
          <w:cs/>
        </w:rPr>
        <w:t>เริ่มมีการผลิตเพิ่มมากขึ้น ผู้บริหารของบริษัทเชื่อว่าการปร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ะเมินมูลค่าที่คาดว่าจะได้รับคืน</w:t>
      </w:r>
      <w:r>
        <w:rPr>
          <w:rFonts w:asciiTheme="majorBidi" w:hAnsiTheme="majorBidi" w:cstheme="majorBidi" w:hint="cs"/>
          <w:sz w:val="30"/>
          <w:szCs w:val="30"/>
          <w:cs/>
        </w:rPr>
        <w:t>ด้วยวิธีมูลค่าจา</w:t>
      </w:r>
      <w:r w:rsidR="000B09DA">
        <w:rPr>
          <w:rFonts w:asciiTheme="majorBidi" w:hAnsiTheme="majorBidi" w:cstheme="majorBidi" w:hint="cs"/>
          <w:sz w:val="30"/>
          <w:szCs w:val="30"/>
          <w:cs/>
        </w:rPr>
        <w:t>กการใช้มีความเหมาะสมมากกว่า โดย</w:t>
      </w:r>
      <w:r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0B09D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คิดลดกระแสเงินสดในอนาคตที่คาดว่าจะได้รับจากการดำเนินงานต่อเนื่องของโรงงานที่สาขาลำพูน</w:t>
      </w:r>
      <w:r w:rsidR="000B09DA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ซึ่งเป็นหน่วยสินทรัพย์ที่ก่อให้เกิดเงินสด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 xml:space="preserve"> จากการประเมินดังกล่าว มูลค่าที่คาดว่าจะได้รับ</w:t>
      </w:r>
      <w:r w:rsidR="00F32D0B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>ของโรงงานที่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สาขา</w:t>
      </w:r>
      <w:r w:rsidR="00265A31">
        <w:rPr>
          <w:rFonts w:asciiTheme="majorBidi" w:hAnsiTheme="majorBidi" w:cstheme="majorBidi" w:hint="cs"/>
          <w:sz w:val="30"/>
          <w:szCs w:val="30"/>
          <w:cs/>
        </w:rPr>
        <w:t>ลำพูน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51.9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ซึ่งมูลค่าตามบัญชีของโรงงานดังกล่าว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1E6A24">
        <w:rPr>
          <w:rFonts w:asciiTheme="majorBidi" w:hAnsiTheme="majorBidi" w:cstheme="majorBidi"/>
          <w:sz w:val="30"/>
          <w:szCs w:val="30"/>
        </w:rPr>
        <w:t xml:space="preserve">52.4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720EBF">
        <w:rPr>
          <w:rFonts w:asciiTheme="majorBidi" w:hAnsiTheme="majorBidi" w:cstheme="majorBidi" w:hint="cs"/>
          <w:sz w:val="30"/>
          <w:szCs w:val="30"/>
          <w:cs/>
        </w:rPr>
        <w:t>อย่างไรก็ดี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ผู้บริหารไม่ได้บันทึกผลขาดทุนจากการด้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อ</w:t>
      </w:r>
      <w:r>
        <w:rPr>
          <w:rFonts w:asciiTheme="majorBidi" w:hAnsiTheme="majorBidi" w:cstheme="majorBidi" w:hint="cs"/>
          <w:sz w:val="30"/>
          <w:szCs w:val="30"/>
          <w:cs/>
        </w:rPr>
        <w:t>ยค่าเพิ่มขึ้นเนื่องจากไม่เป็นสาระสำคัญต่องบการเงินของบริษัท</w:t>
      </w:r>
    </w:p>
    <w:p w14:paraId="34076988" w14:textId="77777777" w:rsidR="00A76899" w:rsidRDefault="00A76899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117DC" w14:textId="77777777" w:rsidR="005B48D8" w:rsidRDefault="00917575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063F2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ผู้บริหารได้พิจารณามูลค่าที่คาดว่าจะได้รับคืนสำหรับโรงงานที่สาข</w:t>
      </w:r>
      <w:r w:rsidR="00944615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ลำพูนด้วยวิธีมูลค่าจากการใช้ และสรุปว่าค่าเผื่อผลขาดทุนจากการด้</w:t>
      </w:r>
      <w:r w:rsidR="000C354F">
        <w:rPr>
          <w:rFonts w:asciiTheme="majorBidi" w:hAnsiTheme="majorBidi" w:cstheme="majorBidi" w:hint="cs"/>
          <w:sz w:val="30"/>
          <w:szCs w:val="30"/>
          <w:cs/>
        </w:rPr>
        <w:t>อ</w:t>
      </w:r>
      <w:r>
        <w:rPr>
          <w:rFonts w:asciiTheme="majorBidi" w:hAnsiTheme="majorBidi" w:cstheme="majorBidi" w:hint="cs"/>
          <w:sz w:val="30"/>
          <w:szCs w:val="30"/>
          <w:cs/>
        </w:rPr>
        <w:t>ยค่าไม่มีการเปลี่ยนแปลงอย่างเป็นสาระสำคัญนับจากวันที่มีการประเมินล่าสุด</w:t>
      </w:r>
    </w:p>
    <w:p w14:paraId="42A1A40E" w14:textId="77777777" w:rsidR="005B48D8" w:rsidRDefault="005B48D8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CEB3E" w14:textId="0FF64A37" w:rsidR="00917575" w:rsidRPr="005B48D8" w:rsidRDefault="005B48D8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</w:t>
      </w:r>
      <w:r w:rsidR="00661112" w:rsidRPr="006131AD">
        <w:rPr>
          <w:rFonts w:asciiTheme="majorBidi" w:hAnsiTheme="majorBidi" w:cstheme="majorBidi" w:hint="cs"/>
          <w:sz w:val="30"/>
          <w:szCs w:val="30"/>
          <w:cs/>
        </w:rPr>
        <w:t>จากการพิจารณาดังกล่าว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ผู้บริหารบันทึกผลขาดทุนจากการด้อยค่าเพิ่มเติมอีกจำนวน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 ในงบการเงินสำหรับปี</w:t>
      </w:r>
      <w:r w:rsidR="00F933AB"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สิ้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นสุดวันที่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621D21BB" w14:textId="77777777" w:rsidR="00063F2B" w:rsidRPr="00661112" w:rsidRDefault="00063F2B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E526F13" w14:textId="3D64EBBE" w:rsidR="00E511FA" w:rsidRPr="00441EBF" w:rsidRDefault="00FD2242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สมมติฐานที่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ในการประมาณมูลค่าจากการ</w:t>
      </w:r>
      <w:r w:rsidR="00944615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แสดงในตาราง</w:t>
      </w:r>
      <w:r w:rsidR="00E511FA">
        <w:rPr>
          <w:rFonts w:asciiTheme="majorBidi" w:hAnsiTheme="majorBidi" w:cstheme="majorBidi" w:hint="cs"/>
          <w:sz w:val="30"/>
          <w:szCs w:val="30"/>
          <w:cs/>
        </w:rPr>
        <w:t>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5EB29F8" w14:textId="77777777" w:rsidR="002D1FC3" w:rsidRPr="00944615" w:rsidRDefault="002D1FC3" w:rsidP="006E4FB1">
      <w:pPr>
        <w:tabs>
          <w:tab w:val="clear" w:pos="680"/>
        </w:tabs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07"/>
        <w:gridCol w:w="1692"/>
        <w:gridCol w:w="1693"/>
      </w:tblGrid>
      <w:tr w:rsidR="008662A6" w:rsidRPr="001C2CB4" w14:paraId="2575C440" w14:textId="77777777" w:rsidTr="005A672D">
        <w:trPr>
          <w:trHeight w:val="310"/>
          <w:tblHeader/>
        </w:trPr>
        <w:tc>
          <w:tcPr>
            <w:tcW w:w="6207" w:type="dxa"/>
          </w:tcPr>
          <w:p w14:paraId="29B5D2C1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3F6310C7" w14:textId="1CD5C242" w:rsidR="008662A6" w:rsidRPr="006E4BD6" w:rsidRDefault="00081ADA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3" w:type="dxa"/>
          </w:tcPr>
          <w:p w14:paraId="568773E4" w14:textId="5F75562E" w:rsidR="008662A6" w:rsidRDefault="00081ADA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62A6" w:rsidRPr="001C2CB4" w14:paraId="3405C9DE" w14:textId="77777777" w:rsidTr="009A7553">
        <w:trPr>
          <w:trHeight w:val="310"/>
        </w:trPr>
        <w:tc>
          <w:tcPr>
            <w:tcW w:w="6207" w:type="dxa"/>
            <w:shd w:val="clear" w:color="auto" w:fill="auto"/>
          </w:tcPr>
          <w:p w14:paraId="31F69D99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5" w:type="dxa"/>
            <w:gridSpan w:val="2"/>
            <w:vAlign w:val="bottom"/>
          </w:tcPr>
          <w:p w14:paraId="5D08C1F5" w14:textId="77777777" w:rsidR="008662A6" w:rsidRPr="00EA1142" w:rsidRDefault="008662A6" w:rsidP="00704B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A114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8662A6" w:rsidRPr="001C2CB4" w14:paraId="77E3C80B" w14:textId="77777777" w:rsidTr="005A672D">
        <w:trPr>
          <w:trHeight w:val="310"/>
        </w:trPr>
        <w:tc>
          <w:tcPr>
            <w:tcW w:w="6207" w:type="dxa"/>
            <w:shd w:val="clear" w:color="auto" w:fill="auto"/>
          </w:tcPr>
          <w:p w14:paraId="5D1E18C5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92" w:type="dxa"/>
            <w:vAlign w:val="bottom"/>
          </w:tcPr>
          <w:p w14:paraId="66A93693" w14:textId="3E64E860" w:rsidR="008662A6" w:rsidRPr="001D22B1" w:rsidRDefault="00881146" w:rsidP="00720EBF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1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  <w:tc>
          <w:tcPr>
            <w:tcW w:w="1693" w:type="dxa"/>
          </w:tcPr>
          <w:p w14:paraId="049F8CA8" w14:textId="59125044" w:rsidR="008662A6" w:rsidRPr="0010549E" w:rsidRDefault="00063F2B" w:rsidP="008662A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11.63</w:t>
            </w:r>
          </w:p>
        </w:tc>
      </w:tr>
      <w:tr w:rsidR="000F0B0D" w:rsidRPr="001C2CB4" w14:paraId="4F939BB7" w14:textId="77777777" w:rsidTr="005A672D">
        <w:trPr>
          <w:trHeight w:val="310"/>
        </w:trPr>
        <w:tc>
          <w:tcPr>
            <w:tcW w:w="6207" w:type="dxa"/>
            <w:shd w:val="clear" w:color="auto" w:fill="auto"/>
          </w:tcPr>
          <w:p w14:paraId="1299A816" w14:textId="4CE5952F" w:rsidR="000F0B0D" w:rsidRPr="006E4BD6" w:rsidRDefault="000F0B0D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92" w:type="dxa"/>
            <w:vAlign w:val="bottom"/>
          </w:tcPr>
          <w:p w14:paraId="2BD200E0" w14:textId="4CBD7E69" w:rsidR="000F0B0D" w:rsidRPr="00664200" w:rsidRDefault="00881146" w:rsidP="00720EBF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693" w:type="dxa"/>
          </w:tcPr>
          <w:p w14:paraId="327863A6" w14:textId="2DD3114B" w:rsidR="000F0B0D" w:rsidRPr="0010549E" w:rsidRDefault="00063F2B" w:rsidP="00063F2B">
            <w:pPr>
              <w:pStyle w:val="acctfourfigures"/>
              <w:tabs>
                <w:tab w:val="clear" w:pos="765"/>
              </w:tabs>
              <w:spacing w:line="240" w:lineRule="atLeast"/>
              <w:ind w:right="-23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1.12</w:t>
            </w:r>
          </w:p>
        </w:tc>
      </w:tr>
    </w:tbl>
    <w:p w14:paraId="06FCA392" w14:textId="77777777" w:rsidR="00FD2242" w:rsidRDefault="00FD2242" w:rsidP="00664200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F8BF8ED" w14:textId="202A101E" w:rsidR="002D1FC3" w:rsidRPr="00A47894" w:rsidRDefault="002D1FC3" w:rsidP="00976FD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720EBF"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6E4BD6">
        <w:rPr>
          <w:rFonts w:asciiTheme="majorBidi" w:hAnsiTheme="majorBidi" w:cstheme="majorBidi"/>
          <w:sz w:val="30"/>
          <w:szCs w:val="30"/>
          <w:cs/>
        </w:rPr>
        <w:t xml:space="preserve">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881146">
        <w:rPr>
          <w:rFonts w:asciiTheme="majorBidi" w:hAnsiTheme="majorBidi" w:cstheme="majorBidi"/>
          <w:sz w:val="30"/>
          <w:szCs w:val="30"/>
        </w:rPr>
        <w:t>2</w:t>
      </w:r>
      <w:r w:rsidR="00881146" w:rsidRPr="00B21641">
        <w:rPr>
          <w:rFonts w:asciiTheme="majorBidi" w:hAnsiTheme="majorBidi" w:cstheme="majorBidi"/>
          <w:sz w:val="30"/>
          <w:szCs w:val="30"/>
        </w:rPr>
        <w:t>2</w:t>
      </w:r>
      <w:r w:rsidR="00B4380E" w:rsidRPr="00B21641">
        <w:rPr>
          <w:rFonts w:asciiTheme="majorBidi" w:hAnsiTheme="majorBidi" w:cstheme="majorBidi"/>
          <w:sz w:val="30"/>
          <w:szCs w:val="30"/>
        </w:rPr>
        <w:t>.0</w:t>
      </w:r>
      <w:r w:rsidR="00CE7E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B21641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โดยมีอัตราดอกเบี้ยตลาดที่</w:t>
      </w:r>
      <w:r w:rsidRPr="00B21641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216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146" w:rsidRPr="00B21641">
        <w:rPr>
          <w:rFonts w:asciiTheme="majorBidi" w:hAnsiTheme="majorBidi" w:cstheme="majorBidi"/>
          <w:sz w:val="30"/>
          <w:szCs w:val="30"/>
        </w:rPr>
        <w:t>5.3</w:t>
      </w:r>
      <w:r w:rsidR="00CD60E3" w:rsidRPr="00B216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5522">
        <w:rPr>
          <w:rFonts w:asciiTheme="majorBidi" w:hAnsiTheme="majorBidi" w:cstheme="majorBidi"/>
          <w:sz w:val="30"/>
          <w:szCs w:val="30"/>
        </w:rPr>
        <w:t xml:space="preserve">  </w:t>
      </w:r>
    </w:p>
    <w:p w14:paraId="37D99F99" w14:textId="77777777" w:rsidR="002D1FC3" w:rsidRPr="006E4BD6" w:rsidRDefault="002D1FC3" w:rsidP="002D1FC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B7DF5" w14:textId="418D540F" w:rsidR="000F0B0D" w:rsidRDefault="000F0B0D" w:rsidP="002D1FC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063F2B">
        <w:rPr>
          <w:rFonts w:asciiTheme="majorBidi" w:hAnsiTheme="majorBidi" w:cstheme="majorBidi"/>
          <w:sz w:val="30"/>
          <w:szCs w:val="30"/>
        </w:rPr>
        <w:t xml:space="preserve">3 </w:t>
      </w:r>
      <w:r w:rsidR="002D1FC3" w:rsidRPr="006E4BD6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ประมาณการกระแสเงินสดเป็นการประมาณการสำหรับ</w:t>
      </w:r>
      <w:r w:rsidR="00881146">
        <w:rPr>
          <w:rFonts w:asciiTheme="majorBidi" w:hAnsiTheme="majorBidi" w:cstheme="majorBidi"/>
          <w:sz w:val="30"/>
          <w:szCs w:val="30"/>
        </w:rPr>
        <w:t xml:space="preserve"> 5 </w:t>
      </w:r>
      <w:r w:rsidR="00881146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881146">
        <w:rPr>
          <w:rFonts w:asciiTheme="majorBidi" w:hAnsiTheme="majorBidi" w:cstheme="majorBidi"/>
          <w:sz w:val="30"/>
          <w:szCs w:val="30"/>
        </w:rPr>
        <w:t xml:space="preserve"> </w:t>
      </w:r>
      <w:r w:rsidR="002D1FC3" w:rsidRPr="006E4BD6">
        <w:rPr>
          <w:rFonts w:asciiTheme="majorBidi" w:hAnsiTheme="majorBidi" w:cstheme="majorBidi"/>
          <w:sz w:val="30"/>
          <w:szCs w:val="30"/>
          <w:cs/>
        </w:rPr>
        <w:t>ข้างหน้า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>และอัตร</w:t>
      </w:r>
      <w:r w:rsidR="00590FF6">
        <w:rPr>
          <w:rFonts w:asciiTheme="majorBidi" w:hAnsiTheme="majorBidi" w:cstheme="majorBidi" w:hint="cs"/>
          <w:sz w:val="30"/>
          <w:szCs w:val="30"/>
          <w:cs/>
        </w:rPr>
        <w:t>า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>การเติบโตหลังจากนั้น</w:t>
      </w:r>
      <w:r w:rsidR="009973BC">
        <w:rPr>
          <w:rFonts w:asciiTheme="majorBidi" w:hAnsiTheme="majorBidi" w:cstheme="majorBidi"/>
          <w:sz w:val="30"/>
          <w:szCs w:val="30"/>
        </w:rPr>
        <w:t xml:space="preserve"> </w:t>
      </w:r>
      <w:r w:rsidR="001B0E07">
        <w:rPr>
          <w:rFonts w:asciiTheme="majorBidi" w:hAnsiTheme="majorBidi" w:cs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</w:t>
      </w:r>
      <w:r w:rsidR="0020634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 xml:space="preserve">สอดคล้องกับข้อสมมติที่ว่าผู้ร่วมตลาดจะสามารถทำได้ </w:t>
      </w:r>
    </w:p>
    <w:p w14:paraId="2B8D41A5" w14:textId="77777777" w:rsidR="000F0B0D" w:rsidRDefault="000F0B0D" w:rsidP="002D1FC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48B8B" w14:textId="1C2D28FF" w:rsidR="00881146" w:rsidRDefault="009A7553" w:rsidP="009A755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จากการบันทึกขาดทุนจากการด้อยค่าจำนวน </w:t>
      </w:r>
      <w:r w:rsidR="00B213B0">
        <w:rPr>
          <w:rFonts w:asciiTheme="majorBidi" w:hAnsiTheme="majorBidi" w:cstheme="majorBidi"/>
          <w:sz w:val="30"/>
          <w:szCs w:val="30"/>
        </w:rPr>
        <w:t>45.0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  <w:r w:rsidR="00881146">
        <w:rPr>
          <w:rFonts w:asciiTheme="majorBidi" w:hAnsiTheme="majorBidi" w:cstheme="majorBidi" w:hint="cs"/>
          <w:sz w:val="30"/>
          <w:szCs w:val="30"/>
          <w:cs/>
        </w:rPr>
        <w:t xml:space="preserve">และผลขาดทุนเพิ่มเติมจำนวน </w:t>
      </w:r>
      <w:r w:rsidR="00881146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="0088114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ในปี </w:t>
      </w:r>
      <w:r w:rsidR="00881146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ทำให้มูลค่าที่คาดว่าจะได้รับคืนใกล้เคียงกับมูลค่าตามบัญชี ทั้งนี้ หากสมมติฐานที่สำคัญมีการเปลี่ยนแปลงในทางตรงกันข้ามอาจทำให้มีการด้อยค่าเพิ่มข</w:t>
      </w:r>
      <w:r w:rsidR="0094308F">
        <w:rPr>
          <w:rFonts w:asciiTheme="majorBidi" w:hAnsiTheme="majorBidi" w:cstheme="majorBidi" w:hint="cs"/>
          <w:sz w:val="30"/>
          <w:szCs w:val="30"/>
          <w:cs/>
        </w:rPr>
        <w:t>ึ้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B8A89F1" w14:textId="77777777" w:rsidR="00881146" w:rsidRDefault="00881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4C3B7E" w14:textId="679A67E0" w:rsidR="007515EF" w:rsidRDefault="007515EF" w:rsidP="00B3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91330">
        <w:rPr>
          <w:rFonts w:ascii="Angsana New" w:hAnsi="Angsana New"/>
          <w:b/>
          <w:bCs/>
          <w:sz w:val="30"/>
          <w:szCs w:val="30"/>
        </w:rPr>
        <w:t>1</w:t>
      </w:r>
      <w:r w:rsidRPr="00BC217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  <w:r w:rsidR="001B63EC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E9334F4" w14:textId="77777777" w:rsidR="007515EF" w:rsidRDefault="007515EF" w:rsidP="009A7553">
      <w:pPr>
        <w:tabs>
          <w:tab w:val="clear" w:pos="68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893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834"/>
        <w:gridCol w:w="1265"/>
        <w:gridCol w:w="283"/>
        <w:gridCol w:w="1265"/>
        <w:gridCol w:w="283"/>
        <w:gridCol w:w="1444"/>
        <w:gridCol w:w="283"/>
        <w:gridCol w:w="1275"/>
      </w:tblGrid>
      <w:tr w:rsidR="00A113BB" w:rsidRPr="009D046D" w14:paraId="35564BD5" w14:textId="23E0BCE4" w:rsidTr="00A113BB">
        <w:trPr>
          <w:tblHeader/>
        </w:trPr>
        <w:tc>
          <w:tcPr>
            <w:tcW w:w="2834" w:type="dxa"/>
          </w:tcPr>
          <w:p w14:paraId="006348F0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67DF85F" w14:textId="7873C3B5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152F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  <w:p w14:paraId="09285E8B" w14:textId="0F108E2B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83" w:type="dxa"/>
            <w:vAlign w:val="bottom"/>
          </w:tcPr>
          <w:p w14:paraId="6CBFBB7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9453A9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89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2CB4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128763DA" w14:textId="755A2CD1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3" w:type="dxa"/>
            <w:vAlign w:val="bottom"/>
          </w:tcPr>
          <w:p w14:paraId="6F0E6E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114C856" w14:textId="1A07697F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83" w:type="dxa"/>
            <w:vAlign w:val="bottom"/>
          </w:tcPr>
          <w:p w14:paraId="7FBB3829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FCB39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668C15" w14:textId="128287C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113BB" w:rsidRPr="009D046D" w14:paraId="14597FC7" w14:textId="1518DFF7" w:rsidTr="00B90B70">
        <w:trPr>
          <w:tblHeader/>
        </w:trPr>
        <w:tc>
          <w:tcPr>
            <w:tcW w:w="2834" w:type="dxa"/>
          </w:tcPr>
          <w:p w14:paraId="2599176E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8" w:type="dxa"/>
            <w:gridSpan w:val="7"/>
            <w:vAlign w:val="bottom"/>
          </w:tcPr>
          <w:p w14:paraId="2F694789" w14:textId="2C3B07B2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0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3BB" w:rsidRPr="009D046D" w14:paraId="2BEB4433" w14:textId="74EA112F" w:rsidTr="00A113BB">
        <w:tc>
          <w:tcPr>
            <w:tcW w:w="2834" w:type="dxa"/>
          </w:tcPr>
          <w:p w14:paraId="59ECC47D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5" w:type="dxa"/>
          </w:tcPr>
          <w:p w14:paraId="6B3AE1F9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FC033E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B15500A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AC8CC2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5A0FBDE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A21DAD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0595B60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3BB" w:rsidRPr="009D046D" w14:paraId="7FB0308F" w14:textId="6F13506F" w:rsidTr="00A113BB">
        <w:tc>
          <w:tcPr>
            <w:tcW w:w="2834" w:type="dxa"/>
            <w:shd w:val="clear" w:color="auto" w:fill="auto"/>
          </w:tcPr>
          <w:p w14:paraId="7BA4161D" w14:textId="6B52E90F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5" w:type="dxa"/>
            <w:vAlign w:val="bottom"/>
          </w:tcPr>
          <w:p w14:paraId="60F16293" w14:textId="1C9E425C" w:rsidR="00A113BB" w:rsidRPr="00081ADA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275F8DFA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D66ADE" w14:textId="4AB828F1" w:rsidR="00A113BB" w:rsidRPr="00081ADA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972</w:t>
            </w:r>
          </w:p>
        </w:tc>
        <w:tc>
          <w:tcPr>
            <w:tcW w:w="283" w:type="dxa"/>
          </w:tcPr>
          <w:p w14:paraId="17CE7F39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7F36680" w14:textId="23EFDC83" w:rsidR="00A113BB" w:rsidRPr="00081ADA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313</w:t>
            </w:r>
          </w:p>
        </w:tc>
        <w:tc>
          <w:tcPr>
            <w:tcW w:w="283" w:type="dxa"/>
          </w:tcPr>
          <w:p w14:paraId="53019501" w14:textId="77777777" w:rsidR="00A113BB" w:rsidRPr="00081ADA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EBE29BE" w14:textId="2FF6814B" w:rsidR="00A113BB" w:rsidRPr="00081ADA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1,285</w:t>
            </w:r>
          </w:p>
        </w:tc>
      </w:tr>
      <w:tr w:rsidR="00A113BB" w:rsidRPr="009D046D" w14:paraId="643546A0" w14:textId="60544AD1" w:rsidTr="00BE7BFD">
        <w:tc>
          <w:tcPr>
            <w:tcW w:w="2834" w:type="dxa"/>
          </w:tcPr>
          <w:p w14:paraId="2543EC04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39C217EA" w14:textId="214BE6AC" w:rsidR="00A113BB" w:rsidRPr="00B6254B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  <w:tc>
          <w:tcPr>
            <w:tcW w:w="283" w:type="dxa"/>
          </w:tcPr>
          <w:p w14:paraId="661C4A44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659FFDF" w14:textId="7C446070" w:rsidR="00A113BB" w:rsidRPr="009D046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1,043</w:t>
            </w:r>
          </w:p>
        </w:tc>
        <w:tc>
          <w:tcPr>
            <w:tcW w:w="283" w:type="dxa"/>
          </w:tcPr>
          <w:p w14:paraId="25BA00C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BBD9CCD" w14:textId="2041FE80" w:rsidR="00A113BB" w:rsidRPr="009D046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609</w:t>
            </w:r>
          </w:p>
        </w:tc>
        <w:tc>
          <w:tcPr>
            <w:tcW w:w="283" w:type="dxa"/>
          </w:tcPr>
          <w:p w14:paraId="1CC72A3D" w14:textId="77777777" w:rsidR="00A113BB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1FAC38BC" w14:textId="3F2F18EC" w:rsidR="00A113BB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3,942</w:t>
            </w:r>
          </w:p>
        </w:tc>
      </w:tr>
      <w:tr w:rsidR="00A113BB" w:rsidRPr="009D046D" w14:paraId="07C0237C" w14:textId="2D093E38" w:rsidTr="00A113BB">
        <w:tc>
          <w:tcPr>
            <w:tcW w:w="2834" w:type="dxa"/>
          </w:tcPr>
          <w:p w14:paraId="6AE36687" w14:textId="4CBC63E2" w:rsidR="00A113BB" w:rsidRPr="009D046D" w:rsidRDefault="00B6254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30E1334B" w14:textId="73F7D043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4A798D9A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43A201E" w14:textId="48C2A7A0" w:rsidR="00A113BB" w:rsidRPr="00A50759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500</w:t>
            </w:r>
          </w:p>
        </w:tc>
        <w:tc>
          <w:tcPr>
            <w:tcW w:w="283" w:type="dxa"/>
          </w:tcPr>
          <w:p w14:paraId="34EEEA34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C9B956C" w14:textId="79FB7743" w:rsidR="00A113BB" w:rsidRPr="00A50759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(500)</w:t>
            </w:r>
          </w:p>
        </w:tc>
        <w:tc>
          <w:tcPr>
            <w:tcW w:w="283" w:type="dxa"/>
          </w:tcPr>
          <w:p w14:paraId="56A4AD7A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6A017F0" w14:textId="39596FF5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5075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6254B" w:rsidRPr="009D046D" w14:paraId="7C0258F5" w14:textId="77777777" w:rsidTr="00A113BB">
        <w:tc>
          <w:tcPr>
            <w:tcW w:w="2834" w:type="dxa"/>
          </w:tcPr>
          <w:p w14:paraId="71F487D7" w14:textId="5515115A" w:rsidR="00B6254B" w:rsidRPr="009D046D" w:rsidRDefault="00B6254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4D0C36B8" w14:textId="0A477F81" w:rsidR="00B6254B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89C152C" w14:textId="77777777" w:rsidR="00B6254B" w:rsidRPr="00A50759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6E51B24" w14:textId="4D5A9F0B" w:rsidR="00B6254B" w:rsidRPr="00A50759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5E4F0BF8" w14:textId="77777777" w:rsidR="00B6254B" w:rsidRPr="00A50759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98B0568" w14:textId="76626497" w:rsidR="00B6254B" w:rsidRPr="00A50759" w:rsidRDefault="00B6254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55B383B" w14:textId="77777777" w:rsidR="00B6254B" w:rsidRPr="00A50759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788F3EC" w14:textId="7D7EF1F5" w:rsidR="00B6254B" w:rsidRPr="00A50759" w:rsidRDefault="00B6254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176CE41A" w14:textId="46C2F3E8" w:rsidTr="00BE7BFD">
        <w:tc>
          <w:tcPr>
            <w:tcW w:w="2834" w:type="dxa"/>
            <w:shd w:val="clear" w:color="auto" w:fill="auto"/>
          </w:tcPr>
          <w:p w14:paraId="711DF7F4" w14:textId="00E0522F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5BE366A" w14:textId="52EA54A7" w:rsidR="00A113BB" w:rsidRPr="009D046D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2,290</w:t>
            </w:r>
          </w:p>
        </w:tc>
        <w:tc>
          <w:tcPr>
            <w:tcW w:w="283" w:type="dxa"/>
          </w:tcPr>
          <w:p w14:paraId="0D3A543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1BD249D" w14:textId="136EBF73" w:rsidR="00A113BB" w:rsidRPr="009D046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2,515</w:t>
            </w:r>
          </w:p>
        </w:tc>
        <w:tc>
          <w:tcPr>
            <w:tcW w:w="283" w:type="dxa"/>
          </w:tcPr>
          <w:p w14:paraId="203246B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3CFD6B6" w14:textId="3FB79194" w:rsidR="00A113BB" w:rsidRPr="009D046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83" w:type="dxa"/>
          </w:tcPr>
          <w:p w14:paraId="4013DB15" w14:textId="77777777" w:rsidR="00A113BB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C87943" w14:textId="54CB4060" w:rsidR="00A113BB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5,227</w:t>
            </w:r>
          </w:p>
        </w:tc>
      </w:tr>
      <w:tr w:rsidR="00A113BB" w:rsidRPr="009D046D" w14:paraId="20E26133" w14:textId="29E0E7DE" w:rsidTr="00A113BB">
        <w:tc>
          <w:tcPr>
            <w:tcW w:w="2834" w:type="dxa"/>
          </w:tcPr>
          <w:p w14:paraId="47778712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4F859E45" w14:textId="767B4A54" w:rsidR="00A113BB" w:rsidRPr="009D046D" w:rsidRDefault="00881146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280</w:t>
            </w:r>
          </w:p>
        </w:tc>
        <w:tc>
          <w:tcPr>
            <w:tcW w:w="283" w:type="dxa"/>
          </w:tcPr>
          <w:p w14:paraId="5415AA0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E2812F9" w14:textId="6F40EA28" w:rsidR="00A113BB" w:rsidRPr="00661112" w:rsidRDefault="00661112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83" w:type="dxa"/>
          </w:tcPr>
          <w:p w14:paraId="426CCB2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2BA51D6" w14:textId="5D48B37D" w:rsidR="00A113BB" w:rsidRPr="009D046D" w:rsidRDefault="00881146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9480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A240C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342BF20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14F11A90" w14:textId="322247DA" w:rsidR="00A113BB" w:rsidRPr="009D046D" w:rsidRDefault="00881146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663</w:t>
            </w:r>
          </w:p>
        </w:tc>
      </w:tr>
      <w:tr w:rsidR="00A113BB" w:rsidRPr="009D046D" w14:paraId="62766676" w14:textId="77777777" w:rsidTr="00A113BB">
        <w:tc>
          <w:tcPr>
            <w:tcW w:w="2834" w:type="dxa"/>
          </w:tcPr>
          <w:p w14:paraId="462F3A54" w14:textId="25E0B55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1CDD73AC" w14:textId="091EECEC" w:rsidR="00A113BB" w:rsidRPr="00A113BB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76AB481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3F902C1" w14:textId="20DD9AE6" w:rsidR="00A113BB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661112">
              <w:rPr>
                <w:rFonts w:ascii="Angsana New" w:hAnsi="Angsana New" w:cs="Angsana New"/>
                <w:sz w:val="30"/>
                <w:szCs w:val="30"/>
                <w:lang w:bidi="th-TH"/>
              </w:rPr>
              <w:t>89</w:t>
            </w:r>
          </w:p>
        </w:tc>
        <w:tc>
          <w:tcPr>
            <w:tcW w:w="283" w:type="dxa"/>
          </w:tcPr>
          <w:p w14:paraId="22EB77B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E5C538A" w14:textId="62A9150B" w:rsidR="00A113BB" w:rsidRPr="009D046D" w:rsidRDefault="005D7483" w:rsidP="00365114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</w:t>
            </w:r>
            <w:r w:rsidR="00661112">
              <w:rPr>
                <w:rFonts w:ascii="Angsana New" w:hAnsi="Angsana New" w:cs="Angsana New"/>
                <w:sz w:val="30"/>
                <w:szCs w:val="30"/>
                <w:lang w:bidi="th-TH"/>
              </w:rPr>
              <w:t>89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14:paraId="76FDA77A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7C0EE50F" w14:textId="72F3EB6A" w:rsidR="00A113BB" w:rsidRPr="009D046D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3BB" w:rsidRPr="009D046D" w14:paraId="45621AC9" w14:textId="0094D13F" w:rsidTr="00A113BB">
        <w:tc>
          <w:tcPr>
            <w:tcW w:w="2834" w:type="dxa"/>
          </w:tcPr>
          <w:p w14:paraId="27B7AEE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4CBEAC4A" w14:textId="129B3F04" w:rsidR="00A113BB" w:rsidRPr="00A50759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49E465D4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5A2352C7" w14:textId="68CD3984" w:rsidR="00A113BB" w:rsidRPr="00A50759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82B7131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55A2108F" w14:textId="24247E95" w:rsidR="00A113BB" w:rsidRPr="00A50759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82C0393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B920640" w14:textId="2718D6BF" w:rsidR="00A113BB" w:rsidRPr="00A50759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380CE5CB" w14:textId="2C06C77A" w:rsidTr="00BE7BFD">
        <w:tc>
          <w:tcPr>
            <w:tcW w:w="2834" w:type="dxa"/>
            <w:shd w:val="clear" w:color="auto" w:fill="auto"/>
          </w:tcPr>
          <w:p w14:paraId="5FAA6CE1" w14:textId="5783198B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4FAC6DFA" w:rsidR="00A113BB" w:rsidRPr="009D046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2,570</w:t>
            </w:r>
          </w:p>
        </w:tc>
        <w:tc>
          <w:tcPr>
            <w:tcW w:w="283" w:type="dxa"/>
          </w:tcPr>
          <w:p w14:paraId="6B180AA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4B89D815" w:rsidR="00A113BB" w:rsidRPr="009D046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3,320</w:t>
            </w:r>
          </w:p>
        </w:tc>
        <w:tc>
          <w:tcPr>
            <w:tcW w:w="283" w:type="dxa"/>
          </w:tcPr>
          <w:p w14:paraId="67EAC75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6106" w14:textId="02338243" w:rsidR="00A113BB" w:rsidRPr="009D046D" w:rsidRDefault="005D7483" w:rsidP="005D7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B1F617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4BA8FCC1" w:rsidR="00A113BB" w:rsidRPr="009D046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5,890</w:t>
            </w:r>
          </w:p>
        </w:tc>
      </w:tr>
      <w:tr w:rsidR="00A113BB" w:rsidRPr="009D046D" w14:paraId="5F9A13A7" w14:textId="60C7001F" w:rsidTr="00BE7BFD">
        <w:tc>
          <w:tcPr>
            <w:tcW w:w="2834" w:type="dxa"/>
            <w:shd w:val="clear" w:color="auto" w:fill="auto"/>
          </w:tcPr>
          <w:p w14:paraId="61D86294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CCFF5D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DC2D9A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nil"/>
            </w:tcBorders>
            <w:vAlign w:val="bottom"/>
          </w:tcPr>
          <w:p w14:paraId="17241DDB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D5C85C5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113BB" w:rsidRPr="009D046D" w14:paraId="2EFFC461" w14:textId="0A2B5A8F" w:rsidTr="00A113BB">
        <w:tc>
          <w:tcPr>
            <w:tcW w:w="2834" w:type="dxa"/>
            <w:shd w:val="clear" w:color="auto" w:fill="auto"/>
          </w:tcPr>
          <w:p w14:paraId="34F0D73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5" w:type="dxa"/>
            <w:vAlign w:val="bottom"/>
          </w:tcPr>
          <w:p w14:paraId="167E3CBE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ED08FD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77E7BB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5D295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30702B6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3DE94E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E2C2882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13BB" w:rsidRPr="009D046D" w14:paraId="6F0D1FA6" w14:textId="6F1ACE87" w:rsidTr="00A113BB">
        <w:tc>
          <w:tcPr>
            <w:tcW w:w="2834" w:type="dxa"/>
            <w:shd w:val="clear" w:color="auto" w:fill="auto"/>
          </w:tcPr>
          <w:p w14:paraId="251D82EC" w14:textId="20D79A8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5" w:type="dxa"/>
            <w:vAlign w:val="bottom"/>
          </w:tcPr>
          <w:p w14:paraId="78346EB9" w14:textId="7FE3DDC4" w:rsidR="00A113BB" w:rsidRPr="00081ADA" w:rsidRDefault="00AE49A5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E88AAFE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C148873" w14:textId="5011A187" w:rsidR="00A113BB" w:rsidRPr="00081ADA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</w:t>
            </w:r>
          </w:p>
        </w:tc>
        <w:tc>
          <w:tcPr>
            <w:tcW w:w="283" w:type="dxa"/>
          </w:tcPr>
          <w:p w14:paraId="2AC363C5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4D734B1" w14:textId="46F2AF0B" w:rsidR="00A113BB" w:rsidRPr="00081ADA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1AD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7271FFEF" w14:textId="77777777" w:rsidR="00A113BB" w:rsidRPr="00081ADA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A746D6F" w14:textId="271DD8F5" w:rsidR="00A113BB" w:rsidRPr="00081ADA" w:rsidRDefault="00B6254B" w:rsidP="00A3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</w:t>
            </w:r>
          </w:p>
        </w:tc>
      </w:tr>
      <w:tr w:rsidR="00A113BB" w:rsidRPr="009D046D" w14:paraId="4FE8979B" w14:textId="7F970DAB" w:rsidTr="00A33215">
        <w:tc>
          <w:tcPr>
            <w:tcW w:w="2834" w:type="dxa"/>
            <w:shd w:val="clear" w:color="auto" w:fill="auto"/>
          </w:tcPr>
          <w:p w14:paraId="658409BB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5" w:type="dxa"/>
            <w:vAlign w:val="bottom"/>
          </w:tcPr>
          <w:p w14:paraId="15763077" w14:textId="72B02369" w:rsidR="00A113BB" w:rsidRPr="00AE49A5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156</w:t>
            </w:r>
          </w:p>
        </w:tc>
        <w:tc>
          <w:tcPr>
            <w:tcW w:w="283" w:type="dxa"/>
          </w:tcPr>
          <w:p w14:paraId="722DFD6D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602147" w14:textId="24C2C401" w:rsidR="00A113BB" w:rsidRPr="00203081" w:rsidRDefault="00B6254B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83" w:type="dxa"/>
          </w:tcPr>
          <w:p w14:paraId="27E9832D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445A1BC8" w14:textId="3888167C" w:rsidR="00A113BB" w:rsidRPr="00AE49A5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308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0F44ADC" w14:textId="77777777" w:rsidR="00A113BB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6E8CFF0" w14:textId="798D2E2B" w:rsidR="00A113BB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</w:tr>
      <w:tr w:rsidR="00A113BB" w:rsidRPr="009D046D" w14:paraId="166E5B25" w14:textId="7C7DE0E2" w:rsidTr="00A113BB">
        <w:tc>
          <w:tcPr>
            <w:tcW w:w="2834" w:type="dxa"/>
            <w:shd w:val="clear" w:color="auto" w:fill="auto"/>
          </w:tcPr>
          <w:p w14:paraId="290CE7E2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6F288305" w14:textId="48EC03B4" w:rsidR="00A113BB" w:rsidRPr="00203081" w:rsidRDefault="00AE49A5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0374052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2AB33AC" w14:textId="683EB18B" w:rsidR="00A113BB" w:rsidRPr="00203081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5CEA3BE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109F7A6" w14:textId="29E16374" w:rsidR="00A113BB" w:rsidRPr="00C15157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4292EDF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AF7E2B9" w14:textId="1722F72D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5075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0866D021" w14:textId="52C1B882" w:rsidTr="00A33215">
        <w:tc>
          <w:tcPr>
            <w:tcW w:w="2834" w:type="dxa"/>
            <w:shd w:val="clear" w:color="auto" w:fill="auto"/>
          </w:tcPr>
          <w:p w14:paraId="22AB6AFE" w14:textId="23E0E9BD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5344FDE" w14:textId="78B99383" w:rsidR="00A113BB" w:rsidRPr="009D046D" w:rsidRDefault="00B6254B" w:rsidP="00A3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83" w:type="dxa"/>
          </w:tcPr>
          <w:p w14:paraId="62E8B6F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4BFE7DE" w14:textId="07DD3F90" w:rsidR="00A113BB" w:rsidRPr="00203081" w:rsidRDefault="00B6254B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83" w:type="dxa"/>
          </w:tcPr>
          <w:p w14:paraId="212EE3BA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EE31344" w14:textId="7FA3E128" w:rsidR="00A113BB" w:rsidRPr="009D046D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CD0433E" w14:textId="77777777" w:rsidR="00A113BB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CB09092" w14:textId="2EF3D80B" w:rsidR="00A113BB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</w:tr>
      <w:tr w:rsidR="00A113BB" w:rsidRPr="009D046D" w14:paraId="18BD767A" w14:textId="6CA6EC01" w:rsidTr="00A113BB">
        <w:tc>
          <w:tcPr>
            <w:tcW w:w="2834" w:type="dxa"/>
          </w:tcPr>
          <w:p w14:paraId="6B4B2C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5" w:type="dxa"/>
            <w:vAlign w:val="bottom"/>
          </w:tcPr>
          <w:p w14:paraId="3E0456C6" w14:textId="390FF5B6" w:rsidR="00A113BB" w:rsidRPr="009D046D" w:rsidRDefault="005D7483" w:rsidP="00A37EA4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283" w:type="dxa"/>
          </w:tcPr>
          <w:p w14:paraId="4781D0F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A3A177A" w14:textId="113F0D5C" w:rsidR="00A113BB" w:rsidRPr="00203081" w:rsidRDefault="005D7483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661112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83" w:type="dxa"/>
          </w:tcPr>
          <w:p w14:paraId="01A3804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87E1A22" w14:textId="1B98EF48" w:rsidR="00A113BB" w:rsidRPr="00AE49A5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B8E0B1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190C9BC" w14:textId="74A819EB" w:rsidR="00A113BB" w:rsidRPr="009D046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A240C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13BB" w:rsidRPr="009D046D" w14:paraId="5565AD9A" w14:textId="2A97E633" w:rsidTr="00A33215">
        <w:trPr>
          <w:trHeight w:val="351"/>
        </w:trPr>
        <w:tc>
          <w:tcPr>
            <w:tcW w:w="2834" w:type="dxa"/>
          </w:tcPr>
          <w:p w14:paraId="3776E98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7E9DD9F" w14:textId="2C6D73E4" w:rsidR="00A113BB" w:rsidRPr="00203081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1E8071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D64A72B" w14:textId="7E03BBA1" w:rsidR="00A113BB" w:rsidRPr="00203081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96DDDBB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6E04938" w14:textId="70420C77" w:rsidR="00A113BB" w:rsidRPr="00AE49A5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066EF26" w14:textId="77777777" w:rsidR="00A113BB" w:rsidRPr="00C15157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7F141C3" w14:textId="30E53089" w:rsidR="00A113BB" w:rsidRPr="00C15157" w:rsidRDefault="005D7483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6F622768" w14:textId="6D749377" w:rsidTr="00A33215">
        <w:tc>
          <w:tcPr>
            <w:tcW w:w="2834" w:type="dxa"/>
          </w:tcPr>
          <w:p w14:paraId="38C1D8FE" w14:textId="21BAC9E2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1275923B" w:rsidR="00A113BB" w:rsidRPr="009D046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83" w:type="dxa"/>
          </w:tcPr>
          <w:p w14:paraId="5F89891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2CCF048A" w:rsidR="00A113BB" w:rsidRPr="00AE49A5" w:rsidRDefault="005D7483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</w:t>
            </w:r>
            <w:r w:rsidR="006611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83" w:type="dxa"/>
          </w:tcPr>
          <w:p w14:paraId="4DCEE676" w14:textId="77777777" w:rsidR="00A113BB" w:rsidRPr="00AE49A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1B5B" w14:textId="0BD72198" w:rsidR="00A113BB" w:rsidRPr="00AE49A5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4A3893" w14:textId="77777777" w:rsidR="00A113BB" w:rsidRPr="00AE49A5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79EE9B6D" w:rsidR="00A113BB" w:rsidRPr="00AE49A5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</w:t>
            </w:r>
            <w:r w:rsidR="00A240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A33215" w:rsidRPr="00B34CFD" w14:paraId="31650BEC" w14:textId="77777777" w:rsidTr="00AE49A5">
        <w:tc>
          <w:tcPr>
            <w:tcW w:w="2834" w:type="dxa"/>
            <w:shd w:val="clear" w:color="auto" w:fill="auto"/>
          </w:tcPr>
          <w:p w14:paraId="278B7729" w14:textId="77777777" w:rsidR="00A33215" w:rsidRPr="00B34CFD" w:rsidRDefault="00A33215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2C672521" w14:textId="77777777" w:rsidR="00A33215" w:rsidRPr="00B34CFD" w:rsidRDefault="00A33215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C083689" w14:textId="77777777" w:rsidR="00A33215" w:rsidRPr="00B34CFD" w:rsidRDefault="00A33215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20ED8D" w14:textId="77777777" w:rsidR="00A33215" w:rsidRPr="00B34CFD" w:rsidRDefault="00A33215" w:rsidP="004C41C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461483" w14:textId="77777777" w:rsidR="00A33215" w:rsidRPr="00B34CFD" w:rsidRDefault="00A33215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F8DBAB4" w14:textId="77777777" w:rsidR="00A33215" w:rsidRPr="00B34CFD" w:rsidRDefault="00A33215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4098C7" w14:textId="77777777" w:rsidR="00A33215" w:rsidRPr="00B34CFD" w:rsidRDefault="00A33215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8320133" w14:textId="77777777" w:rsidR="00A33215" w:rsidRPr="00B34CFD" w:rsidRDefault="00A33215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13BB" w:rsidRPr="00B34CFD" w14:paraId="31A559E6" w14:textId="17AA41A5" w:rsidTr="00AE49A5">
        <w:tc>
          <w:tcPr>
            <w:tcW w:w="2834" w:type="dxa"/>
            <w:shd w:val="clear" w:color="auto" w:fill="auto"/>
          </w:tcPr>
          <w:p w14:paraId="4A3B088F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5" w:type="dxa"/>
            <w:vAlign w:val="bottom"/>
          </w:tcPr>
          <w:p w14:paraId="55C42645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D1A7A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8EDAC5C" w14:textId="77777777" w:rsidR="00A113BB" w:rsidRPr="00B34CFD" w:rsidRDefault="00A113BB" w:rsidP="004C41C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FA30CC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192EC0C1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A50279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A5CCA40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13BB" w:rsidRPr="00B34CFD" w14:paraId="38E31FBF" w14:textId="64C7E179" w:rsidTr="00AE49A5">
        <w:tc>
          <w:tcPr>
            <w:tcW w:w="2834" w:type="dxa"/>
            <w:shd w:val="clear" w:color="auto" w:fill="auto"/>
          </w:tcPr>
          <w:p w14:paraId="2F768ADC" w14:textId="426EC616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71B9E1E3" w14:textId="02FF0161" w:rsidR="00A113BB" w:rsidRPr="00B34CFD" w:rsidRDefault="00B6254B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2,134</w:t>
            </w:r>
          </w:p>
        </w:tc>
        <w:tc>
          <w:tcPr>
            <w:tcW w:w="283" w:type="dxa"/>
          </w:tcPr>
          <w:p w14:paraId="031BC05C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5AAF4118" w14:textId="5F15B6F2" w:rsidR="00A113BB" w:rsidRPr="0085661B" w:rsidRDefault="00B6254B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2,277</w:t>
            </w:r>
          </w:p>
        </w:tc>
        <w:tc>
          <w:tcPr>
            <w:tcW w:w="283" w:type="dxa"/>
          </w:tcPr>
          <w:p w14:paraId="10610DFD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bottom"/>
          </w:tcPr>
          <w:p w14:paraId="76626C56" w14:textId="750DE43B" w:rsidR="00A113BB" w:rsidRPr="00B34CF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83" w:type="dxa"/>
          </w:tcPr>
          <w:p w14:paraId="6321D232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2389AFF1" w14:textId="4F4E3AD4" w:rsidR="00A113BB" w:rsidRPr="00B34CFD" w:rsidRDefault="00B6254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4,833</w:t>
            </w:r>
          </w:p>
        </w:tc>
      </w:tr>
      <w:tr w:rsidR="00A113BB" w:rsidRPr="00B34CFD" w14:paraId="4ADB1258" w14:textId="742F79FA" w:rsidTr="00AE49A5">
        <w:tc>
          <w:tcPr>
            <w:tcW w:w="2834" w:type="dxa"/>
            <w:shd w:val="clear" w:color="auto" w:fill="auto"/>
          </w:tcPr>
          <w:p w14:paraId="7C45A9A4" w14:textId="00C0E34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63F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50FA5813" w:rsidR="00A113BB" w:rsidRPr="00B34CF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1,977</w:t>
            </w:r>
          </w:p>
        </w:tc>
        <w:tc>
          <w:tcPr>
            <w:tcW w:w="283" w:type="dxa"/>
          </w:tcPr>
          <w:p w14:paraId="219B93AE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6CA9C203" w:rsidR="00A113BB" w:rsidRPr="00515767" w:rsidRDefault="005D7483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2,79</w:t>
            </w:r>
            <w:r w:rsidR="006611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83" w:type="dxa"/>
          </w:tcPr>
          <w:p w14:paraId="28FA8052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199E4F" w14:textId="6BA84925" w:rsidR="00A113BB" w:rsidRPr="00B34CFD" w:rsidRDefault="005D7483" w:rsidP="008E4BC0">
            <w:pPr>
              <w:pStyle w:val="acctfourfigures"/>
              <w:tabs>
                <w:tab w:val="clear" w:pos="765"/>
              </w:tabs>
              <w:spacing w:line="240" w:lineRule="atLeast"/>
              <w:ind w:right="3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676C52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6E3EB5C7" w:rsidR="00A113BB" w:rsidRPr="00B34CF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4,76</w:t>
            </w:r>
            <w:r w:rsidR="006611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08B7142" w14:textId="5CDAAB14" w:rsidR="00791330" w:rsidRDefault="00791330" w:rsidP="009A7553">
      <w:pPr>
        <w:tabs>
          <w:tab w:val="clear" w:pos="68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4BE217E0" w14:textId="3BBABEA6" w:rsidR="00881146" w:rsidRDefault="00881146" w:rsidP="009A7553">
      <w:pPr>
        <w:tabs>
          <w:tab w:val="clear" w:pos="68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5477F58" w14:textId="03F27E08" w:rsidR="00791330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9133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791330">
        <w:rPr>
          <w:rFonts w:ascii="Angsana New" w:hAnsi="Angsana New"/>
          <w:b/>
          <w:bCs/>
          <w:sz w:val="30"/>
          <w:szCs w:val="30"/>
        </w:rPr>
        <w:tab/>
      </w:r>
      <w:r w:rsidRPr="0079133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791330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777832" w14:textId="77777777" w:rsidR="00170FF9" w:rsidRPr="007C6506" w:rsidRDefault="00170FF9" w:rsidP="00170FF9">
      <w:pPr>
        <w:pStyle w:val="FSContent"/>
        <w:rPr>
          <w:lang w:val="en-GB"/>
        </w:rPr>
      </w:pPr>
      <w:r w:rsidRPr="007C6506">
        <w:rPr>
          <w:rFonts w:hint="cs"/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054B1180" w14:textId="77777777" w:rsidR="00170FF9" w:rsidRPr="00B56AA4" w:rsidRDefault="00170FF9" w:rsidP="00170FF9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170FF9" w:rsidRPr="00495B23" w14:paraId="183C94FC" w14:textId="77777777" w:rsidTr="00A36C02">
        <w:tc>
          <w:tcPr>
            <w:tcW w:w="1620" w:type="dxa"/>
          </w:tcPr>
          <w:p w14:paraId="2BEB0E3A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D9FC8" w14:textId="0100497B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B37BE42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8AB488" w14:textId="030F96FB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3194" w:rsidRPr="00495B23" w14:paraId="488686EF" w14:textId="77777777" w:rsidTr="00A36C02">
        <w:tc>
          <w:tcPr>
            <w:tcW w:w="1620" w:type="dxa"/>
            <w:shd w:val="clear" w:color="auto" w:fill="auto"/>
          </w:tcPr>
          <w:p w14:paraId="672C3746" w14:textId="77777777" w:rsidR="00383194" w:rsidRPr="00DE0C8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E5C0" w14:textId="77777777" w:rsidR="00383194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6895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825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03C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241D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114F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8DA2" w14:textId="77777777" w:rsidR="00383194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5756CFFD" w14:textId="2EEDE311" w:rsidR="00383194" w:rsidRPr="003D31BA" w:rsidRDefault="00A34BA2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0B6E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51BB" w14:textId="1701957F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3371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2334B" w14:textId="40C5BBDB" w:rsidR="00383194" w:rsidRPr="003D31BA" w:rsidRDefault="00383194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A34BA2">
              <w:rPr>
                <w:rFonts w:ascii="Angsana New" w:hAnsi="Angsana New" w:hint="cs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70FF9" w:rsidRPr="00495B23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FF9" w:rsidRPr="00495B23" w14:paraId="62EEF6D2" w14:textId="77777777" w:rsidTr="00A36C02">
        <w:tc>
          <w:tcPr>
            <w:tcW w:w="1620" w:type="dxa"/>
          </w:tcPr>
          <w:p w14:paraId="5D7243B6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3D31BA">
              <w:rPr>
                <w:rFonts w:ascii="Angsana New" w:hAnsi="Angsana New"/>
                <w:sz w:val="30"/>
                <w:szCs w:val="30"/>
              </w:rPr>
              <w:br/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C9528" w14:textId="1F501CD6" w:rsidR="00170FF9" w:rsidRPr="007B7E0C" w:rsidRDefault="005D7483" w:rsidP="00A36C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9,346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12D28F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24862C" w14:textId="00B62F6E" w:rsidR="00170FF9" w:rsidRPr="003D31BA" w:rsidRDefault="005D7483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C3819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1096C" w14:textId="311778FB" w:rsidR="00170FF9" w:rsidRPr="003D31BA" w:rsidRDefault="005D7483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551E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5346A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A8C28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83B0D1C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C72A5C4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2,344</w:t>
            </w:r>
          </w:p>
        </w:tc>
      </w:tr>
      <w:tr w:rsidR="00170FF9" w:rsidRPr="00495B23" w14:paraId="7791E150" w14:textId="77777777" w:rsidTr="00A36C02">
        <w:tc>
          <w:tcPr>
            <w:tcW w:w="1620" w:type="dxa"/>
          </w:tcPr>
          <w:p w14:paraId="047FC81C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3D31BA">
              <w:rPr>
                <w:rFonts w:ascii="Angsana New" w:hAnsi="Angsana New"/>
                <w:sz w:val="30"/>
                <w:szCs w:val="30"/>
              </w:rPr>
              <w:br/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2C8A47" w14:textId="1E49F6D4" w:rsidR="00170FF9" w:rsidRPr="003D31BA" w:rsidRDefault="005D7483" w:rsidP="00A36C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C190CD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DCB522" w14:textId="63A4C96B" w:rsidR="00170FF9" w:rsidRPr="003D31BA" w:rsidRDefault="005D7483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D96B8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2BE19D" w14:textId="27D395FB" w:rsidR="00170FF9" w:rsidRPr="003D31BA" w:rsidRDefault="005D7483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3CE6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BF681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8CA07D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F59BED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6B95A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3,101</w:t>
            </w:r>
          </w:p>
        </w:tc>
      </w:tr>
      <w:tr w:rsidR="00170FF9" w:rsidRPr="00495B23" w14:paraId="10A8B4B3" w14:textId="77777777" w:rsidTr="00A36C02">
        <w:tc>
          <w:tcPr>
            <w:tcW w:w="1620" w:type="dxa"/>
          </w:tcPr>
          <w:p w14:paraId="327DAD3A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B6AF5" w14:textId="073C5334" w:rsidR="00170FF9" w:rsidRPr="003D31BA" w:rsidRDefault="005D7483" w:rsidP="00A36C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F2E729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9AE589" w14:textId="1C434110" w:rsidR="00170FF9" w:rsidRPr="003D31BA" w:rsidRDefault="005D7483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4AA36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E2B3C2" w14:textId="418F1BC9" w:rsidR="00170FF9" w:rsidRPr="003D31BA" w:rsidRDefault="005D7483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E0A8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57C4D" w14:textId="77777777" w:rsidR="00170FF9" w:rsidRDefault="00170FF9" w:rsidP="00A36C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E65B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4041B2" w14:textId="77777777" w:rsidR="00170FF9" w:rsidRDefault="00170FF9" w:rsidP="00A36C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E250FF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77777777" w:rsidR="00170FF9" w:rsidRDefault="00170FF9" w:rsidP="00A36C0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0FF9" w:rsidRPr="00495B23" w14:paraId="7A7FFDEF" w14:textId="77777777" w:rsidTr="00A36C02">
        <w:tc>
          <w:tcPr>
            <w:tcW w:w="1620" w:type="dxa"/>
          </w:tcPr>
          <w:p w14:paraId="3328F033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1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39EB5" w14:textId="3DBDDDDD" w:rsidR="00170FF9" w:rsidRPr="003D31BA" w:rsidRDefault="005D7483" w:rsidP="00A36C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52,030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C58D9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96788" w14:textId="52D1B018" w:rsidR="00170FF9" w:rsidRPr="003D31BA" w:rsidRDefault="005D7483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(9,26</w:t>
            </w:r>
            <w:r w:rsidR="009C20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5990E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A751" w14:textId="415ED47B" w:rsidR="00170FF9" w:rsidRPr="003D31BA" w:rsidRDefault="005D7483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8CABC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64EE2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5,894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23F8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C23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31C07F3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77777777" w:rsidR="00170FF9" w:rsidRPr="003D31BA" w:rsidRDefault="00170FF9" w:rsidP="00A36C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5,445</w:t>
            </w:r>
          </w:p>
        </w:tc>
      </w:tr>
    </w:tbl>
    <w:p w14:paraId="1B3DAFB0" w14:textId="77777777" w:rsidR="00170FF9" w:rsidRDefault="00170FF9" w:rsidP="00170FF9">
      <w:pPr>
        <w:pStyle w:val="FSContent"/>
        <w:rPr>
          <w:highlight w:val="magenta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170FF9" w:rsidRPr="005B3AB9" w14:paraId="498A21BF" w14:textId="77777777" w:rsidTr="00A36C02">
        <w:trPr>
          <w:tblHeader/>
        </w:trPr>
        <w:tc>
          <w:tcPr>
            <w:tcW w:w="3300" w:type="pct"/>
          </w:tcPr>
          <w:p w14:paraId="669F83A5" w14:textId="6B4EB3CE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F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637F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70F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637F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752" w:type="pct"/>
          </w:tcPr>
          <w:p w14:paraId="108A36B2" w14:textId="30D2F1E6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216117C4" w14:textId="77777777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24D99086" w14:textId="7FDF4785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FF9" w:rsidRPr="005B3AB9" w14:paraId="1EA09BB4" w14:textId="77777777" w:rsidTr="00A36C02">
        <w:tc>
          <w:tcPr>
            <w:tcW w:w="3300" w:type="pct"/>
          </w:tcPr>
          <w:p w14:paraId="6335CE95" w14:textId="77777777" w:rsidR="00170FF9" w:rsidRPr="005B3AB9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D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52" w:type="pct"/>
          </w:tcPr>
          <w:p w14:paraId="22432610" w14:textId="77777777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0517F7ED" w14:textId="77777777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38EF6D9" w14:textId="77777777" w:rsidR="00170FF9" w:rsidRPr="005B3AB9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FF9" w:rsidRPr="005B3AB9" w14:paraId="3BDDF168" w14:textId="77777777" w:rsidTr="00A36C02">
        <w:tc>
          <w:tcPr>
            <w:tcW w:w="3300" w:type="pct"/>
          </w:tcPr>
          <w:p w14:paraId="12821D10" w14:textId="77777777" w:rsidR="00170FF9" w:rsidRPr="005B3AB9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93D24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52" w:type="pct"/>
          </w:tcPr>
          <w:p w14:paraId="24A1AC08" w14:textId="2796E165" w:rsidR="00170FF9" w:rsidRPr="00CD7C47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695171BD" w14:textId="77777777" w:rsidR="00170FF9" w:rsidRPr="00CD7C47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48560C2" w14:textId="57E98CDB" w:rsidR="00170FF9" w:rsidRPr="00CD7C47" w:rsidRDefault="005D7483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</w:tr>
      <w:tr w:rsidR="00170FF9" w:rsidRPr="007724B7" w14:paraId="26C8A56C" w14:textId="77777777" w:rsidTr="00A36C02">
        <w:tc>
          <w:tcPr>
            <w:tcW w:w="3300" w:type="pct"/>
          </w:tcPr>
          <w:p w14:paraId="4C82F13B" w14:textId="77777777" w:rsidR="00170FF9" w:rsidRPr="007724B7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752" w:type="pct"/>
          </w:tcPr>
          <w:p w14:paraId="566D4517" w14:textId="62519530" w:rsidR="00170FF9" w:rsidRPr="007724B7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39006955" w14:textId="77777777" w:rsidR="00170FF9" w:rsidRPr="007724B7" w:rsidRDefault="00170FF9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FD5C3E2" w14:textId="0970E0CB" w:rsidR="00170FF9" w:rsidRPr="007724B7" w:rsidRDefault="005D7483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</w:tbl>
    <w:p w14:paraId="7A7EDE6C" w14:textId="77777777" w:rsidR="00170FF9" w:rsidRDefault="00170FF9" w:rsidP="00170FF9">
      <w:pPr>
        <w:pStyle w:val="FSContent"/>
        <w:ind w:left="450"/>
      </w:pPr>
    </w:p>
    <w:p w14:paraId="7027CC4B" w14:textId="3F535362" w:rsidR="00170FF9" w:rsidRPr="007C5841" w:rsidRDefault="00170FF9" w:rsidP="00170FF9">
      <w:pPr>
        <w:pStyle w:val="FSContent"/>
        <w:rPr>
          <w:lang w:val="en-US"/>
        </w:rPr>
      </w:pPr>
      <w:r w:rsidRPr="00F62C4D">
        <w:rPr>
          <w:cs/>
          <w:lang w:val="en-US"/>
        </w:rPr>
        <w:t>กระแสเงินสดจ่ายทั้งหมดของสัญญาเช่าที่แสดงในงบกระแสเงินสด</w:t>
      </w:r>
      <w:r w:rsidRPr="00F62C4D">
        <w:rPr>
          <w:rFonts w:hint="cs"/>
          <w:cs/>
          <w:lang w:val="en-US"/>
        </w:rPr>
        <w:t xml:space="preserve"> </w:t>
      </w:r>
      <w:r w:rsidRPr="00F62C4D">
        <w:rPr>
          <w:cs/>
          <w:lang w:val="en-US"/>
        </w:rPr>
        <w:t>สำหรับ</w:t>
      </w:r>
      <w:r w:rsidR="0011423E">
        <w:rPr>
          <w:rFonts w:hint="cs"/>
          <w:cs/>
          <w:lang w:val="en-US"/>
        </w:rPr>
        <w:t>ปี</w:t>
      </w:r>
      <w:r w:rsidRPr="00F62C4D">
        <w:rPr>
          <w:cs/>
          <w:lang w:val="en-US"/>
        </w:rPr>
        <w:t xml:space="preserve">สิ้นสุดวันที่ </w:t>
      </w:r>
      <w:r w:rsidRPr="00170FF9">
        <w:rPr>
          <w:lang w:val="en-US"/>
        </w:rPr>
        <w:t xml:space="preserve">31 </w:t>
      </w:r>
      <w:r w:rsidRPr="00170FF9">
        <w:rPr>
          <w:cs/>
          <w:lang w:val="en-US"/>
        </w:rPr>
        <w:t>ธันวาคม</w:t>
      </w:r>
      <w:r w:rsidR="0011423E">
        <w:rPr>
          <w:rFonts w:hint="cs"/>
          <w:cs/>
          <w:lang w:val="en-US"/>
        </w:rPr>
        <w:t xml:space="preserve"> </w:t>
      </w:r>
      <w:r w:rsidRPr="005D7483">
        <w:rPr>
          <w:lang w:val="en-US"/>
        </w:rPr>
        <w:t>2563</w:t>
      </w:r>
      <w:r w:rsidRPr="005D7483">
        <w:rPr>
          <w:cs/>
          <w:lang w:val="en-US"/>
        </w:rPr>
        <w:t xml:space="preserve"> </w:t>
      </w:r>
      <w:r w:rsidR="0011423E">
        <w:rPr>
          <w:rFonts w:hint="cs"/>
          <w:cs/>
          <w:lang w:val="en-US"/>
        </w:rPr>
        <w:t xml:space="preserve">          </w:t>
      </w:r>
      <w:r w:rsidRPr="005D7483">
        <w:rPr>
          <w:cs/>
          <w:lang w:val="en-US"/>
        </w:rPr>
        <w:t xml:space="preserve">มีจำนวน </w:t>
      </w:r>
      <w:r w:rsidR="005D7483" w:rsidRPr="005D7483">
        <w:rPr>
          <w:lang w:val="en-GB"/>
        </w:rPr>
        <w:t>6.5</w:t>
      </w:r>
      <w:r w:rsidRPr="005D7483">
        <w:rPr>
          <w:rFonts w:hint="cs"/>
          <w:cs/>
          <w:lang w:val="en-US"/>
        </w:rPr>
        <w:t xml:space="preserve"> ล้านบาท</w:t>
      </w:r>
    </w:p>
    <w:p w14:paraId="41D54B36" w14:textId="77777777" w:rsidR="00170FF9" w:rsidRDefault="00170FF9" w:rsidP="00170FF9">
      <w:pPr>
        <w:pStyle w:val="FSContent"/>
        <w:ind w:left="450"/>
      </w:pPr>
    </w:p>
    <w:p w14:paraId="2EB33B19" w14:textId="77777777" w:rsidR="00170FF9" w:rsidRPr="00C27A9E" w:rsidRDefault="00170FF9" w:rsidP="00170FF9">
      <w:pPr>
        <w:pStyle w:val="FSContent"/>
        <w:rPr>
          <w:lang w:val="en-US"/>
        </w:rPr>
      </w:pPr>
      <w:r w:rsidRPr="00C27A9E">
        <w:rPr>
          <w:cs/>
          <w:lang w:val="en-US"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เพื่อเช่ายานพาหนะและอุปกรณ์ และสิทธิการเช่าที่ดินและอาคาร ตามลำดับ</w:t>
      </w:r>
      <w:r w:rsidRPr="00C27A9E">
        <w:rPr>
          <w:lang w:val="en-US"/>
        </w:rPr>
        <w:t xml:space="preserve"> </w:t>
      </w:r>
      <w:r w:rsidRPr="00C27A9E">
        <w:rPr>
          <w:cs/>
          <w:lang w:val="en-US"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66A5B636" w14:textId="0121CEB7" w:rsidR="00170FF9" w:rsidRDefault="00170FF9" w:rsidP="00170FF9">
      <w:pPr>
        <w:pStyle w:val="FSContent"/>
        <w:rPr>
          <w:lang w:val="en-US"/>
        </w:rPr>
      </w:pPr>
      <w:r w:rsidRPr="00C27A9E">
        <w:rPr>
          <w:cs/>
          <w:lang w:val="en-US"/>
        </w:rPr>
        <w:t xml:space="preserve">ในระหว่างปี </w:t>
      </w:r>
      <w:r w:rsidRPr="00C27A9E">
        <w:rPr>
          <w:lang w:val="en-US"/>
        </w:rPr>
        <w:t xml:space="preserve">2562 </w:t>
      </w:r>
      <w:r w:rsidRPr="00C27A9E">
        <w:rPr>
          <w:cs/>
          <w:lang w:val="en-US"/>
        </w:rPr>
        <w:t xml:space="preserve">บริษัทได้ทำสัญญาขายและเช่ากลับคืนกับบริษัทในประเทศไทยแห่งหนึ่งสำหรับเครื่องจักรจำนวนรวม </w:t>
      </w:r>
      <w:r w:rsidRPr="00C27A9E">
        <w:rPr>
          <w:lang w:val="en-US"/>
        </w:rPr>
        <w:t xml:space="preserve">6.5 </w:t>
      </w:r>
      <w:r w:rsidRPr="00C27A9E">
        <w:rPr>
          <w:cs/>
          <w:lang w:val="en-US"/>
        </w:rPr>
        <w:t>ล้านบาท บริษัทมีรายได้รอการตัดบัญชีจากรายการดังกล่าวจำนวน</w:t>
      </w:r>
      <w:r w:rsidRPr="00C27A9E">
        <w:rPr>
          <w:lang w:val="en-US"/>
        </w:rPr>
        <w:t xml:space="preserve"> 0.9 </w:t>
      </w:r>
      <w:r w:rsidRPr="00C27A9E">
        <w:rPr>
          <w:cs/>
          <w:lang w:val="en-US"/>
        </w:rPr>
        <w:t xml:space="preserve">ล้านบาท ซึ่งจะตัดจำหน่ายเป็นระยะเวลา </w:t>
      </w:r>
      <w:r w:rsidRPr="00C27A9E">
        <w:rPr>
          <w:lang w:val="en-US"/>
        </w:rPr>
        <w:t xml:space="preserve">36 </w:t>
      </w:r>
      <w:r w:rsidRPr="00C27A9E">
        <w:rPr>
          <w:cs/>
          <w:lang w:val="en-US"/>
        </w:rPr>
        <w:t>เดือน</w:t>
      </w:r>
      <w:r w:rsidRPr="00C27A9E">
        <w:rPr>
          <w:lang w:val="en-US"/>
        </w:rPr>
        <w:t xml:space="preserve"> </w:t>
      </w:r>
      <w:r w:rsidRPr="00C27A9E">
        <w:rPr>
          <w:cs/>
          <w:lang w:val="en-US"/>
        </w:rPr>
        <w:t>ภายใต้สัญญาเช่าดังกล่าว บริษัทต้องปฏิบัติตามเงื่อนไขที่เกี่ยวกับสินทรัพย์ที่เช่า</w:t>
      </w:r>
    </w:p>
    <w:p w14:paraId="09040373" w14:textId="77777777" w:rsidR="00170FF9" w:rsidRPr="007C5841" w:rsidRDefault="00170FF9" w:rsidP="00170FF9">
      <w:pPr>
        <w:pStyle w:val="FSContent"/>
        <w:rPr>
          <w:lang w:val="en-US"/>
        </w:rPr>
      </w:pPr>
    </w:p>
    <w:p w14:paraId="52F5A293" w14:textId="1D33FCAC" w:rsidR="002C4FD1" w:rsidRPr="00BC2171" w:rsidRDefault="002C4FD1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91330">
        <w:rPr>
          <w:rFonts w:ascii="Angsana New" w:hAnsi="Angsana New"/>
          <w:b/>
          <w:bCs/>
          <w:sz w:val="30"/>
          <w:szCs w:val="30"/>
        </w:rPr>
        <w:t>3</w:t>
      </w:r>
      <w:r w:rsidRPr="00BC217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031A10" w:rsidRDefault="002C4FD1" w:rsidP="002C4FD1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4AF897" w14:textId="030D6EED" w:rsidR="002C4FD1" w:rsidRPr="004C75DC" w:rsidRDefault="002C4FD1" w:rsidP="00BB4171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  <w:r w:rsidRPr="004C75DC"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4C75DC">
        <w:rPr>
          <w:rFonts w:ascii="Angsana New" w:hAnsi="Angsana New"/>
          <w:sz w:val="30"/>
          <w:szCs w:val="30"/>
        </w:rPr>
        <w:t xml:space="preserve">31 </w:t>
      </w:r>
      <w:r w:rsidRPr="004C75DC">
        <w:rPr>
          <w:rFonts w:ascii="Angsana New" w:hAnsi="Angsana New" w:hint="cs"/>
          <w:sz w:val="30"/>
          <w:szCs w:val="30"/>
          <w:cs/>
        </w:rPr>
        <w:t>ธันวาคม ได้ดังนี้</w:t>
      </w:r>
    </w:p>
    <w:p w14:paraId="13858C65" w14:textId="77777777" w:rsidR="0076741D" w:rsidRPr="004C75DC" w:rsidRDefault="0076741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630"/>
        <w:gridCol w:w="900"/>
        <w:gridCol w:w="236"/>
        <w:gridCol w:w="844"/>
        <w:gridCol w:w="236"/>
        <w:gridCol w:w="844"/>
        <w:gridCol w:w="236"/>
        <w:gridCol w:w="934"/>
        <w:gridCol w:w="238"/>
        <w:gridCol w:w="980"/>
        <w:gridCol w:w="237"/>
        <w:gridCol w:w="975"/>
      </w:tblGrid>
      <w:tr w:rsidR="00A33215" w:rsidRPr="004C75DC" w14:paraId="21E8AA1C" w14:textId="77777777" w:rsidTr="00BB4171">
        <w:trPr>
          <w:tblHeader/>
        </w:trPr>
        <w:tc>
          <w:tcPr>
            <w:tcW w:w="2520" w:type="dxa"/>
          </w:tcPr>
          <w:p w14:paraId="1EE8BCBE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619D847C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hideMark/>
          </w:tcPr>
          <w:p w14:paraId="72F0837A" w14:textId="108D7E45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79133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FF0D7E2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64" w:type="dxa"/>
            <w:gridSpan w:val="5"/>
            <w:tcBorders>
              <w:bottom w:val="single" w:sz="4" w:space="0" w:color="auto"/>
            </w:tcBorders>
            <w:hideMark/>
          </w:tcPr>
          <w:p w14:paraId="2596B69F" w14:textId="03EE2E59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79133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</w:p>
        </w:tc>
      </w:tr>
      <w:tr w:rsidR="00A33215" w:rsidRPr="004C75DC" w14:paraId="2E6A9E68" w14:textId="77777777" w:rsidTr="00BB4171">
        <w:trPr>
          <w:tblHeader/>
        </w:trPr>
        <w:tc>
          <w:tcPr>
            <w:tcW w:w="2520" w:type="dxa"/>
            <w:hideMark/>
          </w:tcPr>
          <w:p w14:paraId="75D2BE6C" w14:textId="3847951B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  <w:vAlign w:val="bottom"/>
            <w:hideMark/>
          </w:tcPr>
          <w:p w14:paraId="30E035AA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886378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886378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33215" w:rsidRPr="004C75DC" w14:paraId="77F6AE44" w14:textId="77777777" w:rsidTr="00BB4171">
        <w:trPr>
          <w:tblHeader/>
        </w:trPr>
        <w:tc>
          <w:tcPr>
            <w:tcW w:w="2520" w:type="dxa"/>
          </w:tcPr>
          <w:p w14:paraId="4B4BCF2D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3657D18E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660" w:type="dxa"/>
            <w:gridSpan w:val="11"/>
            <w:vAlign w:val="bottom"/>
            <w:hideMark/>
          </w:tcPr>
          <w:p w14:paraId="620F171D" w14:textId="1A487AD8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BB41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C4556C" w:rsidRPr="004C75DC" w14:paraId="60992EC5" w14:textId="77777777" w:rsidTr="00BB4171">
        <w:tc>
          <w:tcPr>
            <w:tcW w:w="2520" w:type="dxa"/>
          </w:tcPr>
          <w:p w14:paraId="2D742285" w14:textId="0B2A0F19" w:rsidR="00C4556C" w:rsidRPr="00BB4171" w:rsidRDefault="00C45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630" w:type="dxa"/>
          </w:tcPr>
          <w:p w14:paraId="5B5D0814" w14:textId="77777777" w:rsidR="00C4556C" w:rsidRPr="00BB4171" w:rsidRDefault="00C45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BD736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4BF455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6CE91FD1" w14:textId="77777777" w:rsidR="00C4556C" w:rsidRPr="00BB4171" w:rsidRDefault="00C4556C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4BD700AB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715AB56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155AEE24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5C6EA422" w14:textId="77777777" w:rsidR="00C4556C" w:rsidRPr="00BB4171" w:rsidRDefault="00C4556C" w:rsidP="000B4A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1B9B8A04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5" w:type="dxa"/>
            <w:vAlign w:val="bottom"/>
          </w:tcPr>
          <w:p w14:paraId="390A70E1" w14:textId="77777777" w:rsidR="00C4556C" w:rsidRPr="00BB4171" w:rsidRDefault="00C4556C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33215" w:rsidRPr="004C75DC" w14:paraId="19212DC8" w14:textId="77777777" w:rsidTr="00791330">
        <w:tc>
          <w:tcPr>
            <w:tcW w:w="2520" w:type="dxa"/>
            <w:hideMark/>
          </w:tcPr>
          <w:p w14:paraId="4D8854C6" w14:textId="56CE4415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  <w:r w:rsidR="00B91A1E"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B91A1E"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B91A1E" w:rsidRPr="00BB417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</w:t>
            </w:r>
            <w:r w:rsidR="00B91A1E"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02290354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71675B" w14:textId="373C825F" w:rsidR="0076741D" w:rsidRPr="00BB4171" w:rsidRDefault="00B9274F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8,8</w:t>
            </w:r>
            <w:r w:rsidR="008343D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</w:t>
            </w:r>
          </w:p>
        </w:tc>
        <w:tc>
          <w:tcPr>
            <w:tcW w:w="236" w:type="dxa"/>
            <w:vAlign w:val="bottom"/>
          </w:tcPr>
          <w:p w14:paraId="6B9716F4" w14:textId="77777777" w:rsidR="0076741D" w:rsidRPr="00BB4171" w:rsidRDefault="0076741D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1E587A04" w14:textId="76578547" w:rsidR="0076741D" w:rsidRPr="00BB4171" w:rsidRDefault="00B9274F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34DAA2B" w14:textId="77777777" w:rsidR="0076741D" w:rsidRPr="00BB4171" w:rsidRDefault="0076741D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15860EBD" w14:textId="469C4AA0" w:rsidR="0076741D" w:rsidRPr="008343D9" w:rsidRDefault="00B9274F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343D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</w:t>
            </w:r>
            <w:r w:rsidR="008343D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70</w:t>
            </w:r>
          </w:p>
        </w:tc>
        <w:tc>
          <w:tcPr>
            <w:tcW w:w="236" w:type="dxa"/>
            <w:vAlign w:val="bottom"/>
          </w:tcPr>
          <w:p w14:paraId="52F01757" w14:textId="77777777" w:rsidR="0076741D" w:rsidRPr="00BB4171" w:rsidRDefault="0076741D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5FBC44A9" w14:textId="7FF1686C" w:rsidR="0076741D" w:rsidRPr="00BB4171" w:rsidRDefault="00791330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12,643</w:t>
            </w:r>
          </w:p>
        </w:tc>
        <w:tc>
          <w:tcPr>
            <w:tcW w:w="238" w:type="dxa"/>
            <w:vAlign w:val="bottom"/>
          </w:tcPr>
          <w:p w14:paraId="54A3025A" w14:textId="77777777" w:rsidR="0076741D" w:rsidRPr="00BB4171" w:rsidRDefault="0076741D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0C9E134F" w14:textId="248C70E1" w:rsidR="0076741D" w:rsidRPr="00BB4171" w:rsidRDefault="00B91A1E" w:rsidP="000B4A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275784A8" w14:textId="77777777" w:rsidR="0076741D" w:rsidRPr="00BB4171" w:rsidRDefault="0076741D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5" w:type="dxa"/>
            <w:vAlign w:val="bottom"/>
            <w:hideMark/>
          </w:tcPr>
          <w:p w14:paraId="6388FB65" w14:textId="2FDBEE1A" w:rsidR="0076741D" w:rsidRPr="00BB4171" w:rsidRDefault="00791330" w:rsidP="00256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12,643</w:t>
            </w:r>
          </w:p>
        </w:tc>
      </w:tr>
      <w:tr w:rsidR="00A33215" w:rsidRPr="004C75DC" w14:paraId="6C58EC54" w14:textId="77777777" w:rsidTr="00BB4171">
        <w:tc>
          <w:tcPr>
            <w:tcW w:w="2520" w:type="dxa"/>
          </w:tcPr>
          <w:p w14:paraId="5424802F" w14:textId="5152A88B" w:rsidR="00B91A1E" w:rsidRPr="00BB4171" w:rsidRDefault="00A33215" w:rsidP="004C75D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</w:t>
            </w:r>
            <w:r w:rsidR="0068112B" w:rsidRPr="00BB4171">
              <w:rPr>
                <w:rFonts w:asciiTheme="majorBidi" w:hAnsiTheme="majorBidi" w:cstheme="majorBidi"/>
                <w:sz w:val="28"/>
                <w:lang w:val="en-GB" w:eastAsia="en-GB"/>
              </w:rPr>
              <w:t xml:space="preserve"> (</w:t>
            </w:r>
            <w:r w:rsidR="0068112B"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ก</w:t>
            </w:r>
            <w:r w:rsidR="0068112B" w:rsidRPr="00BB4171">
              <w:rPr>
                <w:rFonts w:asciiTheme="majorBidi" w:hAnsiTheme="majorBidi" w:cstheme="majorBidi"/>
                <w:sz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17565F72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798601E" w14:textId="425BB8FE" w:rsidR="00B91A1E" w:rsidRPr="00BB4171" w:rsidRDefault="00B9274F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  <w:tc>
          <w:tcPr>
            <w:tcW w:w="236" w:type="dxa"/>
            <w:vAlign w:val="bottom"/>
          </w:tcPr>
          <w:p w14:paraId="5BAC5895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DCF255D" w14:textId="53D4C4BC" w:rsidR="00B91A1E" w:rsidRPr="00BB4171" w:rsidRDefault="00B9274F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D96DCE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656259E" w14:textId="023E923B" w:rsidR="00B91A1E" w:rsidRPr="00BB4171" w:rsidRDefault="00B9274F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  <w:tc>
          <w:tcPr>
            <w:tcW w:w="236" w:type="dxa"/>
            <w:vAlign w:val="bottom"/>
          </w:tcPr>
          <w:p w14:paraId="71EDF78F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513F2EFF" w14:textId="31A1FA89" w:rsidR="00B91A1E" w:rsidRPr="00BB4171" w:rsidRDefault="00791330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B91A1E"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4,000</w:t>
            </w:r>
          </w:p>
        </w:tc>
        <w:tc>
          <w:tcPr>
            <w:tcW w:w="238" w:type="dxa"/>
            <w:vAlign w:val="bottom"/>
          </w:tcPr>
          <w:p w14:paraId="7FFAC4D3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525DCAD6" w14:textId="4445F795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733B5B11" w14:textId="77777777" w:rsidR="00B91A1E" w:rsidRPr="00BB4171" w:rsidRDefault="00B91A1E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47218786" w14:textId="79C68EC1" w:rsidR="00B91A1E" w:rsidRPr="00BB4171" w:rsidRDefault="00791330" w:rsidP="00681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68112B"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4,000</w:t>
            </w:r>
          </w:p>
        </w:tc>
      </w:tr>
      <w:tr w:rsidR="00A33215" w:rsidRPr="004C75DC" w14:paraId="153D1212" w14:textId="77777777" w:rsidTr="00BB4171">
        <w:tc>
          <w:tcPr>
            <w:tcW w:w="2520" w:type="dxa"/>
            <w:hideMark/>
          </w:tcPr>
          <w:p w14:paraId="6A90710D" w14:textId="25672328" w:rsidR="0076741D" w:rsidRPr="00BB4171" w:rsidRDefault="0076741D" w:rsidP="004C75D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="00B91A1E" w:rsidRPr="00BB4171">
              <w:rPr>
                <w:rFonts w:asciiTheme="majorBidi" w:hAnsiTheme="majorBidi" w:cstheme="majorBidi"/>
                <w:sz w:val="28"/>
                <w:lang w:val="en-GB" w:eastAsia="en-GB"/>
              </w:rPr>
              <w:t xml:space="preserve"> (</w:t>
            </w:r>
            <w:r w:rsidR="00B91A1E"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ข</w:t>
            </w:r>
            <w:r w:rsidR="00B91A1E" w:rsidRPr="00BB4171">
              <w:rPr>
                <w:rFonts w:asciiTheme="majorBidi" w:hAnsiTheme="majorBidi" w:cstheme="majorBidi"/>
                <w:sz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424DEB65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24C5C34" w14:textId="674459A4" w:rsidR="0076741D" w:rsidRPr="00BB4171" w:rsidRDefault="00B9274F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22,415</w:t>
            </w:r>
          </w:p>
        </w:tc>
        <w:tc>
          <w:tcPr>
            <w:tcW w:w="236" w:type="dxa"/>
            <w:vAlign w:val="bottom"/>
          </w:tcPr>
          <w:p w14:paraId="067A20EB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64D8BAD" w14:textId="4B9243A4" w:rsidR="0076741D" w:rsidRPr="00BB4171" w:rsidRDefault="00B9274F" w:rsidP="007902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61,46</w:t>
            </w:r>
            <w:r w:rsidR="008343D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37F41715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A26530D" w14:textId="66132C24" w:rsidR="0076741D" w:rsidRPr="00BB4171" w:rsidRDefault="008343D9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83,879</w:t>
            </w:r>
          </w:p>
        </w:tc>
        <w:tc>
          <w:tcPr>
            <w:tcW w:w="236" w:type="dxa"/>
            <w:vAlign w:val="bottom"/>
          </w:tcPr>
          <w:p w14:paraId="1B4CEC12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710939EA" w14:textId="429268DE" w:rsidR="0076741D" w:rsidRPr="00BB4171" w:rsidRDefault="00791330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33,868</w:t>
            </w:r>
          </w:p>
        </w:tc>
        <w:tc>
          <w:tcPr>
            <w:tcW w:w="238" w:type="dxa"/>
            <w:vAlign w:val="bottom"/>
          </w:tcPr>
          <w:p w14:paraId="09FFBBE0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32D72936" w14:textId="47526675" w:rsidR="0076741D" w:rsidRPr="00BB4171" w:rsidRDefault="00135E34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62,</w:t>
            </w:r>
            <w:r w:rsidR="007913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261</w:t>
            </w:r>
          </w:p>
        </w:tc>
        <w:tc>
          <w:tcPr>
            <w:tcW w:w="237" w:type="dxa"/>
            <w:vAlign w:val="bottom"/>
          </w:tcPr>
          <w:p w14:paraId="0354D63C" w14:textId="77777777" w:rsidR="0076741D" w:rsidRPr="00BB4171" w:rsidRDefault="0076741D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68AB7890" w14:textId="1DBECFB9" w:rsidR="0076741D" w:rsidRPr="00BB4171" w:rsidRDefault="00791330" w:rsidP="004C7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96,129</w:t>
            </w:r>
          </w:p>
        </w:tc>
      </w:tr>
      <w:tr w:rsidR="00BB4171" w:rsidRPr="004C75DC" w14:paraId="59AE85F9" w14:textId="77777777" w:rsidTr="007370F2">
        <w:tc>
          <w:tcPr>
            <w:tcW w:w="2520" w:type="dxa"/>
            <w:hideMark/>
          </w:tcPr>
          <w:p w14:paraId="11CBE3DA" w14:textId="3CD3F120" w:rsidR="00BB4171" w:rsidRPr="00BB4171" w:rsidRDefault="00BB4171" w:rsidP="007370F2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55F0D3B9" w14:textId="46900F37" w:rsidR="00BB4171" w:rsidRPr="00791330" w:rsidRDefault="00B9274F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900" w:type="dxa"/>
            <w:vAlign w:val="bottom"/>
          </w:tcPr>
          <w:p w14:paraId="12F73C86" w14:textId="031471D9" w:rsidR="00BB4171" w:rsidRPr="00BB4171" w:rsidRDefault="008343D9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6,954</w:t>
            </w:r>
          </w:p>
        </w:tc>
        <w:tc>
          <w:tcPr>
            <w:tcW w:w="236" w:type="dxa"/>
            <w:vAlign w:val="bottom"/>
          </w:tcPr>
          <w:p w14:paraId="31D98BC4" w14:textId="77777777" w:rsidR="00BB4171" w:rsidRPr="00BB4171" w:rsidRDefault="00BB4171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1D3A2B1" w14:textId="2264382C" w:rsidR="00BB4171" w:rsidRPr="00BB4171" w:rsidRDefault="008343D9" w:rsidP="007902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35,807</w:t>
            </w:r>
          </w:p>
        </w:tc>
        <w:tc>
          <w:tcPr>
            <w:tcW w:w="236" w:type="dxa"/>
            <w:vAlign w:val="bottom"/>
          </w:tcPr>
          <w:p w14:paraId="2F151487" w14:textId="77777777" w:rsidR="00BB4171" w:rsidRPr="00BB4171" w:rsidRDefault="00BB4171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6C149AC" w14:textId="29E45528" w:rsidR="00BB4171" w:rsidRPr="00BB4171" w:rsidRDefault="008343D9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42,761</w:t>
            </w:r>
          </w:p>
        </w:tc>
        <w:tc>
          <w:tcPr>
            <w:tcW w:w="236" w:type="dxa"/>
            <w:vAlign w:val="bottom"/>
          </w:tcPr>
          <w:p w14:paraId="50343907" w14:textId="77777777" w:rsidR="00BB4171" w:rsidRPr="00BB4171" w:rsidRDefault="00BB4171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7E7CB0CF" w14:textId="0BE5B66B" w:rsidR="00BB4171" w:rsidRPr="00BB4171" w:rsidRDefault="00791330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2,344</w:t>
            </w:r>
          </w:p>
        </w:tc>
        <w:tc>
          <w:tcPr>
            <w:tcW w:w="238" w:type="dxa"/>
            <w:vAlign w:val="bottom"/>
          </w:tcPr>
          <w:p w14:paraId="1097EB4A" w14:textId="77777777" w:rsidR="00BB4171" w:rsidRPr="00BB4171" w:rsidRDefault="00BB4171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2F2A338D" w14:textId="1A6B3A7A" w:rsidR="00BB4171" w:rsidRPr="00BB4171" w:rsidRDefault="00492DB7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7913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,101</w:t>
            </w:r>
          </w:p>
        </w:tc>
        <w:tc>
          <w:tcPr>
            <w:tcW w:w="237" w:type="dxa"/>
            <w:vAlign w:val="bottom"/>
          </w:tcPr>
          <w:p w14:paraId="01086E82" w14:textId="77777777" w:rsidR="00BB4171" w:rsidRPr="00BB4171" w:rsidRDefault="00BB4171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3B84333D" w14:textId="1C506343" w:rsidR="00BB4171" w:rsidRPr="00BB4171" w:rsidRDefault="00791330" w:rsidP="007370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</w:t>
            </w:r>
            <w:r w:rsidR="00BB4171"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BB4171" w:rsidRPr="008A5B23" w14:paraId="5DFCC800" w14:textId="77777777" w:rsidTr="00BB4171">
        <w:tc>
          <w:tcPr>
            <w:tcW w:w="2520" w:type="dxa"/>
          </w:tcPr>
          <w:p w14:paraId="1EC6CCDF" w14:textId="77777777" w:rsidR="00BB4171" w:rsidRPr="00BB4171" w:rsidRDefault="00BB4171" w:rsidP="00BB4171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630" w:type="dxa"/>
          </w:tcPr>
          <w:p w14:paraId="4BAE3791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57A049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1AA2924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BEF3F87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BB4171" w:rsidRPr="008A5B23" w14:paraId="0C07919B" w14:textId="77777777" w:rsidTr="00BB4171">
        <w:tc>
          <w:tcPr>
            <w:tcW w:w="2520" w:type="dxa"/>
            <w:hideMark/>
          </w:tcPr>
          <w:p w14:paraId="36B1BC2D" w14:textId="38345874" w:rsidR="00BB4171" w:rsidRPr="00BB4171" w:rsidRDefault="00BB4171" w:rsidP="00BB4171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hd w:val="clear" w:color="auto" w:fill="E6E6E6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BB417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630" w:type="dxa"/>
          </w:tcPr>
          <w:p w14:paraId="5B8CD799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60F9FE45" w:rsidR="00BB4171" w:rsidRPr="00BB4171" w:rsidRDefault="008343D9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112,239</w:t>
            </w:r>
          </w:p>
        </w:tc>
        <w:tc>
          <w:tcPr>
            <w:tcW w:w="236" w:type="dxa"/>
            <w:vAlign w:val="bottom"/>
          </w:tcPr>
          <w:p w14:paraId="0F3D7525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6437FA57" w:rsidR="00BB4171" w:rsidRPr="00BB4171" w:rsidRDefault="008343D9" w:rsidP="007902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97,271</w:t>
            </w:r>
          </w:p>
        </w:tc>
        <w:tc>
          <w:tcPr>
            <w:tcW w:w="236" w:type="dxa"/>
            <w:vAlign w:val="bottom"/>
          </w:tcPr>
          <w:p w14:paraId="4B3882EB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5DFBC5FA" w:rsidR="00BB4171" w:rsidRPr="00BB4171" w:rsidRDefault="008343D9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209,510</w:t>
            </w:r>
          </w:p>
        </w:tc>
        <w:tc>
          <w:tcPr>
            <w:tcW w:w="236" w:type="dxa"/>
            <w:vAlign w:val="bottom"/>
          </w:tcPr>
          <w:p w14:paraId="626C33AB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78ECA5A2" w:rsidR="00BB4171" w:rsidRPr="00BB4171" w:rsidRDefault="00791330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132,855</w:t>
            </w:r>
          </w:p>
        </w:tc>
        <w:tc>
          <w:tcPr>
            <w:tcW w:w="238" w:type="dxa"/>
            <w:vAlign w:val="bottom"/>
          </w:tcPr>
          <w:p w14:paraId="664651CF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226997D4" w:rsidR="00BB4171" w:rsidRPr="00BB4171" w:rsidRDefault="00791330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65,362</w:t>
            </w:r>
          </w:p>
        </w:tc>
        <w:tc>
          <w:tcPr>
            <w:tcW w:w="237" w:type="dxa"/>
            <w:vAlign w:val="bottom"/>
          </w:tcPr>
          <w:p w14:paraId="27313E3B" w14:textId="77777777" w:rsidR="00BB4171" w:rsidRPr="00BB4171" w:rsidRDefault="00BB4171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257AFF1D" w:rsidR="00BB4171" w:rsidRPr="00BB4171" w:rsidRDefault="00791330" w:rsidP="00BB41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198,217</w:t>
            </w:r>
          </w:p>
        </w:tc>
      </w:tr>
    </w:tbl>
    <w:p w14:paraId="3E52F2C2" w14:textId="43606BE9" w:rsidR="00A33215" w:rsidRDefault="00A33215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53D37E" w14:textId="1FC5EF78" w:rsidR="00D0733A" w:rsidRDefault="00D0733A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3C0DAF">
        <w:rPr>
          <w:rFonts w:ascii="Angsana New" w:hAnsi="Angsana New" w:hint="cs"/>
          <w:sz w:val="30"/>
          <w:szCs w:val="30"/>
          <w:cs/>
        </w:rPr>
        <w:t xml:space="preserve">ซึ่งไม่รวมหนี้สินตามสัญญาเช่าการเงิน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C0DAF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 w:hint="cs"/>
          <w:sz w:val="30"/>
          <w:szCs w:val="30"/>
          <w:cs/>
        </w:rPr>
        <w:t>มีรายละเอียดของหลักประกันซึ่งเป็นสินทรัพย์</w:t>
      </w:r>
      <w:r w:rsidR="00886378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1E959C8C" w14:textId="6CA35F21" w:rsidR="00D0733A" w:rsidRDefault="00D0733A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D0733A" w:rsidRPr="009D0F59" w14:paraId="4A4C7344" w14:textId="77777777" w:rsidTr="00A85403">
        <w:tc>
          <w:tcPr>
            <w:tcW w:w="6192" w:type="dxa"/>
            <w:shd w:val="clear" w:color="auto" w:fill="auto"/>
          </w:tcPr>
          <w:p w14:paraId="618C718C" w14:textId="77777777" w:rsidR="00D0733A" w:rsidRPr="00A33215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ECFBFF" w14:textId="728AA34F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913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8C544F" w14:textId="77777777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8B190A" w14:textId="57F55B9C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913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0733A" w:rsidRPr="009D0F59" w14:paraId="0CC8F905" w14:textId="77777777" w:rsidTr="00A85403">
        <w:tc>
          <w:tcPr>
            <w:tcW w:w="6192" w:type="dxa"/>
            <w:shd w:val="clear" w:color="auto" w:fill="auto"/>
          </w:tcPr>
          <w:p w14:paraId="71EEE159" w14:textId="77777777" w:rsidR="00D0733A" w:rsidRPr="009D0F59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44817E1" w14:textId="77777777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2E11" w:rsidRPr="009D0F59" w14:paraId="353AD855" w14:textId="77777777" w:rsidTr="00A85403">
        <w:tc>
          <w:tcPr>
            <w:tcW w:w="6192" w:type="dxa"/>
          </w:tcPr>
          <w:p w14:paraId="54224D6C" w14:textId="71243DB1" w:rsidR="00652E11" w:rsidRDefault="001B63EC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3010BD0" w14:textId="29F9A610" w:rsidR="00652E11" w:rsidRDefault="008343D9" w:rsidP="00A85403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8,881</w:t>
            </w:r>
          </w:p>
        </w:tc>
        <w:tc>
          <w:tcPr>
            <w:tcW w:w="270" w:type="dxa"/>
          </w:tcPr>
          <w:p w14:paraId="1A2F13C4" w14:textId="77777777" w:rsidR="00652E11" w:rsidRPr="00A004FA" w:rsidRDefault="00652E11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5FA95" w14:textId="6627CADA" w:rsidR="00652E11" w:rsidRPr="00A004FA" w:rsidRDefault="004D7C80" w:rsidP="00A85403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91330">
              <w:rPr>
                <w:rFonts w:ascii="Angsana New" w:hAnsi="Angsana New" w:cs="Angsana New"/>
                <w:sz w:val="30"/>
                <w:szCs w:val="30"/>
              </w:rPr>
              <w:t>817</w:t>
            </w:r>
          </w:p>
        </w:tc>
      </w:tr>
      <w:tr w:rsidR="007370F2" w:rsidRPr="009D0F59" w14:paraId="2D452A68" w14:textId="77777777" w:rsidTr="00A85403">
        <w:tc>
          <w:tcPr>
            <w:tcW w:w="6192" w:type="dxa"/>
          </w:tcPr>
          <w:p w14:paraId="1C693F53" w14:textId="2D0718C9" w:rsidR="007370F2" w:rsidRPr="00510DF0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CAF02CF" w14:textId="2489832F" w:rsidR="007370F2" w:rsidRPr="00A004FA" w:rsidRDefault="008343D9" w:rsidP="007370F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26,840</w:t>
            </w:r>
          </w:p>
        </w:tc>
        <w:tc>
          <w:tcPr>
            <w:tcW w:w="270" w:type="dxa"/>
          </w:tcPr>
          <w:p w14:paraId="310B86C2" w14:textId="77777777" w:rsidR="007370F2" w:rsidRPr="00A004FA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3D85DD" w14:textId="630BFF50" w:rsidR="007370F2" w:rsidRPr="00A004FA" w:rsidRDefault="00791330" w:rsidP="0079133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26,840</w:t>
            </w:r>
          </w:p>
        </w:tc>
      </w:tr>
      <w:tr w:rsidR="007370F2" w:rsidRPr="009D0F59" w14:paraId="082CFFFE" w14:textId="77777777" w:rsidTr="00A85403">
        <w:tc>
          <w:tcPr>
            <w:tcW w:w="6192" w:type="dxa"/>
          </w:tcPr>
          <w:p w14:paraId="51789752" w14:textId="4F0911D9" w:rsidR="007370F2" w:rsidRPr="00510DF0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A51FFD4" w14:textId="2515FEC2" w:rsidR="007370F2" w:rsidRPr="00A004FA" w:rsidRDefault="008343D9" w:rsidP="007370F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6D03617" w14:textId="77777777" w:rsidR="007370F2" w:rsidRPr="00A004FA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7F48A" w14:textId="28C92658" w:rsidR="007370F2" w:rsidRPr="00A004FA" w:rsidRDefault="007370F2" w:rsidP="007370F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C0DAF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DA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7370F2" w:rsidRPr="009D0F59" w14:paraId="353DFC51" w14:textId="77777777" w:rsidTr="00A85403">
        <w:tc>
          <w:tcPr>
            <w:tcW w:w="6192" w:type="dxa"/>
          </w:tcPr>
          <w:p w14:paraId="41656D0B" w14:textId="77777777" w:rsidR="007370F2" w:rsidRPr="00510DF0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151A8E" w14:textId="7C0FBE16" w:rsidR="007370F2" w:rsidRPr="00652E11" w:rsidRDefault="008343D9" w:rsidP="007370F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50,721</w:t>
            </w:r>
          </w:p>
        </w:tc>
        <w:tc>
          <w:tcPr>
            <w:tcW w:w="270" w:type="dxa"/>
          </w:tcPr>
          <w:p w14:paraId="23A8B871" w14:textId="77777777" w:rsidR="007370F2" w:rsidRPr="004773D1" w:rsidRDefault="007370F2" w:rsidP="007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B88E76" w14:textId="2F460715" w:rsidR="003C0DAF" w:rsidRPr="004773D1" w:rsidRDefault="00791330" w:rsidP="003C0DA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54,157</w:t>
            </w:r>
          </w:p>
        </w:tc>
      </w:tr>
    </w:tbl>
    <w:p w14:paraId="1DB04BDD" w14:textId="77777777" w:rsidR="0043703D" w:rsidRDefault="0043703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215ED80A" w:rsidR="004F56AB" w:rsidRDefault="004F56AB" w:rsidP="004F56A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ได้ดังนี้</w:t>
      </w:r>
    </w:p>
    <w:p w14:paraId="272F72C7" w14:textId="77777777" w:rsidR="002C4FD1" w:rsidRPr="007D174B" w:rsidRDefault="002C4FD1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2C4FD1" w:rsidRPr="009D0F59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62093E59" w:rsidR="002C4FD1" w:rsidRPr="004773D1" w:rsidRDefault="00F81910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913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5CA25850" w:rsidR="002C4FD1" w:rsidRPr="004773D1" w:rsidRDefault="00F81910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913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4FD1" w:rsidRPr="009D0F59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910" w:rsidRPr="009D0F59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F81910" w:rsidRPr="00510DF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0F7882E9" w:rsidR="00F81910" w:rsidRPr="004773D1" w:rsidRDefault="008343D9" w:rsidP="00090EA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105,285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F81910" w:rsidRPr="004773D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2617488A" w:rsidR="00F81910" w:rsidRPr="004773D1" w:rsidRDefault="00791330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130,511</w:t>
            </w:r>
          </w:p>
        </w:tc>
      </w:tr>
      <w:tr w:rsidR="00F81910" w:rsidRPr="009D0F59" w14:paraId="7B92AB13" w14:textId="77777777" w:rsidTr="00AF2C47">
        <w:tc>
          <w:tcPr>
            <w:tcW w:w="6192" w:type="dxa"/>
          </w:tcPr>
          <w:p w14:paraId="516BE6B3" w14:textId="77777777" w:rsidR="00F81910" w:rsidRPr="00510DF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337E4429" w14:textId="72D6A09A" w:rsidR="00F81910" w:rsidRPr="004773D1" w:rsidRDefault="008343D9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54,227</w:t>
            </w:r>
          </w:p>
        </w:tc>
        <w:tc>
          <w:tcPr>
            <w:tcW w:w="270" w:type="dxa"/>
          </w:tcPr>
          <w:p w14:paraId="0E09984A" w14:textId="77777777" w:rsidR="00F81910" w:rsidRPr="004773D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1BB1AE14" w:rsidR="00F81910" w:rsidRPr="004773D1" w:rsidRDefault="00791330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60,642</w:t>
            </w:r>
          </w:p>
        </w:tc>
      </w:tr>
      <w:tr w:rsidR="00F81910" w:rsidRPr="009D0F59" w14:paraId="7B92B92C" w14:textId="77777777" w:rsidTr="00AF2C47">
        <w:tc>
          <w:tcPr>
            <w:tcW w:w="6192" w:type="dxa"/>
          </w:tcPr>
          <w:p w14:paraId="44BA01B2" w14:textId="77777777" w:rsidR="00F81910" w:rsidRPr="00510DF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EDFE501" w14:textId="67FA1A36" w:rsidR="00F81910" w:rsidRPr="004773D1" w:rsidRDefault="008343D9" w:rsidP="00F0587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  <w:tc>
          <w:tcPr>
            <w:tcW w:w="270" w:type="dxa"/>
          </w:tcPr>
          <w:p w14:paraId="5E611AF2" w14:textId="77777777" w:rsidR="00F81910" w:rsidRPr="004773D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1E756877" w:rsidR="00F81910" w:rsidRPr="004773D1" w:rsidRDefault="00791330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1,619</w:t>
            </w:r>
          </w:p>
        </w:tc>
      </w:tr>
      <w:tr w:rsidR="00F81910" w:rsidRPr="009D0F59" w14:paraId="7234F4B6" w14:textId="77777777" w:rsidTr="00AF2C47">
        <w:tc>
          <w:tcPr>
            <w:tcW w:w="6192" w:type="dxa"/>
          </w:tcPr>
          <w:p w14:paraId="46D6C565" w14:textId="77777777" w:rsidR="00F81910" w:rsidRPr="00510DF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1CA15A57" w:rsidR="00F81910" w:rsidRPr="004773D1" w:rsidRDefault="008343D9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166,749</w:t>
            </w:r>
          </w:p>
        </w:tc>
        <w:tc>
          <w:tcPr>
            <w:tcW w:w="270" w:type="dxa"/>
          </w:tcPr>
          <w:p w14:paraId="442FF2CE" w14:textId="77777777" w:rsidR="00F81910" w:rsidRPr="004773D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679E63B5" w:rsidR="00F81910" w:rsidRPr="004773D1" w:rsidRDefault="00791330" w:rsidP="00F8191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192,772</w:t>
            </w:r>
          </w:p>
        </w:tc>
      </w:tr>
    </w:tbl>
    <w:p w14:paraId="749CD38A" w14:textId="1A82D998" w:rsidR="002C4FD1" w:rsidRDefault="002C4FD1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79D249E4" w14:textId="0D247FC1" w:rsidR="008B2830" w:rsidRDefault="008B2830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317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B317D">
        <w:rPr>
          <w:rFonts w:ascii="Angsana New" w:hAnsi="Angsana New"/>
          <w:sz w:val="30"/>
          <w:szCs w:val="30"/>
        </w:rPr>
        <w:t>31</w:t>
      </w:r>
      <w:r w:rsidRPr="002B317D">
        <w:rPr>
          <w:rFonts w:ascii="Angsana New" w:hAnsi="Angsana New"/>
          <w:sz w:val="30"/>
          <w:szCs w:val="30"/>
        </w:rPr>
        <w:t xml:space="preserve"> </w:t>
      </w:r>
      <w:r w:rsidRPr="002B317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B317D">
        <w:rPr>
          <w:rFonts w:ascii="Angsana New" w:hAnsi="Angsana New"/>
          <w:sz w:val="30"/>
          <w:szCs w:val="30"/>
        </w:rPr>
        <w:t>2563</w:t>
      </w:r>
      <w:r w:rsidRPr="002B317D">
        <w:rPr>
          <w:rFonts w:ascii="Angsana New" w:hAnsi="Angsana New"/>
          <w:sz w:val="30"/>
          <w:szCs w:val="30"/>
        </w:rPr>
        <w:t xml:space="preserve"> </w:t>
      </w:r>
      <w:r w:rsidR="002B317D" w:rsidRPr="002B317D">
        <w:rPr>
          <w:rFonts w:ascii="Angsana New" w:hAnsi="Angsana New"/>
          <w:sz w:val="30"/>
          <w:szCs w:val="30"/>
          <w:cs/>
        </w:rPr>
        <w:t xml:space="preserve">และ </w:t>
      </w:r>
      <w:r w:rsidR="002B317D">
        <w:rPr>
          <w:rFonts w:ascii="Angsana New" w:hAnsi="Angsana New"/>
          <w:sz w:val="30"/>
          <w:szCs w:val="30"/>
        </w:rPr>
        <w:t>2562</w:t>
      </w:r>
      <w:r w:rsidR="002B317D" w:rsidRPr="002B317D">
        <w:rPr>
          <w:rFonts w:ascii="Angsana New" w:hAnsi="Angsana New"/>
          <w:sz w:val="30"/>
          <w:szCs w:val="30"/>
        </w:rPr>
        <w:t xml:space="preserve"> </w:t>
      </w:r>
      <w:r w:rsidR="002B317D" w:rsidRPr="002B317D">
        <w:rPr>
          <w:rFonts w:ascii="Angsana New" w:hAnsi="Angsana New"/>
          <w:sz w:val="30"/>
          <w:szCs w:val="30"/>
          <w:cs/>
        </w:rPr>
        <w:t>บริษัทไม่มีวงเงินสินเชื่อที่ยังมิได้เบิกใช้</w:t>
      </w:r>
    </w:p>
    <w:p w14:paraId="0D9DCD1B" w14:textId="77777777" w:rsidR="008B2830" w:rsidRPr="007D174B" w:rsidRDefault="008B2830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F6C44DA" w14:textId="1C67C5BE" w:rsidR="002C4FD1" w:rsidRPr="00875DDC" w:rsidRDefault="002C4FD1" w:rsidP="00E11ADF">
      <w:pPr>
        <w:pStyle w:val="FSContent"/>
        <w:numPr>
          <w:ilvl w:val="0"/>
          <w:numId w:val="21"/>
        </w:numPr>
        <w:ind w:left="540" w:hanging="540"/>
        <w:rPr>
          <w:b/>
          <w:bCs/>
          <w:i/>
          <w:iCs/>
          <w:cs/>
          <w:lang w:val="en-US"/>
        </w:rPr>
      </w:pPr>
      <w:r w:rsidRPr="00875DDC">
        <w:rPr>
          <w:rFonts w:hint="cs"/>
          <w:b/>
          <w:bCs/>
          <w:i/>
          <w:iCs/>
          <w:cs/>
          <w:lang w:val="en-US"/>
        </w:rPr>
        <w:t>เงินเบิกเกินบัญชี</w:t>
      </w:r>
      <w:r w:rsidR="001C6F23">
        <w:rPr>
          <w:rFonts w:hint="cs"/>
          <w:b/>
          <w:bCs/>
          <w:i/>
          <w:iCs/>
          <w:cs/>
          <w:lang w:val="en-US"/>
        </w:rPr>
        <w:t>และเงินกู้ยืมระยะสั้นจากสถาบันการเงิน</w:t>
      </w:r>
    </w:p>
    <w:p w14:paraId="379A3271" w14:textId="77777777" w:rsidR="002C4FD1" w:rsidRPr="007D174B" w:rsidRDefault="002C4FD1" w:rsidP="002C4FD1">
      <w:pPr>
        <w:pStyle w:val="FSContent"/>
        <w:rPr>
          <w:lang w:val="en-US"/>
        </w:rPr>
      </w:pPr>
    </w:p>
    <w:p w14:paraId="318DEB53" w14:textId="234373BB" w:rsidR="002C4FD1" w:rsidRPr="00112DBA" w:rsidRDefault="002C4FD1" w:rsidP="00077440">
      <w:pPr>
        <w:pStyle w:val="FSContent"/>
        <w:rPr>
          <w:i/>
          <w:iCs/>
          <w:lang w:val="en-US"/>
        </w:rPr>
      </w:pPr>
      <w:r w:rsidRPr="008343D9">
        <w:rPr>
          <w:rFonts w:hint="cs"/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 xml:space="preserve">ธันวาคม </w:t>
      </w:r>
      <w:r w:rsidRPr="008343D9">
        <w:rPr>
          <w:lang w:val="en-US"/>
        </w:rPr>
        <w:t>256</w:t>
      </w:r>
      <w:r w:rsidR="002B317D" w:rsidRPr="008343D9">
        <w:rPr>
          <w:lang w:val="en-US"/>
        </w:rPr>
        <w:t>3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>บริษัทมี</w:t>
      </w:r>
      <w:r w:rsidRPr="008343D9">
        <w:rPr>
          <w:cs/>
          <w:lang w:val="en-US"/>
        </w:rPr>
        <w:t>เงินเบิกเกินบัญชีธนาคาร</w:t>
      </w:r>
      <w:r w:rsidRPr="008343D9">
        <w:rPr>
          <w:rFonts w:hint="cs"/>
          <w:cs/>
          <w:lang w:val="en-US"/>
        </w:rPr>
        <w:t xml:space="preserve">จำนวน </w:t>
      </w:r>
      <w:r w:rsidR="008343D9" w:rsidRPr="008343D9">
        <w:rPr>
          <w:lang w:val="en-US"/>
        </w:rPr>
        <w:t>8.9</w:t>
      </w:r>
      <w:r w:rsidR="00B213B0"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ล้านบาท ซึ่งมีอัตราดอกเบี้ย </w:t>
      </w:r>
      <w:r w:rsidRPr="008343D9">
        <w:rPr>
          <w:lang w:val="en-US"/>
        </w:rPr>
        <w:t xml:space="preserve">MOR </w:t>
      </w:r>
      <w:r w:rsidRPr="008343D9">
        <w:rPr>
          <w:rFonts w:hint="cs"/>
          <w:cs/>
          <w:lang w:val="en-US"/>
        </w:rPr>
        <w:t>โดย</w:t>
      </w:r>
      <w:r w:rsidRPr="00112DBA">
        <w:rPr>
          <w:rFonts w:hint="cs"/>
          <w:cs/>
          <w:lang w:val="en-US"/>
        </w:rPr>
        <w:t>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และผู้บริหารสำคัญ</w:t>
      </w:r>
      <w:r w:rsidRPr="00112DBA">
        <w:rPr>
          <w:lang w:val="en-US"/>
        </w:rPr>
        <w:t xml:space="preserve"> </w:t>
      </w:r>
      <w:r w:rsidRPr="00112DBA">
        <w:rPr>
          <w:i/>
          <w:iCs/>
          <w:lang w:val="en-US"/>
        </w:rPr>
        <w:t>(25</w:t>
      </w:r>
      <w:r w:rsidR="000825A7">
        <w:rPr>
          <w:i/>
          <w:iCs/>
          <w:lang w:val="en-US"/>
        </w:rPr>
        <w:t>6</w:t>
      </w:r>
      <w:r w:rsidR="002B317D">
        <w:rPr>
          <w:i/>
          <w:iCs/>
          <w:lang w:val="en-US"/>
        </w:rPr>
        <w:t>2</w:t>
      </w:r>
      <w:r w:rsidRPr="00112DBA">
        <w:rPr>
          <w:i/>
          <w:iCs/>
          <w:lang w:val="en-US"/>
        </w:rPr>
        <w:t xml:space="preserve">: </w:t>
      </w:r>
      <w:r w:rsidR="002B317D">
        <w:rPr>
          <w:i/>
          <w:iCs/>
          <w:lang w:val="en-US"/>
        </w:rPr>
        <w:t>12.6</w:t>
      </w:r>
      <w:r w:rsidRPr="00112DBA">
        <w:rPr>
          <w:i/>
          <w:iCs/>
          <w:lang w:val="en-US"/>
        </w:rPr>
        <w:t xml:space="preserve"> </w:t>
      </w:r>
      <w:r w:rsidRPr="00112DBA">
        <w:rPr>
          <w:rFonts w:hint="cs"/>
          <w:i/>
          <w:iCs/>
          <w:cs/>
          <w:lang w:val="en-US"/>
        </w:rPr>
        <w:t xml:space="preserve">ล้านบาท อัตราดอกเบี้ย </w:t>
      </w:r>
      <w:r w:rsidRPr="00112DBA">
        <w:rPr>
          <w:i/>
          <w:iCs/>
          <w:lang w:val="en-US"/>
        </w:rPr>
        <w:t>MOR)</w:t>
      </w:r>
    </w:p>
    <w:p w14:paraId="2C899390" w14:textId="4596FEF2" w:rsidR="002C4FD1" w:rsidRDefault="002C4FD1" w:rsidP="002C4FD1">
      <w:pPr>
        <w:pStyle w:val="FSContent"/>
        <w:rPr>
          <w:lang w:val="en-US"/>
        </w:rPr>
      </w:pPr>
    </w:p>
    <w:p w14:paraId="16B4F421" w14:textId="5A039025" w:rsidR="002B317D" w:rsidRPr="001B5E6F" w:rsidRDefault="002B317D" w:rsidP="002B317D">
      <w:pPr>
        <w:pStyle w:val="FSContent"/>
        <w:rPr>
          <w:lang w:val="en-GB"/>
        </w:rPr>
      </w:pPr>
      <w:r w:rsidRPr="008343D9">
        <w:rPr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>ธันวาคม</w:t>
      </w:r>
      <w:r w:rsidRPr="008343D9">
        <w:rPr>
          <w:cs/>
          <w:lang w:val="en-US"/>
        </w:rPr>
        <w:t xml:space="preserve"> </w:t>
      </w:r>
      <w:r w:rsidRPr="008343D9">
        <w:rPr>
          <w:lang w:val="en-US"/>
        </w:rPr>
        <w:t xml:space="preserve">2563 </w:t>
      </w:r>
      <w:r w:rsidRPr="008343D9">
        <w:rPr>
          <w:cs/>
          <w:lang w:val="en-US"/>
        </w:rPr>
        <w:t xml:space="preserve">บริษัทมีตั๋วสัญญาใช้เงินจากสถาบันการเงินรวม </w:t>
      </w:r>
      <w:r w:rsidRPr="008343D9">
        <w:rPr>
          <w:lang w:val="en-GB"/>
        </w:rPr>
        <w:t>7</w:t>
      </w:r>
      <w:r w:rsidR="008343D9" w:rsidRPr="008343D9">
        <w:rPr>
          <w:lang w:val="en-GB"/>
        </w:rPr>
        <w:t>4.0</w:t>
      </w:r>
      <w:r w:rsidRPr="008343D9">
        <w:rPr>
          <w:lang w:val="en-GB"/>
        </w:rPr>
        <w:t xml:space="preserve"> </w:t>
      </w:r>
      <w:r w:rsidRPr="008343D9">
        <w:rPr>
          <w:cs/>
          <w:lang w:val="en-US"/>
        </w:rPr>
        <w:t xml:space="preserve">ล้านบาท </w:t>
      </w:r>
      <w:r w:rsidRPr="008343D9">
        <w:rPr>
          <w:i/>
          <w:iCs/>
          <w:lang w:val="en-US"/>
        </w:rPr>
        <w:t xml:space="preserve">(2562 : 84.0 </w:t>
      </w:r>
      <w:r w:rsidRPr="008343D9">
        <w:rPr>
          <w:i/>
          <w:iCs/>
          <w:cs/>
          <w:lang w:val="en-US"/>
        </w:rPr>
        <w:t>ล้านบาท</w:t>
      </w:r>
      <w:r w:rsidRPr="008343D9">
        <w:rPr>
          <w:i/>
          <w:iCs/>
          <w:lang w:val="en-US"/>
        </w:rPr>
        <w:t>)</w:t>
      </w:r>
      <w:r w:rsidRPr="008343D9">
        <w:rPr>
          <w:cs/>
          <w:lang w:val="en-US"/>
        </w:rPr>
        <w:t xml:space="preserve"> โดยตั๋วสัญญาใช้เงินจำนวน </w:t>
      </w:r>
      <w:r w:rsidRPr="008343D9">
        <w:rPr>
          <w:lang w:val="en-US"/>
        </w:rPr>
        <w:t xml:space="preserve">49.0 </w:t>
      </w:r>
      <w:r w:rsidRPr="008343D9">
        <w:rPr>
          <w:cs/>
          <w:lang w:val="en-US"/>
        </w:rPr>
        <w:t>ล้านบาท</w:t>
      </w:r>
      <w:r w:rsidRPr="008343D9">
        <w:rPr>
          <w:rFonts w:hint="cs"/>
          <w:cs/>
          <w:lang w:val="en-US"/>
        </w:rPr>
        <w:t xml:space="preserve"> </w:t>
      </w:r>
      <w:r w:rsidRPr="008343D9">
        <w:rPr>
          <w:i/>
          <w:iCs/>
          <w:lang w:val="en-US"/>
        </w:rPr>
        <w:t xml:space="preserve">(2562 : </w:t>
      </w:r>
      <w:r w:rsidRPr="008343D9">
        <w:rPr>
          <w:i/>
          <w:iCs/>
          <w:lang w:val="en-GB"/>
        </w:rPr>
        <w:t xml:space="preserve">59.0 </w:t>
      </w:r>
      <w:r w:rsidRPr="008343D9">
        <w:rPr>
          <w:i/>
          <w:iCs/>
          <w:cs/>
          <w:lang w:val="en-GB"/>
        </w:rPr>
        <w:t>ล้านบาท</w:t>
      </w:r>
      <w:r w:rsidRPr="008343D9">
        <w:rPr>
          <w:i/>
          <w:iCs/>
          <w:lang w:val="en-US"/>
        </w:rPr>
        <w:t>)</w:t>
      </w:r>
      <w:r w:rsidRPr="008343D9">
        <w:rPr>
          <w:cs/>
          <w:lang w:val="en-US"/>
        </w:rPr>
        <w:t xml:space="preserve"> มีอัตราดอกเบี้ย</w:t>
      </w:r>
      <w:r w:rsidRPr="008343D9">
        <w:rPr>
          <w:lang w:val="en-US"/>
        </w:rPr>
        <w:t xml:space="preserve"> MLR </w:t>
      </w:r>
      <w:r w:rsidRPr="008343D9">
        <w:rPr>
          <w:rFonts w:hint="cs"/>
          <w:cs/>
          <w:lang w:val="en-US"/>
        </w:rPr>
        <w:t>และ</w:t>
      </w:r>
      <w:r w:rsidRPr="008343D9">
        <w:rPr>
          <w:cs/>
          <w:lang w:val="en-US"/>
        </w:rPr>
        <w:t xml:space="preserve"> </w:t>
      </w:r>
      <w:r w:rsidRPr="008343D9">
        <w:rPr>
          <w:lang w:val="en-US"/>
        </w:rPr>
        <w:t>MLR-1%</w:t>
      </w:r>
      <w:r w:rsidRPr="008343D9">
        <w:rPr>
          <w:i/>
          <w:iCs/>
          <w:lang w:val="en-US"/>
        </w:rPr>
        <w:t xml:space="preserve"> </w:t>
      </w:r>
      <w:r w:rsidRPr="008343D9">
        <w:rPr>
          <w:cs/>
          <w:lang w:val="en-US"/>
        </w:rPr>
        <w:t xml:space="preserve">ซึ่งได้รับการค้ำประกันจากที่ดินที่เป็นกรรมสิทธิ์ของบริษัท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 </w:t>
      </w:r>
      <w:r w:rsidR="00E46DAF">
        <w:rPr>
          <w:lang w:val="en-US"/>
        </w:rPr>
        <w:t xml:space="preserve">      </w:t>
      </w:r>
      <w:r w:rsidRPr="008343D9">
        <w:rPr>
          <w:cs/>
          <w:lang w:val="en-US"/>
        </w:rPr>
        <w:t xml:space="preserve">และกิจการที่เกี่ยวข้องกัน และตั๋วสัญญาใช้เงินจำนวน </w:t>
      </w:r>
      <w:r w:rsidRPr="008343D9">
        <w:rPr>
          <w:lang w:val="en-US"/>
        </w:rPr>
        <w:t>2</w:t>
      </w:r>
      <w:r w:rsidR="008343D9">
        <w:rPr>
          <w:lang w:val="en-US"/>
        </w:rPr>
        <w:t>5.0</w:t>
      </w:r>
      <w:r w:rsidRPr="008343D9">
        <w:rPr>
          <w:lang w:val="en-US"/>
        </w:rPr>
        <w:t xml:space="preserve"> </w:t>
      </w:r>
      <w:r w:rsidRPr="008343D9">
        <w:rPr>
          <w:cs/>
          <w:lang w:val="en-US"/>
        </w:rPr>
        <w:t>ล้านบาท</w:t>
      </w:r>
      <w:r w:rsidRPr="008343D9">
        <w:rPr>
          <w:lang w:val="en-US"/>
        </w:rPr>
        <w:t xml:space="preserve"> </w:t>
      </w:r>
      <w:r w:rsidRPr="008343D9">
        <w:rPr>
          <w:i/>
          <w:iCs/>
          <w:lang w:val="en-US"/>
        </w:rPr>
        <w:t xml:space="preserve">(2562 : 25.0 </w:t>
      </w:r>
      <w:r w:rsidRPr="008343D9">
        <w:rPr>
          <w:i/>
          <w:iCs/>
          <w:cs/>
          <w:lang w:val="en-US"/>
        </w:rPr>
        <w:t>ล้านบาท</w:t>
      </w:r>
      <w:r w:rsidRPr="008343D9">
        <w:rPr>
          <w:i/>
          <w:iCs/>
          <w:lang w:val="en-US"/>
        </w:rPr>
        <w:t>)</w:t>
      </w:r>
      <w:r w:rsidRPr="008343D9">
        <w:rPr>
          <w:cs/>
          <w:lang w:val="en-US"/>
        </w:rPr>
        <w:t xml:space="preserve"> มีอัตราดอกเบี้ย</w:t>
      </w:r>
      <w:r w:rsidRPr="008343D9">
        <w:rPr>
          <w:lang w:val="en-US"/>
        </w:rPr>
        <w:t xml:space="preserve"> Prime rate-</w:t>
      </w:r>
      <w:r w:rsidRPr="007A7B7A">
        <w:rPr>
          <w:lang w:val="en-US"/>
        </w:rPr>
        <w:t>0.</w:t>
      </w:r>
      <w:r>
        <w:rPr>
          <w:lang w:val="en-US"/>
        </w:rPr>
        <w:t>2</w:t>
      </w:r>
      <w:r w:rsidRPr="007A7B7A">
        <w:rPr>
          <w:lang w:val="en-US"/>
        </w:rPr>
        <w:t>5%</w:t>
      </w:r>
      <w:r w:rsidRPr="007A7B7A">
        <w:rPr>
          <w:i/>
          <w:iCs/>
          <w:lang w:val="en-US"/>
        </w:rPr>
        <w:t xml:space="preserve"> (2562</w:t>
      </w:r>
      <w:r>
        <w:rPr>
          <w:i/>
          <w:iCs/>
          <w:lang w:val="en-US"/>
        </w:rPr>
        <w:t xml:space="preserve"> </w:t>
      </w:r>
      <w:r w:rsidRPr="007A7B7A">
        <w:rPr>
          <w:i/>
          <w:iCs/>
          <w:lang w:val="en-US"/>
        </w:rPr>
        <w:t xml:space="preserve">: </w:t>
      </w:r>
      <w:r w:rsidRPr="00D24F3F">
        <w:rPr>
          <w:i/>
          <w:iCs/>
          <w:cs/>
          <w:lang w:val="en-US"/>
        </w:rPr>
        <w:t xml:space="preserve">อัตราดอกเบี้ย </w:t>
      </w:r>
      <w:r w:rsidRPr="00D24F3F">
        <w:rPr>
          <w:i/>
          <w:iCs/>
          <w:lang w:val="en-US"/>
        </w:rPr>
        <w:t>Prime rate-</w:t>
      </w:r>
      <w:r w:rsidR="00DD4FCE">
        <w:rPr>
          <w:i/>
          <w:iCs/>
          <w:lang w:val="en-US"/>
        </w:rPr>
        <w:t>0.5</w:t>
      </w:r>
      <w:r w:rsidRPr="00D24F3F">
        <w:rPr>
          <w:i/>
          <w:iCs/>
          <w:lang w:val="en-US"/>
        </w:rPr>
        <w:t>%</w:t>
      </w:r>
      <w:r w:rsidRPr="007A7B7A">
        <w:rPr>
          <w:i/>
          <w:iCs/>
          <w:lang w:val="en-US"/>
        </w:rPr>
        <w:t>)</w:t>
      </w:r>
      <w:r w:rsidRPr="007A7B7A">
        <w:rPr>
          <w:cs/>
          <w:lang w:val="en-US"/>
        </w:rPr>
        <w:t xml:space="preserve"> ซึ่งได้รับการค้ำประกันจากเงินฝากประจำของบริษัท ผู้บริหารสำคัญ และกิจการที่เกี่ยวข้องกัน ตั๋วสัญญาใช้เงินทั้งหมดมีกำหนดชำระคืนในเดือน</w:t>
      </w:r>
      <w:r w:rsidR="008343D9">
        <w:rPr>
          <w:rFonts w:hint="cs"/>
          <w:cs/>
          <w:lang w:val="en-US"/>
        </w:rPr>
        <w:t>มกราคม</w:t>
      </w:r>
      <w:r w:rsidRPr="005C3AE9">
        <w:rPr>
          <w:rFonts w:hint="cs"/>
          <w:cs/>
          <w:lang w:val="en-US"/>
        </w:rPr>
        <w:t>ถึง</w:t>
      </w:r>
      <w:r w:rsidR="008343D9">
        <w:rPr>
          <w:rFonts w:hint="cs"/>
          <w:cs/>
          <w:lang w:val="en-US"/>
        </w:rPr>
        <w:t>มีนาคม</w:t>
      </w:r>
      <w:r w:rsidRPr="00E237BB">
        <w:rPr>
          <w:cs/>
          <w:lang w:val="en-US"/>
        </w:rPr>
        <w:t xml:space="preserve"> </w:t>
      </w:r>
      <w:r w:rsidRPr="00E237BB">
        <w:rPr>
          <w:lang w:val="en-US"/>
        </w:rPr>
        <w:t>256</w:t>
      </w:r>
      <w:r w:rsidR="008343D9">
        <w:rPr>
          <w:lang w:val="en-US"/>
        </w:rPr>
        <w:t>4</w:t>
      </w:r>
      <w:r w:rsidRPr="007A7B7A">
        <w:rPr>
          <w:lang w:val="en-US"/>
        </w:rPr>
        <w:t xml:space="preserve"> </w:t>
      </w:r>
    </w:p>
    <w:p w14:paraId="4CBF6BEB" w14:textId="1AF21FAA" w:rsidR="002B317D" w:rsidRDefault="002B317D" w:rsidP="002C4FD1">
      <w:pPr>
        <w:pStyle w:val="FSContent"/>
        <w:rPr>
          <w:lang w:val="en-US"/>
        </w:rPr>
      </w:pPr>
    </w:p>
    <w:p w14:paraId="3A988C6B" w14:textId="407E27E5" w:rsidR="002B317D" w:rsidRDefault="002B317D" w:rsidP="00052533">
      <w:pPr>
        <w:pStyle w:val="FSContent"/>
        <w:rPr>
          <w:cs/>
          <w:lang w:val="en-GB"/>
        </w:rPr>
      </w:pPr>
      <w:r w:rsidRPr="007A7B7A">
        <w:rPr>
          <w:cs/>
          <w:lang w:val="en-US"/>
        </w:rPr>
        <w:t xml:space="preserve">ณ </w:t>
      </w:r>
      <w:r w:rsidRPr="007A7B7A">
        <w:rPr>
          <w:cs/>
          <w:lang w:val="en-GB"/>
        </w:rPr>
        <w:t xml:space="preserve">วันที่ </w:t>
      </w:r>
      <w:r w:rsidRPr="007A7B7A">
        <w:rPr>
          <w:lang w:val="en-GB"/>
        </w:rPr>
        <w:t xml:space="preserve">31 </w:t>
      </w:r>
      <w:r w:rsidRPr="007A7B7A">
        <w:rPr>
          <w:cs/>
          <w:lang w:val="en-GB"/>
        </w:rPr>
        <w:t xml:space="preserve">ธันวาคม </w:t>
      </w:r>
      <w:r w:rsidRPr="007A7B7A">
        <w:rPr>
          <w:lang w:val="en-US"/>
        </w:rPr>
        <w:t>256</w:t>
      </w:r>
      <w:r w:rsidRPr="007A7B7A">
        <w:rPr>
          <w:cs/>
          <w:lang w:val="en-US"/>
        </w:rPr>
        <w:t>2</w:t>
      </w:r>
      <w:r w:rsidRPr="007A7B7A">
        <w:rPr>
          <w:lang w:val="en-US"/>
        </w:rPr>
        <w:t xml:space="preserve"> </w:t>
      </w:r>
      <w:r w:rsidRPr="007A7B7A">
        <w:rPr>
          <w:cs/>
          <w:lang w:val="en-US"/>
        </w:rPr>
        <w:t xml:space="preserve">วงเงินเบิกเกินบัญชีและวงเงินกู้ยืมระยะสั้นจากสถาบันการเงินแห่งหนึ่งจำนวน </w:t>
      </w:r>
      <w:r w:rsidRPr="007A7B7A">
        <w:rPr>
          <w:lang w:val="en-US"/>
        </w:rPr>
        <w:t>12.5</w:t>
      </w:r>
      <w:r w:rsidRPr="007A7B7A">
        <w:rPr>
          <w:cs/>
          <w:lang w:val="en-US"/>
        </w:rPr>
        <w:t xml:space="preserve"> ล้านบาทและจำนวน </w:t>
      </w:r>
      <w:r w:rsidRPr="007A7B7A">
        <w:rPr>
          <w:lang w:val="en-US"/>
        </w:rPr>
        <w:t xml:space="preserve">44.0 </w:t>
      </w:r>
      <w:r w:rsidRPr="007A7B7A">
        <w:rPr>
          <w:cs/>
          <w:lang w:val="en-US"/>
        </w:rPr>
        <w:t>ล้านบาท ตามลำดับ กำหนดให้บริษัทต้องดำรงอัตราส่วน</w:t>
      </w:r>
      <w:bookmarkStart w:id="3" w:name="_Hlk54794394"/>
      <w:r w:rsidRPr="007A7B7A">
        <w:rPr>
          <w:cs/>
          <w:lang w:val="en-US"/>
        </w:rPr>
        <w:t>ของหนี้สินรวมต่อส่วนของผู้ถือหุ้นรวม</w:t>
      </w:r>
      <w:bookmarkEnd w:id="3"/>
      <w:r w:rsidRPr="007A7B7A">
        <w:rPr>
          <w:cs/>
          <w:lang w:val="en-US"/>
        </w:rPr>
        <w:t xml:space="preserve"> </w:t>
      </w:r>
      <w:r w:rsidRPr="007A7B7A">
        <w:rPr>
          <w:lang w:val="en-US"/>
        </w:rPr>
        <w:t xml:space="preserve">(Debt-to-equity ratio) </w:t>
      </w:r>
      <w:r w:rsidRPr="007A7B7A">
        <w:rPr>
          <w:cs/>
          <w:lang w:val="en-US"/>
        </w:rPr>
        <w:t xml:space="preserve">ไม่เกิน </w:t>
      </w:r>
      <w:r w:rsidRPr="007A7B7A">
        <w:rPr>
          <w:lang w:val="en-US"/>
        </w:rPr>
        <w:t xml:space="preserve">3 </w:t>
      </w:r>
      <w:r w:rsidRPr="007A7B7A">
        <w:rPr>
          <w:cs/>
          <w:lang w:val="en-US"/>
        </w:rPr>
        <w:t xml:space="preserve">ต่อ </w:t>
      </w:r>
      <w:r w:rsidRPr="007A7B7A">
        <w:rPr>
          <w:lang w:val="en-US"/>
        </w:rPr>
        <w:t xml:space="preserve">1 </w:t>
      </w:r>
      <w:r w:rsidRPr="007A7B7A">
        <w:rPr>
          <w:cs/>
          <w:lang w:val="en-US"/>
        </w:rPr>
        <w:t xml:space="preserve">แต่ทั้งนี้จะต้องไม่ต่ำกว่าศูนย์ และต้องดำรงอัตราส่วนความสามารถในการชำระหนี้ </w:t>
      </w:r>
      <w:r w:rsidRPr="007A7B7A">
        <w:rPr>
          <w:lang w:val="en-GB"/>
        </w:rPr>
        <w:t xml:space="preserve">(Debt Service Coverage Ratio: DSCR) </w:t>
      </w:r>
      <w:r w:rsidRPr="007A7B7A">
        <w:rPr>
          <w:cs/>
          <w:lang w:val="en-GB"/>
        </w:rPr>
        <w:t xml:space="preserve">ไว้ในอัตราไม่น้อยกว่า </w:t>
      </w:r>
      <w:r w:rsidRPr="007A7B7A">
        <w:rPr>
          <w:lang w:val="en-GB"/>
        </w:rPr>
        <w:t xml:space="preserve">1.25 </w:t>
      </w:r>
      <w:r w:rsidRPr="007A7B7A">
        <w:rPr>
          <w:cs/>
          <w:lang w:val="en-GB"/>
        </w:rPr>
        <w:t>เท่า</w:t>
      </w:r>
      <w:r w:rsidRPr="007A7B7A">
        <w:rPr>
          <w:cs/>
          <w:lang w:val="en-US"/>
        </w:rPr>
        <w:t xml:space="preserve"> สำหรับงบการเงินสำหรับปีสิ้นสุดแต่ละปี โดย</w:t>
      </w:r>
      <w:r w:rsidRPr="007A7B7A">
        <w:rPr>
          <w:cs/>
          <w:lang w:val="en-GB"/>
        </w:rPr>
        <w:t>บริษัทสามารถดำรงอัตราส่วนทางการเงินทั้งหมดได้ตามเงื่อนไข</w:t>
      </w:r>
      <w:r>
        <w:rPr>
          <w:lang w:val="en-GB"/>
        </w:rPr>
        <w:t xml:space="preserve"> </w:t>
      </w:r>
      <w:r w:rsidRPr="00296D74">
        <w:rPr>
          <w:rFonts w:hint="cs"/>
          <w:cs/>
          <w:lang w:val="en-US"/>
        </w:rPr>
        <w:t xml:space="preserve">เมื่อวันที่ </w:t>
      </w:r>
      <w:r w:rsidRPr="00296D74">
        <w:rPr>
          <w:lang w:val="en-GB"/>
        </w:rPr>
        <w:t xml:space="preserve">3 </w:t>
      </w:r>
      <w:r w:rsidRPr="00296D74">
        <w:rPr>
          <w:rFonts w:hint="cs"/>
          <w:cs/>
          <w:lang w:val="en-GB"/>
        </w:rPr>
        <w:t xml:space="preserve">สิงหาคม </w:t>
      </w:r>
      <w:r w:rsidRPr="00296D74">
        <w:rPr>
          <w:lang w:val="en-GB"/>
        </w:rPr>
        <w:t xml:space="preserve">2563 </w:t>
      </w:r>
      <w:r w:rsidRPr="00296D74">
        <w:rPr>
          <w:rFonts w:hint="cs"/>
          <w:cs/>
          <w:lang w:val="en-GB"/>
        </w:rPr>
        <w:t>สถาบันการ</w:t>
      </w:r>
      <w:r w:rsidR="00A46889">
        <w:rPr>
          <w:rFonts w:hint="cs"/>
          <w:cs/>
          <w:lang w:val="en-GB"/>
        </w:rPr>
        <w:t>เงินดังกล่าว</w:t>
      </w:r>
      <w:r w:rsidRPr="00296D74">
        <w:rPr>
          <w:rFonts w:hint="cs"/>
          <w:cs/>
          <w:lang w:val="en-GB"/>
        </w:rPr>
        <w:t>ยินยอมให้บริษัทยกเลิกข้อกำหนดเกี่ยวกับการดำรงอัตราส่วน</w:t>
      </w:r>
      <w:r w:rsidRPr="00296D74">
        <w:rPr>
          <w:cs/>
          <w:lang w:val="en-GB"/>
        </w:rPr>
        <w:t>ของหนี้สินรวมต่อส่วนของผู้ถือหุ้นรวม</w:t>
      </w:r>
      <w:r w:rsidRPr="00296D74">
        <w:rPr>
          <w:rFonts w:hint="cs"/>
          <w:cs/>
          <w:lang w:val="en-GB"/>
        </w:rPr>
        <w:t xml:space="preserve"> </w:t>
      </w:r>
      <w:r w:rsidRPr="00296D74">
        <w:rPr>
          <w:lang w:val="en-US"/>
        </w:rPr>
        <w:t>(Debt-to-equity ratio)</w:t>
      </w:r>
      <w:r w:rsidRPr="00296D74">
        <w:rPr>
          <w:rFonts w:hint="cs"/>
          <w:cs/>
          <w:lang w:val="en-GB"/>
        </w:rPr>
        <w:t xml:space="preserve"> และการดำรง</w:t>
      </w:r>
      <w:r w:rsidRPr="00296D74">
        <w:rPr>
          <w:cs/>
          <w:lang w:val="en-US"/>
        </w:rPr>
        <w:t>อัตราส่วนความสามารถในการชำระหนี้</w:t>
      </w:r>
      <w:r w:rsidRPr="00296D74">
        <w:rPr>
          <w:rFonts w:hint="cs"/>
          <w:cs/>
          <w:lang w:val="en-US"/>
        </w:rPr>
        <w:t xml:space="preserve"> </w:t>
      </w:r>
      <w:r w:rsidRPr="00296D74">
        <w:rPr>
          <w:lang w:val="en-GB"/>
        </w:rPr>
        <w:t>(Debt Service Coverage Ratio: DSCR)</w:t>
      </w:r>
      <w:r w:rsidRPr="00296D74">
        <w:rPr>
          <w:rFonts w:hint="cs"/>
          <w:cs/>
          <w:lang w:val="en-GB"/>
        </w:rPr>
        <w:t xml:space="preserve"> สำหรับวงเงินเบิกเกินบัญชีและวงเงินกู้ยืมระยะสั้น</w:t>
      </w:r>
      <w:r>
        <w:rPr>
          <w:rFonts w:hint="cs"/>
          <w:cs/>
          <w:lang w:val="en-GB"/>
        </w:rPr>
        <w:t>จากสถาบันการเงิน</w:t>
      </w:r>
      <w:r w:rsidRPr="00296D74">
        <w:rPr>
          <w:rFonts w:hint="cs"/>
          <w:cs/>
          <w:lang w:val="en-GB"/>
        </w:rPr>
        <w:t>ดังกล่าว</w:t>
      </w:r>
      <w:r>
        <w:rPr>
          <w:rFonts w:hint="cs"/>
          <w:cs/>
          <w:lang w:val="en-GB"/>
        </w:rPr>
        <w:t>ข้างต้น</w:t>
      </w:r>
    </w:p>
    <w:p w14:paraId="115A3CE1" w14:textId="77777777" w:rsidR="009C50D4" w:rsidRPr="007D174B" w:rsidRDefault="009C50D4" w:rsidP="002B317D">
      <w:pPr>
        <w:pStyle w:val="FSContent"/>
        <w:ind w:left="0"/>
        <w:rPr>
          <w:lang w:val="en-GB"/>
        </w:rPr>
      </w:pPr>
    </w:p>
    <w:p w14:paraId="4DDE3C3C" w14:textId="46E1C91B" w:rsidR="002C4FD1" w:rsidRPr="00112DBA" w:rsidRDefault="002C4FD1" w:rsidP="00E11ADF">
      <w:pPr>
        <w:pStyle w:val="FSContent"/>
        <w:numPr>
          <w:ilvl w:val="0"/>
          <w:numId w:val="21"/>
        </w:numPr>
        <w:ind w:left="540" w:hanging="540"/>
        <w:rPr>
          <w:b/>
          <w:bCs/>
          <w:i/>
          <w:iCs/>
          <w:lang w:val="en-US"/>
        </w:rPr>
      </w:pPr>
      <w:r w:rsidRPr="00112DBA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7D174B" w:rsidRDefault="002C4FD1" w:rsidP="002C4FD1">
      <w:pPr>
        <w:pStyle w:val="FSContent"/>
        <w:rPr>
          <w:lang w:val="en-US"/>
        </w:rPr>
      </w:pPr>
    </w:p>
    <w:p w14:paraId="298838BC" w14:textId="2A1F1557" w:rsidR="002C4FD1" w:rsidRPr="007E3837" w:rsidRDefault="002C4FD1" w:rsidP="002C4FD1">
      <w:pPr>
        <w:pStyle w:val="FSContent"/>
        <w:rPr>
          <w:i/>
          <w:iCs/>
          <w:lang w:val="en-US"/>
        </w:rPr>
      </w:pPr>
      <w:r w:rsidRPr="008343D9">
        <w:rPr>
          <w:rFonts w:hint="cs"/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 xml:space="preserve">ธันวาคม </w:t>
      </w:r>
      <w:r w:rsidRPr="008343D9">
        <w:rPr>
          <w:lang w:val="en-US"/>
        </w:rPr>
        <w:t>256</w:t>
      </w:r>
      <w:r w:rsidR="002B317D" w:rsidRPr="008343D9">
        <w:rPr>
          <w:lang w:val="en-US"/>
        </w:rPr>
        <w:t>3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บริษัทมีเงินกู้ยืมระยะยาวจำนวน </w:t>
      </w:r>
      <w:r w:rsidR="008343D9" w:rsidRPr="008343D9">
        <w:rPr>
          <w:lang w:val="en-US"/>
        </w:rPr>
        <w:t>83.9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ล้านบาท </w:t>
      </w:r>
      <w:r w:rsidRPr="008343D9">
        <w:rPr>
          <w:i/>
          <w:iCs/>
          <w:lang w:val="en-US"/>
        </w:rPr>
        <w:t>(25</w:t>
      </w:r>
      <w:r w:rsidR="005B14A7" w:rsidRPr="008343D9">
        <w:rPr>
          <w:i/>
          <w:iCs/>
          <w:lang w:val="en-US"/>
        </w:rPr>
        <w:t>6</w:t>
      </w:r>
      <w:r w:rsidR="002B317D" w:rsidRPr="008343D9">
        <w:rPr>
          <w:i/>
          <w:iCs/>
          <w:lang w:val="en-US"/>
        </w:rPr>
        <w:t>2</w:t>
      </w:r>
      <w:r w:rsidRPr="008343D9">
        <w:rPr>
          <w:i/>
          <w:iCs/>
          <w:lang w:val="en-US"/>
        </w:rPr>
        <w:t xml:space="preserve">: </w:t>
      </w:r>
      <w:r w:rsidR="002B317D" w:rsidRPr="008343D9">
        <w:rPr>
          <w:i/>
          <w:iCs/>
          <w:lang w:val="en-US"/>
        </w:rPr>
        <w:t>96.1</w:t>
      </w:r>
      <w:r w:rsidRPr="008343D9">
        <w:rPr>
          <w:i/>
          <w:iCs/>
          <w:lang w:val="en-US"/>
        </w:rPr>
        <w:t xml:space="preserve"> </w:t>
      </w:r>
      <w:r w:rsidRPr="008343D9">
        <w:rPr>
          <w:i/>
          <w:iCs/>
          <w:cs/>
          <w:lang w:val="en-US"/>
        </w:rPr>
        <w:t>ล้านบาท</w:t>
      </w:r>
      <w:r w:rsidRPr="008343D9">
        <w:rPr>
          <w:i/>
          <w:iCs/>
          <w:lang w:val="en-US"/>
        </w:rPr>
        <w:t xml:space="preserve">) </w:t>
      </w:r>
      <w:r w:rsidRPr="008343D9">
        <w:rPr>
          <w:rFonts w:hint="cs"/>
          <w:cs/>
          <w:lang w:val="en-US"/>
        </w:rPr>
        <w:t>จากสถาบัน</w:t>
      </w:r>
      <w:r w:rsidRPr="00112DBA">
        <w:rPr>
          <w:rFonts w:hint="cs"/>
          <w:cs/>
          <w:lang w:val="en-US"/>
        </w:rPr>
        <w:t>การเงินหลายแห่ง โดย</w:t>
      </w:r>
      <w:r w:rsidR="003D1E39">
        <w:rPr>
          <w:rFonts w:hint="cs"/>
          <w:cs/>
          <w:lang w:val="en-US"/>
        </w:rPr>
        <w:t>เ</w:t>
      </w:r>
      <w:r w:rsidRPr="00112DBA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>
        <w:rPr>
          <w:lang w:val="en-US"/>
        </w:rPr>
        <w:t>25</w:t>
      </w:r>
      <w:r w:rsidR="002B317D">
        <w:rPr>
          <w:lang w:val="en-US"/>
        </w:rPr>
        <w:t>70</w:t>
      </w:r>
      <w:r w:rsidRPr="00112DBA">
        <w:rPr>
          <w:lang w:val="en-US"/>
        </w:rPr>
        <w:t xml:space="preserve"> </w:t>
      </w:r>
      <w:r w:rsidRPr="00112DBA">
        <w:rPr>
          <w:rFonts w:hint="cs"/>
          <w:cs/>
          <w:lang w:val="en-US"/>
        </w:rPr>
        <w:t>ซึ่งมีรายละเอี</w:t>
      </w:r>
      <w:r w:rsidR="003D1E39">
        <w:rPr>
          <w:rFonts w:hint="cs"/>
          <w:cs/>
          <w:lang w:val="en-US"/>
        </w:rPr>
        <w:t>ย</w:t>
      </w:r>
      <w:r w:rsidRPr="00112DBA">
        <w:rPr>
          <w:rFonts w:hint="cs"/>
          <w:cs/>
          <w:lang w:val="en-US"/>
        </w:rPr>
        <w:t>ดดังต่อไปนี้</w:t>
      </w:r>
    </w:p>
    <w:p w14:paraId="0D7EFD6B" w14:textId="5BCCA7E5" w:rsidR="00886378" w:rsidRDefault="00886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eastAsia="x-none"/>
        </w:rPr>
      </w:pPr>
      <w:r>
        <w:rPr>
          <w:highlight w:val="yellow"/>
        </w:rPr>
        <w:br w:type="page"/>
      </w: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1882"/>
        <w:gridCol w:w="1968"/>
        <w:gridCol w:w="3620"/>
        <w:gridCol w:w="978"/>
        <w:gridCol w:w="134"/>
        <w:gridCol w:w="113"/>
        <w:gridCol w:w="1046"/>
      </w:tblGrid>
      <w:tr w:rsidR="00AD1F9C" w:rsidRPr="004773D1" w14:paraId="5E2B7BA3" w14:textId="1741D3F2" w:rsidTr="00E46DAF">
        <w:trPr>
          <w:tblHeader/>
        </w:trPr>
        <w:tc>
          <w:tcPr>
            <w:tcW w:w="1882" w:type="dxa"/>
          </w:tcPr>
          <w:p w14:paraId="6D9F0DBE" w14:textId="77777777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968" w:type="dxa"/>
          </w:tcPr>
          <w:p w14:paraId="09DF1515" w14:textId="71B8F220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52F9C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ระยะเวลาครบกำหนด</w:t>
            </w:r>
          </w:p>
        </w:tc>
        <w:tc>
          <w:tcPr>
            <w:tcW w:w="3620" w:type="dxa"/>
            <w:shd w:val="clear" w:color="auto" w:fill="auto"/>
          </w:tcPr>
          <w:p w14:paraId="4E387F33" w14:textId="77777777" w:rsidR="00AD1F9C" w:rsidRPr="00300E02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09A427D2" w14:textId="0998E17F" w:rsidR="00AD1F9C" w:rsidRPr="004773D1" w:rsidRDefault="00FF6D7A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D1F9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874A6AF" w14:textId="3B046A70" w:rsidR="00AD1F9C" w:rsidRPr="004773D1" w:rsidRDefault="00FF6D7A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AD1F9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1F9C" w:rsidRPr="004773D1" w14:paraId="0C2DC9D1" w14:textId="77777777" w:rsidTr="00E46DAF">
        <w:trPr>
          <w:tblHeader/>
        </w:trPr>
        <w:tc>
          <w:tcPr>
            <w:tcW w:w="1882" w:type="dxa"/>
          </w:tcPr>
          <w:p w14:paraId="39C769C1" w14:textId="179D8213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968" w:type="dxa"/>
          </w:tcPr>
          <w:p w14:paraId="3230DBF8" w14:textId="349AFDAC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ของเงินงวดสุดท้าย</w:t>
            </w:r>
          </w:p>
        </w:tc>
        <w:tc>
          <w:tcPr>
            <w:tcW w:w="3620" w:type="dxa"/>
            <w:shd w:val="clear" w:color="auto" w:fill="auto"/>
          </w:tcPr>
          <w:p w14:paraId="17737E2E" w14:textId="15618ED0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271" w:type="dxa"/>
            <w:gridSpan w:val="4"/>
            <w:shd w:val="clear" w:color="auto" w:fill="auto"/>
          </w:tcPr>
          <w:p w14:paraId="44BC7052" w14:textId="26B127CF" w:rsidR="00AD1F9C" w:rsidRPr="004773D1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F9C" w:rsidRPr="004773D1" w14:paraId="5FCFEDEC" w14:textId="77777777" w:rsidTr="00E46DAF">
        <w:tc>
          <w:tcPr>
            <w:tcW w:w="1882" w:type="dxa"/>
          </w:tcPr>
          <w:p w14:paraId="4A2566EC" w14:textId="77777777" w:rsidR="00AD1F9C" w:rsidRDefault="00AD1F9C" w:rsidP="002C532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1 - 3 : MLR-1%</w:t>
            </w:r>
          </w:p>
          <w:p w14:paraId="488E3F73" w14:textId="77777777" w:rsidR="00AD1F9C" w:rsidRDefault="00AD1F9C" w:rsidP="00E46DA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</w:p>
          <w:p w14:paraId="17EA5A1B" w14:textId="0FEBF85C" w:rsidR="00AD1F9C" w:rsidRPr="00300E02" w:rsidRDefault="00AD1F9C" w:rsidP="002C532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: MLR</w:t>
            </w:r>
          </w:p>
        </w:tc>
        <w:tc>
          <w:tcPr>
            <w:tcW w:w="1968" w:type="dxa"/>
          </w:tcPr>
          <w:p w14:paraId="148F86A4" w14:textId="77777777" w:rsidR="00AD1F9C" w:rsidRPr="009C50D4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612D0A55" w14:textId="55BDBCFF" w:rsidR="00AD1F9C" w:rsidRPr="00300E02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bookmarkStart w:id="4" w:name="_Hlk345246"/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 สิทธิการเช่าที่ดินและสิ่งปลูกสร้างกับผู้บริหารสำคัญ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และกิจการที่เกี่ยวข้องกัน</w:t>
            </w:r>
            <w:bookmarkEnd w:id="4"/>
          </w:p>
        </w:tc>
        <w:tc>
          <w:tcPr>
            <w:tcW w:w="978" w:type="dxa"/>
            <w:shd w:val="clear" w:color="auto" w:fill="auto"/>
          </w:tcPr>
          <w:p w14:paraId="17F24708" w14:textId="7C1202F9" w:rsidR="00AD1F9C" w:rsidRDefault="00AD1F9C" w:rsidP="002C53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26,212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49BC3D0" w14:textId="77777777" w:rsidR="00AD1F9C" w:rsidRPr="00300E02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6B3EE76" w14:textId="63FBF468" w:rsidR="00AD1F9C" w:rsidRDefault="00AD1F9C" w:rsidP="002C53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31,730</w:t>
            </w:r>
          </w:p>
        </w:tc>
      </w:tr>
      <w:tr w:rsidR="00AD1F9C" w:rsidRPr="004773D1" w14:paraId="43195669" w14:textId="77777777" w:rsidTr="00E46DAF">
        <w:tc>
          <w:tcPr>
            <w:tcW w:w="1882" w:type="dxa"/>
          </w:tcPr>
          <w:p w14:paraId="08D123AC" w14:textId="77777777" w:rsidR="00AD1F9C" w:rsidRDefault="00AD1F9C" w:rsidP="00A36C0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1 - 2 : MLR-2%</w:t>
            </w:r>
          </w:p>
          <w:p w14:paraId="5A523D8C" w14:textId="77777777" w:rsidR="00AD1F9C" w:rsidRDefault="00AD1F9C" w:rsidP="00E46DAF">
            <w:pPr>
              <w:ind w:left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</w:p>
          <w:p w14:paraId="20100951" w14:textId="77777777" w:rsidR="00AD1F9C" w:rsidRDefault="00AD1F9C" w:rsidP="00A36C02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: MLR-1%</w:t>
            </w:r>
          </w:p>
        </w:tc>
        <w:tc>
          <w:tcPr>
            <w:tcW w:w="1968" w:type="dxa"/>
          </w:tcPr>
          <w:p w14:paraId="224219A8" w14:textId="77777777" w:rsidR="00AD1F9C" w:rsidRPr="009C50D4" w:rsidRDefault="00AD1F9C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0" w:type="dxa"/>
            <w:shd w:val="clear" w:color="auto" w:fill="auto"/>
          </w:tcPr>
          <w:p w14:paraId="5CDF0278" w14:textId="77777777" w:rsidR="00AD1F9C" w:rsidRDefault="00AD1F9C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และบรรษัทประกันสินเชื่ออุตสาหกรรมขนาดย่อม (บสย.)</w:t>
            </w:r>
          </w:p>
        </w:tc>
        <w:tc>
          <w:tcPr>
            <w:tcW w:w="978" w:type="dxa"/>
            <w:shd w:val="clear" w:color="auto" w:fill="auto"/>
          </w:tcPr>
          <w:p w14:paraId="726E9786" w14:textId="5C684C3F" w:rsidR="00AD1F9C" w:rsidRDefault="00AD1F9C" w:rsidP="00A36C0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7B7D908" w14:textId="77777777" w:rsidR="00AD1F9C" w:rsidRPr="00300E02" w:rsidRDefault="00AD1F9C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0DCA5F" w14:textId="77777777" w:rsidR="00AD1F9C" w:rsidRDefault="00AD1F9C" w:rsidP="00A36C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1F9C" w:rsidRPr="004773D1" w14:paraId="2077A2A3" w14:textId="77777777" w:rsidTr="00E46DAF">
        <w:tc>
          <w:tcPr>
            <w:tcW w:w="1882" w:type="dxa"/>
          </w:tcPr>
          <w:p w14:paraId="40E9A7E5" w14:textId="659C3FE9" w:rsidR="00AD1F9C" w:rsidRDefault="00AD1F9C" w:rsidP="00AD1F9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968" w:type="dxa"/>
          </w:tcPr>
          <w:p w14:paraId="5EDAE444" w14:textId="364CBC8A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0E73EA02" w14:textId="38E9CD61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978" w:type="dxa"/>
            <w:shd w:val="clear" w:color="auto" w:fill="auto"/>
          </w:tcPr>
          <w:p w14:paraId="0FE51862" w14:textId="7C78D482" w:rsidR="00AD1F9C" w:rsidRDefault="00AD1F9C" w:rsidP="00AD1F9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11,542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2E53048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D7A1B57" w14:textId="427D6A00" w:rsidR="00AD1F9C" w:rsidRDefault="00AD1F9C" w:rsidP="00FF6D7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14,708</w:t>
            </w:r>
          </w:p>
        </w:tc>
      </w:tr>
      <w:tr w:rsidR="00AD1F9C" w14:paraId="1FCBE748" w14:textId="77777777" w:rsidTr="00E46DAF">
        <w:tc>
          <w:tcPr>
            <w:tcW w:w="1882" w:type="dxa"/>
          </w:tcPr>
          <w:p w14:paraId="1098207C" w14:textId="77777777" w:rsidR="00AD1F9C" w:rsidRPr="00300E02" w:rsidRDefault="00AD1F9C" w:rsidP="008640D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MLR-0.85%</w:t>
            </w:r>
          </w:p>
        </w:tc>
        <w:tc>
          <w:tcPr>
            <w:tcW w:w="1968" w:type="dxa"/>
          </w:tcPr>
          <w:p w14:paraId="3722DD22" w14:textId="77777777" w:rsidR="00AD1F9C" w:rsidRPr="009C50D4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4F8A4202" w14:textId="77777777" w:rsidR="00AD1F9C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กิจการที่เกี่ยวข้องกัน </w:t>
            </w:r>
          </w:p>
        </w:tc>
        <w:tc>
          <w:tcPr>
            <w:tcW w:w="978" w:type="dxa"/>
            <w:shd w:val="clear" w:color="auto" w:fill="auto"/>
          </w:tcPr>
          <w:p w14:paraId="06132CB5" w14:textId="77777777" w:rsidR="00AD1F9C" w:rsidRDefault="00AD1F9C" w:rsidP="008640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10,483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8A6D766" w14:textId="77777777" w:rsidR="00AD1F9C" w:rsidRPr="00300E02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3A22E03" w14:textId="77777777" w:rsidR="00AD1F9C" w:rsidRDefault="00AD1F9C" w:rsidP="008640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13,144</w:t>
            </w:r>
          </w:p>
        </w:tc>
      </w:tr>
      <w:tr w:rsidR="00AD1F9C" w:rsidRPr="004773D1" w14:paraId="47046120" w14:textId="77777777" w:rsidTr="00E46DAF">
        <w:tc>
          <w:tcPr>
            <w:tcW w:w="1882" w:type="dxa"/>
          </w:tcPr>
          <w:p w14:paraId="48A830B4" w14:textId="77777777" w:rsidR="00AD1F9C" w:rsidRPr="00510DF0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MLR-1%</w:t>
            </w:r>
          </w:p>
        </w:tc>
        <w:tc>
          <w:tcPr>
            <w:tcW w:w="1968" w:type="dxa"/>
          </w:tcPr>
          <w:p w14:paraId="77615775" w14:textId="77777777" w:rsidR="00AD1F9C" w:rsidRPr="009C50D4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6C651D2F" w14:textId="77777777" w:rsidR="00AD1F9C" w:rsidRPr="00510DF0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และกิจการที่เกี่ยวข้องกัน</w:t>
            </w:r>
          </w:p>
        </w:tc>
        <w:tc>
          <w:tcPr>
            <w:tcW w:w="978" w:type="dxa"/>
            <w:shd w:val="clear" w:color="auto" w:fill="auto"/>
          </w:tcPr>
          <w:p w14:paraId="7E1D93AC" w14:textId="77777777" w:rsidR="00AD1F9C" w:rsidRPr="004773D1" w:rsidRDefault="00AD1F9C" w:rsidP="008640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FB73A93" w14:textId="77777777" w:rsidR="00AD1F9C" w:rsidRPr="00300E02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34EF471" w14:textId="77777777" w:rsidR="00AD1F9C" w:rsidRPr="004773D1" w:rsidRDefault="00AD1F9C" w:rsidP="008640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16,434</w:t>
            </w:r>
          </w:p>
        </w:tc>
      </w:tr>
      <w:tr w:rsidR="00AD1F9C" w:rsidRPr="004773D1" w14:paraId="7CADC770" w14:textId="77777777" w:rsidTr="00E46DAF">
        <w:tc>
          <w:tcPr>
            <w:tcW w:w="1882" w:type="dxa"/>
          </w:tcPr>
          <w:p w14:paraId="2DDD5F46" w14:textId="77777777" w:rsidR="00AD1F9C" w:rsidRDefault="00AD1F9C" w:rsidP="00AD1F9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1 - 2 : 2%</w:t>
            </w:r>
          </w:p>
          <w:p w14:paraId="37D98F81" w14:textId="6D2B90E1" w:rsidR="00AD1F9C" w:rsidRPr="00300E02" w:rsidRDefault="00AD1F9C" w:rsidP="00E46DA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จนคร</w:t>
            </w:r>
            <w:r w:rsidR="00C52EE3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กำหนด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968" w:type="dxa"/>
          </w:tcPr>
          <w:p w14:paraId="30631AA9" w14:textId="77777777" w:rsidR="00AD1F9C" w:rsidRPr="009C50D4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0" w:type="dxa"/>
            <w:shd w:val="clear" w:color="auto" w:fill="auto"/>
          </w:tcPr>
          <w:p w14:paraId="65029438" w14:textId="77777777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และบรรษัทประกันสินเชื่ออุตสาหกรรมขนาดย่อม (บสย.)</w:t>
            </w:r>
          </w:p>
        </w:tc>
        <w:tc>
          <w:tcPr>
            <w:tcW w:w="978" w:type="dxa"/>
            <w:shd w:val="clear" w:color="auto" w:fill="auto"/>
          </w:tcPr>
          <w:p w14:paraId="2EFD057B" w14:textId="1708C4D8" w:rsidR="00AD1F9C" w:rsidRDefault="00AD1F9C" w:rsidP="00AD1F9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4,755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BC8110E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54329F8" w14:textId="77777777" w:rsidR="00AD1F9C" w:rsidRDefault="00AD1F9C" w:rsidP="001660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1F9C" w:rsidRPr="004773D1" w14:paraId="0F629E7B" w14:textId="77777777" w:rsidTr="00E46DAF">
        <w:tc>
          <w:tcPr>
            <w:tcW w:w="1882" w:type="dxa"/>
          </w:tcPr>
          <w:p w14:paraId="46E75465" w14:textId="77777777" w:rsidR="00AD1F9C" w:rsidRPr="00510DF0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968" w:type="dxa"/>
          </w:tcPr>
          <w:p w14:paraId="339D827B" w14:textId="77777777" w:rsidR="00AD1F9C" w:rsidRPr="009C50D4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3CA36FB7" w14:textId="2245286A" w:rsidR="00AD1F9C" w:rsidRPr="00510DF0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ดินที่เป็นกรรมสิทธิ์ของบริษัท </w:t>
            </w:r>
            <w:r w:rsidR="00E46DAF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ที่ดินที่เป็นกรรมสิทธิ์ของผู้บริหารสำคัญ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และกิจการที่เกี่ยวข้องกัน</w:t>
            </w:r>
          </w:p>
        </w:tc>
        <w:tc>
          <w:tcPr>
            <w:tcW w:w="978" w:type="dxa"/>
            <w:shd w:val="clear" w:color="auto" w:fill="auto"/>
          </w:tcPr>
          <w:p w14:paraId="6501A0CF" w14:textId="543D5F21" w:rsidR="00AD1F9C" w:rsidRPr="004773D1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1,971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A832388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3F6D552" w14:textId="4B59AFEB" w:rsidR="00AD1F9C" w:rsidRPr="004773D1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13,128</w:t>
            </w:r>
          </w:p>
        </w:tc>
      </w:tr>
      <w:tr w:rsidR="00AD1F9C" w:rsidRPr="004773D1" w14:paraId="534F6B87" w14:textId="77777777" w:rsidTr="00E46DAF">
        <w:tc>
          <w:tcPr>
            <w:tcW w:w="1882" w:type="dxa"/>
          </w:tcPr>
          <w:p w14:paraId="4B099251" w14:textId="5258942C" w:rsidR="00AD1F9C" w:rsidRDefault="00AD1F9C" w:rsidP="00AD1F9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968" w:type="dxa"/>
          </w:tcPr>
          <w:p w14:paraId="493F06A0" w14:textId="77777777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0" w:type="dxa"/>
            <w:shd w:val="clear" w:color="auto" w:fill="auto"/>
          </w:tcPr>
          <w:p w14:paraId="11EE0783" w14:textId="77777777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978" w:type="dxa"/>
            <w:shd w:val="clear" w:color="auto" w:fill="auto"/>
          </w:tcPr>
          <w:p w14:paraId="73A2E8D4" w14:textId="12886B66" w:rsidR="00AD1F9C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1,160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BCB0EB7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8006C81" w14:textId="178CF8D5" w:rsidR="00AD1F9C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1,664</w:t>
            </w:r>
          </w:p>
        </w:tc>
      </w:tr>
      <w:tr w:rsidR="00AD1F9C" w:rsidRPr="004773D1" w14:paraId="38BD8B3A" w14:textId="77777777" w:rsidTr="00E46DAF">
        <w:tc>
          <w:tcPr>
            <w:tcW w:w="1882" w:type="dxa"/>
          </w:tcPr>
          <w:p w14:paraId="2F1D42A7" w14:textId="77777777" w:rsidR="00AD1F9C" w:rsidRDefault="00AD1F9C" w:rsidP="00AD1F9C">
            <w:pPr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และ </w:t>
            </w:r>
          </w:p>
          <w:p w14:paraId="19B6AFA3" w14:textId="639C1F23" w:rsidR="00AD1F9C" w:rsidRPr="00F03F8B" w:rsidRDefault="00AD1F9C" w:rsidP="00E46DAF">
            <w:pPr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0.68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ต่อเดือน</w:t>
            </w:r>
          </w:p>
        </w:tc>
        <w:tc>
          <w:tcPr>
            <w:tcW w:w="1968" w:type="dxa"/>
          </w:tcPr>
          <w:p w14:paraId="107CC5D4" w14:textId="7E0EF470" w:rsidR="00AD1F9C" w:rsidRPr="009C50D4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1DBDFFAE" w14:textId="38A60E05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รถยนต์ที่เป็นกรรมสิทธิ์ของบริษัท และผู้บริหารสำคัญ</w:t>
            </w:r>
          </w:p>
        </w:tc>
        <w:tc>
          <w:tcPr>
            <w:tcW w:w="978" w:type="dxa"/>
            <w:shd w:val="clear" w:color="auto" w:fill="auto"/>
          </w:tcPr>
          <w:p w14:paraId="1D066964" w14:textId="5CDC7B4E" w:rsidR="00AD1F9C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A05D721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D1AD07F" w14:textId="7FA9B4D1" w:rsidR="00AD1F9C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 w:right="-3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1,220</w:t>
            </w:r>
          </w:p>
        </w:tc>
      </w:tr>
      <w:tr w:rsidR="00AD1F9C" w:rsidRPr="004773D1" w14:paraId="667ACE80" w14:textId="77777777" w:rsidTr="00E46DAF">
        <w:tc>
          <w:tcPr>
            <w:tcW w:w="1882" w:type="dxa"/>
          </w:tcPr>
          <w:p w14:paraId="35AEA164" w14:textId="77777777" w:rsidR="00AD1F9C" w:rsidRPr="00510DF0" w:rsidRDefault="00AD1F9C" w:rsidP="008640D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MLR+0.65%</w:t>
            </w:r>
          </w:p>
        </w:tc>
        <w:tc>
          <w:tcPr>
            <w:tcW w:w="1968" w:type="dxa"/>
          </w:tcPr>
          <w:p w14:paraId="07723A98" w14:textId="77777777" w:rsidR="00AD1F9C" w:rsidRPr="009C50D4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443E94B6" w14:textId="77777777" w:rsidR="00AD1F9C" w:rsidRPr="00510DF0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978" w:type="dxa"/>
            <w:shd w:val="clear" w:color="auto" w:fill="auto"/>
          </w:tcPr>
          <w:p w14:paraId="2FDBEC80" w14:textId="4458DC54" w:rsidR="00AD1F9C" w:rsidRPr="004773D1" w:rsidRDefault="00166096" w:rsidP="00166096">
            <w:pPr>
              <w:pStyle w:val="acctfourfigures"/>
              <w:tabs>
                <w:tab w:val="clear" w:pos="765"/>
              </w:tabs>
              <w:spacing w:line="240" w:lineRule="atLeast"/>
              <w:ind w:left="584" w:right="12" w:hanging="19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D1F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30CB0EF" w14:textId="77777777" w:rsidR="00AD1F9C" w:rsidRPr="00300E02" w:rsidRDefault="00AD1F9C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8EC90C6" w14:textId="77777777" w:rsidR="00AD1F9C" w:rsidRPr="004773D1" w:rsidRDefault="00AD1F9C" w:rsidP="008640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3,127</w:t>
            </w:r>
          </w:p>
        </w:tc>
      </w:tr>
      <w:tr w:rsidR="00AD1F9C" w:rsidRPr="004773D1" w14:paraId="46EE27C9" w14:textId="77777777" w:rsidTr="00E46DAF">
        <w:tc>
          <w:tcPr>
            <w:tcW w:w="1882" w:type="dxa"/>
          </w:tcPr>
          <w:p w14:paraId="6C943094" w14:textId="77777777" w:rsidR="00AD1F9C" w:rsidRPr="00300E02" w:rsidRDefault="00AD1F9C" w:rsidP="00AD1F9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MRR+5.44%</w:t>
            </w:r>
          </w:p>
        </w:tc>
        <w:tc>
          <w:tcPr>
            <w:tcW w:w="1968" w:type="dxa"/>
          </w:tcPr>
          <w:p w14:paraId="0C18A204" w14:textId="77777777" w:rsidR="00AD1F9C" w:rsidRPr="009C50D4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3620" w:type="dxa"/>
            <w:shd w:val="clear" w:color="auto" w:fill="auto"/>
          </w:tcPr>
          <w:p w14:paraId="280C3DDC" w14:textId="77777777" w:rsidR="00AD1F9C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และบรรษัทประกันสินเชื่ออุตสาหกรรมขนาดย่อม (บสย.)</w:t>
            </w:r>
          </w:p>
        </w:tc>
        <w:tc>
          <w:tcPr>
            <w:tcW w:w="978" w:type="dxa"/>
            <w:shd w:val="clear" w:color="auto" w:fill="auto"/>
          </w:tcPr>
          <w:p w14:paraId="78ADE28E" w14:textId="573D7AF5" w:rsidR="00AD1F9C" w:rsidRDefault="00166096" w:rsidP="00166096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left="-79" w:right="1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 xml:space="preserve">      </w:t>
            </w:r>
            <w:r w:rsidR="00AD1F9C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1D96649" w14:textId="77777777" w:rsidR="00AD1F9C" w:rsidRPr="00300E02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C35CC5F" w14:textId="27259433" w:rsidR="00AD1F9C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974</w:t>
            </w:r>
          </w:p>
        </w:tc>
      </w:tr>
      <w:tr w:rsidR="00AD1F9C" w:rsidRPr="004773D1" w14:paraId="4C4A74E2" w14:textId="77777777" w:rsidTr="00E46DAF">
        <w:tc>
          <w:tcPr>
            <w:tcW w:w="1882" w:type="dxa"/>
          </w:tcPr>
          <w:p w14:paraId="551EFADF" w14:textId="77777777" w:rsidR="00AD1F9C" w:rsidRPr="00510DF0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8" w:type="dxa"/>
          </w:tcPr>
          <w:p w14:paraId="208B1534" w14:textId="77777777" w:rsidR="00AD1F9C" w:rsidRPr="005B6937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0" w:type="dxa"/>
          </w:tcPr>
          <w:p w14:paraId="12B93DB7" w14:textId="77777777" w:rsidR="00AD1F9C" w:rsidRPr="00510DF0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7815671" w14:textId="68F4E314" w:rsidR="00AD1F9C" w:rsidRPr="004773D1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83,879</w:t>
            </w:r>
          </w:p>
        </w:tc>
        <w:tc>
          <w:tcPr>
            <w:tcW w:w="247" w:type="dxa"/>
            <w:gridSpan w:val="2"/>
          </w:tcPr>
          <w:p w14:paraId="67DE1965" w14:textId="77777777" w:rsidR="00AD1F9C" w:rsidRPr="004773D1" w:rsidRDefault="00AD1F9C" w:rsidP="00AD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E812A8E" w14:textId="056A3933" w:rsidR="00AD1F9C" w:rsidRPr="004773D1" w:rsidRDefault="00AD1F9C" w:rsidP="00AD1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96,129</w:t>
            </w:r>
          </w:p>
        </w:tc>
      </w:tr>
    </w:tbl>
    <w:p w14:paraId="1F6BD6F0" w14:textId="1301C896" w:rsidR="006D5D44" w:rsidRDefault="006D5D44" w:rsidP="00052533">
      <w:pPr>
        <w:pStyle w:val="FSContent"/>
        <w:rPr>
          <w:lang w:val="en-GB"/>
        </w:rPr>
      </w:pPr>
      <w:r w:rsidRPr="00083E5C">
        <w:rPr>
          <w:cs/>
          <w:lang w:val="en-US"/>
        </w:rPr>
        <w:t xml:space="preserve">ณ วันที่ </w:t>
      </w:r>
      <w:r w:rsidRPr="00083E5C">
        <w:rPr>
          <w:lang w:val="en-US"/>
        </w:rPr>
        <w:t>3</w:t>
      </w:r>
      <w:r>
        <w:rPr>
          <w:lang w:val="en-US"/>
        </w:rPr>
        <w:t>1</w:t>
      </w:r>
      <w:r w:rsidRPr="00083E5C"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GB"/>
        </w:rPr>
        <w:t xml:space="preserve">2562 </w:t>
      </w:r>
      <w:r w:rsidRPr="00083E5C">
        <w:rPr>
          <w:cs/>
        </w:rPr>
        <w:t xml:space="preserve">วงเงินกู้ยืมระยะยาวจากสถาบันการเงินแห่งหนึ่งจำนวน </w:t>
      </w:r>
      <w:r w:rsidRPr="00083E5C">
        <w:rPr>
          <w:lang w:val="en-US"/>
        </w:rPr>
        <w:t xml:space="preserve">128.5 </w:t>
      </w:r>
      <w:r w:rsidRPr="00083E5C">
        <w:rPr>
          <w:cs/>
          <w:lang w:val="en-US"/>
        </w:rPr>
        <w:t>ล้านบาท</w:t>
      </w:r>
      <w:r w:rsidRPr="00083E5C">
        <w:rPr>
          <w:lang w:val="en-US"/>
        </w:rPr>
        <w:t xml:space="preserve"> </w:t>
      </w:r>
      <w:r w:rsidRPr="00083E5C">
        <w:rPr>
          <w:cs/>
          <w:lang w:val="en-US"/>
        </w:rPr>
        <w:t>กำหนดให้บริษัทต้องดำรงอัตราส่วนของหนี้สินรวมต่อส่วนของผู้ถือหุ้นรวม (</w:t>
      </w:r>
      <w:r w:rsidRPr="00083E5C">
        <w:rPr>
          <w:lang w:val="en-US"/>
        </w:rPr>
        <w:t xml:space="preserve">Debt-to-equity ratio) </w:t>
      </w:r>
      <w:r w:rsidRPr="00083E5C">
        <w:rPr>
          <w:cs/>
          <w:lang w:val="en-US"/>
        </w:rPr>
        <w:t xml:space="preserve">ไม่เกิน </w:t>
      </w:r>
      <w:r w:rsidRPr="00083E5C">
        <w:rPr>
          <w:lang w:val="en-US"/>
        </w:rPr>
        <w:t>3</w:t>
      </w:r>
      <w:r w:rsidRPr="00083E5C">
        <w:rPr>
          <w:cs/>
          <w:lang w:val="en-US"/>
        </w:rPr>
        <w:t xml:space="preserve"> ต่อ</w:t>
      </w:r>
      <w:r w:rsidRPr="00083E5C">
        <w:rPr>
          <w:lang w:val="en-US"/>
        </w:rPr>
        <w:t xml:space="preserve"> 1 </w:t>
      </w:r>
      <w:r w:rsidRPr="00083E5C">
        <w:rPr>
          <w:cs/>
          <w:lang w:val="en-US"/>
        </w:rPr>
        <w:t>แต่ทั้งนี้จะต้องไม่ต่ำกว่าศูนย์</w:t>
      </w:r>
      <w:r w:rsidRPr="00083E5C">
        <w:rPr>
          <w:lang w:val="en-US"/>
        </w:rPr>
        <w:t xml:space="preserve"> </w:t>
      </w:r>
      <w:r w:rsidRPr="00083E5C">
        <w:rPr>
          <w:cs/>
          <w:lang w:val="en-US"/>
        </w:rPr>
        <w:t xml:space="preserve">และต้องดำรงอัตราส่วนความสามารถในการชำระหนี้ </w:t>
      </w:r>
      <w:r w:rsidRPr="00083E5C">
        <w:rPr>
          <w:lang w:val="en-GB"/>
        </w:rPr>
        <w:t xml:space="preserve">(Debt Service Coverage Ratio: DSCR) </w:t>
      </w:r>
      <w:r w:rsidRPr="00083E5C">
        <w:rPr>
          <w:cs/>
          <w:lang w:val="en-GB"/>
        </w:rPr>
        <w:t xml:space="preserve">ไว้ในอัตราไม่น้อยกว่า </w:t>
      </w:r>
      <w:r w:rsidRPr="00083E5C">
        <w:rPr>
          <w:lang w:val="en-GB"/>
        </w:rPr>
        <w:t xml:space="preserve">1.25 </w:t>
      </w:r>
      <w:r w:rsidRPr="00083E5C">
        <w:rPr>
          <w:cs/>
          <w:lang w:val="en-GB"/>
        </w:rPr>
        <w:t>เท่า</w:t>
      </w:r>
      <w:r w:rsidRPr="00083E5C">
        <w:rPr>
          <w:cs/>
          <w:lang w:val="en-US"/>
        </w:rPr>
        <w:t xml:space="preserve"> สำหรับงบการเงินสำหรับปีสิ้นสุดแต่ละปี</w:t>
      </w:r>
      <w:r>
        <w:rPr>
          <w:lang w:val="en-US"/>
        </w:rPr>
        <w:t xml:space="preserve"> </w:t>
      </w:r>
      <w:r w:rsidRPr="00296D74">
        <w:rPr>
          <w:rFonts w:hint="cs"/>
          <w:cs/>
          <w:lang w:val="en-US"/>
        </w:rPr>
        <w:t xml:space="preserve">เมื่อวันที่ </w:t>
      </w:r>
      <w:r w:rsidRPr="00296D74">
        <w:rPr>
          <w:lang w:val="en-GB"/>
        </w:rPr>
        <w:t xml:space="preserve">3 </w:t>
      </w:r>
      <w:r w:rsidRPr="00296D74">
        <w:rPr>
          <w:rFonts w:hint="cs"/>
          <w:cs/>
          <w:lang w:val="en-GB"/>
        </w:rPr>
        <w:t xml:space="preserve">สิงหาคม </w:t>
      </w:r>
      <w:r w:rsidRPr="00296D74">
        <w:rPr>
          <w:lang w:val="en-GB"/>
        </w:rPr>
        <w:t xml:space="preserve">2563 </w:t>
      </w:r>
      <w:r w:rsidRPr="00296D74">
        <w:rPr>
          <w:rFonts w:hint="cs"/>
          <w:cs/>
          <w:lang w:val="en-GB"/>
        </w:rPr>
        <w:t>สถาบันการ</w:t>
      </w:r>
      <w:r w:rsidR="00A46889">
        <w:rPr>
          <w:rFonts w:hint="cs"/>
          <w:cs/>
          <w:lang w:val="en-GB"/>
        </w:rPr>
        <w:t>เงินดังกล่าว</w:t>
      </w:r>
      <w:r w:rsidRPr="00296D74">
        <w:rPr>
          <w:rFonts w:hint="cs"/>
          <w:cs/>
          <w:lang w:val="en-GB"/>
        </w:rPr>
        <w:t>ยินยอมให้บริษัทยกเลิกข้อกำหนดเกี่ยวกับการดำรงอัตราส่วน</w:t>
      </w:r>
      <w:r w:rsidRPr="00296D74">
        <w:rPr>
          <w:cs/>
          <w:lang w:val="en-GB"/>
        </w:rPr>
        <w:t>ของหนี้สินรวมต่อส่วนของผู้ถือหุ้นรวม</w:t>
      </w:r>
      <w:r w:rsidRPr="00296D74">
        <w:rPr>
          <w:rFonts w:hint="cs"/>
          <w:cs/>
          <w:lang w:val="en-GB"/>
        </w:rPr>
        <w:t xml:space="preserve"> </w:t>
      </w:r>
      <w:r w:rsidRPr="00296D74">
        <w:rPr>
          <w:lang w:val="en-US"/>
        </w:rPr>
        <w:t>(Debt-to-equity ratio)</w:t>
      </w:r>
      <w:r w:rsidRPr="00296D74">
        <w:rPr>
          <w:rFonts w:hint="cs"/>
          <w:cs/>
          <w:lang w:val="en-GB"/>
        </w:rPr>
        <w:t xml:space="preserve"> และการดำรง</w:t>
      </w:r>
      <w:r w:rsidRPr="00296D74">
        <w:rPr>
          <w:cs/>
          <w:lang w:val="en-US"/>
        </w:rPr>
        <w:t>อัตราส่วนความสามารถในการชำระหนี้</w:t>
      </w:r>
      <w:r w:rsidRPr="00296D74">
        <w:rPr>
          <w:rFonts w:hint="cs"/>
          <w:cs/>
          <w:lang w:val="en-US"/>
        </w:rPr>
        <w:t xml:space="preserve"> </w:t>
      </w:r>
      <w:r w:rsidRPr="00296D74">
        <w:rPr>
          <w:lang w:val="en-GB"/>
        </w:rPr>
        <w:t>(Debt Service Coverage Ratio: DSCR)</w:t>
      </w:r>
      <w:r w:rsidRPr="00296D74">
        <w:rPr>
          <w:rFonts w:hint="cs"/>
          <w:cs/>
          <w:lang w:val="en-GB"/>
        </w:rPr>
        <w:t xml:space="preserve"> สำหรับวงเงินกู้ยืมระยะ</w:t>
      </w:r>
      <w:r>
        <w:rPr>
          <w:rFonts w:hint="cs"/>
          <w:cs/>
          <w:lang w:val="en-GB"/>
        </w:rPr>
        <w:t>ยาวจากสถาบันการเงิน</w:t>
      </w:r>
      <w:r w:rsidRPr="00296D74">
        <w:rPr>
          <w:rFonts w:hint="cs"/>
          <w:cs/>
          <w:lang w:val="en-GB"/>
        </w:rPr>
        <w:t>ดังกล่าว</w:t>
      </w:r>
      <w:r>
        <w:rPr>
          <w:rFonts w:hint="cs"/>
          <w:cs/>
          <w:lang w:val="en-GB"/>
        </w:rPr>
        <w:t>ข้างต้น</w:t>
      </w:r>
    </w:p>
    <w:p w14:paraId="36F6B510" w14:textId="77777777" w:rsidR="006D5D44" w:rsidRDefault="006D5D44" w:rsidP="00B12929">
      <w:pPr>
        <w:pStyle w:val="FSContent"/>
        <w:ind w:left="450"/>
        <w:rPr>
          <w:lang w:val="en-US"/>
        </w:rPr>
      </w:pPr>
    </w:p>
    <w:p w14:paraId="6A14E56D" w14:textId="1297E8E5" w:rsidR="006D5D44" w:rsidRDefault="006D5D44" w:rsidP="006D5D44">
      <w:pPr>
        <w:pStyle w:val="FSContent"/>
        <w:rPr>
          <w:lang w:val="en-GB"/>
        </w:rPr>
      </w:pPr>
      <w:r w:rsidRPr="00AD1F9C">
        <w:rPr>
          <w:cs/>
          <w:lang w:val="en-GB"/>
        </w:rPr>
        <w:t xml:space="preserve">ณ วันที่ </w:t>
      </w:r>
      <w:r w:rsidRPr="00AD1F9C">
        <w:rPr>
          <w:lang w:val="en-GB"/>
        </w:rPr>
        <w:t>3</w:t>
      </w:r>
      <w:r w:rsidRPr="00AD1F9C">
        <w:rPr>
          <w:lang w:val="en-US"/>
        </w:rPr>
        <w:t>1</w:t>
      </w:r>
      <w:r w:rsidRPr="00AD1F9C">
        <w:rPr>
          <w:lang w:val="en-GB"/>
        </w:rPr>
        <w:t xml:space="preserve"> </w:t>
      </w:r>
      <w:r w:rsidRPr="00AD1F9C">
        <w:rPr>
          <w:rFonts w:hint="cs"/>
          <w:cs/>
          <w:lang w:val="en-GB"/>
        </w:rPr>
        <w:t>ธันวาคม</w:t>
      </w:r>
      <w:r w:rsidRPr="00AD1F9C">
        <w:rPr>
          <w:cs/>
          <w:lang w:val="en-GB"/>
        </w:rPr>
        <w:t xml:space="preserve"> </w:t>
      </w:r>
      <w:r w:rsidRPr="00AD1F9C">
        <w:rPr>
          <w:lang w:val="en-GB"/>
        </w:rPr>
        <w:t xml:space="preserve">2563 </w:t>
      </w:r>
      <w:r w:rsidR="00E46DAF">
        <w:rPr>
          <w:rFonts w:hint="cs"/>
          <w:cs/>
          <w:lang w:val="en-GB"/>
        </w:rPr>
        <w:t xml:space="preserve">และ </w:t>
      </w:r>
      <w:r w:rsidR="00E46DAF">
        <w:rPr>
          <w:lang w:val="en-US"/>
        </w:rPr>
        <w:t xml:space="preserve">2562 </w:t>
      </w:r>
      <w:r w:rsidRPr="00AD1F9C">
        <w:rPr>
          <w:cs/>
          <w:lang w:val="en-GB"/>
        </w:rPr>
        <w:t xml:space="preserve">วงเงินกู้ยืมระยะยาวจากสถาบันการเงินแห่งหนึ่งจำนวน </w:t>
      </w:r>
      <w:r w:rsidRPr="00AD1F9C">
        <w:rPr>
          <w:lang w:val="en-GB"/>
        </w:rPr>
        <w:t xml:space="preserve">15.5 </w:t>
      </w:r>
      <w:r w:rsidRPr="00AD1F9C">
        <w:rPr>
          <w:cs/>
          <w:lang w:val="en-GB"/>
        </w:rPr>
        <w:t>ล้านบาท</w:t>
      </w:r>
      <w:r w:rsidRPr="00AD1F9C">
        <w:rPr>
          <w:lang w:val="en-GB"/>
        </w:rPr>
        <w:t xml:space="preserve"> </w:t>
      </w:r>
      <w:r w:rsidRPr="00ED46A2">
        <w:rPr>
          <w:cs/>
          <w:lang w:val="en-GB"/>
        </w:rPr>
        <w:t>กำหนดให้บริษัทต้องดำรงอัตราส่วนของหนี้สินรวมต่อส่วนของผู้ถือหุ้นรวม (</w:t>
      </w:r>
      <w:r w:rsidRPr="00ED46A2">
        <w:rPr>
          <w:lang w:val="en-GB"/>
        </w:rPr>
        <w:t xml:space="preserve">Debt-to-equity ratio) </w:t>
      </w:r>
      <w:r w:rsidRPr="00ED46A2">
        <w:rPr>
          <w:cs/>
          <w:lang w:val="en-GB"/>
        </w:rPr>
        <w:t xml:space="preserve">ไม่เกิน </w:t>
      </w:r>
      <w:r w:rsidRPr="00ED46A2">
        <w:rPr>
          <w:lang w:val="en-GB"/>
        </w:rPr>
        <w:t>2.3</w:t>
      </w:r>
      <w:r w:rsidRPr="00ED46A2">
        <w:rPr>
          <w:cs/>
          <w:lang w:val="en-GB"/>
        </w:rPr>
        <w:t xml:space="preserve"> ต่อ</w:t>
      </w:r>
      <w:r w:rsidRPr="00ED46A2">
        <w:rPr>
          <w:lang w:val="en-GB"/>
        </w:rPr>
        <w:t xml:space="preserve"> 1 </w:t>
      </w:r>
      <w:r w:rsidRPr="00ED46A2">
        <w:rPr>
          <w:cs/>
          <w:lang w:val="en-GB"/>
        </w:rPr>
        <w:t>แต่ทั้งนี้จะต้องไม่ต่ำกว่าศูนย์</w:t>
      </w:r>
      <w:r w:rsidRPr="00ED46A2">
        <w:rPr>
          <w:lang w:val="en-GB"/>
        </w:rPr>
        <w:t xml:space="preserve"> </w:t>
      </w:r>
      <w:r w:rsidRPr="00ED46A2">
        <w:rPr>
          <w:cs/>
          <w:lang w:val="en-GB"/>
        </w:rPr>
        <w:t xml:space="preserve">และต้องดำรงอัตราส่วนความสามารถในการชำระหนี้ </w:t>
      </w:r>
      <w:r w:rsidRPr="00083E5C">
        <w:rPr>
          <w:lang w:val="en-GB"/>
        </w:rPr>
        <w:t xml:space="preserve">(Debt Service Coverage Ratio: DSCR) </w:t>
      </w:r>
      <w:r w:rsidRPr="00083E5C">
        <w:rPr>
          <w:cs/>
          <w:lang w:val="en-GB"/>
        </w:rPr>
        <w:t xml:space="preserve">ไว้ในอัตราไม่น้อยกว่า </w:t>
      </w:r>
      <w:r w:rsidRPr="00083E5C">
        <w:rPr>
          <w:lang w:val="en-GB"/>
        </w:rPr>
        <w:t xml:space="preserve">1.1 </w:t>
      </w:r>
      <w:r w:rsidRPr="00083E5C">
        <w:rPr>
          <w:cs/>
          <w:lang w:val="en-GB"/>
        </w:rPr>
        <w:t>เท่า</w:t>
      </w:r>
      <w:r w:rsidRPr="00ED46A2">
        <w:rPr>
          <w:cs/>
          <w:lang w:val="en-GB"/>
        </w:rPr>
        <w:t xml:space="preserve"> สำหรับงบการเงินสำหรับปีสิ้นสุดแต่ละปี</w:t>
      </w:r>
      <w:r>
        <w:rPr>
          <w:lang w:val="en-GB"/>
        </w:rPr>
        <w:t xml:space="preserve"> </w:t>
      </w:r>
    </w:p>
    <w:p w14:paraId="1AA3D664" w14:textId="1A647BF8" w:rsidR="00C43770" w:rsidRPr="006D5D44" w:rsidRDefault="00C43770" w:rsidP="002C4FD1">
      <w:pPr>
        <w:pStyle w:val="FSContent"/>
        <w:rPr>
          <w:lang w:val="en-GB"/>
        </w:rPr>
      </w:pPr>
    </w:p>
    <w:p w14:paraId="106E06F4" w14:textId="724C3A41" w:rsidR="00C43770" w:rsidRDefault="00C43770" w:rsidP="00AD1F9C">
      <w:pPr>
        <w:pStyle w:val="FSContent"/>
        <w:rPr>
          <w:lang w:val="en-GB"/>
        </w:rPr>
      </w:pPr>
      <w:r w:rsidRPr="00AD1F9C">
        <w:rPr>
          <w:rFonts w:hint="cs"/>
          <w:cs/>
          <w:lang w:val="en-GB"/>
        </w:rPr>
        <w:t xml:space="preserve">ณ วันที่ </w:t>
      </w:r>
      <w:r w:rsidRPr="00AD1F9C">
        <w:rPr>
          <w:lang w:val="en-GB"/>
        </w:rPr>
        <w:t xml:space="preserve">31 </w:t>
      </w:r>
      <w:r w:rsidRPr="00AD1F9C">
        <w:rPr>
          <w:rFonts w:hint="cs"/>
          <w:cs/>
          <w:lang w:val="en-GB"/>
        </w:rPr>
        <w:t xml:space="preserve">ธันวาคม </w:t>
      </w:r>
      <w:r w:rsidRPr="00AD1F9C">
        <w:rPr>
          <w:lang w:val="en-GB"/>
        </w:rPr>
        <w:t>256</w:t>
      </w:r>
      <w:r w:rsidR="006D5D44" w:rsidRPr="00AD1F9C">
        <w:rPr>
          <w:lang w:val="en-GB"/>
        </w:rPr>
        <w:t>3</w:t>
      </w:r>
      <w:r w:rsidRPr="00AD1F9C">
        <w:rPr>
          <w:lang w:val="en-GB"/>
        </w:rPr>
        <w:t xml:space="preserve"> </w:t>
      </w:r>
      <w:r w:rsidR="00B56AA4" w:rsidRPr="00AD1F9C">
        <w:rPr>
          <w:rFonts w:hint="cs"/>
          <w:cs/>
          <w:lang w:val="en-GB"/>
        </w:rPr>
        <w:t xml:space="preserve">และ </w:t>
      </w:r>
      <w:r w:rsidR="00B56AA4" w:rsidRPr="00AD1F9C">
        <w:rPr>
          <w:lang w:val="en-GB"/>
        </w:rPr>
        <w:t>256</w:t>
      </w:r>
      <w:r w:rsidR="006D5D44" w:rsidRPr="00AD1F9C">
        <w:rPr>
          <w:lang w:val="en-GB"/>
        </w:rPr>
        <w:t>2</w:t>
      </w:r>
      <w:r w:rsidR="00B56AA4" w:rsidRPr="00AD1F9C">
        <w:rPr>
          <w:lang w:val="en-GB"/>
        </w:rPr>
        <w:t xml:space="preserve"> </w:t>
      </w:r>
      <w:r>
        <w:rPr>
          <w:rFonts w:hint="cs"/>
          <w:cs/>
          <w:lang w:val="en-GB"/>
        </w:rPr>
        <w:t>บริษัทสามารถดำรงอัตราส่วนทางการเงินทั้งหมดได้ตามเงื่อนไข</w:t>
      </w:r>
      <w:r>
        <w:rPr>
          <w:lang w:val="en-GB"/>
        </w:rPr>
        <w:t xml:space="preserve"> </w:t>
      </w:r>
    </w:p>
    <w:p w14:paraId="27918861" w14:textId="77777777" w:rsidR="00886378" w:rsidRPr="00AD1F9C" w:rsidRDefault="00886378" w:rsidP="00AD1F9C">
      <w:pPr>
        <w:pStyle w:val="FSContent"/>
        <w:rPr>
          <w:lang w:val="en-GB"/>
        </w:rPr>
      </w:pPr>
    </w:p>
    <w:p w14:paraId="73137D69" w14:textId="66736742" w:rsidR="002C4FD1" w:rsidRPr="00FA6535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A6535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6D5D44">
        <w:rPr>
          <w:rFonts w:asciiTheme="majorBidi" w:hAnsiTheme="majorBidi" w:cstheme="majorBidi"/>
          <w:b/>
          <w:bCs/>
          <w:sz w:val="30"/>
          <w:szCs w:val="30"/>
          <w:lang w:val="en-GB"/>
        </w:rPr>
        <w:t>4</w:t>
      </w:r>
      <w:r w:rsidRPr="00FA6535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FA6535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เจ้าหนี้อื่น</w:t>
      </w:r>
    </w:p>
    <w:p w14:paraId="4DBF0E91" w14:textId="77777777" w:rsidR="002C4FD1" w:rsidRDefault="002C4FD1" w:rsidP="0029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269"/>
        <w:gridCol w:w="1152"/>
        <w:gridCol w:w="270"/>
        <w:gridCol w:w="1161"/>
      </w:tblGrid>
      <w:tr w:rsidR="00856108" w:rsidRPr="00BC2171" w14:paraId="04D511E4" w14:textId="77777777" w:rsidTr="00F81910">
        <w:tc>
          <w:tcPr>
            <w:tcW w:w="5310" w:type="dxa"/>
          </w:tcPr>
          <w:p w14:paraId="359EC065" w14:textId="77777777" w:rsidR="00856108" w:rsidRPr="00BC2171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2647B5DD" w14:textId="77777777" w:rsidR="00856108" w:rsidRPr="00FA6535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5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52" w:type="dxa"/>
          </w:tcPr>
          <w:p w14:paraId="2818AA97" w14:textId="2050BC42" w:rsidR="00856108" w:rsidRPr="00BC2171" w:rsidRDefault="00F81910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5D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552B63" w14:textId="77777777" w:rsidR="00856108" w:rsidRPr="00BC2171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6E4836" w14:textId="4FD5E394" w:rsidR="00856108" w:rsidRPr="00BC2171" w:rsidRDefault="00F81910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5D4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6108" w:rsidRPr="00BC2171" w14:paraId="133731F4" w14:textId="77777777" w:rsidTr="00F81910">
        <w:tc>
          <w:tcPr>
            <w:tcW w:w="5310" w:type="dxa"/>
          </w:tcPr>
          <w:p w14:paraId="7D1C1C3C" w14:textId="77777777" w:rsidR="00856108" w:rsidRPr="00BC2171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3A7423C8" w14:textId="77777777" w:rsidR="00856108" w:rsidRPr="00FA6535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48D7E69" w14:textId="77777777" w:rsidR="00856108" w:rsidRPr="00BC2171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C21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1910" w:rsidRPr="00BC2171" w14:paraId="686AAD34" w14:textId="77777777" w:rsidTr="00F81910">
        <w:tc>
          <w:tcPr>
            <w:tcW w:w="5310" w:type="dxa"/>
          </w:tcPr>
          <w:p w14:paraId="47840CC5" w14:textId="77777777" w:rsidR="00F81910" w:rsidRPr="00ED2DAB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2DA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69" w:type="dxa"/>
          </w:tcPr>
          <w:p w14:paraId="2FEAC513" w14:textId="40E2D261" w:rsidR="00F81910" w:rsidRPr="00AB0C9A" w:rsidRDefault="00B15D5B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lang w:val="en-GB"/>
              </w:rPr>
            </w:pPr>
            <w:r>
              <w:rPr>
                <w:rFonts w:ascii="Angsana New" w:hAnsi="Angsana New" w:cs="Angsana New"/>
                <w:i/>
                <w:iCs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9725C5" w14:textId="419D5345" w:rsidR="00F81910" w:rsidRPr="00397B7B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1,114</w:t>
            </w:r>
          </w:p>
        </w:tc>
        <w:tc>
          <w:tcPr>
            <w:tcW w:w="270" w:type="dxa"/>
          </w:tcPr>
          <w:p w14:paraId="2D90D56D" w14:textId="77777777" w:rsidR="00F81910" w:rsidRPr="00397B7B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8588ECA" w14:textId="5DFDE033" w:rsidR="00F81910" w:rsidRPr="00397B7B" w:rsidRDefault="007B7E0C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D5D4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F81910" w:rsidRPr="00BC2171" w14:paraId="326DBA49" w14:textId="77777777" w:rsidTr="00F81910">
        <w:tc>
          <w:tcPr>
            <w:tcW w:w="5310" w:type="dxa"/>
          </w:tcPr>
          <w:p w14:paraId="5F838B37" w14:textId="77777777" w:rsidR="00F81910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9" w:type="dxa"/>
          </w:tcPr>
          <w:p w14:paraId="5480A953" w14:textId="77777777" w:rsidR="00F81910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ECC804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2CC1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3B9FC9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10" w:rsidRPr="00BC2171" w14:paraId="11CB1D4E" w14:textId="77777777" w:rsidTr="00F81910">
        <w:tc>
          <w:tcPr>
            <w:tcW w:w="5310" w:type="dxa"/>
          </w:tcPr>
          <w:p w14:paraId="36905B4F" w14:textId="77777777" w:rsidR="00F81910" w:rsidRPr="00ED2DAB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D2DA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269" w:type="dxa"/>
          </w:tcPr>
          <w:p w14:paraId="5B0BC8E7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</w:tcPr>
          <w:p w14:paraId="6E2732A3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E868E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0CF2CB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10" w:rsidRPr="00F362A3" w14:paraId="707B6834" w14:textId="77777777" w:rsidTr="00F81910">
        <w:tc>
          <w:tcPr>
            <w:tcW w:w="5310" w:type="dxa"/>
          </w:tcPr>
          <w:p w14:paraId="382FFEB8" w14:textId="77777777" w:rsidR="00F81910" w:rsidRPr="00FA1C96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269" w:type="dxa"/>
          </w:tcPr>
          <w:p w14:paraId="244BBA54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</w:tcPr>
          <w:p w14:paraId="0837E80F" w14:textId="5A00EEC9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13,766</w:t>
            </w:r>
          </w:p>
        </w:tc>
        <w:tc>
          <w:tcPr>
            <w:tcW w:w="270" w:type="dxa"/>
          </w:tcPr>
          <w:p w14:paraId="63CE3C1F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E565B2" w14:textId="0F5F0702" w:rsidR="00F81910" w:rsidRPr="00F362A3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12,731</w:t>
            </w:r>
          </w:p>
        </w:tc>
      </w:tr>
      <w:tr w:rsidR="00F81910" w:rsidRPr="00F362A3" w14:paraId="38B04284" w14:textId="77777777" w:rsidTr="00F81910">
        <w:tc>
          <w:tcPr>
            <w:tcW w:w="5310" w:type="dxa"/>
          </w:tcPr>
          <w:p w14:paraId="49598D8C" w14:textId="77777777" w:rsidR="00F81910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รายได้รอการตัดบัญชี</w:t>
            </w:r>
          </w:p>
        </w:tc>
        <w:tc>
          <w:tcPr>
            <w:tcW w:w="1269" w:type="dxa"/>
          </w:tcPr>
          <w:p w14:paraId="0B981B0A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</w:tcPr>
          <w:p w14:paraId="655206AD" w14:textId="3A9D6544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16D715F5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721C30" w14:textId="74D56799" w:rsidR="00F81910" w:rsidRPr="00F362A3" w:rsidRDefault="0030074C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6,687</w:t>
            </w:r>
          </w:p>
        </w:tc>
      </w:tr>
      <w:tr w:rsidR="00F81910" w:rsidRPr="00F362A3" w14:paraId="77950C01" w14:textId="77777777" w:rsidTr="00F81910">
        <w:tc>
          <w:tcPr>
            <w:tcW w:w="5310" w:type="dxa"/>
          </w:tcPr>
          <w:p w14:paraId="4D695B96" w14:textId="77777777" w:rsidR="00F81910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ภาษีมูลค่าเพิ่มและภาษีเงินได้หัก ณ ที่จ่ายค้างจ่าย</w:t>
            </w:r>
          </w:p>
        </w:tc>
        <w:tc>
          <w:tcPr>
            <w:tcW w:w="1269" w:type="dxa"/>
          </w:tcPr>
          <w:p w14:paraId="5DEB65F4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</w:tcPr>
          <w:p w14:paraId="2AB32107" w14:textId="63C50132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0" w:type="dxa"/>
          </w:tcPr>
          <w:p w14:paraId="3506C5C9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DE8B5B" w14:textId="64CED6E8" w:rsidR="00F81910" w:rsidRPr="00F362A3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  <w:tr w:rsidR="00F81910" w:rsidRPr="00F362A3" w14:paraId="7196BA48" w14:textId="77777777" w:rsidTr="00F81910">
        <w:tc>
          <w:tcPr>
            <w:tcW w:w="5310" w:type="dxa"/>
          </w:tcPr>
          <w:p w14:paraId="2BFA7C6C" w14:textId="77777777" w:rsidR="00F81910" w:rsidRPr="0001653B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อื่น ๆ</w:t>
            </w:r>
          </w:p>
        </w:tc>
        <w:tc>
          <w:tcPr>
            <w:tcW w:w="1269" w:type="dxa"/>
          </w:tcPr>
          <w:p w14:paraId="43841107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8E128F" w14:textId="6DD8A342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3,057</w:t>
            </w:r>
          </w:p>
        </w:tc>
        <w:tc>
          <w:tcPr>
            <w:tcW w:w="270" w:type="dxa"/>
          </w:tcPr>
          <w:p w14:paraId="316AC9B2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C89205" w14:textId="4BD7D8AA" w:rsidR="00F81910" w:rsidRPr="00F362A3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F81910" w:rsidRPr="00F362A3" w14:paraId="4144324C" w14:textId="77777777" w:rsidTr="00F81910">
        <w:tc>
          <w:tcPr>
            <w:tcW w:w="5310" w:type="dxa"/>
          </w:tcPr>
          <w:p w14:paraId="3E754EA6" w14:textId="77777777" w:rsidR="00F81910" w:rsidRPr="00ED2DAB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9" w:type="dxa"/>
          </w:tcPr>
          <w:p w14:paraId="3556FEC3" w14:textId="77777777" w:rsidR="00F81910" w:rsidRPr="00ED2DAB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784B1D" w14:textId="2EA57283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19,840</w:t>
            </w:r>
          </w:p>
        </w:tc>
        <w:tc>
          <w:tcPr>
            <w:tcW w:w="270" w:type="dxa"/>
          </w:tcPr>
          <w:p w14:paraId="52E6944A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2D3C547" w14:textId="1C6B8CDC" w:rsidR="00F81910" w:rsidRPr="00F362A3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30074C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  <w:tr w:rsidR="00F81910" w:rsidRPr="00F362A3" w14:paraId="21638CBD" w14:textId="77777777" w:rsidTr="00F81910">
        <w:tc>
          <w:tcPr>
            <w:tcW w:w="5310" w:type="dxa"/>
          </w:tcPr>
          <w:p w14:paraId="704A7109" w14:textId="77777777" w:rsidR="00F81910" w:rsidRPr="00BC2171" w:rsidRDefault="00F81910" w:rsidP="00F81910">
            <w:pPr>
              <w:pStyle w:val="a"/>
              <w:tabs>
                <w:tab w:val="clear" w:pos="1080"/>
              </w:tabs>
              <w:ind w:left="7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C217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9" w:type="dxa"/>
          </w:tcPr>
          <w:p w14:paraId="72DF67E5" w14:textId="77777777" w:rsidR="00F81910" w:rsidRPr="00FA6535" w:rsidRDefault="00F81910" w:rsidP="00F8191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FA19F51" w14:textId="26D5E7CC" w:rsidR="00F81910" w:rsidRPr="00F362A3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20,954</w:t>
            </w:r>
          </w:p>
        </w:tc>
        <w:tc>
          <w:tcPr>
            <w:tcW w:w="270" w:type="dxa"/>
          </w:tcPr>
          <w:p w14:paraId="7669F29D" w14:textId="77777777" w:rsidR="00F81910" w:rsidRPr="00F362A3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98D6B8B" w14:textId="6B2B7EB8" w:rsidR="00F81910" w:rsidRPr="00F362A3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30074C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</w:tr>
    </w:tbl>
    <w:p w14:paraId="4E34C439" w14:textId="0DD7734E" w:rsidR="00E46DAF" w:rsidRDefault="00E46DAF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D6F3155" w14:textId="77777777" w:rsidR="00052533" w:rsidRDefault="0005253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71A81F2" w14:textId="77777777" w:rsidR="00E46DAF" w:rsidRDefault="00E46DAF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09ACA9" w14:textId="59589A0B" w:rsidR="00EC7768" w:rsidRPr="00C1655A" w:rsidRDefault="00EC776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6D5D44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ประมาณการหนี้สิน</w:t>
      </w:r>
      <w:r w:rsidR="00FF2475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ไม่หมุนเวียนสำหรับ</w:t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ผลประโยชน์พนักงาน</w:t>
      </w:r>
    </w:p>
    <w:p w14:paraId="2131A7F6" w14:textId="77777777" w:rsidR="00DE1615" w:rsidRPr="003A36B4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22"/>
          <w:szCs w:val="22"/>
        </w:rPr>
      </w:pPr>
    </w:p>
    <w:tbl>
      <w:tblPr>
        <w:tblW w:w="4730" w:type="pct"/>
        <w:tblInd w:w="450" w:type="dxa"/>
        <w:tblLook w:val="04A0" w:firstRow="1" w:lastRow="0" w:firstColumn="1" w:lastColumn="0" w:noHBand="0" w:noVBand="1"/>
      </w:tblPr>
      <w:tblGrid>
        <w:gridCol w:w="5362"/>
        <w:gridCol w:w="1051"/>
        <w:gridCol w:w="1228"/>
        <w:gridCol w:w="264"/>
        <w:gridCol w:w="1137"/>
      </w:tblGrid>
      <w:tr w:rsidR="00F81910" w:rsidRPr="00C1655A" w14:paraId="52F88C7A" w14:textId="77777777" w:rsidTr="00856108">
        <w:trPr>
          <w:cantSplit/>
        </w:trPr>
        <w:tc>
          <w:tcPr>
            <w:tcW w:w="2965" w:type="pct"/>
          </w:tcPr>
          <w:p w14:paraId="090556AC" w14:textId="77777777" w:rsidR="00F81910" w:rsidRPr="00C1655A" w:rsidRDefault="00F81910" w:rsidP="00F81910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2CDAB0D8" w14:textId="77777777" w:rsidR="00F81910" w:rsidRPr="00C1655A" w:rsidRDefault="00F81910" w:rsidP="00F81910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hideMark/>
          </w:tcPr>
          <w:p w14:paraId="5CBF1653" w14:textId="344EF394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5D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9C84F69" w14:textId="77777777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049B4025" w14:textId="53091972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5D4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6108" w:rsidRPr="00C1655A" w14:paraId="62DCBF57" w14:textId="77777777" w:rsidTr="00D5405C">
        <w:trPr>
          <w:cantSplit/>
        </w:trPr>
        <w:tc>
          <w:tcPr>
            <w:tcW w:w="2965" w:type="pct"/>
            <w:hideMark/>
          </w:tcPr>
          <w:p w14:paraId="243217A3" w14:textId="77777777" w:rsidR="00856108" w:rsidRPr="00C1655A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0C19099" w14:textId="77777777" w:rsidR="00856108" w:rsidRPr="00C1655A" w:rsidRDefault="00856108" w:rsidP="00856108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4" w:type="pct"/>
            <w:gridSpan w:val="3"/>
            <w:vAlign w:val="center"/>
            <w:hideMark/>
          </w:tcPr>
          <w:p w14:paraId="0CD502E5" w14:textId="77777777" w:rsidR="00856108" w:rsidRPr="00C1655A" w:rsidRDefault="00856108" w:rsidP="008561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39"/>
              </w:tabs>
              <w:spacing w:line="380" w:lineRule="exact"/>
              <w:ind w:left="-18" w:right="-1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C165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1910" w:rsidRPr="0035476F" w14:paraId="67AE80E0" w14:textId="77777777" w:rsidTr="0035476F">
        <w:trPr>
          <w:cantSplit/>
        </w:trPr>
        <w:tc>
          <w:tcPr>
            <w:tcW w:w="2965" w:type="pct"/>
            <w:hideMark/>
          </w:tcPr>
          <w:p w14:paraId="760C4338" w14:textId="77777777" w:rsidR="00F81910" w:rsidRPr="00C1655A" w:rsidRDefault="00F81910" w:rsidP="00F81910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16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F7BA691" w14:textId="77777777" w:rsidR="00F81910" w:rsidRPr="00C1655A" w:rsidRDefault="00F81910" w:rsidP="00F81910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B1DFD1" w14:textId="21BAE36C" w:rsidR="00F81910" w:rsidRPr="005E0E41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9,813</w:t>
            </w:r>
          </w:p>
        </w:tc>
        <w:tc>
          <w:tcPr>
            <w:tcW w:w="146" w:type="pct"/>
          </w:tcPr>
          <w:p w14:paraId="23E43848" w14:textId="77777777" w:rsidR="00F81910" w:rsidRPr="005E0E4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4FF674" w14:textId="49AB53CE" w:rsidR="00F81910" w:rsidRPr="005E0E41" w:rsidRDefault="006D5D44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8,139</w:t>
            </w:r>
          </w:p>
        </w:tc>
      </w:tr>
    </w:tbl>
    <w:p w14:paraId="346D260A" w14:textId="77777777" w:rsidR="00FF2475" w:rsidRPr="003A36B4" w:rsidRDefault="00FF2475" w:rsidP="00FF2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24"/>
          <w:szCs w:val="24"/>
        </w:rPr>
      </w:pPr>
    </w:p>
    <w:p w14:paraId="02ADC9C7" w14:textId="4BB82EC2" w:rsidR="00FF2475" w:rsidRDefault="00FF2475" w:rsidP="0051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2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3A36B4" w:rsidRDefault="00D5405C" w:rsidP="0051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927914" w14:textId="24C5A360" w:rsidR="00DE1615" w:rsidRDefault="00DE1615" w:rsidP="0051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336E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E66A6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D7336E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7336E">
        <w:rPr>
          <w:rFonts w:ascii="Angsana New" w:hAnsi="Angsana New"/>
          <w:sz w:val="30"/>
          <w:szCs w:val="30"/>
        </w:rPr>
        <w:t xml:space="preserve">2541 </w:t>
      </w:r>
      <w:r w:rsidRPr="00D7336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>
        <w:rPr>
          <w:rFonts w:ascii="Angsana New" w:hAnsi="Angsana New" w:hint="cs"/>
          <w:sz w:val="30"/>
          <w:szCs w:val="30"/>
          <w:cs/>
        </w:rPr>
        <w:t xml:space="preserve"> </w:t>
      </w:r>
      <w:r w:rsidRPr="00166D10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166D10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6B966661" w14:textId="36408639" w:rsidR="008E5A58" w:rsidRPr="003A36B4" w:rsidRDefault="008E5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4730" w:type="pct"/>
        <w:tblInd w:w="450" w:type="dxa"/>
        <w:tblLook w:val="04A0" w:firstRow="1" w:lastRow="0" w:firstColumn="1" w:lastColumn="0" w:noHBand="0" w:noVBand="1"/>
      </w:tblPr>
      <w:tblGrid>
        <w:gridCol w:w="6151"/>
        <w:gridCol w:w="262"/>
        <w:gridCol w:w="1228"/>
        <w:gridCol w:w="262"/>
        <w:gridCol w:w="1139"/>
      </w:tblGrid>
      <w:tr w:rsidR="00F81910" w:rsidRPr="00D7336E" w14:paraId="545FD963" w14:textId="77777777" w:rsidTr="00BA69E0">
        <w:trPr>
          <w:tblHeader/>
        </w:trPr>
        <w:tc>
          <w:tcPr>
            <w:tcW w:w="3546" w:type="pct"/>
            <w:gridSpan w:val="2"/>
          </w:tcPr>
          <w:p w14:paraId="03E27DBF" w14:textId="7316FF65" w:rsidR="00F81910" w:rsidRPr="00D7336E" w:rsidRDefault="00462BCE" w:rsidP="00462B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D5405C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ของภาระผูกพันตามโครงการผลประโยชน์</w:t>
            </w:r>
          </w:p>
        </w:tc>
        <w:tc>
          <w:tcPr>
            <w:tcW w:w="679" w:type="pct"/>
            <w:hideMark/>
          </w:tcPr>
          <w:p w14:paraId="22FEA815" w14:textId="55112E20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52E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E83011A" w14:textId="77777777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22CE0343" w14:textId="5A815583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52E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81910" w:rsidRPr="00D7336E" w14:paraId="57C1C833" w14:textId="77777777" w:rsidTr="00BA69E0">
        <w:trPr>
          <w:tblHeader/>
        </w:trPr>
        <w:tc>
          <w:tcPr>
            <w:tcW w:w="3546" w:type="pct"/>
            <w:gridSpan w:val="2"/>
          </w:tcPr>
          <w:p w14:paraId="7C237FB5" w14:textId="77777777" w:rsidR="00F81910" w:rsidRPr="00D7336E" w:rsidRDefault="00F81910" w:rsidP="00F8191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4" w:type="pct"/>
            <w:gridSpan w:val="3"/>
            <w:vAlign w:val="center"/>
            <w:hideMark/>
          </w:tcPr>
          <w:p w14:paraId="78E72D4C" w14:textId="77777777" w:rsidR="00F81910" w:rsidRPr="00360839" w:rsidRDefault="00F81910" w:rsidP="00F81910">
            <w:pPr>
              <w:pStyle w:val="E"/>
              <w:tabs>
                <w:tab w:val="decimal" w:pos="703"/>
              </w:tabs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</w:pPr>
            <w:r w:rsidRPr="00360839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1910" w:rsidRPr="00F362A3" w14:paraId="5BEFD2F1" w14:textId="77777777" w:rsidTr="00856108">
        <w:trPr>
          <w:cantSplit/>
          <w:trHeight w:val="380"/>
        </w:trPr>
        <w:tc>
          <w:tcPr>
            <w:tcW w:w="3401" w:type="pct"/>
          </w:tcPr>
          <w:p w14:paraId="402A35A7" w14:textId="7FE47D4A" w:rsidR="00F81910" w:rsidRPr="00D7336E" w:rsidRDefault="00F81910" w:rsidP="00F819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733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733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733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" w:type="pct"/>
            <w:vAlign w:val="bottom"/>
          </w:tcPr>
          <w:p w14:paraId="2E591B70" w14:textId="77777777" w:rsidR="00F81910" w:rsidRPr="00D7336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2B7E7460" w14:textId="6DAA690D" w:rsidR="00F81910" w:rsidRPr="00D7336E" w:rsidRDefault="00B15D5B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8,139</w:t>
            </w:r>
          </w:p>
        </w:tc>
        <w:tc>
          <w:tcPr>
            <w:tcW w:w="145" w:type="pct"/>
          </w:tcPr>
          <w:p w14:paraId="2D4354CD" w14:textId="77777777" w:rsidR="00F81910" w:rsidRPr="00D7336E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0B1912B8" w14:textId="2CBF6DF0" w:rsidR="00F81910" w:rsidRPr="00D7336E" w:rsidRDefault="007E52E7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5,709</w:t>
            </w:r>
          </w:p>
        </w:tc>
      </w:tr>
      <w:tr w:rsidR="00567CF1" w:rsidRPr="00F362A3" w14:paraId="344D6F17" w14:textId="77777777" w:rsidTr="00856108">
        <w:trPr>
          <w:cantSplit/>
        </w:trPr>
        <w:tc>
          <w:tcPr>
            <w:tcW w:w="3401" w:type="pct"/>
          </w:tcPr>
          <w:p w14:paraId="461570A7" w14:textId="77777777" w:rsidR="00567CF1" w:rsidRPr="002153A5" w:rsidRDefault="00567CF1" w:rsidP="00F819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3F8F9EBE" w14:textId="77777777" w:rsidR="00567CF1" w:rsidRPr="00D7336E" w:rsidRDefault="00567CF1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03C9C455" w14:textId="77777777" w:rsidR="00567CF1" w:rsidRPr="00D7336E" w:rsidRDefault="00567CF1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7D942B" w14:textId="77777777" w:rsidR="00567CF1" w:rsidRPr="00D7336E" w:rsidRDefault="00567CF1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2AA24AA" w14:textId="77777777" w:rsidR="00567CF1" w:rsidRPr="00D7336E" w:rsidRDefault="00567CF1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10" w:rsidRPr="00F362A3" w14:paraId="65F70579" w14:textId="77777777" w:rsidTr="00856108">
        <w:trPr>
          <w:cantSplit/>
        </w:trPr>
        <w:tc>
          <w:tcPr>
            <w:tcW w:w="3401" w:type="pct"/>
          </w:tcPr>
          <w:p w14:paraId="1A7C46F0" w14:textId="77777777" w:rsidR="00F81910" w:rsidRPr="002153A5" w:rsidRDefault="00F81910" w:rsidP="00F819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215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5" w:type="pct"/>
            <w:vAlign w:val="bottom"/>
          </w:tcPr>
          <w:p w14:paraId="2CBA216E" w14:textId="77777777" w:rsidR="00F81910" w:rsidRPr="00D7336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7BA1544C" w14:textId="77777777" w:rsidR="00F81910" w:rsidRPr="00D7336E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2BD18E" w14:textId="77777777" w:rsidR="00F81910" w:rsidRPr="00D7336E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7132ECB" w14:textId="77777777" w:rsidR="00F81910" w:rsidRPr="00D7336E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10" w:rsidRPr="00F362A3" w14:paraId="00FC8E70" w14:textId="77777777" w:rsidTr="00856108">
        <w:trPr>
          <w:cantSplit/>
        </w:trPr>
        <w:tc>
          <w:tcPr>
            <w:tcW w:w="3401" w:type="pct"/>
          </w:tcPr>
          <w:p w14:paraId="5099EA18" w14:textId="77777777" w:rsidR="00F81910" w:rsidRPr="002153A5" w:rsidRDefault="00F81910" w:rsidP="00F819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3A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5" w:type="pct"/>
          </w:tcPr>
          <w:p w14:paraId="3BB66D37" w14:textId="77777777" w:rsidR="00F81910" w:rsidRPr="00D7336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6088B04B" w14:textId="70E9FE44" w:rsidR="00F81910" w:rsidRPr="00277E70" w:rsidRDefault="007E35B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145" w:type="pct"/>
          </w:tcPr>
          <w:p w14:paraId="76E01ADD" w14:textId="77777777" w:rsidR="00F81910" w:rsidRPr="00277E70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0E738686" w14:textId="3E9082BC" w:rsidR="00F81910" w:rsidRPr="00277E70" w:rsidRDefault="007E52E7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702305" w:rsidRPr="00F362A3" w14:paraId="7F2A7D9A" w14:textId="77777777" w:rsidTr="00856108">
        <w:trPr>
          <w:cantSplit/>
        </w:trPr>
        <w:tc>
          <w:tcPr>
            <w:tcW w:w="3401" w:type="pct"/>
          </w:tcPr>
          <w:p w14:paraId="387E6536" w14:textId="495848BF" w:rsidR="00702305" w:rsidRPr="002153A5" w:rsidRDefault="00702305" w:rsidP="00F819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5" w:type="pct"/>
          </w:tcPr>
          <w:p w14:paraId="63FDABAC" w14:textId="77777777" w:rsidR="00702305" w:rsidRPr="00D7336E" w:rsidRDefault="00702305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15AFC446" w14:textId="6DCC085B" w:rsidR="00702305" w:rsidRPr="00277E70" w:rsidRDefault="007E35B0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095C4B" w14:textId="77777777" w:rsidR="00702305" w:rsidRPr="00277E70" w:rsidRDefault="00702305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692658D3" w14:textId="187B76BA" w:rsidR="00702305" w:rsidRDefault="007E52E7" w:rsidP="007E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F81910" w:rsidRPr="00F362A3" w14:paraId="6EE25ECF" w14:textId="77777777" w:rsidTr="00526CA2">
        <w:trPr>
          <w:cantSplit/>
        </w:trPr>
        <w:tc>
          <w:tcPr>
            <w:tcW w:w="3401" w:type="pct"/>
          </w:tcPr>
          <w:p w14:paraId="73F1044C" w14:textId="77777777" w:rsidR="00F81910" w:rsidRDefault="00F81910" w:rsidP="00F819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5" w:type="pct"/>
          </w:tcPr>
          <w:p w14:paraId="003EDEDC" w14:textId="77777777" w:rsidR="00F81910" w:rsidRPr="00D7336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6F857B2" w14:textId="4833D4AE" w:rsidR="00F81910" w:rsidRPr="00277E70" w:rsidRDefault="007E35B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0048FCDE" w14:textId="77777777" w:rsidR="00F81910" w:rsidRPr="00277E70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B199128" w14:textId="658C4874" w:rsidR="00F81910" w:rsidRPr="00277E7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52E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81910" w:rsidRPr="00F362A3" w14:paraId="4D4E3A1F" w14:textId="77777777" w:rsidTr="00526CA2">
        <w:trPr>
          <w:cantSplit/>
        </w:trPr>
        <w:tc>
          <w:tcPr>
            <w:tcW w:w="3401" w:type="pct"/>
          </w:tcPr>
          <w:p w14:paraId="7D5C241D" w14:textId="77777777" w:rsidR="00F81910" w:rsidRPr="00E66A6F" w:rsidRDefault="00F81910" w:rsidP="00F819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A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52E254C2" w14:textId="77777777" w:rsidR="00F81910" w:rsidRPr="00E66A6F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4FDA89CA" w14:textId="6042C9A2" w:rsidR="00F81910" w:rsidRPr="00F362A3" w:rsidRDefault="007E35B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</w:t>
            </w:r>
          </w:p>
        </w:tc>
        <w:tc>
          <w:tcPr>
            <w:tcW w:w="145" w:type="pct"/>
          </w:tcPr>
          <w:p w14:paraId="0DE4F921" w14:textId="77777777" w:rsidR="00F81910" w:rsidRPr="00F362A3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4362C4D" w14:textId="1A9AB64B" w:rsidR="00F81910" w:rsidRPr="00F362A3" w:rsidRDefault="007E52E7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</w:tr>
    </w:tbl>
    <w:p w14:paraId="4D863341" w14:textId="77777777" w:rsidR="00AF54C5" w:rsidRPr="003A36B4" w:rsidRDefault="00AF54C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4730" w:type="pct"/>
        <w:tblInd w:w="450" w:type="dxa"/>
        <w:tblLook w:val="04A0" w:firstRow="1" w:lastRow="0" w:firstColumn="1" w:lastColumn="0" w:noHBand="0" w:noVBand="1"/>
      </w:tblPr>
      <w:tblGrid>
        <w:gridCol w:w="6151"/>
        <w:gridCol w:w="262"/>
        <w:gridCol w:w="1228"/>
        <w:gridCol w:w="262"/>
        <w:gridCol w:w="1139"/>
      </w:tblGrid>
      <w:tr w:rsidR="00F81910" w:rsidRPr="00F362A3" w14:paraId="08C1B6A4" w14:textId="77777777" w:rsidTr="00C862D6">
        <w:trPr>
          <w:cantSplit/>
        </w:trPr>
        <w:tc>
          <w:tcPr>
            <w:tcW w:w="3401" w:type="pct"/>
          </w:tcPr>
          <w:p w14:paraId="1D227526" w14:textId="77777777" w:rsidR="00F81910" w:rsidRPr="00C862D6" w:rsidRDefault="00F81910" w:rsidP="00F81910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2D6"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รับรู้ในกำไร (ขาดทุน) เบ็ดเสร็จอื่น</w:t>
            </w:r>
          </w:p>
        </w:tc>
        <w:tc>
          <w:tcPr>
            <w:tcW w:w="145" w:type="pct"/>
          </w:tcPr>
          <w:p w14:paraId="4DF501EE" w14:textId="77777777" w:rsidR="00F81910" w:rsidRPr="0080067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4B57DA1B" w14:textId="77777777" w:rsidR="00F81910" w:rsidRPr="00360839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4572510" w14:textId="77777777" w:rsidR="00F81910" w:rsidRPr="00360839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1E3595D4" w14:textId="77777777" w:rsidR="00F81910" w:rsidRPr="00360839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10" w:rsidRPr="00F362A3" w14:paraId="006F61B7" w14:textId="77777777" w:rsidTr="00C862D6">
        <w:trPr>
          <w:cantSplit/>
        </w:trPr>
        <w:tc>
          <w:tcPr>
            <w:tcW w:w="3401" w:type="pct"/>
          </w:tcPr>
          <w:p w14:paraId="0A887624" w14:textId="663FC230" w:rsidR="00F81910" w:rsidRPr="00C862D6" w:rsidRDefault="00F81910" w:rsidP="00F81910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5" w:type="pct"/>
          </w:tcPr>
          <w:p w14:paraId="3028FE46" w14:textId="77777777" w:rsidR="00F81910" w:rsidRPr="0080067E" w:rsidRDefault="00F81910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2FAF89F0" w14:textId="5988929E" w:rsidR="00F81910" w:rsidRPr="00702305" w:rsidRDefault="00F81910" w:rsidP="0070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C4B931A" w14:textId="77777777" w:rsidR="00F81910" w:rsidRPr="00C862D6" w:rsidRDefault="00F81910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7A574141" w14:textId="5C6CEB37" w:rsidR="00F81910" w:rsidRPr="00C862D6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2479" w:rsidRPr="00F362A3" w14:paraId="7AAC1496" w14:textId="77777777" w:rsidTr="00C862D6">
        <w:trPr>
          <w:cantSplit/>
        </w:trPr>
        <w:tc>
          <w:tcPr>
            <w:tcW w:w="3401" w:type="pct"/>
          </w:tcPr>
          <w:p w14:paraId="48A09012" w14:textId="59631DC9" w:rsidR="00CE2479" w:rsidRPr="00BD2B01" w:rsidRDefault="00CE2479" w:rsidP="00F819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5" w:type="pct"/>
          </w:tcPr>
          <w:p w14:paraId="52C3E299" w14:textId="77777777" w:rsidR="00CE2479" w:rsidRPr="0080067E" w:rsidRDefault="00CE2479" w:rsidP="00F8191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3FD8DC2D" w14:textId="4A7DE5D6" w:rsidR="00CE2479" w:rsidRPr="00360839" w:rsidRDefault="00462F5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D8386F5" w14:textId="77777777" w:rsidR="00CE2479" w:rsidRPr="00360839" w:rsidRDefault="00CE2479" w:rsidP="00F81910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39DD5253" w14:textId="511E2B73" w:rsidR="00CE2479" w:rsidRPr="00360839" w:rsidRDefault="007E52E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68D" w:rsidRPr="00F362A3" w14:paraId="4905D223" w14:textId="77777777" w:rsidTr="00B6142C">
        <w:trPr>
          <w:cantSplit/>
        </w:trPr>
        <w:tc>
          <w:tcPr>
            <w:tcW w:w="3401" w:type="pct"/>
          </w:tcPr>
          <w:p w14:paraId="7E7D25A0" w14:textId="2992306F" w:rsidR="0076468D" w:rsidRPr="00BD2B01" w:rsidRDefault="0076468D" w:rsidP="0076468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5" w:type="pct"/>
          </w:tcPr>
          <w:p w14:paraId="221975D2" w14:textId="77777777" w:rsidR="0076468D" w:rsidRPr="0080067E" w:rsidRDefault="0076468D" w:rsidP="0076468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45C9B528" w14:textId="5AE72A38" w:rsidR="0076468D" w:rsidRPr="00360839" w:rsidRDefault="00462F5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6379E63" w14:textId="77777777" w:rsidR="0076468D" w:rsidRPr="00360839" w:rsidRDefault="0076468D" w:rsidP="0076468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7EC43A84" w14:textId="76C74CC4" w:rsidR="0076468D" w:rsidRPr="00360839" w:rsidRDefault="007E52E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68D" w:rsidRPr="00F362A3" w14:paraId="6788F6CB" w14:textId="77777777" w:rsidTr="00B6142C">
        <w:trPr>
          <w:cantSplit/>
        </w:trPr>
        <w:tc>
          <w:tcPr>
            <w:tcW w:w="3401" w:type="pct"/>
          </w:tcPr>
          <w:p w14:paraId="4C0449C6" w14:textId="4C38CCE3" w:rsidR="0076468D" w:rsidRPr="00BD2B01" w:rsidRDefault="00B6142C" w:rsidP="0076468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5" w:type="pct"/>
          </w:tcPr>
          <w:p w14:paraId="5B8F15C8" w14:textId="77777777" w:rsidR="0076468D" w:rsidRPr="0080067E" w:rsidRDefault="0076468D" w:rsidP="0076468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1B4391B2" w14:textId="714B7A43" w:rsidR="0076468D" w:rsidRPr="00360839" w:rsidRDefault="00462F5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A390CB2" w14:textId="77777777" w:rsidR="0076468D" w:rsidRPr="00360839" w:rsidRDefault="0076468D" w:rsidP="0076468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9A8B087" w14:textId="5D73B3A1" w:rsidR="0076468D" w:rsidRPr="00360839" w:rsidRDefault="007E52E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142C" w:rsidRPr="00F362A3" w14:paraId="7C285104" w14:textId="77777777" w:rsidTr="00B6142C">
        <w:trPr>
          <w:cantSplit/>
        </w:trPr>
        <w:tc>
          <w:tcPr>
            <w:tcW w:w="3401" w:type="pct"/>
          </w:tcPr>
          <w:p w14:paraId="0FAE568E" w14:textId="77777777" w:rsidR="00B6142C" w:rsidRPr="00C862D6" w:rsidRDefault="00B6142C" w:rsidP="00B614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E3B3F35" w14:textId="77777777" w:rsidR="00B6142C" w:rsidRPr="0080067E" w:rsidRDefault="00B6142C" w:rsidP="00B6142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4A1E1" w14:textId="3C138579" w:rsidR="00B6142C" w:rsidRPr="00360839" w:rsidRDefault="00B6142C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7023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0F31579" w14:textId="77777777" w:rsidR="00B6142C" w:rsidRPr="00360839" w:rsidRDefault="00B6142C" w:rsidP="00B6142C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B898A" w14:textId="4BF36D13" w:rsidR="00B6142C" w:rsidRPr="004E110E" w:rsidRDefault="007E52E7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1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6142C" w:rsidRPr="00F362A3" w14:paraId="5A590547" w14:textId="77777777" w:rsidTr="00B6142C">
        <w:trPr>
          <w:cantSplit/>
        </w:trPr>
        <w:tc>
          <w:tcPr>
            <w:tcW w:w="3401" w:type="pct"/>
          </w:tcPr>
          <w:p w14:paraId="0C70BC17" w14:textId="0C04B5A8" w:rsidR="00B6142C" w:rsidRPr="00C862D6" w:rsidRDefault="00B6142C" w:rsidP="00B614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BEC78E0" w14:textId="77777777" w:rsidR="00B6142C" w:rsidRPr="0080067E" w:rsidRDefault="00B6142C" w:rsidP="00B6142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19E5FDE6" w14:textId="77777777" w:rsidR="00B6142C" w:rsidRPr="00360839" w:rsidRDefault="00B6142C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74A0FD6" w14:textId="77777777" w:rsidR="00B6142C" w:rsidRPr="00360839" w:rsidRDefault="00B6142C" w:rsidP="00B6142C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5F4E4FD2" w14:textId="77777777" w:rsidR="00B6142C" w:rsidRPr="00360839" w:rsidRDefault="00B6142C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42C" w:rsidRPr="00F362A3" w14:paraId="3126791E" w14:textId="77777777" w:rsidTr="00C862D6">
        <w:trPr>
          <w:cantSplit/>
        </w:trPr>
        <w:tc>
          <w:tcPr>
            <w:tcW w:w="3401" w:type="pct"/>
          </w:tcPr>
          <w:p w14:paraId="19B88BDA" w14:textId="77777777" w:rsidR="00B6142C" w:rsidRPr="00BD2B01" w:rsidRDefault="00B6142C" w:rsidP="00B61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5" w:type="pct"/>
          </w:tcPr>
          <w:p w14:paraId="57D9F1FA" w14:textId="77777777" w:rsidR="00B6142C" w:rsidRPr="0080067E" w:rsidRDefault="00B6142C" w:rsidP="00B6142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5F24DE1B" w14:textId="6A16E292" w:rsidR="00B6142C" w:rsidRPr="00360839" w:rsidRDefault="007E35B0" w:rsidP="004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469AD4B" w14:textId="77777777" w:rsidR="00B6142C" w:rsidRPr="00360839" w:rsidRDefault="00B6142C" w:rsidP="00B6142C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529D6EA" w14:textId="7FE3EEA0" w:rsidR="00B6142C" w:rsidRPr="00360839" w:rsidRDefault="00B6142C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52E7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142C" w:rsidRPr="00F362A3" w14:paraId="43E4B30C" w14:textId="77777777" w:rsidTr="00856108">
        <w:trPr>
          <w:cantSplit/>
        </w:trPr>
        <w:tc>
          <w:tcPr>
            <w:tcW w:w="3401" w:type="pct"/>
          </w:tcPr>
          <w:p w14:paraId="2C0150E3" w14:textId="6DAAF642" w:rsidR="00B6142C" w:rsidRPr="00A17D55" w:rsidRDefault="00B6142C" w:rsidP="00B614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682A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988D7E6" w14:textId="77777777" w:rsidR="00B6142C" w:rsidRPr="00A17D55" w:rsidRDefault="00B6142C" w:rsidP="00B6142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F7EAE" w14:textId="4DC2A6AA" w:rsidR="00B6142C" w:rsidRPr="00F362A3" w:rsidRDefault="007E35B0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9,813</w:t>
            </w:r>
          </w:p>
        </w:tc>
        <w:tc>
          <w:tcPr>
            <w:tcW w:w="145" w:type="pct"/>
          </w:tcPr>
          <w:p w14:paraId="303B90CF" w14:textId="77777777" w:rsidR="00B6142C" w:rsidRPr="00F362A3" w:rsidRDefault="00B6142C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F267E" w14:textId="01218F30" w:rsidR="00B6142C" w:rsidRPr="00F362A3" w:rsidRDefault="007E52E7" w:rsidP="00B6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8,139</w:t>
            </w:r>
          </w:p>
        </w:tc>
      </w:tr>
    </w:tbl>
    <w:p w14:paraId="32701D68" w14:textId="4BD98562" w:rsidR="00702305" w:rsidRDefault="00702305" w:rsidP="00DE16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6E4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16E45">
        <w:rPr>
          <w:rFonts w:asciiTheme="majorBidi" w:hAnsiTheme="majorBidi" w:cstheme="majorBidi"/>
          <w:sz w:val="30"/>
          <w:szCs w:val="30"/>
        </w:rPr>
        <w:t xml:space="preserve"> 5 </w:t>
      </w:r>
      <w:r w:rsidRPr="00716E4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16E4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716E45">
        <w:rPr>
          <w:rFonts w:asciiTheme="majorBidi" w:hAnsiTheme="majorBidi" w:cstheme="majorBidi"/>
          <w:sz w:val="30"/>
          <w:szCs w:val="30"/>
        </w:rPr>
        <w:t xml:space="preserve">2562 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16E45">
        <w:rPr>
          <w:rFonts w:asciiTheme="majorBidi" w:hAnsiTheme="majorBidi" w:cstheme="majorBidi"/>
          <w:sz w:val="30"/>
          <w:szCs w:val="30"/>
        </w:rPr>
        <w:t>20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16E45">
        <w:rPr>
          <w:rFonts w:asciiTheme="majorBidi" w:hAnsiTheme="majorBidi" w:cstheme="majorBidi"/>
          <w:sz w:val="30"/>
          <w:szCs w:val="30"/>
        </w:rPr>
        <w:t>400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>น บริษัท</w:t>
      </w:r>
      <w:r w:rsidRPr="00716E45">
        <w:rPr>
          <w:rFonts w:asciiTheme="majorBidi" w:hAnsiTheme="majorBidi" w:cstheme="majorBidi"/>
          <w:sz w:val="30"/>
          <w:szCs w:val="30"/>
          <w:cs/>
        </w:rPr>
        <w:t>จึงแก้ไขโครงการผลประโยชน์เมื่อเกษียณแก่พนักงานใน</w:t>
      </w:r>
      <w:r w:rsidRPr="00716E45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E45">
        <w:rPr>
          <w:rFonts w:asciiTheme="majorBidi" w:hAnsiTheme="majorBidi" w:cstheme="majorBidi"/>
          <w:sz w:val="30"/>
          <w:szCs w:val="30"/>
        </w:rPr>
        <w:t>2562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>้บริษัท</w:t>
      </w:r>
      <w:r w:rsidRPr="00716E45">
        <w:rPr>
          <w:rFonts w:asciiTheme="majorBidi" w:hAnsiTheme="majorBidi" w:cstheme="majorBidi"/>
          <w:sz w:val="30"/>
          <w:szCs w:val="30"/>
          <w:cs/>
        </w:rPr>
        <w:t>รับรู้ประมาณการหนี้สินผลประโยชน์เมื่อเกษียณอายุ ณ วันที่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6E45">
        <w:rPr>
          <w:rFonts w:asciiTheme="majorBidi" w:hAnsiTheme="majorBidi" w:cstheme="majorBidi"/>
          <w:sz w:val="30"/>
          <w:szCs w:val="30"/>
        </w:rPr>
        <w:t xml:space="preserve">31 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16E45">
        <w:rPr>
          <w:rFonts w:asciiTheme="majorBidi" w:hAnsiTheme="majorBidi" w:cstheme="majorBidi"/>
          <w:sz w:val="30"/>
          <w:szCs w:val="30"/>
          <w:lang w:val="en-GB"/>
        </w:rPr>
        <w:t xml:space="preserve">2562 </w:t>
      </w:r>
      <w:r w:rsidRPr="00716E45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716E45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สิ้นสุดวันเดียวกันในงบการเงินเป็น</w:t>
      </w:r>
      <w:r w:rsidRPr="00716E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16E45" w:rsidRPr="00716E45">
        <w:rPr>
          <w:rFonts w:asciiTheme="majorBidi" w:hAnsiTheme="majorBidi" w:cstheme="majorBidi"/>
          <w:sz w:val="30"/>
          <w:szCs w:val="30"/>
        </w:rPr>
        <w:t>1.7</w:t>
      </w:r>
      <w:r w:rsidRPr="00716E45">
        <w:rPr>
          <w:rFonts w:asciiTheme="majorBidi" w:hAnsiTheme="majorBidi" w:cstheme="majorBidi"/>
          <w:sz w:val="30"/>
          <w:szCs w:val="30"/>
        </w:rPr>
        <w:t xml:space="preserve"> </w:t>
      </w:r>
      <w:r w:rsidRPr="00716E4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16E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892C90F" w14:textId="7D3E3A84" w:rsidR="00B377AB" w:rsidRDefault="00B377AB" w:rsidP="00DE16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3042"/>
        <w:gridCol w:w="1260"/>
        <w:gridCol w:w="270"/>
        <w:gridCol w:w="1170"/>
      </w:tblGrid>
      <w:tr w:rsidR="00F70A3C" w:rsidRPr="00F81910" w14:paraId="726A62F1" w14:textId="77777777" w:rsidTr="00196863">
        <w:trPr>
          <w:trHeight w:val="403"/>
        </w:trPr>
        <w:tc>
          <w:tcPr>
            <w:tcW w:w="6390" w:type="dxa"/>
            <w:gridSpan w:val="2"/>
            <w:vAlign w:val="bottom"/>
          </w:tcPr>
          <w:p w14:paraId="00C0FB9F" w14:textId="690DBAC9" w:rsidR="00F70A3C" w:rsidRPr="00F81910" w:rsidRDefault="00F70A3C" w:rsidP="00F70A3C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0A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0681A53C" w14:textId="7588E02C" w:rsidR="00F70A3C" w:rsidRPr="00F81910" w:rsidRDefault="00F70A3C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2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AC9131" w14:textId="77777777" w:rsidR="00F70A3C" w:rsidRPr="00F81910" w:rsidRDefault="00F70A3C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AD216" w14:textId="78BDC0DC" w:rsidR="00F70A3C" w:rsidRPr="00F81910" w:rsidRDefault="00F70A3C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81910" w:rsidRPr="00F81910" w14:paraId="21D74EC7" w14:textId="77777777" w:rsidTr="008C6DBF">
        <w:trPr>
          <w:trHeight w:val="403"/>
        </w:trPr>
        <w:tc>
          <w:tcPr>
            <w:tcW w:w="3348" w:type="dxa"/>
            <w:vAlign w:val="bottom"/>
          </w:tcPr>
          <w:p w14:paraId="7662A64B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2" w:type="dxa"/>
            <w:tcBorders>
              <w:left w:val="nil"/>
            </w:tcBorders>
          </w:tcPr>
          <w:p w14:paraId="41927711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AEEAFB4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F81910" w:rsidRPr="00F81910" w14:paraId="213403AA" w14:textId="77777777" w:rsidTr="008C6DBF">
        <w:trPr>
          <w:trHeight w:val="403"/>
        </w:trPr>
        <w:tc>
          <w:tcPr>
            <w:tcW w:w="3348" w:type="dxa"/>
          </w:tcPr>
          <w:p w14:paraId="5BF5FF95" w14:textId="77777777" w:rsidR="00F81910" w:rsidRPr="00F81910" w:rsidRDefault="00F81910" w:rsidP="00F81910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042" w:type="dxa"/>
            <w:tcBorders>
              <w:left w:val="nil"/>
            </w:tcBorders>
          </w:tcPr>
          <w:p w14:paraId="075AE86D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45934349" w14:textId="783746E6" w:rsidR="00F81910" w:rsidRPr="00F81910" w:rsidRDefault="00702305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  <w:tc>
          <w:tcPr>
            <w:tcW w:w="270" w:type="dxa"/>
            <w:vAlign w:val="bottom"/>
          </w:tcPr>
          <w:p w14:paraId="3D892F5F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EB1FE9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</w:tr>
      <w:tr w:rsidR="00F81910" w:rsidRPr="00F81910" w14:paraId="5E463B7A" w14:textId="77777777" w:rsidTr="008C6DBF">
        <w:trPr>
          <w:trHeight w:val="403"/>
        </w:trPr>
        <w:tc>
          <w:tcPr>
            <w:tcW w:w="3348" w:type="dxa"/>
          </w:tcPr>
          <w:p w14:paraId="637D5850" w14:textId="77777777" w:rsidR="00F81910" w:rsidRPr="00F81910" w:rsidRDefault="00F81910" w:rsidP="00F819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042" w:type="dxa"/>
            <w:tcBorders>
              <w:left w:val="nil"/>
            </w:tcBorders>
          </w:tcPr>
          <w:p w14:paraId="5AB1E0CF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A46AE" w14:textId="6DA8AB3E" w:rsidR="00F81910" w:rsidRPr="00F81910" w:rsidRDefault="00702305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  <w:vAlign w:val="bottom"/>
          </w:tcPr>
          <w:p w14:paraId="2646671E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EE9E92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716E45" w:rsidRPr="00F81910" w14:paraId="65A07831" w14:textId="77777777" w:rsidTr="008C6DBF">
        <w:trPr>
          <w:trHeight w:val="403"/>
        </w:trPr>
        <w:tc>
          <w:tcPr>
            <w:tcW w:w="3348" w:type="dxa"/>
          </w:tcPr>
          <w:p w14:paraId="54085EE2" w14:textId="5F82A8AA" w:rsidR="00716E45" w:rsidRPr="00F81910" w:rsidRDefault="00716E45" w:rsidP="00F819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042" w:type="dxa"/>
            <w:tcBorders>
              <w:left w:val="nil"/>
            </w:tcBorders>
          </w:tcPr>
          <w:p w14:paraId="602CEC1A" w14:textId="77777777" w:rsidR="00716E45" w:rsidRPr="00F81910" w:rsidRDefault="00716E45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6A7FC8" w14:textId="3FAA1DEE" w:rsidR="00716E45" w:rsidRPr="00716E45" w:rsidRDefault="00716E45" w:rsidP="0071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0.00 - 38.00</w:t>
            </w:r>
          </w:p>
        </w:tc>
        <w:tc>
          <w:tcPr>
            <w:tcW w:w="270" w:type="dxa"/>
            <w:vAlign w:val="bottom"/>
          </w:tcPr>
          <w:p w14:paraId="2EB4E96F" w14:textId="77777777" w:rsidR="00716E45" w:rsidRPr="00F81910" w:rsidRDefault="00716E45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C0FA1" w14:textId="3672104A" w:rsidR="00716E45" w:rsidRPr="00F81910" w:rsidRDefault="00716E45" w:rsidP="0071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0.00 - 38.00</w:t>
            </w:r>
          </w:p>
        </w:tc>
      </w:tr>
    </w:tbl>
    <w:p w14:paraId="0FAADD17" w14:textId="77777777" w:rsidR="00B377AB" w:rsidRDefault="00B377AB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41175" w14:textId="49C46D88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91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C530F2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B12F5DD" w14:textId="2E6834BA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05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A05F4">
        <w:rPr>
          <w:rFonts w:asciiTheme="majorBidi" w:hAnsiTheme="majorBidi" w:cstheme="majorBidi"/>
          <w:sz w:val="30"/>
          <w:szCs w:val="30"/>
        </w:rPr>
        <w:t>31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A05F4">
        <w:rPr>
          <w:rFonts w:asciiTheme="majorBidi" w:hAnsiTheme="majorBidi" w:cstheme="majorBidi"/>
          <w:sz w:val="30"/>
          <w:szCs w:val="30"/>
        </w:rPr>
        <w:t>256</w:t>
      </w:r>
      <w:r w:rsidR="007E52E7" w:rsidRPr="008A05F4">
        <w:rPr>
          <w:rFonts w:asciiTheme="majorBidi" w:hAnsiTheme="majorBidi" w:cstheme="majorBidi"/>
          <w:sz w:val="30"/>
          <w:szCs w:val="30"/>
        </w:rPr>
        <w:t>3</w:t>
      </w:r>
      <w:r w:rsidR="00F81910"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D2B01"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="00716E45" w:rsidRPr="008A05F4">
        <w:rPr>
          <w:rFonts w:asciiTheme="majorBidi" w:hAnsiTheme="majorBidi" w:cstheme="majorBidi"/>
          <w:sz w:val="30"/>
          <w:szCs w:val="30"/>
        </w:rPr>
        <w:t>6.75</w:t>
      </w:r>
      <w:r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D2B01" w:rsidRPr="008A05F4">
        <w:rPr>
          <w:rFonts w:asciiTheme="majorBidi" w:hAnsiTheme="majorBidi" w:cstheme="majorBidi"/>
          <w:sz w:val="30"/>
          <w:szCs w:val="30"/>
          <w:cs/>
        </w:rPr>
        <w:br/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="00856108" w:rsidRPr="008A05F4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7E52E7" w:rsidRPr="008A05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81910" w:rsidRPr="008A05F4">
        <w:rPr>
          <w:rFonts w:asciiTheme="majorBidi" w:hAnsiTheme="majorBidi" w:cstheme="majorBidi"/>
          <w:i/>
          <w:iCs/>
          <w:sz w:val="30"/>
          <w:szCs w:val="30"/>
        </w:rPr>
        <w:t>6.75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16EF7B4" w14:textId="6A9B3AD4" w:rsidR="00050F0E" w:rsidRPr="00C530F2" w:rsidRDefault="00050F0E" w:rsidP="0072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692174C0" w14:textId="77777777" w:rsidR="00DE1615" w:rsidRPr="00F81910" w:rsidRDefault="00DE1615" w:rsidP="00DE1615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8191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C530F2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F255F" w14:textId="03A5D467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91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910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>
        <w:rPr>
          <w:rFonts w:asciiTheme="majorBidi" w:hAnsiTheme="majorBidi" w:cstheme="majorBidi" w:hint="cs"/>
          <w:sz w:val="30"/>
          <w:szCs w:val="30"/>
          <w:cs/>
        </w:rPr>
        <w:t>คงที่</w:t>
      </w:r>
    </w:p>
    <w:p w14:paraId="383995D0" w14:textId="77777777" w:rsidR="00DE1615" w:rsidRPr="00C530F2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350"/>
        <w:gridCol w:w="270"/>
        <w:gridCol w:w="1260"/>
      </w:tblGrid>
      <w:tr w:rsidR="00DE1615" w:rsidRPr="00F81910" w14:paraId="1848CC45" w14:textId="77777777" w:rsidTr="008C6DBF">
        <w:trPr>
          <w:trHeight w:val="403"/>
        </w:trPr>
        <w:tc>
          <w:tcPr>
            <w:tcW w:w="6588" w:type="dxa"/>
          </w:tcPr>
          <w:p w14:paraId="14352069" w14:textId="2C1A3345" w:rsidR="00DE1615" w:rsidRPr="00F81910" w:rsidRDefault="00D62D86" w:rsidP="00856108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D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ผลกระทบต่อ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E5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5529196F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4C1A77E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436364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DE1615" w:rsidRPr="00F81910" w14:paraId="26C01302" w14:textId="77777777" w:rsidTr="008C6DBF">
        <w:trPr>
          <w:trHeight w:val="403"/>
        </w:trPr>
        <w:tc>
          <w:tcPr>
            <w:tcW w:w="6588" w:type="dxa"/>
          </w:tcPr>
          <w:p w14:paraId="3BD13DD8" w14:textId="77777777" w:rsidR="00DE1615" w:rsidRPr="00F81910" w:rsidRDefault="00DE1615" w:rsidP="00A42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653E6BF2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615" w:rsidRPr="00F81910" w14:paraId="05884EE6" w14:textId="77777777" w:rsidTr="008C6DBF">
        <w:trPr>
          <w:trHeight w:val="403"/>
        </w:trPr>
        <w:tc>
          <w:tcPr>
            <w:tcW w:w="6588" w:type="dxa"/>
          </w:tcPr>
          <w:p w14:paraId="31A60360" w14:textId="319968A2" w:rsidR="00DE1615" w:rsidRPr="00F81910" w:rsidRDefault="00DE1615" w:rsidP="00A42E6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8DC56F0" w14:textId="710BAE8C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(659)</w:t>
            </w:r>
          </w:p>
        </w:tc>
        <w:tc>
          <w:tcPr>
            <w:tcW w:w="270" w:type="dxa"/>
          </w:tcPr>
          <w:p w14:paraId="47FFFF97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D2BDB" w14:textId="1D19A93C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767</w:t>
            </w:r>
          </w:p>
        </w:tc>
      </w:tr>
      <w:tr w:rsidR="00DE1615" w:rsidRPr="00F81910" w14:paraId="02776BD3" w14:textId="77777777" w:rsidTr="008C6DBF">
        <w:trPr>
          <w:trHeight w:val="403"/>
        </w:trPr>
        <w:tc>
          <w:tcPr>
            <w:tcW w:w="6588" w:type="dxa"/>
          </w:tcPr>
          <w:p w14:paraId="594774F7" w14:textId="199D8658" w:rsidR="00DE1615" w:rsidRPr="00F81910" w:rsidRDefault="00DE1615" w:rsidP="00A42E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55F1667" w14:textId="11D93C7E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</w:tcPr>
          <w:p w14:paraId="4BEB2BC2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A901D" w14:textId="0FC98DB0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(810)</w:t>
            </w:r>
          </w:p>
        </w:tc>
      </w:tr>
      <w:tr w:rsidR="00716E45" w:rsidRPr="00F81910" w14:paraId="4291FACF" w14:textId="77777777" w:rsidTr="008C6DBF">
        <w:trPr>
          <w:trHeight w:val="403"/>
        </w:trPr>
        <w:tc>
          <w:tcPr>
            <w:tcW w:w="6588" w:type="dxa"/>
          </w:tcPr>
          <w:p w14:paraId="1DE31047" w14:textId="5DC6593E" w:rsidR="00716E45" w:rsidRPr="00F81910" w:rsidRDefault="00716E45" w:rsidP="00A42E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AF43FEC" w14:textId="031E435F" w:rsidR="00716E4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(722)</w:t>
            </w:r>
          </w:p>
        </w:tc>
        <w:tc>
          <w:tcPr>
            <w:tcW w:w="270" w:type="dxa"/>
          </w:tcPr>
          <w:p w14:paraId="77450930" w14:textId="77777777" w:rsidR="00716E45" w:rsidRPr="00F81910" w:rsidRDefault="00716E4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7E6914" w14:textId="31F9BB01" w:rsidR="00716E4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277</w:t>
            </w:r>
          </w:p>
        </w:tc>
      </w:tr>
    </w:tbl>
    <w:tbl>
      <w:tblPr>
        <w:tblpPr w:leftFromText="180" w:rightFromText="180" w:vertAnchor="text" w:horzAnchor="margin" w:tblpXSpec="center" w:tblpY="-153"/>
        <w:tblW w:w="9990" w:type="dxa"/>
        <w:tblLayout w:type="fixed"/>
        <w:tblLook w:val="0000" w:firstRow="0" w:lastRow="0" w:firstColumn="0" w:lastColumn="0" w:noHBand="0" w:noVBand="0"/>
      </w:tblPr>
      <w:tblGrid>
        <w:gridCol w:w="7110"/>
        <w:gridCol w:w="1350"/>
        <w:gridCol w:w="270"/>
        <w:gridCol w:w="1260"/>
      </w:tblGrid>
      <w:tr w:rsidR="00F576E2" w:rsidRPr="00F81910" w14:paraId="05185AD2" w14:textId="77777777" w:rsidTr="00F576E2">
        <w:trPr>
          <w:trHeight w:val="403"/>
        </w:trPr>
        <w:tc>
          <w:tcPr>
            <w:tcW w:w="7110" w:type="dxa"/>
          </w:tcPr>
          <w:p w14:paraId="330C38A3" w14:textId="598F5E71" w:rsidR="00F576E2" w:rsidRPr="00F81910" w:rsidRDefault="00F576E2" w:rsidP="00F576E2">
            <w:pPr>
              <w:tabs>
                <w:tab w:val="clear" w:pos="227"/>
                <w:tab w:val="clear" w:pos="454"/>
                <w:tab w:val="left" w:pos="606"/>
              </w:tabs>
              <w:ind w:left="606" w:firstLine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62D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ผลกระทบต่อ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6E58EDE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2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FA6C9B1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46CA3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F576E2" w:rsidRPr="00F81910" w14:paraId="57807DFD" w14:textId="77777777" w:rsidTr="00F576E2">
        <w:trPr>
          <w:trHeight w:val="403"/>
        </w:trPr>
        <w:tc>
          <w:tcPr>
            <w:tcW w:w="7110" w:type="dxa"/>
          </w:tcPr>
          <w:p w14:paraId="1260E735" w14:textId="77777777" w:rsidR="00F576E2" w:rsidRPr="00F81910" w:rsidRDefault="00F576E2" w:rsidP="00F576E2">
            <w:pPr>
              <w:tabs>
                <w:tab w:val="clear" w:pos="227"/>
                <w:tab w:val="left" w:pos="606"/>
              </w:tabs>
              <w:ind w:left="426" w:firstLine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2A92A995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76E2" w:rsidRPr="00F81910" w14:paraId="664F60AF" w14:textId="77777777" w:rsidTr="00F576E2">
        <w:trPr>
          <w:trHeight w:val="403"/>
        </w:trPr>
        <w:tc>
          <w:tcPr>
            <w:tcW w:w="7110" w:type="dxa"/>
          </w:tcPr>
          <w:p w14:paraId="776E29F9" w14:textId="77777777" w:rsidR="00F576E2" w:rsidRPr="00F81910" w:rsidRDefault="00F576E2" w:rsidP="00F576E2">
            <w:pPr>
              <w:tabs>
                <w:tab w:val="clear" w:pos="227"/>
                <w:tab w:val="left" w:pos="606"/>
              </w:tabs>
              <w:ind w:left="426" w:firstLine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84D3835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F819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529</w:t>
            </w:r>
            <w:r w:rsidRPr="00F819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57221BF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563B8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616</w:t>
            </w:r>
          </w:p>
        </w:tc>
      </w:tr>
      <w:tr w:rsidR="00F576E2" w:rsidRPr="00F81910" w14:paraId="42074DC2" w14:textId="77777777" w:rsidTr="00F576E2">
        <w:trPr>
          <w:trHeight w:val="403"/>
        </w:trPr>
        <w:tc>
          <w:tcPr>
            <w:tcW w:w="7110" w:type="dxa"/>
          </w:tcPr>
          <w:p w14:paraId="0E3D076C" w14:textId="77777777" w:rsidR="00F576E2" w:rsidRPr="00F81910" w:rsidRDefault="00F576E2" w:rsidP="00F576E2">
            <w:pPr>
              <w:tabs>
                <w:tab w:val="clear" w:pos="227"/>
                <w:tab w:val="left" w:pos="606"/>
              </w:tabs>
              <w:ind w:left="426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65278A6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34EB5DE9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7E72CF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F819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584</w:t>
            </w:r>
            <w:r w:rsidRPr="00F819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F576E2" w:rsidRPr="00F81910" w14:paraId="57B4625E" w14:textId="77777777" w:rsidTr="00F576E2">
        <w:trPr>
          <w:trHeight w:val="403"/>
        </w:trPr>
        <w:tc>
          <w:tcPr>
            <w:tcW w:w="7110" w:type="dxa"/>
          </w:tcPr>
          <w:p w14:paraId="2D3EEE29" w14:textId="77777777" w:rsidR="00F576E2" w:rsidRPr="00F81910" w:rsidRDefault="00F576E2" w:rsidP="00F576E2">
            <w:pPr>
              <w:tabs>
                <w:tab w:val="clear" w:pos="227"/>
                <w:tab w:val="left" w:pos="606"/>
              </w:tabs>
              <w:ind w:left="426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24356D6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(580)</w:t>
            </w:r>
          </w:p>
        </w:tc>
        <w:tc>
          <w:tcPr>
            <w:tcW w:w="270" w:type="dxa"/>
          </w:tcPr>
          <w:p w14:paraId="4C673592" w14:textId="77777777" w:rsidR="00F576E2" w:rsidRPr="00F81910" w:rsidRDefault="00F576E2" w:rsidP="00F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7EF61C" w14:textId="77777777" w:rsidR="00F576E2" w:rsidRPr="00F81910" w:rsidRDefault="00F576E2" w:rsidP="00F576E2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222</w:t>
            </w:r>
          </w:p>
        </w:tc>
      </w:tr>
    </w:tbl>
    <w:p w14:paraId="00C51030" w14:textId="77777777" w:rsidR="007E35B0" w:rsidRDefault="007E35B0" w:rsidP="00F57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F1137DF" w14:textId="39796283" w:rsidR="001A4DE7" w:rsidRPr="002974F1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7E52E7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C530F2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900"/>
        <w:gridCol w:w="256"/>
        <w:gridCol w:w="914"/>
        <w:gridCol w:w="256"/>
        <w:gridCol w:w="914"/>
        <w:gridCol w:w="256"/>
        <w:gridCol w:w="1004"/>
        <w:gridCol w:w="256"/>
        <w:gridCol w:w="1094"/>
      </w:tblGrid>
      <w:tr w:rsidR="001A4DE7" w:rsidRPr="00F81910" w14:paraId="771CBA23" w14:textId="77777777" w:rsidTr="00E86FFE">
        <w:trPr>
          <w:trHeight w:hRule="exact" w:val="461"/>
          <w:tblHeader/>
        </w:trPr>
        <w:tc>
          <w:tcPr>
            <w:tcW w:w="3780" w:type="dxa"/>
          </w:tcPr>
          <w:p w14:paraId="1D19558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2B84A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6" w:type="dxa"/>
          </w:tcPr>
          <w:p w14:paraId="4D94DB14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3"/>
          </w:tcPr>
          <w:p w14:paraId="62A57331" w14:textId="510823D9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2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6" w:type="dxa"/>
          </w:tcPr>
          <w:p w14:paraId="00411258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14:paraId="5B6970E4" w14:textId="079FBA24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A4DE7" w:rsidRPr="00F81910" w14:paraId="5331EEE1" w14:textId="77777777" w:rsidTr="00E86FFE">
        <w:trPr>
          <w:trHeight w:hRule="exact" w:val="462"/>
          <w:tblHeader/>
        </w:trPr>
        <w:tc>
          <w:tcPr>
            <w:tcW w:w="3780" w:type="dxa"/>
          </w:tcPr>
          <w:p w14:paraId="241DBABE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91BF6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6" w:type="dxa"/>
          </w:tcPr>
          <w:p w14:paraId="2968849F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29B4961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0FEDB68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2D806DA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6" w:type="dxa"/>
          </w:tcPr>
          <w:p w14:paraId="32FA746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D4FA49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036A68FD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44A588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F81910" w14:paraId="07F5445A" w14:textId="77777777" w:rsidTr="00E86FFE">
        <w:trPr>
          <w:trHeight w:hRule="exact" w:val="443"/>
          <w:tblHeader/>
        </w:trPr>
        <w:tc>
          <w:tcPr>
            <w:tcW w:w="3780" w:type="dxa"/>
          </w:tcPr>
          <w:p w14:paraId="3DA6196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829ABA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6" w:type="dxa"/>
          </w:tcPr>
          <w:p w14:paraId="61AB360E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4" w:type="dxa"/>
            <w:gridSpan w:val="7"/>
          </w:tcPr>
          <w:p w14:paraId="004591C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1A4DE7" w:rsidRPr="00F81910" w14:paraId="0BEE04FB" w14:textId="77777777" w:rsidTr="00E86FFE">
        <w:trPr>
          <w:trHeight w:hRule="exact" w:val="443"/>
        </w:trPr>
        <w:tc>
          <w:tcPr>
            <w:tcW w:w="3780" w:type="dxa"/>
          </w:tcPr>
          <w:p w14:paraId="674BDCC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6460B8D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D9FC766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25B19635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8DC365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231E4FB9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CE5400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61D71660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382510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14:paraId="096BE99E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4D8DFF2A" w14:textId="77777777" w:rsidTr="00E86FFE">
        <w:trPr>
          <w:trHeight w:hRule="exact" w:val="443"/>
        </w:trPr>
        <w:tc>
          <w:tcPr>
            <w:tcW w:w="3780" w:type="dxa"/>
          </w:tcPr>
          <w:p w14:paraId="4541B59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4E0931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676968B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7E7A2224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E7CC281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033E996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3906D7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26C3848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5BF54C1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14:paraId="08234EA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0B520232" w14:textId="77777777" w:rsidTr="00E86FFE">
        <w:trPr>
          <w:trHeight w:hRule="exact" w:val="452"/>
        </w:trPr>
        <w:tc>
          <w:tcPr>
            <w:tcW w:w="3780" w:type="dxa"/>
          </w:tcPr>
          <w:p w14:paraId="5B82D09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880A24" w14:textId="5959B971" w:rsidR="001A4DE7" w:rsidRPr="00F81910" w:rsidRDefault="007E52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6" w:type="dxa"/>
          </w:tcPr>
          <w:p w14:paraId="31F9DB26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59591300" w14:textId="7CC96693" w:rsidR="001A4DE7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  <w:tc>
          <w:tcPr>
            <w:tcW w:w="256" w:type="dxa"/>
          </w:tcPr>
          <w:p w14:paraId="493ACACE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6F831893" w14:textId="0888093B" w:rsidR="001A4DE7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  <w:tc>
          <w:tcPr>
            <w:tcW w:w="256" w:type="dxa"/>
          </w:tcPr>
          <w:p w14:paraId="1352B425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66D5A2EA" w14:textId="758CE5BA" w:rsidR="001A4DE7" w:rsidRPr="00F81910" w:rsidRDefault="007E52E7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</w:p>
        </w:tc>
        <w:tc>
          <w:tcPr>
            <w:tcW w:w="256" w:type="dxa"/>
          </w:tcPr>
          <w:p w14:paraId="2CD7E30B" w14:textId="77777777" w:rsidR="001A4DE7" w:rsidRPr="00682AF9" w:rsidRDefault="001A4DE7" w:rsidP="00682AF9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</w:tcPr>
          <w:p w14:paraId="712DF662" w14:textId="76E2F555" w:rsidR="001A4DE7" w:rsidRPr="00F81910" w:rsidRDefault="007E52E7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</w:tr>
      <w:tr w:rsidR="007E35B0" w:rsidRPr="00F81910" w14:paraId="00A6A848" w14:textId="77777777" w:rsidTr="00E86FFE">
        <w:trPr>
          <w:trHeight w:hRule="exact" w:val="452"/>
        </w:trPr>
        <w:tc>
          <w:tcPr>
            <w:tcW w:w="3780" w:type="dxa"/>
          </w:tcPr>
          <w:p w14:paraId="3FCA482D" w14:textId="708EFDAE" w:rsidR="007E35B0" w:rsidRPr="00F81910" w:rsidRDefault="007E35B0" w:rsidP="007E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E3FC295" w14:textId="75D5A6CA" w:rsidR="007E35B0" w:rsidRPr="00F81910" w:rsidRDefault="007E35B0" w:rsidP="007E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6" w:type="dxa"/>
          </w:tcPr>
          <w:p w14:paraId="7F18BEF8" w14:textId="77777777" w:rsidR="007E35B0" w:rsidRPr="00F81910" w:rsidRDefault="007E35B0" w:rsidP="007E3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73631F0F" w14:textId="206C9A8E" w:rsidR="007E35B0" w:rsidRPr="00F81910" w:rsidRDefault="007E35B0" w:rsidP="0068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86,000</w:t>
            </w:r>
          </w:p>
        </w:tc>
        <w:tc>
          <w:tcPr>
            <w:tcW w:w="256" w:type="dxa"/>
          </w:tcPr>
          <w:p w14:paraId="3CAB831A" w14:textId="77777777" w:rsidR="007E35B0" w:rsidRPr="00F81910" w:rsidRDefault="007E35B0" w:rsidP="007E35B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1AD151A4" w14:textId="01720724" w:rsidR="007E35B0" w:rsidRPr="00F81910" w:rsidRDefault="007E35B0" w:rsidP="0068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43,000</w:t>
            </w:r>
          </w:p>
        </w:tc>
        <w:tc>
          <w:tcPr>
            <w:tcW w:w="256" w:type="dxa"/>
          </w:tcPr>
          <w:p w14:paraId="6B35C835" w14:textId="77777777" w:rsidR="007E35B0" w:rsidRPr="00F81910" w:rsidRDefault="007E35B0" w:rsidP="007E35B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094E8BF9" w14:textId="0E88A37B" w:rsidR="007E35B0" w:rsidRPr="00F81910" w:rsidRDefault="007E35B0" w:rsidP="0068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56" w:type="dxa"/>
          </w:tcPr>
          <w:p w14:paraId="255C8688" w14:textId="77777777" w:rsidR="007E35B0" w:rsidRPr="00682AF9" w:rsidRDefault="007E35B0" w:rsidP="00682AF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</w:tcPr>
          <w:p w14:paraId="69A1D649" w14:textId="2AF47064" w:rsidR="007E35B0" w:rsidRPr="00F81910" w:rsidRDefault="007E35B0" w:rsidP="00682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1A4DE7" w:rsidRPr="00F81910" w14:paraId="39A8A475" w14:textId="77777777" w:rsidTr="00E86FFE">
        <w:trPr>
          <w:trHeight w:hRule="exact" w:val="462"/>
        </w:trPr>
        <w:tc>
          <w:tcPr>
            <w:tcW w:w="3780" w:type="dxa"/>
          </w:tcPr>
          <w:p w14:paraId="3E25718C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D81D45D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8BCB8B8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B0748E1" w14:textId="77777777" w:rsidR="001A4DE7" w:rsidRPr="00F81910" w:rsidRDefault="001A4DE7" w:rsidP="00154A26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183B802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536D727" w14:textId="77777777" w:rsidR="001A4DE7" w:rsidRPr="00F81910" w:rsidRDefault="001A4DE7" w:rsidP="004A3F12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E8D660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674E73D" w14:textId="77777777" w:rsidR="001A4DE7" w:rsidRPr="00F81910" w:rsidRDefault="001A4DE7" w:rsidP="004A3F12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DD7B1C7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6CBF5FC" w14:textId="77777777" w:rsidR="001A4DE7" w:rsidRPr="00F81910" w:rsidRDefault="001A4DE7" w:rsidP="00154A26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46F22BA3" w14:textId="77777777" w:rsidTr="00E86FFE">
        <w:trPr>
          <w:trHeight w:hRule="exact" w:val="434"/>
        </w:trPr>
        <w:tc>
          <w:tcPr>
            <w:tcW w:w="3780" w:type="dxa"/>
          </w:tcPr>
          <w:p w14:paraId="15B9E32A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74C80C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6" w:type="dxa"/>
          </w:tcPr>
          <w:p w14:paraId="6CF40BF5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697B9769" w14:textId="28DD05B2" w:rsidR="001A4DE7" w:rsidRPr="00F81910" w:rsidRDefault="007E35B0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426,000</w:t>
            </w:r>
          </w:p>
        </w:tc>
        <w:tc>
          <w:tcPr>
            <w:tcW w:w="256" w:type="dxa"/>
          </w:tcPr>
          <w:p w14:paraId="456C7614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6CFABC6C" w14:textId="7E881091" w:rsidR="001A4DE7" w:rsidRPr="00F81910" w:rsidRDefault="007E35B0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213,000</w:t>
            </w:r>
          </w:p>
        </w:tc>
        <w:tc>
          <w:tcPr>
            <w:tcW w:w="256" w:type="dxa"/>
          </w:tcPr>
          <w:p w14:paraId="6A1B6F4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39899E63" w14:textId="5A65B090" w:rsidR="001A4DE7" w:rsidRPr="00890DA6" w:rsidRDefault="00991CCD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1A4DE7" w:rsidRPr="00890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56" w:type="dxa"/>
          </w:tcPr>
          <w:p w14:paraId="6F8E0564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671CDD5" w14:textId="731F6843" w:rsidR="001A4DE7" w:rsidRPr="00F81910" w:rsidRDefault="001A4DE7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1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</w:tbl>
    <w:p w14:paraId="25CEDF3E" w14:textId="1F35F7AD" w:rsidR="00EC7768" w:rsidRPr="0067783B" w:rsidRDefault="00EC7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900"/>
        <w:gridCol w:w="257"/>
        <w:gridCol w:w="913"/>
        <w:gridCol w:w="270"/>
        <w:gridCol w:w="900"/>
        <w:gridCol w:w="270"/>
        <w:gridCol w:w="990"/>
        <w:gridCol w:w="270"/>
        <w:gridCol w:w="1080"/>
      </w:tblGrid>
      <w:tr w:rsidR="00F81910" w:rsidRPr="00F81910" w14:paraId="6921AC63" w14:textId="77777777" w:rsidTr="00E86FFE">
        <w:trPr>
          <w:trHeight w:hRule="exact" w:val="452"/>
        </w:trPr>
        <w:tc>
          <w:tcPr>
            <w:tcW w:w="3780" w:type="dxa"/>
          </w:tcPr>
          <w:p w14:paraId="3C434B45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900" w:type="dxa"/>
          </w:tcPr>
          <w:p w14:paraId="7CAB5BF9" w14:textId="77777777" w:rsidR="00F81910" w:rsidRPr="00F81910" w:rsidRDefault="00F81910" w:rsidP="0043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5" w:right="-90" w:hanging="4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4F44B5A" w14:textId="77777777" w:rsidR="00F81910" w:rsidRPr="00F81910" w:rsidRDefault="00F81910" w:rsidP="00F819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3AFBAB1D" w14:textId="77777777" w:rsidR="00F81910" w:rsidRPr="00F81910" w:rsidRDefault="00F81910" w:rsidP="00435EA5">
            <w:pPr>
              <w:pStyle w:val="30"/>
              <w:tabs>
                <w:tab w:val="clear" w:pos="360"/>
                <w:tab w:val="clear" w:pos="720"/>
                <w:tab w:val="decimal" w:pos="804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05532" w14:textId="77777777" w:rsidR="00F81910" w:rsidRPr="00F81910" w:rsidRDefault="00F81910" w:rsidP="00435EA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270" w:right="-259" w:firstLine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313AF4" w14:textId="77777777" w:rsidR="00F81910" w:rsidRPr="00F81910" w:rsidRDefault="00F81910" w:rsidP="00F81910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AF69AC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75CCD1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F45F8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6BFEFB" w14:textId="77777777" w:rsidR="00F81910" w:rsidRPr="00F81910" w:rsidRDefault="00F81910" w:rsidP="00F81910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22F7FD68" w14:textId="77777777" w:rsidTr="00E86FFE">
        <w:trPr>
          <w:trHeight w:hRule="exact" w:val="443"/>
        </w:trPr>
        <w:tc>
          <w:tcPr>
            <w:tcW w:w="3780" w:type="dxa"/>
          </w:tcPr>
          <w:p w14:paraId="60B9A7E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D6A833C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A39717D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58C36FF9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B79B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68A47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7B2EC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BF045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6CC08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9E38D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69F2D6E1" w14:textId="77777777" w:rsidTr="00E86FFE">
        <w:trPr>
          <w:trHeight w:hRule="exact" w:val="452"/>
        </w:trPr>
        <w:tc>
          <w:tcPr>
            <w:tcW w:w="3780" w:type="dxa"/>
          </w:tcPr>
          <w:p w14:paraId="1EC13C2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62D4E93" w14:textId="7ECB5C25" w:rsidR="001A4DE7" w:rsidRPr="00F81910" w:rsidRDefault="00991CCD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432C5643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16F621BB" w14:textId="4EB7CEC6" w:rsidR="001A4DE7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7B78D128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FCDDA5" w14:textId="1F63EB86" w:rsidR="001A4DE7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270" w:type="dxa"/>
          </w:tcPr>
          <w:p w14:paraId="53CFF55B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048BE8" w14:textId="20E5FACA" w:rsidR="001A4DE7" w:rsidRPr="00F81910" w:rsidRDefault="00991CCD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</w:p>
        </w:tc>
        <w:tc>
          <w:tcPr>
            <w:tcW w:w="270" w:type="dxa"/>
          </w:tcPr>
          <w:p w14:paraId="05783A0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78E16" w14:textId="6D07A971" w:rsidR="001A4DE7" w:rsidRPr="00F81910" w:rsidRDefault="00991CCD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A4DE7" w:rsidRPr="00F81910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7E35B0" w:rsidRPr="00F81910" w14:paraId="4AFC345A" w14:textId="77777777" w:rsidTr="00E86FFE">
        <w:trPr>
          <w:trHeight w:hRule="exact" w:val="452"/>
        </w:trPr>
        <w:tc>
          <w:tcPr>
            <w:tcW w:w="3780" w:type="dxa"/>
          </w:tcPr>
          <w:p w14:paraId="4A8EE919" w14:textId="7C0B8CA6" w:rsidR="007E35B0" w:rsidRPr="00F81910" w:rsidRDefault="007E35B0" w:rsidP="007E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67914EDA" w14:textId="7395DB51" w:rsidR="007E35B0" w:rsidRPr="00F81910" w:rsidRDefault="007E35B0" w:rsidP="007E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4C8AFB2E" w14:textId="77777777" w:rsidR="007E35B0" w:rsidRPr="00F81910" w:rsidRDefault="007E35B0" w:rsidP="007E3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AD2E277" w14:textId="1E30AAED" w:rsidR="007E35B0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7469F09" w14:textId="77777777" w:rsidR="007E35B0" w:rsidRPr="00F81910" w:rsidRDefault="007E35B0" w:rsidP="007E35B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4FF1C3" w14:textId="0AA92BBE" w:rsidR="007E35B0" w:rsidRPr="00F81910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4FAA958" w14:textId="77777777" w:rsidR="007E35B0" w:rsidRPr="00F81910" w:rsidRDefault="007E35B0" w:rsidP="007E35B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F7733" w14:textId="1D7C31D2" w:rsidR="007E35B0" w:rsidRPr="00F81910" w:rsidRDefault="007E35B0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14:paraId="30CCBE63" w14:textId="77777777" w:rsidR="007E35B0" w:rsidRPr="00F81910" w:rsidRDefault="007E35B0" w:rsidP="007E35B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B0B428" w14:textId="7174C446" w:rsidR="007E35B0" w:rsidRPr="00F81910" w:rsidRDefault="007E35B0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1A4DE7" w:rsidRPr="00F81910" w14:paraId="0AA63FDE" w14:textId="77777777" w:rsidTr="00E86FFE">
        <w:trPr>
          <w:trHeight w:hRule="exact" w:val="462"/>
        </w:trPr>
        <w:tc>
          <w:tcPr>
            <w:tcW w:w="3780" w:type="dxa"/>
          </w:tcPr>
          <w:p w14:paraId="501188BC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B764B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59ED6AE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99EBF21" w14:textId="77777777" w:rsidR="001A4DE7" w:rsidRPr="00F81910" w:rsidRDefault="001A4DE7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740B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1B4DC8" w14:textId="77777777" w:rsidR="001A4DE7" w:rsidRPr="00F81910" w:rsidRDefault="001A4DE7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3B132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31A634" w14:textId="77777777" w:rsidR="001A4DE7" w:rsidRPr="00F81910" w:rsidRDefault="001A4DE7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E6F7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C675E9" w14:textId="77777777" w:rsidR="001A4DE7" w:rsidRPr="00F81910" w:rsidRDefault="001A4DE7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DE7" w:rsidRPr="00F81910" w14:paraId="7FA49F58" w14:textId="77777777" w:rsidTr="00E86FFE">
        <w:trPr>
          <w:trHeight w:hRule="exact" w:val="434"/>
        </w:trPr>
        <w:tc>
          <w:tcPr>
            <w:tcW w:w="3780" w:type="dxa"/>
          </w:tcPr>
          <w:p w14:paraId="26ECE16C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890A16E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0F8DF7D1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</w:tcPr>
          <w:p w14:paraId="5468D442" w14:textId="74911060" w:rsidR="001A4DE7" w:rsidRPr="00A46889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270" w:type="dxa"/>
          </w:tcPr>
          <w:p w14:paraId="54A3BED1" w14:textId="77777777" w:rsidR="001A4DE7" w:rsidRPr="00A46889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DC45C6" w14:textId="767950A5" w:rsidR="001A4DE7" w:rsidRPr="00A46889" w:rsidRDefault="007E35B0" w:rsidP="00A4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170,000</w:t>
            </w:r>
          </w:p>
        </w:tc>
        <w:tc>
          <w:tcPr>
            <w:tcW w:w="270" w:type="dxa"/>
          </w:tcPr>
          <w:p w14:paraId="256D7B59" w14:textId="77777777" w:rsidR="001A4DE7" w:rsidRPr="00A46889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21C492" w14:textId="1AB3E865" w:rsidR="001A4DE7" w:rsidRPr="00A46889" w:rsidRDefault="00991CCD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4E7EFA91" w14:textId="77777777" w:rsidR="001A4DE7" w:rsidRPr="00A46889" w:rsidRDefault="001A4DE7" w:rsidP="0039065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5F6B4F" w14:textId="7B515D31" w:rsidR="001A4DE7" w:rsidRPr="00A46889" w:rsidRDefault="001A4DE7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1CCD"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</w:tbl>
    <w:p w14:paraId="668B2A7F" w14:textId="479C6D4E" w:rsidR="002C4FD1" w:rsidRPr="0067783B" w:rsidRDefault="002C4FD1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40AEBC" w14:textId="0E1544B6" w:rsidR="007E35B0" w:rsidRDefault="00294369" w:rsidP="00F576E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4369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0F9B9A8" w14:textId="67543D11" w:rsidR="00D257B2" w:rsidRDefault="00D257B2" w:rsidP="00F576E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7A99E" w14:textId="11F2D038" w:rsidR="00D257B2" w:rsidRDefault="00D257B2" w:rsidP="00F576E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AA234" w14:textId="77777777" w:rsidR="00D257B2" w:rsidRDefault="00D257B2" w:rsidP="00F576E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2E22" w14:textId="5FD5B256" w:rsidR="001A4DE7" w:rsidRPr="00F81910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1910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73C4A437" w14:textId="1326544A" w:rsidR="001A4DE7" w:rsidRDefault="001A4DE7" w:rsidP="001A4D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D70B5" w14:textId="2DED0BB9" w:rsidR="007E35B0" w:rsidRDefault="007E35B0" w:rsidP="007E35B0">
      <w:pPr>
        <w:pStyle w:val="FSContent"/>
        <w:rPr>
          <w:spacing w:val="-4"/>
          <w:lang w:val="en-US"/>
        </w:rPr>
      </w:pPr>
      <w:r w:rsidRPr="00AE1CB0">
        <w:rPr>
          <w:rFonts w:asciiTheme="majorBidi" w:hAnsiTheme="majorBidi"/>
          <w:cs/>
          <w:lang w:val="en-US"/>
        </w:rPr>
        <w:t xml:space="preserve">เมื่อวันที่ </w:t>
      </w:r>
      <w:r w:rsidRPr="00AE1CB0">
        <w:rPr>
          <w:rFonts w:asciiTheme="majorBidi" w:hAnsiTheme="majorBidi" w:cstheme="majorBidi"/>
          <w:lang w:val="en-US"/>
        </w:rPr>
        <w:t>12</w:t>
      </w:r>
      <w:r w:rsidRPr="00AE1CB0">
        <w:rPr>
          <w:rFonts w:asciiTheme="majorBidi" w:hAnsiTheme="majorBidi"/>
          <w:cs/>
          <w:lang w:val="en-US"/>
        </w:rPr>
        <w:t xml:space="preserve"> พฤศจิกายน </w:t>
      </w:r>
      <w:r w:rsidRPr="00AE1CB0">
        <w:rPr>
          <w:rFonts w:asciiTheme="majorBidi" w:hAnsiTheme="majorBidi" w:cstheme="majorBidi"/>
          <w:lang w:val="en-US"/>
        </w:rPr>
        <w:t>2563</w:t>
      </w:r>
      <w:r w:rsidRPr="00AE1CB0">
        <w:rPr>
          <w:rFonts w:asciiTheme="majorBidi" w:hAnsiTheme="majorBidi"/>
          <w:cs/>
          <w:lang w:val="en-US"/>
        </w:rPr>
        <w:t xml:space="preserve"> คณะกรรมการบริษัทได้มีมติอนุมัติให้บริษัทเพิ่มทุนจดทะเบียนจาก </w:t>
      </w:r>
      <w:r w:rsidRPr="00AE1CB0">
        <w:rPr>
          <w:rFonts w:asciiTheme="majorBidi" w:hAnsiTheme="majorBidi" w:cstheme="majorBidi"/>
          <w:lang w:val="en-US"/>
        </w:rPr>
        <w:t>170.0</w:t>
      </w:r>
      <w:r w:rsidRPr="00AE1CB0">
        <w:rPr>
          <w:rFonts w:asciiTheme="majorBidi" w:hAnsiTheme="majorBidi"/>
          <w:cs/>
          <w:lang w:val="en-US"/>
        </w:rPr>
        <w:t xml:space="preserve"> ล้านบาท (แบ่งเป็น </w:t>
      </w:r>
      <w:r w:rsidRPr="00AE1CB0">
        <w:rPr>
          <w:rFonts w:asciiTheme="majorBidi" w:hAnsiTheme="majorBidi" w:cstheme="majorBidi"/>
          <w:lang w:val="en-US"/>
        </w:rPr>
        <w:t>340,000,000</w:t>
      </w:r>
      <w:r w:rsidRPr="00AE1CB0">
        <w:rPr>
          <w:rFonts w:asciiTheme="majorBidi" w:hAnsiTheme="majorBidi"/>
          <w:cs/>
          <w:lang w:val="en-US"/>
        </w:rPr>
        <w:t xml:space="preserve"> หุ้น มูลค่าหุ้นละ </w:t>
      </w:r>
      <w:r w:rsidRPr="00AE1CB0">
        <w:rPr>
          <w:rFonts w:asciiTheme="majorBidi" w:hAnsiTheme="majorBidi" w:cstheme="majorBidi"/>
          <w:lang w:val="en-US"/>
        </w:rPr>
        <w:t>0.5</w:t>
      </w:r>
      <w:r w:rsidRPr="00AE1CB0">
        <w:rPr>
          <w:rFonts w:asciiTheme="majorBidi" w:hAnsiTheme="majorBidi"/>
          <w:cs/>
          <w:lang w:val="en-US"/>
        </w:rPr>
        <w:t xml:space="preserve"> บาท) </w:t>
      </w:r>
      <w:r>
        <w:rPr>
          <w:rFonts w:asciiTheme="majorBidi" w:hAnsiTheme="majorBidi" w:hint="cs"/>
          <w:cs/>
          <w:lang w:val="en-US"/>
        </w:rPr>
        <w:t xml:space="preserve">เป็น </w:t>
      </w:r>
      <w:r>
        <w:rPr>
          <w:rFonts w:asciiTheme="majorBidi" w:hAnsiTheme="majorBidi"/>
          <w:lang w:val="en-US"/>
        </w:rPr>
        <w:t xml:space="preserve">213.0 </w:t>
      </w:r>
      <w:r>
        <w:rPr>
          <w:rFonts w:asciiTheme="majorBidi" w:hAnsiTheme="majorBidi" w:hint="cs"/>
          <w:cs/>
          <w:lang w:val="en-US"/>
        </w:rPr>
        <w:t xml:space="preserve">ล้านบาท (แบ่งเป็น </w:t>
      </w:r>
      <w:r>
        <w:rPr>
          <w:rFonts w:asciiTheme="majorBidi" w:hAnsiTheme="majorBidi"/>
          <w:lang w:val="en-US"/>
        </w:rPr>
        <w:t xml:space="preserve">426,000,000 </w:t>
      </w:r>
      <w:r>
        <w:rPr>
          <w:rFonts w:asciiTheme="majorBidi" w:hAnsiTheme="majorBidi" w:hint="cs"/>
          <w:cs/>
          <w:lang w:val="en-US"/>
        </w:rPr>
        <w:t xml:space="preserve">หุ้น มูลค่าหุ้นละ </w:t>
      </w:r>
      <w:r>
        <w:rPr>
          <w:rFonts w:asciiTheme="majorBidi" w:hAnsiTheme="majorBidi"/>
          <w:lang w:val="en-US"/>
        </w:rPr>
        <w:t>0.5</w:t>
      </w:r>
      <w:r>
        <w:rPr>
          <w:rFonts w:asciiTheme="majorBidi" w:hAnsiTheme="majorBidi" w:hint="cs"/>
          <w:cs/>
          <w:lang w:val="en-US"/>
        </w:rPr>
        <w:t xml:space="preserve"> บาท) </w:t>
      </w:r>
      <w:r w:rsidRPr="00AE1CB0">
        <w:rPr>
          <w:rFonts w:asciiTheme="majorBidi" w:hAnsiTheme="majorBidi"/>
          <w:cs/>
          <w:lang w:val="en-US"/>
        </w:rPr>
        <w:t xml:space="preserve">โดยออกหุ้นสามัญใหม่จำนวน </w:t>
      </w:r>
      <w:r w:rsidRPr="00AE1CB0">
        <w:rPr>
          <w:rFonts w:asciiTheme="majorBidi" w:hAnsiTheme="majorBidi" w:cstheme="majorBidi"/>
          <w:lang w:val="en-US"/>
        </w:rPr>
        <w:t>86,000,000</w:t>
      </w:r>
      <w:r w:rsidRPr="00AE1CB0">
        <w:rPr>
          <w:rFonts w:asciiTheme="majorBidi" w:hAnsiTheme="majorBidi"/>
          <w:cs/>
          <w:lang w:val="en-US"/>
        </w:rPr>
        <w:t xml:space="preserve"> หุ้น มูลค่าหุ้นละ </w:t>
      </w:r>
      <w:r w:rsidRPr="00AE1CB0">
        <w:rPr>
          <w:rFonts w:asciiTheme="majorBidi" w:hAnsiTheme="majorBidi" w:cstheme="majorBidi"/>
          <w:lang w:val="en-US"/>
        </w:rPr>
        <w:t>0.5</w:t>
      </w:r>
      <w:r w:rsidRPr="00AE1CB0">
        <w:rPr>
          <w:rFonts w:asciiTheme="majorBidi" w:hAnsiTheme="majorBidi"/>
          <w:cs/>
          <w:lang w:val="en-US"/>
        </w:rPr>
        <w:t xml:space="preserve"> บาท รวมเป็นเงิน </w:t>
      </w:r>
      <w:r w:rsidRPr="00AE1CB0">
        <w:rPr>
          <w:rFonts w:asciiTheme="majorBidi" w:hAnsiTheme="majorBidi" w:cstheme="majorBidi"/>
          <w:lang w:val="en-US"/>
        </w:rPr>
        <w:t>43.0</w:t>
      </w:r>
      <w:r w:rsidRPr="00AE1CB0">
        <w:rPr>
          <w:rFonts w:asciiTheme="majorBidi" w:hAnsiTheme="majorBidi"/>
          <w:cs/>
          <w:lang w:val="en-US"/>
        </w:rPr>
        <w:t xml:space="preserve"> ล้านบาท</w:t>
      </w:r>
      <w:r>
        <w:rPr>
          <w:rFonts w:asciiTheme="majorBidi" w:hAnsiTheme="majorBidi"/>
          <w:lang w:val="en-US"/>
        </w:rPr>
        <w:t xml:space="preserve"> </w:t>
      </w:r>
      <w:r>
        <w:rPr>
          <w:rFonts w:hint="cs"/>
          <w:spacing w:val="-4"/>
          <w:cs/>
          <w:lang w:val="en-GB"/>
        </w:rPr>
        <w:t xml:space="preserve">บริษัทได้ดำเนินการจดทะเบียนเพิ่มทุนดังกล่าวกับกระทรวงพาณิชย์เมื่อวันที่ </w:t>
      </w:r>
      <w:r>
        <w:rPr>
          <w:spacing w:val="-4"/>
          <w:lang w:val="en-GB"/>
        </w:rPr>
        <w:t xml:space="preserve">8 </w:t>
      </w:r>
      <w:r>
        <w:rPr>
          <w:rFonts w:hint="cs"/>
          <w:spacing w:val="-4"/>
          <w:cs/>
          <w:lang w:val="en-GB"/>
        </w:rPr>
        <w:t xml:space="preserve">ธันวาคม </w:t>
      </w:r>
      <w:r>
        <w:rPr>
          <w:spacing w:val="-4"/>
          <w:lang w:val="en-GB"/>
        </w:rPr>
        <w:t>2563</w:t>
      </w:r>
    </w:p>
    <w:p w14:paraId="1ECB39C3" w14:textId="77777777" w:rsidR="007E35B0" w:rsidRDefault="007E35B0" w:rsidP="007E35B0">
      <w:pPr>
        <w:pStyle w:val="FSContent"/>
        <w:rPr>
          <w:spacing w:val="-4"/>
          <w:lang w:val="en-US"/>
        </w:rPr>
      </w:pPr>
    </w:p>
    <w:p w14:paraId="23AAEC5C" w14:textId="1DA00421" w:rsidR="007E35B0" w:rsidRPr="009C3EA8" w:rsidRDefault="007E35B0" w:rsidP="007E35B0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 xml:space="preserve">ในการประชุมสามัญผู้ถือหุ้นเมื่อวันที่ </w:t>
      </w:r>
      <w:r>
        <w:rPr>
          <w:spacing w:val="-4"/>
          <w:lang w:val="en-GB"/>
        </w:rPr>
        <w:t xml:space="preserve">18 </w:t>
      </w:r>
      <w:r>
        <w:rPr>
          <w:rFonts w:hint="cs"/>
          <w:spacing w:val="-4"/>
          <w:cs/>
          <w:lang w:val="en-GB"/>
        </w:rPr>
        <w:t xml:space="preserve">มีนาคม </w:t>
      </w:r>
      <w:r>
        <w:rPr>
          <w:spacing w:val="-4"/>
          <w:lang w:val="en-GB"/>
        </w:rPr>
        <w:t>256</w:t>
      </w:r>
      <w:r>
        <w:rPr>
          <w:rFonts w:hint="cs"/>
          <w:spacing w:val="-4"/>
          <w:cs/>
          <w:lang w:val="en-GB"/>
        </w:rPr>
        <w:t>3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GB"/>
        </w:rPr>
        <w:t xml:space="preserve">ผู้ถือหุ้นมีมติอนุมัติให้จัดสรรและเสนอขายหุ้นสามัญเพิ่มทุนที่เหลือจำนวน </w:t>
      </w:r>
      <w:r>
        <w:rPr>
          <w:spacing w:val="-4"/>
          <w:lang w:val="en-GB"/>
        </w:rPr>
        <w:t xml:space="preserve">10.0 </w:t>
      </w:r>
      <w:r>
        <w:rPr>
          <w:rFonts w:hint="cs"/>
          <w:spacing w:val="-4"/>
          <w:cs/>
          <w:lang w:val="en-GB"/>
        </w:rPr>
        <w:t xml:space="preserve">ล้านบาท (แบ่งเป็น </w:t>
      </w:r>
      <w:r>
        <w:rPr>
          <w:spacing w:val="-4"/>
          <w:lang w:val="en-GB"/>
        </w:rPr>
        <w:t>20</w:t>
      </w:r>
      <w:r>
        <w:rPr>
          <w:spacing w:val="-4"/>
          <w:lang w:val="en-US"/>
        </w:rPr>
        <w:t>.0</w:t>
      </w:r>
      <w:r>
        <w:rPr>
          <w:rFonts w:hint="cs"/>
          <w:spacing w:val="-4"/>
          <w:cs/>
          <w:lang w:val="en-GB"/>
        </w:rPr>
        <w:t xml:space="preserve"> ล้านหุ้น มูลค่าหุ้นละ </w:t>
      </w:r>
      <w:r>
        <w:rPr>
          <w:spacing w:val="-4"/>
          <w:lang w:val="en-GB"/>
        </w:rPr>
        <w:t>0.5</w:t>
      </w:r>
      <w:r>
        <w:rPr>
          <w:rFonts w:hint="cs"/>
          <w:spacing w:val="-4"/>
          <w:cs/>
          <w:lang w:val="en-GB"/>
        </w:rPr>
        <w:t xml:space="preserve"> บาท</w:t>
      </w:r>
      <w:r>
        <w:rPr>
          <w:spacing w:val="-4"/>
          <w:lang w:val="en-GB"/>
        </w:rPr>
        <w:t xml:space="preserve">) </w:t>
      </w:r>
      <w:r>
        <w:rPr>
          <w:rFonts w:hint="cs"/>
          <w:spacing w:val="-4"/>
          <w:cs/>
          <w:lang w:val="en-GB"/>
        </w:rPr>
        <w:t xml:space="preserve">ให้แก่ </w:t>
      </w:r>
      <w:r>
        <w:rPr>
          <w:spacing w:val="-4"/>
          <w:lang w:val="en-GB"/>
        </w:rPr>
        <w:t xml:space="preserve">(1) </w:t>
      </w:r>
      <w:r>
        <w:rPr>
          <w:rFonts w:hint="cs"/>
          <w:spacing w:val="-4"/>
          <w:cs/>
          <w:lang w:val="en-GB"/>
        </w:rPr>
        <w:t xml:space="preserve">กองทรัสต์เพื่อกิจการเงินร่วมลงทุนสำหรับธุรกิจเอสเอ็มอีก้าวไกลไปด้วยกัน </w:t>
      </w:r>
      <w:r>
        <w:rPr>
          <w:spacing w:val="-4"/>
          <w:lang w:val="en-GB"/>
        </w:rPr>
        <w:t xml:space="preserve">1 </w:t>
      </w:r>
      <w:r>
        <w:rPr>
          <w:rFonts w:hint="cs"/>
          <w:spacing w:val="-4"/>
          <w:cs/>
          <w:lang w:val="en-GB"/>
        </w:rPr>
        <w:t xml:space="preserve">โดยบริษัทหลักทรัพย์จัดการกองทุน วรรณ จำกัด ในฐานะทรัสตี และ </w:t>
      </w:r>
      <w:r>
        <w:rPr>
          <w:spacing w:val="-4"/>
          <w:lang w:val="en-GB"/>
        </w:rPr>
        <w:t xml:space="preserve">(2) </w:t>
      </w:r>
      <w:r>
        <w:rPr>
          <w:rFonts w:hint="cs"/>
          <w:spacing w:val="-4"/>
          <w:cs/>
          <w:lang w:val="en-GB"/>
        </w:rPr>
        <w:t xml:space="preserve">บริษัท เอช อี พี โฮลดิ้งส์ </w:t>
      </w:r>
      <w:r>
        <w:rPr>
          <w:spacing w:val="-4"/>
          <w:lang w:val="en-GB"/>
        </w:rPr>
        <w:t xml:space="preserve">4 </w:t>
      </w:r>
      <w:r>
        <w:rPr>
          <w:rFonts w:hint="cs"/>
          <w:spacing w:val="-4"/>
          <w:cs/>
          <w:lang w:val="en-GB"/>
        </w:rPr>
        <w:t xml:space="preserve">จำกัด จำนวน </w:t>
      </w:r>
      <w:r>
        <w:rPr>
          <w:spacing w:val="-4"/>
          <w:lang w:val="en-GB"/>
        </w:rPr>
        <w:t xml:space="preserve">19.0 </w:t>
      </w:r>
      <w:r>
        <w:rPr>
          <w:rFonts w:hint="cs"/>
          <w:spacing w:val="-4"/>
          <w:cs/>
          <w:lang w:val="en-GB"/>
        </w:rPr>
        <w:t xml:space="preserve">ล้านหุ้นและ </w:t>
      </w:r>
      <w:r>
        <w:rPr>
          <w:spacing w:val="-4"/>
          <w:lang w:val="en-GB"/>
        </w:rPr>
        <w:t>1.0</w:t>
      </w:r>
      <w:r>
        <w:rPr>
          <w:rFonts w:hint="cs"/>
          <w:spacing w:val="-4"/>
          <w:cs/>
          <w:lang w:val="en-GB"/>
        </w:rPr>
        <w:t xml:space="preserve"> ล้านหุ้น ตามลำดับ ในราคาหุ้นละ </w:t>
      </w:r>
      <w:r>
        <w:rPr>
          <w:spacing w:val="-4"/>
          <w:lang w:val="en-GB"/>
        </w:rPr>
        <w:t xml:space="preserve">1.61 </w:t>
      </w:r>
      <w:r>
        <w:rPr>
          <w:rFonts w:hint="cs"/>
          <w:spacing w:val="-4"/>
          <w:cs/>
          <w:lang w:val="en-GB"/>
        </w:rPr>
        <w:t>บาท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US"/>
        </w:rPr>
        <w:t xml:space="preserve">โดยบริษัทได้รับชำระเงินค่าหุ้นดังกล่าวจำนวน </w:t>
      </w:r>
      <w:r>
        <w:rPr>
          <w:spacing w:val="-4"/>
          <w:lang w:val="en-US"/>
        </w:rPr>
        <w:t xml:space="preserve">32.2 </w:t>
      </w:r>
      <w:r>
        <w:rPr>
          <w:rFonts w:hint="cs"/>
          <w:spacing w:val="-4"/>
          <w:cs/>
          <w:lang w:val="en-US"/>
        </w:rPr>
        <w:t xml:space="preserve">ล้านบาทในเดือนเดียวกัน และดำเนินการจดทะเบียนรับชำระค่าหุ้นกับกระทรวงพาณิชย์เมื่อวันที่ </w:t>
      </w:r>
      <w:r>
        <w:rPr>
          <w:spacing w:val="-4"/>
          <w:lang w:val="en-US"/>
        </w:rPr>
        <w:t xml:space="preserve">27 </w:t>
      </w:r>
      <w:r>
        <w:rPr>
          <w:rFonts w:hint="cs"/>
          <w:spacing w:val="-4"/>
          <w:cs/>
          <w:lang w:val="en-US"/>
        </w:rPr>
        <w:t xml:space="preserve">มีนาคม </w:t>
      </w:r>
      <w:r>
        <w:rPr>
          <w:spacing w:val="-4"/>
          <w:lang w:val="en-GB"/>
        </w:rPr>
        <w:t xml:space="preserve">2563 </w:t>
      </w:r>
      <w:r w:rsidRPr="00DE3687">
        <w:rPr>
          <w:rFonts w:hint="cs"/>
          <w:spacing w:val="-4"/>
          <w:cs/>
          <w:lang w:val="en-US"/>
        </w:rPr>
        <w:t xml:space="preserve">บริษัทมีค่าใช้จ่ายในการออกหุ้นสามัญเพิ่มทุนดังกล่าวจำนวน </w:t>
      </w:r>
      <w:r w:rsidRPr="00DE3687">
        <w:rPr>
          <w:spacing w:val="-4"/>
          <w:lang w:val="en-US"/>
        </w:rPr>
        <w:t xml:space="preserve">0.1 </w:t>
      </w:r>
      <w:r w:rsidRPr="00DE3687">
        <w:rPr>
          <w:rFonts w:hint="cs"/>
          <w:spacing w:val="-4"/>
          <w:cs/>
          <w:lang w:val="en-US"/>
        </w:rPr>
        <w:t>ล้านบาท</w:t>
      </w:r>
    </w:p>
    <w:p w14:paraId="6490D792" w14:textId="77777777" w:rsidR="007E35B0" w:rsidRDefault="007E35B0" w:rsidP="001A4D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4E394" w14:textId="395E994B" w:rsidR="001A4DE7" w:rsidRDefault="001A4DE7" w:rsidP="001A4DE7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 xml:space="preserve">ในการประชุมสามัญผู้ถือหุ้นเมื่อวันที่ </w:t>
      </w:r>
      <w:r>
        <w:rPr>
          <w:spacing w:val="-4"/>
          <w:lang w:val="en-GB"/>
        </w:rPr>
        <w:t xml:space="preserve">18 </w:t>
      </w:r>
      <w:r>
        <w:rPr>
          <w:rFonts w:hint="cs"/>
          <w:spacing w:val="-4"/>
          <w:cs/>
          <w:lang w:val="en-GB"/>
        </w:rPr>
        <w:t xml:space="preserve">เมษายน </w:t>
      </w:r>
      <w:r>
        <w:rPr>
          <w:spacing w:val="-4"/>
          <w:lang w:val="en-GB"/>
        </w:rPr>
        <w:t xml:space="preserve">2562 </w:t>
      </w:r>
      <w:r>
        <w:rPr>
          <w:rFonts w:hint="cs"/>
          <w:spacing w:val="-4"/>
          <w:cs/>
          <w:lang w:val="en-GB"/>
        </w:rPr>
        <w:t xml:space="preserve">ผู้ถือหุ้นมีมติอนุมัติให้เพิ่มทุนจดทะเบียนจาก </w:t>
      </w:r>
      <w:r>
        <w:rPr>
          <w:spacing w:val="-4"/>
          <w:lang w:val="en-GB"/>
        </w:rPr>
        <w:t xml:space="preserve">130.0 </w:t>
      </w:r>
      <w:r>
        <w:rPr>
          <w:rFonts w:hint="cs"/>
          <w:spacing w:val="-4"/>
          <w:cs/>
          <w:lang w:val="en-GB"/>
        </w:rPr>
        <w:t xml:space="preserve">ล้านบาท (แบ่งเป็น </w:t>
      </w:r>
      <w:r>
        <w:rPr>
          <w:spacing w:val="-4"/>
          <w:lang w:val="en-GB"/>
        </w:rPr>
        <w:t xml:space="preserve">260,000,000 </w:t>
      </w:r>
      <w:r>
        <w:rPr>
          <w:rFonts w:hint="cs"/>
          <w:spacing w:val="-4"/>
          <w:cs/>
          <w:lang w:val="en-GB"/>
        </w:rPr>
        <w:t xml:space="preserve">หุ้น มูลค่าหุ้นละ </w:t>
      </w:r>
      <w:r>
        <w:rPr>
          <w:spacing w:val="-4"/>
          <w:lang w:val="en-GB"/>
        </w:rPr>
        <w:t xml:space="preserve">0.5 </w:t>
      </w:r>
      <w:r>
        <w:rPr>
          <w:rFonts w:hint="cs"/>
          <w:spacing w:val="-4"/>
          <w:cs/>
          <w:lang w:val="en-GB"/>
        </w:rPr>
        <w:t xml:space="preserve">บาท) เป็น </w:t>
      </w:r>
      <w:r>
        <w:rPr>
          <w:spacing w:val="-4"/>
          <w:lang w:val="en-GB"/>
        </w:rPr>
        <w:t xml:space="preserve">170.0 </w:t>
      </w:r>
      <w:r>
        <w:rPr>
          <w:rFonts w:hint="cs"/>
          <w:spacing w:val="-4"/>
          <w:cs/>
          <w:lang w:val="en-GB"/>
        </w:rPr>
        <w:t xml:space="preserve">ล้านบาท (แบ่งเป็น </w:t>
      </w:r>
      <w:r>
        <w:rPr>
          <w:spacing w:val="-4"/>
          <w:lang w:val="en-GB"/>
        </w:rPr>
        <w:t xml:space="preserve">340,000,000 </w:t>
      </w:r>
      <w:r>
        <w:rPr>
          <w:rFonts w:hint="cs"/>
          <w:spacing w:val="-4"/>
          <w:cs/>
          <w:lang w:val="en-GB"/>
        </w:rPr>
        <w:t xml:space="preserve">หุ้น มูลค่าหุ้นละ </w:t>
      </w:r>
      <w:r w:rsidR="00116ABE">
        <w:rPr>
          <w:spacing w:val="-4"/>
          <w:lang w:val="en-GB"/>
        </w:rPr>
        <w:t xml:space="preserve">             </w:t>
      </w:r>
      <w:r>
        <w:rPr>
          <w:spacing w:val="-4"/>
          <w:lang w:val="en-GB"/>
        </w:rPr>
        <w:t xml:space="preserve">0.5 </w:t>
      </w:r>
      <w:r>
        <w:rPr>
          <w:rFonts w:hint="cs"/>
          <w:spacing w:val="-4"/>
          <w:cs/>
          <w:lang w:val="en-GB"/>
        </w:rPr>
        <w:t xml:space="preserve">บาท) โดยออกหุ้นสามัญใหม่จำนวน </w:t>
      </w:r>
      <w:r>
        <w:rPr>
          <w:spacing w:val="-4"/>
          <w:lang w:val="en-GB"/>
        </w:rPr>
        <w:t xml:space="preserve">80,000,000 </w:t>
      </w:r>
      <w:r>
        <w:rPr>
          <w:rFonts w:hint="cs"/>
          <w:spacing w:val="-4"/>
          <w:cs/>
          <w:lang w:val="en-GB"/>
        </w:rPr>
        <w:t xml:space="preserve">หุ้น มูลค่าหุ้นละ </w:t>
      </w:r>
      <w:r>
        <w:rPr>
          <w:spacing w:val="-4"/>
          <w:lang w:val="en-GB"/>
        </w:rPr>
        <w:t xml:space="preserve">0.5 </w:t>
      </w:r>
      <w:r>
        <w:rPr>
          <w:rFonts w:hint="cs"/>
          <w:spacing w:val="-4"/>
          <w:cs/>
          <w:lang w:val="en-GB"/>
        </w:rPr>
        <w:t xml:space="preserve">บาท รวมเป็นเงิน </w:t>
      </w:r>
      <w:r>
        <w:rPr>
          <w:spacing w:val="-4"/>
          <w:lang w:val="en-GB"/>
        </w:rPr>
        <w:t xml:space="preserve">40.0 </w:t>
      </w:r>
      <w:r>
        <w:rPr>
          <w:rFonts w:hint="cs"/>
          <w:spacing w:val="-4"/>
          <w:cs/>
          <w:lang w:val="en-GB"/>
        </w:rPr>
        <w:t xml:space="preserve">ล้านบาท บริษัทได้ดำเนินการจดทะเบียนเพิ่มทุนดังกล่าวกับกระทรวงพาณิชย์เมื่อวันที่ </w:t>
      </w:r>
      <w:r>
        <w:rPr>
          <w:spacing w:val="-4"/>
          <w:lang w:val="en-GB"/>
        </w:rPr>
        <w:t xml:space="preserve">30 </w:t>
      </w:r>
      <w:r>
        <w:rPr>
          <w:rFonts w:hint="cs"/>
          <w:spacing w:val="-4"/>
          <w:cs/>
          <w:lang w:val="en-GB"/>
        </w:rPr>
        <w:t xml:space="preserve">เมษายน </w:t>
      </w:r>
      <w:r>
        <w:rPr>
          <w:spacing w:val="-4"/>
          <w:lang w:val="en-GB"/>
        </w:rPr>
        <w:t>2562</w:t>
      </w:r>
    </w:p>
    <w:p w14:paraId="42CBAC3C" w14:textId="77777777" w:rsidR="001A4DE7" w:rsidRPr="00AF3C6E" w:rsidRDefault="001A4DE7" w:rsidP="001A4DE7">
      <w:pPr>
        <w:pStyle w:val="FSContent"/>
        <w:rPr>
          <w:spacing w:val="-4"/>
          <w:lang w:val="en-US"/>
        </w:rPr>
      </w:pPr>
    </w:p>
    <w:p w14:paraId="1B8CD55E" w14:textId="77777777" w:rsidR="00D257B2" w:rsidRDefault="001A4DE7" w:rsidP="00D257B2">
      <w:pPr>
        <w:pStyle w:val="FSContent"/>
        <w:rPr>
          <w:rFonts w:asciiTheme="majorBidi" w:hAnsiTheme="majorBidi" w:cstheme="majorBidi"/>
          <w:b/>
          <w:bCs/>
          <w:lang w:val="en-GB"/>
        </w:rPr>
      </w:pPr>
      <w:r>
        <w:rPr>
          <w:rFonts w:hint="cs"/>
          <w:spacing w:val="-4"/>
          <w:cs/>
          <w:lang w:val="en-US"/>
        </w:rPr>
        <w:t xml:space="preserve">ในระหว่างเดือนมิถุนายน </w:t>
      </w:r>
      <w:r>
        <w:rPr>
          <w:spacing w:val="-4"/>
          <w:lang w:val="en-US"/>
        </w:rPr>
        <w:t xml:space="preserve">2562 </w:t>
      </w:r>
      <w:r>
        <w:rPr>
          <w:rFonts w:hint="cs"/>
          <w:spacing w:val="-4"/>
          <w:cs/>
          <w:lang w:val="en-US"/>
        </w:rPr>
        <w:t xml:space="preserve">บริษัทได้รับชำระเงินค่าหุ้นแล้วจำนวน </w:t>
      </w:r>
      <w:r>
        <w:rPr>
          <w:spacing w:val="-4"/>
          <w:lang w:val="en-US"/>
        </w:rPr>
        <w:t xml:space="preserve">30.0 </w:t>
      </w:r>
      <w:r>
        <w:rPr>
          <w:rFonts w:hint="cs"/>
          <w:spacing w:val="-4"/>
          <w:cs/>
          <w:lang w:val="en-US"/>
        </w:rPr>
        <w:t xml:space="preserve">ล้านบาท โดยบริษัทได้ดำเนินการจดทะเบียนการรับชำระค่าหุ้นดังกล่าวกับกระทรวงพาณิชย์เมื่อวันที่ </w:t>
      </w:r>
      <w:r>
        <w:rPr>
          <w:spacing w:val="-4"/>
          <w:lang w:val="en-US"/>
        </w:rPr>
        <w:t xml:space="preserve">9 </w:t>
      </w:r>
      <w:r>
        <w:rPr>
          <w:rFonts w:hint="cs"/>
          <w:spacing w:val="-4"/>
          <w:cs/>
          <w:lang w:val="en-US"/>
        </w:rPr>
        <w:t xml:space="preserve">กรกฎาคม </w:t>
      </w:r>
      <w:r>
        <w:rPr>
          <w:spacing w:val="-4"/>
          <w:lang w:val="en-US"/>
        </w:rPr>
        <w:t>2562</w:t>
      </w:r>
    </w:p>
    <w:p w14:paraId="7669ECB0" w14:textId="1D9D5EAA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394554F5" w14:textId="33D9137F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29CDB678" w14:textId="53DDF06F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045DC02C" w14:textId="1BA21667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34422CA9" w14:textId="69B80E8F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55136282" w14:textId="63B6F7E8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7D516195" w14:textId="36199D52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0FB526F0" w14:textId="33A377FD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213F0499" w14:textId="77777777" w:rsidR="00D257B2" w:rsidRDefault="00D257B2" w:rsidP="00D257B2">
      <w:pPr>
        <w:pStyle w:val="FSContent"/>
        <w:rPr>
          <w:rFonts w:asciiTheme="majorBidi" w:hAnsiTheme="majorBidi" w:cstheme="majorBidi"/>
          <w:b/>
          <w:bCs/>
          <w:lang w:val="en-US"/>
        </w:rPr>
      </w:pPr>
    </w:p>
    <w:p w14:paraId="0490CA9F" w14:textId="66405D78" w:rsidR="00597858" w:rsidRPr="00D257B2" w:rsidRDefault="00597858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>
        <w:rPr>
          <w:rFonts w:asciiTheme="majorBidi" w:hAnsiTheme="majorBidi" w:cstheme="majorBidi"/>
          <w:b/>
          <w:bCs/>
          <w:lang w:val="en-GB"/>
        </w:rPr>
        <w:t>1</w:t>
      </w:r>
      <w:r w:rsidR="00991CCD">
        <w:rPr>
          <w:rFonts w:asciiTheme="majorBidi" w:hAnsiTheme="majorBidi" w:cstheme="majorBidi"/>
          <w:b/>
          <w:bCs/>
          <w:lang w:val="en-GB"/>
        </w:rPr>
        <w:t>7</w:t>
      </w:r>
      <w:r w:rsidR="00890DA6">
        <w:rPr>
          <w:rFonts w:asciiTheme="majorBidi" w:hAnsiTheme="majorBidi" w:cstheme="majorBidi"/>
          <w:b/>
          <w:bCs/>
          <w:cs/>
          <w:lang w:val="en-GB"/>
        </w:rPr>
        <w:tab/>
      </w:r>
      <w:r w:rsidRPr="00597858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4C66A0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4C66A0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597858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623946" w:rsidRDefault="00D257B2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F318753" w14:textId="3B3EB3B3" w:rsidR="00597858" w:rsidRPr="00623946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B058AF2" w14:textId="7E1C56CE" w:rsidR="0059785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77777777" w:rsid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314BD9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B11526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AE0543" w14:textId="0059B8E9" w:rsidR="00B11526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</w:p>
    <w:p w14:paraId="167AA948" w14:textId="77777777" w:rsidR="00B11526" w:rsidRPr="00597858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D967C" w14:textId="6893A82C" w:rsidR="002C4FD1" w:rsidRPr="00D931A1" w:rsidRDefault="00801504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170FF9">
        <w:rPr>
          <w:rFonts w:asciiTheme="majorBidi" w:hAnsiTheme="majorBidi" w:cstheme="majorBidi"/>
          <w:b/>
          <w:bCs/>
          <w:sz w:val="30"/>
          <w:szCs w:val="30"/>
          <w:lang w:val="en-GB"/>
        </w:rPr>
        <w:t>8</w:t>
      </w:r>
      <w:r w:rsidR="002C4FD1"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8E4328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77777777" w:rsidR="008E4328" w:rsidRPr="008E4328" w:rsidRDefault="00991CC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4328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ส่วนงานที่รายงานดังรายละเอียดข้างล่าง</w:t>
      </w:r>
      <w:r w:rsidRPr="008E4328">
        <w:rPr>
          <w:rFonts w:asciiTheme="majorBidi" w:hAnsiTheme="majorBidi" w:cstheme="majorBidi"/>
          <w:sz w:val="30"/>
          <w:szCs w:val="30"/>
        </w:rPr>
        <w:t xml:space="preserve"> </w:t>
      </w:r>
      <w:r w:rsidRPr="008E4328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8E43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85190D6" w14:textId="77777777" w:rsidR="008E4328" w:rsidRPr="008E4328" w:rsidRDefault="008E432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FBC11" w14:textId="7E2CCC40" w:rsidR="008E4328" w:rsidRPr="004649BD" w:rsidRDefault="008E4328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4649BD">
        <w:rPr>
          <w:rFonts w:ascii="Angsana New" w:eastAsia="Cordia New" w:hAnsi="Angsana New" w:hint="cs"/>
          <w:sz w:val="30"/>
          <w:szCs w:val="30"/>
          <w:cs/>
        </w:rPr>
        <w:t xml:space="preserve">ส่วนงานที่รายงานในปี </w:t>
      </w:r>
      <w:r w:rsidRPr="004649BD">
        <w:rPr>
          <w:rFonts w:ascii="Angsana New" w:eastAsia="Cordia New" w:hAnsi="Angsana New"/>
          <w:sz w:val="30"/>
          <w:szCs w:val="30"/>
        </w:rPr>
        <w:t>256</w:t>
      </w:r>
      <w:r>
        <w:rPr>
          <w:rFonts w:ascii="Angsana New" w:eastAsia="Cordia New" w:hAnsi="Angsana New"/>
          <w:sz w:val="30"/>
          <w:szCs w:val="30"/>
        </w:rPr>
        <w:t>3</w:t>
      </w:r>
      <w:r w:rsidRPr="004649BD">
        <w:rPr>
          <w:rFonts w:ascii="Angsana New" w:eastAsia="Cordia New" w:hAnsi="Angsana New"/>
          <w:sz w:val="30"/>
          <w:szCs w:val="30"/>
        </w:rPr>
        <w:t xml:space="preserve"> </w:t>
      </w:r>
      <w:r w:rsidR="00D257B2">
        <w:rPr>
          <w:rFonts w:ascii="Angsana New" w:eastAsia="Cordia New" w:hAnsi="Angsana New" w:hint="cs"/>
          <w:sz w:val="30"/>
          <w:szCs w:val="30"/>
          <w:cs/>
        </w:rPr>
        <w:t xml:space="preserve">และ </w:t>
      </w:r>
      <w:r w:rsidR="00D257B2">
        <w:rPr>
          <w:rFonts w:ascii="Angsana New" w:eastAsia="Cordia New" w:hAnsi="Angsana New"/>
          <w:sz w:val="30"/>
          <w:szCs w:val="30"/>
        </w:rPr>
        <w:t xml:space="preserve">2562 </w:t>
      </w:r>
      <w:r w:rsidRPr="004649BD">
        <w:rPr>
          <w:rFonts w:ascii="Angsana New" w:eastAsia="Cordia New" w:hAnsi="Angsana New" w:hint="cs"/>
          <w:sz w:val="30"/>
          <w:szCs w:val="30"/>
          <w:cs/>
        </w:rPr>
        <w:t>ประกอบด้วย</w:t>
      </w: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4649BD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4649BD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505B06B8" w14:textId="7D34B04D" w:rsidR="008E4328" w:rsidRDefault="00E25ED0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หรือ </w:t>
      </w:r>
      <w:r>
        <w:rPr>
          <w:rFonts w:ascii="Angsana New" w:hAnsi="Angsana New"/>
          <w:sz w:val="30"/>
          <w:szCs w:val="30"/>
        </w:rPr>
        <w:t>2562</w:t>
      </w:r>
    </w:p>
    <w:p w14:paraId="1087F278" w14:textId="77777777" w:rsidR="00742E5E" w:rsidRPr="00170F4F" w:rsidRDefault="00742E5E" w:rsidP="00E2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52570E32" w14:textId="3C61DBF6" w:rsidR="00456153" w:rsidRDefault="006B3B1D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4649BD">
        <w:rPr>
          <w:rFonts w:ascii="Times New Roman" w:hAnsi="Times New Roman"/>
          <w:sz w:val="22"/>
          <w:szCs w:val="30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8E4328">
        <w:rPr>
          <w:rFonts w:ascii="Times New Roman" w:hAnsi="Times New Roman" w:hint="cs"/>
          <w:sz w:val="22"/>
          <w:szCs w:val="30"/>
          <w:cs/>
          <w:lang w:val="en-GB"/>
        </w:rPr>
        <w:t>กำไร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 xml:space="preserve">จากการดำเนินงานของแต่ละส่วนงาน </w:t>
      </w:r>
      <w:r w:rsidRPr="004649BD">
        <w:rPr>
          <w:rFonts w:ascii="Times New Roman" w:hAnsi="Times New Roman"/>
          <w:sz w:val="22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 xml:space="preserve"> การใช้กำไรจากการดำเนินงาน</w:t>
      </w:r>
      <w:r w:rsidR="00456153" w:rsidRPr="004649BD">
        <w:rPr>
          <w:rFonts w:ascii="Times New Roman" w:hAnsi="Times New Roman"/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533C9907" w14:textId="77777777" w:rsidR="00456153" w:rsidRDefault="00456153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688E90DB" w14:textId="77777777" w:rsidR="006B3B1D" w:rsidRDefault="006B3B1D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057FFAB" w14:textId="70085FC4" w:rsidR="006B3B1D" w:rsidRDefault="006B3B1D" w:rsidP="00E2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49BD">
        <w:rPr>
          <w:rFonts w:ascii="Angsana New" w:hAnsi="Angsana New" w:hint="cs"/>
          <w:sz w:val="30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0C4ED047" w14:textId="4698E0D3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F5DEDC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Sect="00C56236">
          <w:footerReference w:type="default" r:id="rId13"/>
          <w:pgSz w:w="11909" w:h="16834" w:code="9"/>
          <w:pgMar w:top="691" w:right="1199" w:bottom="576" w:left="1152" w:header="720" w:footer="720" w:gutter="0"/>
          <w:pgNumType w:start="51"/>
          <w:cols w:space="720"/>
          <w:docGrid w:linePitch="245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6"/>
        <w:gridCol w:w="1220"/>
        <w:gridCol w:w="308"/>
        <w:gridCol w:w="1270"/>
        <w:gridCol w:w="330"/>
        <w:gridCol w:w="1267"/>
        <w:gridCol w:w="308"/>
        <w:gridCol w:w="1305"/>
        <w:gridCol w:w="308"/>
        <w:gridCol w:w="9"/>
        <w:gridCol w:w="1255"/>
        <w:gridCol w:w="9"/>
        <w:gridCol w:w="299"/>
        <w:gridCol w:w="19"/>
        <w:gridCol w:w="1245"/>
        <w:gridCol w:w="19"/>
        <w:gridCol w:w="290"/>
        <w:gridCol w:w="28"/>
        <w:gridCol w:w="1236"/>
        <w:gridCol w:w="19"/>
        <w:gridCol w:w="290"/>
        <w:gridCol w:w="19"/>
        <w:gridCol w:w="1239"/>
        <w:gridCol w:w="19"/>
      </w:tblGrid>
      <w:tr w:rsidR="00D35F99" w:rsidRPr="008B1205" w14:paraId="3A6A8A8F" w14:textId="77777777" w:rsidTr="00D35F99">
        <w:tc>
          <w:tcPr>
            <w:tcW w:w="1046" w:type="pct"/>
            <w:vAlign w:val="bottom"/>
          </w:tcPr>
          <w:p w14:paraId="5D9C0B87" w14:textId="6AC0FF3B" w:rsidR="00D35F99" w:rsidRPr="008B1205" w:rsidRDefault="00D35F99" w:rsidP="00D35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899" w:type="pct"/>
            <w:gridSpan w:val="3"/>
            <w:vAlign w:val="bottom"/>
          </w:tcPr>
          <w:p w14:paraId="060D4B5F" w14:textId="58775DE4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47112087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40375768" w14:textId="4CE2B38B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gridSpan w:val="2"/>
            <w:vAlign w:val="bottom"/>
          </w:tcPr>
          <w:p w14:paraId="4275C326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6"/>
            <w:vAlign w:val="bottom"/>
          </w:tcPr>
          <w:p w14:paraId="76A6B6B6" w14:textId="5BED445F" w:rsidR="00D35F99" w:rsidRPr="00D35F99" w:rsidRDefault="00D64100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gridSpan w:val="2"/>
            <w:vAlign w:val="bottom"/>
          </w:tcPr>
          <w:p w14:paraId="26211809" w14:textId="2B359A86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6"/>
            <w:vAlign w:val="bottom"/>
          </w:tcPr>
          <w:p w14:paraId="6887BD00" w14:textId="6E962B9F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5F99" w:rsidRPr="008B1205" w14:paraId="025CA0C5" w14:textId="77777777" w:rsidTr="00D35F99">
        <w:tc>
          <w:tcPr>
            <w:tcW w:w="1046" w:type="pct"/>
          </w:tcPr>
          <w:p w14:paraId="41BAF5A7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3C6EF237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" w:type="pct"/>
          </w:tcPr>
          <w:p w14:paraId="074F0D10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7EB4D38F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6" w:type="pct"/>
          </w:tcPr>
          <w:p w14:paraId="7A25105A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7AF15330" w14:textId="4661FFD6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" w:type="pct"/>
          </w:tcPr>
          <w:p w14:paraId="17115A71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FC75A39" w14:textId="25D8D7BF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A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2" w:type="pct"/>
            <w:gridSpan w:val="2"/>
          </w:tcPr>
          <w:p w14:paraId="782E08E1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917A8A3" w14:textId="1A2306C0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  <w:gridSpan w:val="2"/>
          </w:tcPr>
          <w:p w14:paraId="3BAD234C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C2FE948" w14:textId="4CC6BE75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2" w:type="pct"/>
            <w:gridSpan w:val="2"/>
          </w:tcPr>
          <w:p w14:paraId="6DDD06E2" w14:textId="74BC55A1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  <w:gridSpan w:val="2"/>
          </w:tcPr>
          <w:p w14:paraId="535E058F" w14:textId="56519735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" w:type="pct"/>
            <w:gridSpan w:val="2"/>
          </w:tcPr>
          <w:p w14:paraId="590829B9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gridSpan w:val="2"/>
          </w:tcPr>
          <w:p w14:paraId="293571D4" w14:textId="32480408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35F99" w:rsidRPr="008B1205" w14:paraId="6627B57F" w14:textId="77777777" w:rsidTr="00DF701F">
        <w:tc>
          <w:tcPr>
            <w:tcW w:w="1046" w:type="pct"/>
          </w:tcPr>
          <w:p w14:paraId="64CC463A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23"/>
          </w:tcPr>
          <w:p w14:paraId="76423CE9" w14:textId="2D46F46A" w:rsidR="00D35F99" w:rsidRPr="00D35F99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F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5F99" w:rsidRPr="008B1205" w14:paraId="510C913E" w14:textId="77777777" w:rsidTr="00D35F99">
        <w:trPr>
          <w:gridAfter w:val="1"/>
          <w:wAfter w:w="6" w:type="pct"/>
        </w:trPr>
        <w:tc>
          <w:tcPr>
            <w:tcW w:w="1046" w:type="pct"/>
          </w:tcPr>
          <w:p w14:paraId="7677AF2C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68883107" w14:textId="680E08B7" w:rsidR="00D35F99" w:rsidRPr="000E1ACA" w:rsidRDefault="000B6F2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249,294</w:t>
            </w:r>
          </w:p>
        </w:tc>
        <w:tc>
          <w:tcPr>
            <w:tcW w:w="99" w:type="pct"/>
          </w:tcPr>
          <w:p w14:paraId="4BCDD819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32E808E8" w14:textId="6AC8D8EB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267,550</w:t>
            </w:r>
          </w:p>
        </w:tc>
        <w:tc>
          <w:tcPr>
            <w:tcW w:w="106" w:type="pct"/>
          </w:tcPr>
          <w:p w14:paraId="0AAA6D3F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472DCFDF" w14:textId="15FC8BF5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182,770</w:t>
            </w:r>
          </w:p>
        </w:tc>
        <w:tc>
          <w:tcPr>
            <w:tcW w:w="99" w:type="pct"/>
          </w:tcPr>
          <w:p w14:paraId="438C6A83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7CDF0EE2" w14:textId="705F2418" w:rsidR="00D35F99" w:rsidRPr="00C03C50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82,34</w:t>
            </w:r>
            <w:r w:rsidR="00C03C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" w:type="pct"/>
          </w:tcPr>
          <w:p w14:paraId="131B14F3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</w:tcPr>
          <w:p w14:paraId="10FF5CD0" w14:textId="64E79C14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</w:t>
            </w:r>
            <w:r w:rsidR="00CE7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580</w:t>
            </w:r>
          </w:p>
        </w:tc>
        <w:tc>
          <w:tcPr>
            <w:tcW w:w="99" w:type="pct"/>
            <w:gridSpan w:val="2"/>
          </w:tcPr>
          <w:p w14:paraId="2F984352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</w:tcPr>
          <w:p w14:paraId="7F5B7D9F" w14:textId="5D808AA6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10,800</w:t>
            </w:r>
          </w:p>
        </w:tc>
        <w:tc>
          <w:tcPr>
            <w:tcW w:w="99" w:type="pct"/>
            <w:gridSpan w:val="2"/>
          </w:tcPr>
          <w:p w14:paraId="144AF881" w14:textId="4A6B57FB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</w:tcPr>
          <w:p w14:paraId="1B2C1ED8" w14:textId="36B91CDE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</w:t>
            </w:r>
            <w:r w:rsidR="00CE7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E7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99" w:type="pct"/>
            <w:gridSpan w:val="2"/>
          </w:tcPr>
          <w:p w14:paraId="06A7FDDE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</w:tcPr>
          <w:p w14:paraId="75C2E65E" w14:textId="59FBCCBA" w:rsidR="00D35F99" w:rsidRPr="008B1205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360,69</w:t>
            </w:r>
            <w:r w:rsidR="0041533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35F99" w:rsidRPr="008B1205" w14:paraId="7A2D8BF4" w14:textId="77777777" w:rsidTr="00DF701F">
        <w:trPr>
          <w:gridAfter w:val="1"/>
          <w:wAfter w:w="6" w:type="pct"/>
        </w:trPr>
        <w:tc>
          <w:tcPr>
            <w:tcW w:w="1046" w:type="pct"/>
          </w:tcPr>
          <w:p w14:paraId="6A2CE358" w14:textId="62E7E662" w:rsidR="00D35F99" w:rsidRPr="00456153" w:rsidRDefault="00456153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6FD02B14" w14:textId="3F939804" w:rsidR="00D35F99" w:rsidRPr="008A05F4" w:rsidRDefault="00CE7ECF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F3A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,941</w:t>
            </w:r>
          </w:p>
        </w:tc>
        <w:tc>
          <w:tcPr>
            <w:tcW w:w="99" w:type="pct"/>
          </w:tcPr>
          <w:p w14:paraId="20118F2F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44B19478" w14:textId="38C826AD" w:rsidR="00D35F99" w:rsidRPr="008A05F4" w:rsidRDefault="00B21641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301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0,248</w:t>
            </w:r>
          </w:p>
        </w:tc>
        <w:tc>
          <w:tcPr>
            <w:tcW w:w="106" w:type="pct"/>
          </w:tcPr>
          <w:p w14:paraId="6B99A798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09E308F7" w14:textId="6CACB76B" w:rsidR="00D35F99" w:rsidRPr="008A05F4" w:rsidRDefault="00D2118E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CE7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003EED"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CE7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884</w:t>
            </w:r>
          </w:p>
        </w:tc>
        <w:tc>
          <w:tcPr>
            <w:tcW w:w="99" w:type="pct"/>
          </w:tcPr>
          <w:p w14:paraId="65DBB169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DF7E0E8" w14:textId="20BD4047" w:rsidR="00D35F99" w:rsidRPr="008A05F4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301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1,753</w:t>
            </w:r>
          </w:p>
        </w:tc>
        <w:tc>
          <w:tcPr>
            <w:tcW w:w="99" w:type="pct"/>
          </w:tcPr>
          <w:p w14:paraId="3C503E10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9B0AB" w14:textId="16E59D25" w:rsidR="00D35F99" w:rsidRPr="008A05F4" w:rsidRDefault="00CE7ECF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003EED"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680</w:t>
            </w:r>
          </w:p>
        </w:tc>
        <w:tc>
          <w:tcPr>
            <w:tcW w:w="99" w:type="pct"/>
            <w:gridSpan w:val="2"/>
          </w:tcPr>
          <w:p w14:paraId="0AAB8D8E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236C2" w14:textId="4B24124A" w:rsidR="00D35F99" w:rsidRPr="008A05F4" w:rsidRDefault="00301A7B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5,758</w:t>
            </w:r>
          </w:p>
        </w:tc>
        <w:tc>
          <w:tcPr>
            <w:tcW w:w="99" w:type="pct"/>
            <w:gridSpan w:val="2"/>
          </w:tcPr>
          <w:p w14:paraId="697C0AB5" w14:textId="73EF3EFC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30C45" w14:textId="0ECF171E" w:rsidR="00D35F99" w:rsidRPr="008A05F4" w:rsidRDefault="00D2118E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2F3A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CE7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505</w:t>
            </w:r>
          </w:p>
        </w:tc>
        <w:tc>
          <w:tcPr>
            <w:tcW w:w="99" w:type="pct"/>
            <w:gridSpan w:val="2"/>
          </w:tcPr>
          <w:p w14:paraId="36BA9500" w14:textId="77777777" w:rsidR="00D35F99" w:rsidRPr="008A05F4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11209" w14:textId="2DDE5094" w:rsidR="00D35F99" w:rsidRPr="008A05F4" w:rsidRDefault="00B21641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87,759</w:t>
            </w:r>
          </w:p>
        </w:tc>
      </w:tr>
      <w:tr w:rsidR="00D35F99" w:rsidRPr="008B1205" w14:paraId="398C2AEB" w14:textId="77777777" w:rsidTr="00D35F99">
        <w:trPr>
          <w:gridAfter w:val="1"/>
          <w:wAfter w:w="6" w:type="pct"/>
          <w:trHeight w:hRule="exact" w:val="288"/>
        </w:trPr>
        <w:tc>
          <w:tcPr>
            <w:tcW w:w="1046" w:type="pct"/>
          </w:tcPr>
          <w:p w14:paraId="405F01AF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17D05BBC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F5C07E0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78A6E846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629C5B5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B928964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FADBCF6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736F81F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F3621A6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6AB5C6F4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5A9E5CD3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085BF0DC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62D96D10" w14:textId="3CDB96D4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4A39FAAB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D5255A1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</w:tcPr>
          <w:p w14:paraId="4AABBD5B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F99" w:rsidRPr="008B1205" w14:paraId="591DE4F6" w14:textId="77777777" w:rsidTr="00D35F99">
        <w:trPr>
          <w:gridAfter w:val="1"/>
          <w:wAfter w:w="6" w:type="pct"/>
        </w:trPr>
        <w:tc>
          <w:tcPr>
            <w:tcW w:w="1046" w:type="pct"/>
          </w:tcPr>
          <w:p w14:paraId="51575190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1DE0D323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510A6AD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7AD72731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2B0775AB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5839E621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03E64FE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34B5386B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11039C3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684D385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50B35B73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0BC82538" w14:textId="3D846F9F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7423A0A" w14:textId="4A33D21B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32B94AF4" w14:textId="0F6DBF72" w:rsidR="00D35F99" w:rsidRPr="009C3EA8" w:rsidRDefault="00003EED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7,099</w:t>
            </w:r>
          </w:p>
        </w:tc>
        <w:tc>
          <w:tcPr>
            <w:tcW w:w="99" w:type="pct"/>
            <w:gridSpan w:val="2"/>
          </w:tcPr>
          <w:p w14:paraId="097D4AC3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</w:tcPr>
          <w:p w14:paraId="26A9BF55" w14:textId="48D95652" w:rsidR="00D35F99" w:rsidRPr="008B1205" w:rsidRDefault="00CA5168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4,836</w:t>
            </w:r>
          </w:p>
        </w:tc>
      </w:tr>
      <w:tr w:rsidR="00D35F99" w:rsidRPr="008B1205" w14:paraId="39B3E76B" w14:textId="77777777" w:rsidTr="00D2118E">
        <w:trPr>
          <w:gridAfter w:val="1"/>
          <w:wAfter w:w="6" w:type="pct"/>
        </w:trPr>
        <w:tc>
          <w:tcPr>
            <w:tcW w:w="1046" w:type="pct"/>
          </w:tcPr>
          <w:p w14:paraId="6AE59D56" w14:textId="3A4EC89A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D64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392" w:type="pct"/>
          </w:tcPr>
          <w:p w14:paraId="05D1E2A2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F01407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183D2CB5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7DE8DF43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9CA006D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57F55CE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10B6B26" w14:textId="77777777" w:rsidR="00D35F99" w:rsidRPr="008B1205" w:rsidRDefault="00D35F99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317420E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E4DE450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D3C80A5" w14:textId="77777777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051FFA89" w14:textId="1CBAF5BD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E1A43D5" w14:textId="1848920A" w:rsidR="00D35F99" w:rsidRPr="008B1205" w:rsidRDefault="00D35F99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40A9109B" w14:textId="6755EF4E" w:rsidR="00D35F99" w:rsidRPr="008B1205" w:rsidRDefault="00003EED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E7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2F3AF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CE7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,364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  <w:gridSpan w:val="2"/>
          </w:tcPr>
          <w:p w14:paraId="30EEE190" w14:textId="77777777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</w:tcPr>
          <w:p w14:paraId="57502BFA" w14:textId="3EF2DA4A" w:rsidR="00D35F99" w:rsidRPr="008B1205" w:rsidRDefault="00D35F99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037C">
              <w:rPr>
                <w:rFonts w:ascii="Angsana New" w:hAnsi="Angsana New"/>
                <w:sz w:val="30"/>
                <w:szCs w:val="30"/>
              </w:rPr>
              <w:t>53</w:t>
            </w:r>
            <w:r w:rsidR="00003EED">
              <w:rPr>
                <w:rFonts w:ascii="Angsana New" w:hAnsi="Angsana New"/>
                <w:sz w:val="30"/>
                <w:szCs w:val="30"/>
              </w:rPr>
              <w:t>,</w:t>
            </w:r>
            <w:r w:rsidR="00D2037C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3C50" w:rsidRPr="008B1205" w14:paraId="3C681BEE" w14:textId="77777777" w:rsidTr="00C03C50">
        <w:trPr>
          <w:gridAfter w:val="1"/>
          <w:wAfter w:w="6" w:type="pct"/>
          <w:trHeight w:val="380"/>
        </w:trPr>
        <w:tc>
          <w:tcPr>
            <w:tcW w:w="1944" w:type="pct"/>
            <w:gridSpan w:val="4"/>
          </w:tcPr>
          <w:p w14:paraId="1AC50D2C" w14:textId="156A8CCB" w:rsidR="00C03C50" w:rsidRPr="008B1205" w:rsidRDefault="00C03C50" w:rsidP="00C03C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106" w:type="pct"/>
          </w:tcPr>
          <w:p w14:paraId="1497152C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313F7B4" w14:textId="77777777" w:rsidR="00C03C50" w:rsidRPr="008B1205" w:rsidRDefault="00C03C50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0126924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D585F20" w14:textId="77777777" w:rsidR="00C03C50" w:rsidRPr="008B1205" w:rsidRDefault="00C03C50" w:rsidP="00D35F99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2461F52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672C7EAE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3104B6A6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CDFC530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4F9C95D5" w14:textId="77777777" w:rsidR="00C03C50" w:rsidRPr="008B1205" w:rsidRDefault="00C03C50" w:rsidP="00D35F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452CEC96" w14:textId="6E733839" w:rsidR="00C03C50" w:rsidRDefault="00C03C50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(2,000)</w:t>
            </w:r>
          </w:p>
        </w:tc>
        <w:tc>
          <w:tcPr>
            <w:tcW w:w="99" w:type="pct"/>
            <w:gridSpan w:val="2"/>
          </w:tcPr>
          <w:p w14:paraId="677D1905" w14:textId="77777777" w:rsidR="00C03C50" w:rsidRPr="008B1205" w:rsidRDefault="00C03C50" w:rsidP="00D3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</w:tcPr>
          <w:p w14:paraId="4535CF8D" w14:textId="3160FEA9" w:rsidR="00C03C50" w:rsidRDefault="00C03C50" w:rsidP="00D2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168" w:rsidRPr="008B1205" w14:paraId="63B71544" w14:textId="77777777" w:rsidTr="00CA5168">
        <w:trPr>
          <w:gridAfter w:val="1"/>
          <w:wAfter w:w="6" w:type="pct"/>
          <w:trHeight w:val="380"/>
        </w:trPr>
        <w:tc>
          <w:tcPr>
            <w:tcW w:w="2976" w:type="pct"/>
            <w:gridSpan w:val="8"/>
          </w:tcPr>
          <w:p w14:paraId="67E965C2" w14:textId="7B4FC1FD" w:rsidR="00CA5168" w:rsidRPr="008B1205" w:rsidRDefault="00CA5168" w:rsidP="00CA5168">
            <w:pPr>
              <w:tabs>
                <w:tab w:val="clear" w:pos="680"/>
                <w:tab w:val="decimal" w:pos="702"/>
              </w:tabs>
              <w:ind w:right="-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CA516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5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A516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(2562: กลับรายการประมาณการหนี้สงสัยจะสูญ)</w:t>
            </w:r>
          </w:p>
        </w:tc>
        <w:tc>
          <w:tcPr>
            <w:tcW w:w="99" w:type="pct"/>
          </w:tcPr>
          <w:p w14:paraId="7FF1AC99" w14:textId="77777777" w:rsidR="00CA5168" w:rsidRPr="008B1205" w:rsidRDefault="00CA5168" w:rsidP="00CA51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57763B6" w14:textId="77777777" w:rsidR="00CA5168" w:rsidRPr="008B1205" w:rsidRDefault="00CA5168" w:rsidP="00CA51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00394052" w14:textId="77777777" w:rsidR="00CA5168" w:rsidRPr="008B1205" w:rsidRDefault="00CA5168" w:rsidP="00CA51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F653F5D" w14:textId="77777777" w:rsidR="00CA5168" w:rsidRPr="008B1205" w:rsidRDefault="00CA5168" w:rsidP="00CA51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5A3CA7C1" w14:textId="77777777" w:rsidR="00CA5168" w:rsidRPr="008B1205" w:rsidRDefault="00CA5168" w:rsidP="00CA51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63FC7E96" w14:textId="690A900A" w:rsidR="00CA5168" w:rsidRDefault="00CA5168" w:rsidP="00C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(2,123)</w:t>
            </w:r>
          </w:p>
        </w:tc>
        <w:tc>
          <w:tcPr>
            <w:tcW w:w="99" w:type="pct"/>
            <w:gridSpan w:val="2"/>
          </w:tcPr>
          <w:p w14:paraId="68913AC6" w14:textId="77777777" w:rsidR="00CA5168" w:rsidRPr="008B1205" w:rsidRDefault="00CA5168" w:rsidP="00C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</w:tcPr>
          <w:p w14:paraId="2688A88E" w14:textId="450E434E" w:rsidR="00CA5168" w:rsidRPr="00CA5168" w:rsidRDefault="00CA5168" w:rsidP="00C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,924</w:t>
            </w:r>
          </w:p>
        </w:tc>
      </w:tr>
      <w:tr w:rsidR="008A3F9C" w:rsidRPr="008B1205" w14:paraId="611577B1" w14:textId="77777777" w:rsidTr="00CE7ECF">
        <w:trPr>
          <w:gridAfter w:val="1"/>
          <w:wAfter w:w="6" w:type="pct"/>
          <w:trHeight w:val="380"/>
        </w:trPr>
        <w:tc>
          <w:tcPr>
            <w:tcW w:w="1046" w:type="pct"/>
          </w:tcPr>
          <w:p w14:paraId="45C1C64B" w14:textId="77777777" w:rsidR="008A3F9C" w:rsidRPr="008B1205" w:rsidRDefault="008A3F9C" w:rsidP="008A3F9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35E0FD98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36D7B9A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6A2B6C14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1EDE30C1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D012EC2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16BAFBA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5B4157F2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A2557C1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55A44A2C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1ABE69A1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5E711B1" w14:textId="4B72185E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74D7D5E6" w14:textId="36DAFCE9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735C37B" w14:textId="5F754372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(11,441)</w:t>
            </w:r>
          </w:p>
        </w:tc>
        <w:tc>
          <w:tcPr>
            <w:tcW w:w="99" w:type="pct"/>
            <w:gridSpan w:val="2"/>
          </w:tcPr>
          <w:p w14:paraId="049900F5" w14:textId="77777777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</w:tcPr>
          <w:p w14:paraId="7CC65E1D" w14:textId="7D74C41D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(12,965)</w:t>
            </w:r>
          </w:p>
        </w:tc>
      </w:tr>
      <w:tr w:rsidR="008A3F9C" w:rsidRPr="008B1205" w14:paraId="036DDDE3" w14:textId="77777777" w:rsidTr="00D35F99">
        <w:trPr>
          <w:gridAfter w:val="1"/>
          <w:wAfter w:w="6" w:type="pct"/>
          <w:trHeight w:val="300"/>
        </w:trPr>
        <w:tc>
          <w:tcPr>
            <w:tcW w:w="1046" w:type="pct"/>
          </w:tcPr>
          <w:p w14:paraId="0F9DB691" w14:textId="77777777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392" w:type="pct"/>
          </w:tcPr>
          <w:p w14:paraId="3071966B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0A45420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0B3C0D85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19DF5C25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28DEAD18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1A3274C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6B273D36" w14:textId="77777777" w:rsidR="008A3F9C" w:rsidRPr="008B1205" w:rsidRDefault="008A3F9C" w:rsidP="008A3F9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809E1BA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3E257356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3DC6911F" w14:textId="77777777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05BA14CD" w14:textId="731DBDA4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5B644012" w14:textId="5C9E82B9" w:rsidR="008A3F9C" w:rsidRPr="008B1205" w:rsidRDefault="008A3F9C" w:rsidP="008A3F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AD6DF" w14:textId="183C307C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39,676</w:t>
            </w:r>
          </w:p>
        </w:tc>
        <w:tc>
          <w:tcPr>
            <w:tcW w:w="99" w:type="pct"/>
            <w:gridSpan w:val="2"/>
          </w:tcPr>
          <w:p w14:paraId="4511E4CE" w14:textId="77777777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838ABA" w14:textId="7480850F" w:rsidR="008A3F9C" w:rsidRPr="008B1205" w:rsidRDefault="008A3F9C" w:rsidP="008A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30,089</w:t>
            </w:r>
          </w:p>
        </w:tc>
      </w:tr>
    </w:tbl>
    <w:p w14:paraId="2411EE1D" w14:textId="51F2FA1B" w:rsidR="00D35F99" w:rsidRDefault="00D35F99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sectPr w:rsidR="00D35F99" w:rsidSect="00C56236">
          <w:headerReference w:type="default" r:id="rId14"/>
          <w:pgSz w:w="16834" w:h="11909" w:orient="landscape" w:code="9"/>
          <w:pgMar w:top="1152" w:right="691" w:bottom="1199" w:left="576" w:header="720" w:footer="720" w:gutter="0"/>
          <w:pgNumType w:start="66"/>
          <w:cols w:space="720"/>
          <w:docGrid w:linePitch="245"/>
        </w:sectPr>
      </w:pPr>
    </w:p>
    <w:p w14:paraId="1A9F6017" w14:textId="557894CB" w:rsidR="002C4FD1" w:rsidRPr="005C6AA8" w:rsidRDefault="002C4FD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C6AA8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6F361C62" w14:textId="77777777" w:rsidR="002C4FD1" w:rsidRPr="005C6AA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448A5FC" w14:textId="77777777" w:rsidR="006B3B1D" w:rsidRPr="005C6AA8" w:rsidRDefault="006B3B1D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C6AA8">
        <w:rPr>
          <w:rFonts w:ascii="Angsana New" w:hAnsi="Angsana New" w:hint="cs"/>
          <w:sz w:val="30"/>
          <w:szCs w:val="30"/>
          <w:cs/>
        </w:rPr>
        <w:t>บริษัท</w:t>
      </w:r>
      <w:r w:rsidRPr="005C6AA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ดำเนินธุรกิจเฉพาะในประเทศเท่านั้น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5C6AA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542E347" w14:textId="77777777" w:rsidR="002C4FD1" w:rsidRPr="00E6265F" w:rsidRDefault="002C4FD1" w:rsidP="00E62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215EDA9" w14:textId="77777777" w:rsidR="002C4FD1" w:rsidRPr="005C6AA8" w:rsidRDefault="002C4FD1" w:rsidP="002C4FD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5C6A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E4B688C" w14:textId="77777777" w:rsidR="00FC0C86" w:rsidRPr="00E6265F" w:rsidRDefault="00FC0C86" w:rsidP="00E62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DF6C23D" w14:textId="43A7AF42" w:rsidR="002C4FD1" w:rsidRPr="00E6265F" w:rsidRDefault="002C4FD1" w:rsidP="00E62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="000B6A0C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C20F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0B6A0C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รายของบริษัท</w:t>
      </w:r>
      <w:r w:rsidR="004C66A0" w:rsidRPr="004C79C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สำหรับปีสิ้นสุดวันที่ </w:t>
      </w:r>
      <w:r w:rsidR="00DD79EA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4C66A0" w:rsidRPr="004C79C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DD79EA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2563</w:t>
      </w:r>
      <w:r w:rsidR="004C66A0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</w:t>
      </w:r>
      <w:r w:rsidR="0048601A"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จำนวน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D79EA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63.3</w:t>
      </w:r>
      <w:r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E46DA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0B6A0C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5</w:t>
      </w:r>
      <w:r w:rsidR="00DD79EA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9.1</w:t>
      </w:r>
      <w:r w:rsidR="000B6A0C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0B6A0C"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0B6A0C" w:rsidRPr="004C79C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0B6A0C"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ตามลำดับ 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(</w:t>
      </w:r>
      <w:r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="00435082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="006B3B1D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AC586B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8601A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="00E6265F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ลูกค้าหลัก </w:t>
      </w:r>
      <w:r w:rsidR="00E6265F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4 </w:t>
      </w:r>
      <w:r w:rsidR="00E6265F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รายของบริษัท เป็นเงิน</w:t>
      </w:r>
      <w:r w:rsidR="0048601A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จำนวน</w:t>
      </w:r>
      <w:r w:rsidR="00E6265F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6265F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68.1</w:t>
      </w:r>
      <w:r w:rsidR="000B6A0C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0B6A0C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E6265F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51.4</w:t>
      </w:r>
      <w:r w:rsidR="000B6A0C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0B6A0C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6B3B1D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48.4</w:t>
      </w:r>
      <w:r w:rsidR="000B6A0C"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 และ</w:t>
      </w:r>
      <w:r w:rsidR="000B6A0C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6B3B1D"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43.4 </w:t>
      </w:r>
      <w:r w:rsidRPr="004C79C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4C79C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 ตามลำดับ</w:t>
      </w:r>
      <w:r w:rsidRPr="004C79C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)</w:t>
      </w:r>
    </w:p>
    <w:p w14:paraId="07163EA2" w14:textId="5864CA77" w:rsidR="00D931A1" w:rsidRPr="00E6265F" w:rsidRDefault="00D931A1" w:rsidP="00E62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BFA741E" w14:textId="77777777" w:rsidR="00742E5E" w:rsidRPr="00BD5ECF" w:rsidRDefault="00742E5E" w:rsidP="00742E5E">
      <w:pPr>
        <w:ind w:left="540"/>
        <w:rPr>
          <w:b/>
          <w:bCs/>
          <w:i/>
          <w:iCs/>
          <w:szCs w:val="30"/>
          <w:lang w:val="en-AU"/>
        </w:rPr>
      </w:pPr>
      <w:r w:rsidRPr="00BD5ECF">
        <w:rPr>
          <w:i/>
          <w:iCs/>
          <w:szCs w:val="30"/>
          <w:cs/>
          <w:lang w:val="en-AU"/>
        </w:rPr>
        <w:t>ยอดคงเหลือของสัญญา</w:t>
      </w:r>
    </w:p>
    <w:p w14:paraId="22454F68" w14:textId="77777777" w:rsidR="00742E5E" w:rsidRPr="002A5DD0" w:rsidRDefault="00742E5E" w:rsidP="00742E5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8041E93" w14:textId="1529C8AF" w:rsidR="00742E5E" w:rsidRDefault="00742E5E" w:rsidP="00742E5E">
      <w:pPr>
        <w:ind w:left="540"/>
        <w:jc w:val="thaiDistribute"/>
        <w:rPr>
          <w:szCs w:val="30"/>
          <w:lang w:val="en-AU"/>
        </w:rPr>
      </w:pPr>
      <w:r w:rsidRPr="00BD5ECF">
        <w:rPr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D5ECF">
        <w:rPr>
          <w:szCs w:val="30"/>
          <w:lang w:val="en-AU"/>
        </w:rPr>
        <w:t xml:space="preserve"> </w:t>
      </w:r>
    </w:p>
    <w:p w14:paraId="7F049413" w14:textId="77777777" w:rsidR="00886378" w:rsidRPr="00BD5ECF" w:rsidRDefault="00886378" w:rsidP="00742E5E">
      <w:pPr>
        <w:ind w:left="540"/>
        <w:jc w:val="thaiDistribute"/>
        <w:rPr>
          <w:szCs w:val="30"/>
          <w:lang w:val="en-AU"/>
        </w:rPr>
      </w:pPr>
    </w:p>
    <w:tbl>
      <w:tblPr>
        <w:tblW w:w="4802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6"/>
        <w:gridCol w:w="1388"/>
        <w:gridCol w:w="185"/>
        <w:gridCol w:w="1511"/>
      </w:tblGrid>
      <w:tr w:rsidR="00742E5E" w:rsidRPr="00BD5ECF" w14:paraId="55C5A4B8" w14:textId="77777777" w:rsidTr="00317654">
        <w:trPr>
          <w:cantSplit/>
          <w:tblHeader/>
        </w:trPr>
        <w:tc>
          <w:tcPr>
            <w:tcW w:w="3320" w:type="pct"/>
            <w:shd w:val="clear" w:color="auto" w:fill="auto"/>
            <w:vAlign w:val="center"/>
          </w:tcPr>
          <w:p w14:paraId="4B151D95" w14:textId="77777777" w:rsidR="00742E5E" w:rsidRPr="00BD5ECF" w:rsidRDefault="00742E5E" w:rsidP="002A5F91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5A96116E" w14:textId="05DE13B7" w:rsidR="00742E5E" w:rsidRPr="00BD5ECF" w:rsidRDefault="00742E5E" w:rsidP="002A5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ECF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25</w:t>
            </w:r>
            <w:r w:rsidRPr="00BD5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B3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01" w:type="pct"/>
            <w:shd w:val="clear" w:color="auto" w:fill="auto"/>
            <w:vAlign w:val="center"/>
          </w:tcPr>
          <w:p w14:paraId="4A279B9A" w14:textId="77777777" w:rsidR="00742E5E" w:rsidRPr="00BD5ECF" w:rsidRDefault="00742E5E" w:rsidP="002A5F9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center"/>
          </w:tcPr>
          <w:p w14:paraId="676982A3" w14:textId="4233A0A5" w:rsidR="00742E5E" w:rsidRPr="00BD5ECF" w:rsidRDefault="00742E5E" w:rsidP="002A5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B3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42E5E" w:rsidRPr="00BD5ECF" w14:paraId="784AD163" w14:textId="77777777" w:rsidTr="009F070F">
        <w:trPr>
          <w:cantSplit/>
          <w:tblHeader/>
        </w:trPr>
        <w:tc>
          <w:tcPr>
            <w:tcW w:w="3320" w:type="pct"/>
            <w:shd w:val="clear" w:color="auto" w:fill="auto"/>
          </w:tcPr>
          <w:p w14:paraId="1A4D0A34" w14:textId="77777777" w:rsidR="00742E5E" w:rsidRPr="00BD5ECF" w:rsidRDefault="00742E5E" w:rsidP="002A5F9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188D1AD3" w14:textId="77777777" w:rsidR="00742E5E" w:rsidRPr="00BD5ECF" w:rsidRDefault="00742E5E" w:rsidP="002A5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5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42E5E" w:rsidRPr="00BD5ECF" w14:paraId="640A5632" w14:textId="77777777" w:rsidTr="00317654">
        <w:trPr>
          <w:cantSplit/>
        </w:trPr>
        <w:tc>
          <w:tcPr>
            <w:tcW w:w="3320" w:type="pct"/>
            <w:shd w:val="clear" w:color="auto" w:fill="auto"/>
          </w:tcPr>
          <w:p w14:paraId="694FC0C4" w14:textId="77777777" w:rsidR="00742E5E" w:rsidRPr="00BD5ECF" w:rsidRDefault="00742E5E" w:rsidP="002A5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5EC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3A31E82" w14:textId="49EE41D5" w:rsidR="00742E5E" w:rsidRPr="00576790" w:rsidRDefault="00E6265F" w:rsidP="002A5F9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43,737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3D62C02" w14:textId="77777777" w:rsidR="00742E5E" w:rsidRPr="00BD5ECF" w:rsidRDefault="00742E5E" w:rsidP="002A5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A6306D8" w14:textId="733424FB" w:rsidR="00742E5E" w:rsidRPr="00BD5ECF" w:rsidRDefault="006B3B1D" w:rsidP="009F070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57,087</w:t>
            </w:r>
          </w:p>
        </w:tc>
      </w:tr>
      <w:tr w:rsidR="00742E5E" w:rsidRPr="00BD5ECF" w14:paraId="457B530A" w14:textId="77777777" w:rsidTr="00317654">
        <w:trPr>
          <w:cantSplit/>
        </w:trPr>
        <w:tc>
          <w:tcPr>
            <w:tcW w:w="3320" w:type="pct"/>
            <w:shd w:val="clear" w:color="auto" w:fill="auto"/>
          </w:tcPr>
          <w:p w14:paraId="7B99B22C" w14:textId="3A383C81" w:rsidR="00742E5E" w:rsidRPr="00BD5ECF" w:rsidRDefault="00742E5E" w:rsidP="002A5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ECF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2554568" w14:textId="721A29FC" w:rsidR="00742E5E" w:rsidRPr="00576790" w:rsidRDefault="00E6265F" w:rsidP="002A5F9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F7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4,864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2C5497B3" w14:textId="77777777" w:rsidR="00742E5E" w:rsidRPr="00BD5ECF" w:rsidRDefault="00742E5E" w:rsidP="002A5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44C7D9A" w14:textId="0D397398" w:rsidR="00742E5E" w:rsidRPr="009F070F" w:rsidRDefault="006B3B1D" w:rsidP="009F070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14,387</w:t>
            </w:r>
          </w:p>
        </w:tc>
      </w:tr>
    </w:tbl>
    <w:p w14:paraId="4426F759" w14:textId="7D3A85E3" w:rsidR="00742E5E" w:rsidRDefault="00742E5E" w:rsidP="00742E5E">
      <w:pPr>
        <w:rPr>
          <w:rFonts w:asciiTheme="majorBidi" w:hAnsiTheme="majorBidi" w:cstheme="majorBidi"/>
          <w:sz w:val="24"/>
          <w:szCs w:val="24"/>
        </w:rPr>
      </w:pPr>
    </w:p>
    <w:p w14:paraId="492F4A81" w14:textId="5930DA44" w:rsidR="00317654" w:rsidRDefault="00317654" w:rsidP="00525C69">
      <w:pPr>
        <w:ind w:left="540" w:right="-72"/>
        <w:rPr>
          <w:rFonts w:asciiTheme="majorBidi" w:hAnsiTheme="majorBidi" w:cstheme="majorBidi"/>
          <w:sz w:val="30"/>
          <w:szCs w:val="30"/>
        </w:rPr>
      </w:pPr>
      <w:r w:rsidRPr="0031765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หนี้สินที่เกิดจากสัญญาเกิดจากสิ่งตอบแทนที่ได้รับล่วงหน้าสำหรับการขายสินค้า โดยบริษัทจะรับรู้หนี้สินที่เกิ</w:t>
      </w:r>
      <w:r w:rsidR="00525C69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317654">
        <w:rPr>
          <w:rFonts w:asciiTheme="majorBidi" w:hAnsiTheme="majorBidi" w:cstheme="majorBidi"/>
          <w:sz w:val="30"/>
          <w:szCs w:val="30"/>
          <w:cs/>
        </w:rPr>
        <w:t>จากสัญญาดังกล่าวเป็นรายได้เมื่อส่งมอบการควบคุมสินค้าให้กับลูกค้า</w:t>
      </w:r>
    </w:p>
    <w:p w14:paraId="13519636" w14:textId="77777777" w:rsidR="008844A5" w:rsidRPr="002E202F" w:rsidRDefault="008844A5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F9B5AF7" w14:textId="774B0025" w:rsidR="001A363B" w:rsidRPr="001A363B" w:rsidRDefault="001A363B" w:rsidP="00742E5E">
      <w:pPr>
        <w:ind w:firstLine="540"/>
        <w:rPr>
          <w:rFonts w:asciiTheme="majorBidi" w:hAnsiTheme="majorBidi" w:cstheme="majorBidi"/>
          <w:sz w:val="30"/>
          <w:szCs w:val="30"/>
        </w:rPr>
      </w:pPr>
      <w:r w:rsidRPr="001A363B">
        <w:rPr>
          <w:rFonts w:asciiTheme="majorBidi" w:hAnsiTheme="majorBidi" w:cstheme="majorBidi"/>
          <w:sz w:val="30"/>
          <w:szCs w:val="30"/>
          <w:cs/>
        </w:rPr>
        <w:t>การเปลี่ยนแปลงที่สำคัญของ</w:t>
      </w:r>
      <w:r w:rsidRPr="001A363B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 w:rsidRPr="001A363B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หนี้สินที่เกิดจากสัญญาในระหว่างปีมีดังนี้</w:t>
      </w:r>
    </w:p>
    <w:p w14:paraId="1B68667D" w14:textId="604105FA" w:rsidR="001A363B" w:rsidRPr="009636AF" w:rsidRDefault="001A363B" w:rsidP="00742E5E">
      <w:pPr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4826" w:type="pct"/>
        <w:tblLayout w:type="fixed"/>
        <w:tblLook w:val="01E0" w:firstRow="1" w:lastRow="1" w:firstColumn="1" w:lastColumn="1" w:noHBand="0" w:noVBand="0"/>
      </w:tblPr>
      <w:tblGrid>
        <w:gridCol w:w="5463"/>
        <w:gridCol w:w="1255"/>
        <w:gridCol w:w="1162"/>
        <w:gridCol w:w="269"/>
        <w:gridCol w:w="1076"/>
      </w:tblGrid>
      <w:tr w:rsidR="001A363B" w:rsidRPr="000C10DA" w14:paraId="0502ABA3" w14:textId="77777777" w:rsidTr="001A363B">
        <w:trPr>
          <w:tblHeader/>
        </w:trPr>
        <w:tc>
          <w:tcPr>
            <w:tcW w:w="2961" w:type="pct"/>
          </w:tcPr>
          <w:p w14:paraId="4618FEE4" w14:textId="5702E30D" w:rsidR="001A363B" w:rsidRPr="000C10DA" w:rsidRDefault="001A363B" w:rsidP="002A5F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</w:tcPr>
          <w:p w14:paraId="47F741D3" w14:textId="3706F00D" w:rsidR="001A363B" w:rsidRPr="000C10DA" w:rsidRDefault="001A363B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3A5230D" w14:textId="4C5155A6" w:rsidR="001A363B" w:rsidRPr="000C10DA" w:rsidRDefault="001A363B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3E9D0A" w14:textId="77777777" w:rsidR="001A363B" w:rsidRPr="000C10DA" w:rsidRDefault="001A363B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7A1B5116" w14:textId="79DCE5A9" w:rsidR="001A363B" w:rsidRPr="001A363B" w:rsidRDefault="001A363B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3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33791" w:rsidRPr="000C10DA" w14:paraId="685A033B" w14:textId="77777777" w:rsidTr="002A5F91">
        <w:trPr>
          <w:tblHeader/>
        </w:trPr>
        <w:tc>
          <w:tcPr>
            <w:tcW w:w="2961" w:type="pct"/>
          </w:tcPr>
          <w:p w14:paraId="13835306" w14:textId="3982B908" w:rsidR="00D33791" w:rsidRPr="000C10DA" w:rsidRDefault="00D33791" w:rsidP="00D337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</w:tcPr>
          <w:p w14:paraId="3014C228" w14:textId="77777777" w:rsidR="00D33791" w:rsidRPr="000C10DA" w:rsidRDefault="00D33791" w:rsidP="00D33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7693C1E" w14:textId="77777777" w:rsidR="00D33791" w:rsidRPr="000C10DA" w:rsidRDefault="00D33791" w:rsidP="00D33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341E99" w14:textId="77777777" w:rsidR="00D33791" w:rsidRPr="000C10DA" w:rsidRDefault="00D33791" w:rsidP="00D33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682EF" w14:textId="4F495BBE" w:rsidR="00D33791" w:rsidRPr="000C10DA" w:rsidRDefault="00D33791" w:rsidP="00D33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3791" w:rsidRPr="000C10DA" w14:paraId="4306718A" w14:textId="77777777" w:rsidTr="001A363B">
        <w:tc>
          <w:tcPr>
            <w:tcW w:w="2961" w:type="pct"/>
          </w:tcPr>
          <w:p w14:paraId="6FD560D6" w14:textId="4BE863E9" w:rsidR="00D33791" w:rsidRPr="001A363B" w:rsidRDefault="00D33791" w:rsidP="00D33791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80" w:type="pct"/>
          </w:tcPr>
          <w:p w14:paraId="67F0D1E0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CB05A04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347A048D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480D586F" w14:textId="41CA99A1" w:rsidR="00D33791" w:rsidRPr="000C10DA" w:rsidRDefault="006B3B1D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14,387</w:t>
            </w:r>
          </w:p>
        </w:tc>
      </w:tr>
      <w:tr w:rsidR="00D33791" w:rsidRPr="000C10DA" w14:paraId="16104E23" w14:textId="77777777" w:rsidTr="002A5F91">
        <w:tc>
          <w:tcPr>
            <w:tcW w:w="2961" w:type="pct"/>
          </w:tcPr>
          <w:p w14:paraId="058449A3" w14:textId="3646143A" w:rsidR="00D33791" w:rsidRPr="008B72A8" w:rsidRDefault="00D33791" w:rsidP="00D33791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680" w:type="pct"/>
          </w:tcPr>
          <w:p w14:paraId="3F09B580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284CDAF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BD398C6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2F98DAD8" w14:textId="488F5B2C" w:rsidR="00D33791" w:rsidRDefault="00E6265F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174,381</w:t>
            </w:r>
          </w:p>
        </w:tc>
      </w:tr>
      <w:tr w:rsidR="00D33791" w:rsidRPr="000C10DA" w14:paraId="6099AE8D" w14:textId="77777777" w:rsidTr="002A5F91">
        <w:tc>
          <w:tcPr>
            <w:tcW w:w="2961" w:type="pct"/>
          </w:tcPr>
          <w:p w14:paraId="125E5FE3" w14:textId="78DC11F7" w:rsidR="00D33791" w:rsidRPr="008B72A8" w:rsidRDefault="00D33791" w:rsidP="00D33791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รับรู้เป็นรายได้ระหว่างปี</w:t>
            </w:r>
          </w:p>
        </w:tc>
        <w:tc>
          <w:tcPr>
            <w:tcW w:w="680" w:type="pct"/>
          </w:tcPr>
          <w:p w14:paraId="49914BCD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615C41F" w14:textId="6DB18713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C11D27E" w14:textId="77777777" w:rsidR="00D33791" w:rsidRPr="000C10DA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02C527EF" w14:textId="2B5F50A4" w:rsidR="00D33791" w:rsidRDefault="00E6265F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(173</w:t>
            </w:r>
            <w:r w:rsidR="000A7709">
              <w:rPr>
                <w:rFonts w:ascii="Angsana New" w:hAnsi="Angsana New" w:cs="Angsana New"/>
                <w:sz w:val="30"/>
                <w:szCs w:val="30"/>
                <w:lang w:bidi="th-TH"/>
              </w:rPr>
              <w:t>,904)</w:t>
            </w:r>
          </w:p>
        </w:tc>
      </w:tr>
      <w:tr w:rsidR="00D33791" w:rsidRPr="000C10DA" w14:paraId="1170FF83" w14:textId="77777777" w:rsidTr="001A363B">
        <w:tc>
          <w:tcPr>
            <w:tcW w:w="2961" w:type="pct"/>
          </w:tcPr>
          <w:p w14:paraId="632C068A" w14:textId="0041EF88" w:rsidR="00D33791" w:rsidRPr="001A363B" w:rsidRDefault="00D33791" w:rsidP="00D33791">
            <w:pPr>
              <w:spacing w:line="240" w:lineRule="auto"/>
              <w:ind w:left="702" w:hanging="7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A36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3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1A36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680" w:type="pct"/>
          </w:tcPr>
          <w:p w14:paraId="2B03D7FE" w14:textId="77777777" w:rsidR="00D33791" w:rsidRPr="001A363B" w:rsidRDefault="00D33791" w:rsidP="00D337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4D81E86A" w14:textId="77777777" w:rsidR="00D33791" w:rsidRPr="001A363B" w:rsidRDefault="00D33791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0BBE0CBE" w14:textId="77777777" w:rsidR="00D33791" w:rsidRPr="001A363B" w:rsidRDefault="00D33791" w:rsidP="00D3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B8D86" w14:textId="0206A459" w:rsidR="00D33791" w:rsidRPr="001A363B" w:rsidRDefault="000A7709" w:rsidP="00D337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14,864</w:t>
            </w:r>
          </w:p>
        </w:tc>
      </w:tr>
    </w:tbl>
    <w:p w14:paraId="6521202F" w14:textId="53DBA97F" w:rsidR="008E5A58" w:rsidRDefault="008E5A58" w:rsidP="00742E5E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EBD7C4" w14:textId="7C014FEC" w:rsidR="00742E5E" w:rsidRDefault="00742E5E" w:rsidP="00742E5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D48D1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14:paraId="63C14A26" w14:textId="77777777" w:rsidR="00742E5E" w:rsidRPr="002E202F" w:rsidRDefault="00742E5E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09468CBE" w14:textId="77777777" w:rsidR="00742E5E" w:rsidRPr="00CF4906" w:rsidRDefault="00742E5E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F4906">
        <w:rPr>
          <w:rFonts w:asciiTheme="majorBidi" w:hAnsiTheme="majorBidi" w:cstheme="majorBidi" w:hint="cs"/>
          <w:sz w:val="30"/>
          <w:szCs w:val="30"/>
          <w:cs/>
          <w:lang w:val="en-GB"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ดังนั้นบริษัทจึงรับรู้ต้นทุนดังกล่าวเป็นสินทรัพย์และตัดจำหน่ายอย่างเป็นระบบ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72920EF1" w14:textId="739FC4B0" w:rsidR="00742E5E" w:rsidRDefault="00742E5E" w:rsidP="00742E5E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49E18E19" w14:textId="41C901C8" w:rsidR="006B3B1D" w:rsidRPr="007943DB" w:rsidRDefault="006B3B1D" w:rsidP="006B3B1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บริษัทตัดจำหน่ายต้นทุนของสัญญาระหว่างปีสิ้นสุดวันที่ 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7943D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จำนวน </w:t>
      </w:r>
      <w:r w:rsidRPr="005B076A">
        <w:rPr>
          <w:rFonts w:asciiTheme="majorBidi" w:hAnsiTheme="majorBidi" w:cstheme="majorBidi"/>
          <w:sz w:val="30"/>
          <w:szCs w:val="30"/>
          <w:lang w:val="en-GB"/>
        </w:rPr>
        <w:t>0.</w:t>
      </w:r>
      <w:r>
        <w:rPr>
          <w:rFonts w:asciiTheme="majorBidi" w:hAnsiTheme="majorBidi" w:cstheme="majorBidi"/>
          <w:sz w:val="30"/>
          <w:szCs w:val="30"/>
        </w:rPr>
        <w:t>4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(2562 : </w:t>
      </w:r>
      <w:r w:rsidR="000A770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0.1 </w:t>
      </w:r>
      <w:r w:rsidR="000A770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</w:t>
      </w:r>
      <w:r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53499B8F" w14:textId="77777777" w:rsidR="006B3B1D" w:rsidRPr="002E202F" w:rsidRDefault="006B3B1D" w:rsidP="00742E5E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B6D7383" w14:textId="50FE2001" w:rsidR="001C488A" w:rsidRPr="008B72A8" w:rsidRDefault="003D0946" w:rsidP="001C4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70FF9">
        <w:rPr>
          <w:rFonts w:ascii="Angsana New" w:hAnsi="Angsana New"/>
          <w:b/>
          <w:bCs/>
          <w:sz w:val="30"/>
          <w:szCs w:val="30"/>
        </w:rPr>
        <w:t>9</w:t>
      </w:r>
      <w:r w:rsidR="001C488A" w:rsidRPr="008B72A8">
        <w:rPr>
          <w:rFonts w:ascii="Angsana New" w:hAnsi="Angsana New"/>
          <w:b/>
          <w:bCs/>
          <w:sz w:val="30"/>
          <w:szCs w:val="30"/>
        </w:rPr>
        <w:tab/>
      </w:r>
      <w:r w:rsidR="001C488A" w:rsidRPr="00170FF9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ค่าใช้จ่ายผลประโยชน์ตอบแทน</w:t>
      </w:r>
      <w:r w:rsidR="001C488A" w:rsidRPr="008B72A8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30F55E4E" w14:textId="480773FC" w:rsidR="001C488A" w:rsidRPr="00F25539" w:rsidRDefault="001C488A" w:rsidP="001C488A">
      <w:pPr>
        <w:spacing w:line="240" w:lineRule="auto"/>
        <w:ind w:left="540"/>
        <w:jc w:val="both"/>
        <w:rPr>
          <w:rFonts w:ascii="Angsana New" w:eastAsia="Calibri" w:hAnsi="Angsana New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4826" w:type="pct"/>
        <w:tblLayout w:type="fixed"/>
        <w:tblLook w:val="01E0" w:firstRow="1" w:lastRow="1" w:firstColumn="1" w:lastColumn="1" w:noHBand="0" w:noVBand="0"/>
      </w:tblPr>
      <w:tblGrid>
        <w:gridCol w:w="5463"/>
        <w:gridCol w:w="1255"/>
        <w:gridCol w:w="1162"/>
        <w:gridCol w:w="269"/>
        <w:gridCol w:w="1076"/>
      </w:tblGrid>
      <w:tr w:rsidR="001C2D6E" w:rsidRPr="000C10DA" w14:paraId="6850E212" w14:textId="77777777" w:rsidTr="002A5F91">
        <w:trPr>
          <w:tblHeader/>
        </w:trPr>
        <w:tc>
          <w:tcPr>
            <w:tcW w:w="2961" w:type="pct"/>
          </w:tcPr>
          <w:p w14:paraId="69026043" w14:textId="77777777" w:rsidR="001C2D6E" w:rsidRPr="000C10DA" w:rsidRDefault="001C2D6E" w:rsidP="002A5F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</w:tcPr>
          <w:p w14:paraId="1B33C801" w14:textId="77777777" w:rsidR="001C2D6E" w:rsidRPr="000C10DA" w:rsidRDefault="001C2D6E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  <w:hideMark/>
          </w:tcPr>
          <w:p w14:paraId="2C8C83CA" w14:textId="45899D77" w:rsidR="001C2D6E" w:rsidRPr="000C10DA" w:rsidRDefault="001C2D6E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85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5A8A36B" w14:textId="77777777" w:rsidR="001C2D6E" w:rsidRPr="000C10DA" w:rsidRDefault="001C2D6E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5191FAD7" w14:textId="5E12F201" w:rsidR="001C2D6E" w:rsidRPr="000C10DA" w:rsidRDefault="001C2D6E" w:rsidP="002A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70FF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1C2D6E" w:rsidRPr="000C10DA" w14:paraId="579FD40C" w14:textId="77777777" w:rsidTr="002A5F91">
        <w:trPr>
          <w:tblHeader/>
        </w:trPr>
        <w:tc>
          <w:tcPr>
            <w:tcW w:w="2961" w:type="pct"/>
          </w:tcPr>
          <w:p w14:paraId="01FDAFD3" w14:textId="77777777" w:rsidR="001C2D6E" w:rsidRPr="000C10DA" w:rsidRDefault="001C2D6E" w:rsidP="002A5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7C4ED89D" w14:textId="77777777" w:rsidR="001C2D6E" w:rsidRPr="000C10DA" w:rsidRDefault="001C2D6E" w:rsidP="002A5F91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pct"/>
            <w:gridSpan w:val="3"/>
          </w:tcPr>
          <w:p w14:paraId="77D8EA42" w14:textId="77777777" w:rsidR="001C2D6E" w:rsidRPr="000C10DA" w:rsidRDefault="001C2D6E" w:rsidP="002A5F91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D6E" w:rsidRPr="000C10DA" w14:paraId="385BF498" w14:textId="77777777" w:rsidTr="002A5F91">
        <w:tc>
          <w:tcPr>
            <w:tcW w:w="2961" w:type="pct"/>
            <w:hideMark/>
          </w:tcPr>
          <w:p w14:paraId="5D5C69D0" w14:textId="7B003593" w:rsidR="001C2D6E" w:rsidRPr="000C10DA" w:rsidRDefault="001C2D6E" w:rsidP="001C2D6E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2A8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B72A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ค่าแรง </w:t>
            </w:r>
            <w:r w:rsidRPr="008B72A8">
              <w:rPr>
                <w:rFonts w:ascii="Angsana New" w:hAnsi="Angsana New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680" w:type="pct"/>
          </w:tcPr>
          <w:p w14:paraId="3D543318" w14:textId="77777777" w:rsidR="001C2D6E" w:rsidRPr="000C10DA" w:rsidRDefault="001C2D6E" w:rsidP="001C2D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238F416" w14:textId="785169D8" w:rsidR="001C2D6E" w:rsidRPr="000C10DA" w:rsidRDefault="000A770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90,326</w:t>
            </w:r>
          </w:p>
        </w:tc>
        <w:tc>
          <w:tcPr>
            <w:tcW w:w="146" w:type="pct"/>
          </w:tcPr>
          <w:p w14:paraId="3DF8DE10" w14:textId="77777777" w:rsidR="001C2D6E" w:rsidRPr="000C10DA" w:rsidRDefault="001C2D6E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0F6BDF23" w14:textId="027C5476" w:rsidR="001C2D6E" w:rsidRPr="000C10DA" w:rsidRDefault="00170FF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83,033</w:t>
            </w:r>
          </w:p>
        </w:tc>
      </w:tr>
      <w:tr w:rsidR="001C2D6E" w:rsidRPr="000C10DA" w14:paraId="79D4C8CB" w14:textId="77777777" w:rsidTr="001C2D6E">
        <w:tc>
          <w:tcPr>
            <w:tcW w:w="2961" w:type="pct"/>
            <w:hideMark/>
          </w:tcPr>
          <w:p w14:paraId="3AC32B82" w14:textId="06AC8370" w:rsidR="001C2D6E" w:rsidRPr="000C10DA" w:rsidRDefault="001C2D6E" w:rsidP="001C2D6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0" w:type="pct"/>
          </w:tcPr>
          <w:p w14:paraId="6C68EE38" w14:textId="58B6F59D" w:rsidR="001C2D6E" w:rsidRPr="000D491F" w:rsidRDefault="001C2D6E" w:rsidP="001C2D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1</w:t>
            </w:r>
            <w:r w:rsidR="005468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087CBF0" w14:textId="4B214013" w:rsidR="001C2D6E" w:rsidRPr="000C10DA" w:rsidRDefault="000A770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1,674</w:t>
            </w:r>
          </w:p>
        </w:tc>
        <w:tc>
          <w:tcPr>
            <w:tcW w:w="146" w:type="pct"/>
          </w:tcPr>
          <w:p w14:paraId="44A777C0" w14:textId="32C55338" w:rsidR="001C2D6E" w:rsidRPr="000C10DA" w:rsidRDefault="000A7709" w:rsidP="001C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7A9D81D" w14:textId="7AF71C96" w:rsidR="001C2D6E" w:rsidRPr="000C10DA" w:rsidRDefault="00170FF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3,006</w:t>
            </w:r>
          </w:p>
        </w:tc>
      </w:tr>
      <w:tr w:rsidR="001C2D6E" w:rsidRPr="000C10DA" w14:paraId="161ABA89" w14:textId="77777777" w:rsidTr="001C2D6E">
        <w:tc>
          <w:tcPr>
            <w:tcW w:w="2961" w:type="pct"/>
            <w:hideMark/>
          </w:tcPr>
          <w:p w14:paraId="7328020A" w14:textId="6EE6A538" w:rsidR="001C2D6E" w:rsidRPr="00972A90" w:rsidRDefault="001C2D6E" w:rsidP="001C2D6E">
            <w:pPr>
              <w:spacing w:line="240" w:lineRule="auto"/>
              <w:ind w:left="702" w:hanging="7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60E321DB" w14:textId="77777777" w:rsidR="001C2D6E" w:rsidRPr="00972A90" w:rsidRDefault="001C2D6E" w:rsidP="001C2D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496C1E1" w14:textId="2BBBACBA" w:rsidR="001C2D6E" w:rsidRPr="00972A90" w:rsidRDefault="000A770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92,000</w:t>
            </w:r>
          </w:p>
        </w:tc>
        <w:tc>
          <w:tcPr>
            <w:tcW w:w="146" w:type="pct"/>
          </w:tcPr>
          <w:p w14:paraId="269876C2" w14:textId="77777777" w:rsidR="001C2D6E" w:rsidRPr="00972A90" w:rsidRDefault="001C2D6E" w:rsidP="001C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0B5C9" w14:textId="3B9CFB14" w:rsidR="001C2D6E" w:rsidRPr="000C10DA" w:rsidRDefault="00170FF9" w:rsidP="001C2D6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86,039</w:t>
            </w:r>
          </w:p>
        </w:tc>
      </w:tr>
    </w:tbl>
    <w:p w14:paraId="52D1E15F" w14:textId="77777777" w:rsidR="008E5A58" w:rsidRDefault="008E5A58" w:rsidP="002C4FD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606AC878" w14:textId="3364C746" w:rsidR="002C4FD1" w:rsidRPr="0053423D" w:rsidRDefault="00170FF9" w:rsidP="002C4FD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20</w:t>
      </w:r>
      <w:r w:rsidR="002C4FD1">
        <w:rPr>
          <w:rFonts w:ascii="Angsana New" w:hAnsi="Angsana New" w:cs="Angsana New"/>
          <w:b/>
          <w:bCs/>
          <w:lang w:val="en-US"/>
        </w:rPr>
        <w:tab/>
      </w:r>
      <w:r w:rsidR="002C4FD1" w:rsidRPr="0053423D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7B997E8E" w14:textId="77777777" w:rsidR="002C4FD1" w:rsidRPr="0029279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firstLine="27"/>
        <w:jc w:val="thaiDistribute"/>
        <w:rPr>
          <w:rFonts w:ascii="Angsana New" w:hAnsi="Angsana New"/>
          <w:sz w:val="24"/>
          <w:szCs w:val="24"/>
        </w:rPr>
      </w:pPr>
    </w:p>
    <w:p w14:paraId="4A98FB0E" w14:textId="395E1314" w:rsidR="002C4FD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</w:t>
      </w:r>
      <w:r>
        <w:rPr>
          <w:rFonts w:ascii="Angsana New" w:hAnsi="Angsana New" w:hint="cs"/>
          <w:sz w:val="30"/>
          <w:szCs w:val="30"/>
          <w:cs/>
        </w:rPr>
        <w:t>ำไรขาดทุนเบ็ดเสร็จ</w:t>
      </w:r>
      <w:r w:rsidRPr="007D049E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90EB204" w14:textId="77777777" w:rsidR="002A5DD0" w:rsidRPr="00292791" w:rsidRDefault="002A5DD0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4826" w:type="pct"/>
        <w:tblLayout w:type="fixed"/>
        <w:tblLook w:val="01E0" w:firstRow="1" w:lastRow="1" w:firstColumn="1" w:lastColumn="1" w:noHBand="0" w:noVBand="0"/>
      </w:tblPr>
      <w:tblGrid>
        <w:gridCol w:w="5463"/>
        <w:gridCol w:w="1255"/>
        <w:gridCol w:w="1162"/>
        <w:gridCol w:w="269"/>
        <w:gridCol w:w="1076"/>
      </w:tblGrid>
      <w:tr w:rsidR="00250E74" w14:paraId="23D1D68F" w14:textId="77777777" w:rsidTr="008640D7">
        <w:trPr>
          <w:tblHeader/>
        </w:trPr>
        <w:tc>
          <w:tcPr>
            <w:tcW w:w="2961" w:type="pct"/>
          </w:tcPr>
          <w:p w14:paraId="7223F9AD" w14:textId="77777777" w:rsidR="002C16C8" w:rsidRPr="000C10DA" w:rsidRDefault="002C16C8" w:rsidP="000C10D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</w:tcPr>
          <w:p w14:paraId="692E67BE" w14:textId="66016E50" w:rsidR="002C16C8" w:rsidRPr="000C10DA" w:rsidRDefault="002C16C8" w:rsidP="000C1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hideMark/>
          </w:tcPr>
          <w:p w14:paraId="344ED4A4" w14:textId="17600EE5" w:rsidR="002C16C8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0FF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F4071A4" w14:textId="77777777" w:rsidR="002C16C8" w:rsidRPr="000C10DA" w:rsidRDefault="002C16C8" w:rsidP="000C1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76548727" w14:textId="20DDC164" w:rsidR="002C16C8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0F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0E74" w14:paraId="671A4C28" w14:textId="77777777" w:rsidTr="008640D7">
        <w:trPr>
          <w:tblHeader/>
        </w:trPr>
        <w:tc>
          <w:tcPr>
            <w:tcW w:w="2961" w:type="pct"/>
          </w:tcPr>
          <w:p w14:paraId="4420FB4C" w14:textId="77777777" w:rsidR="002C16C8" w:rsidRPr="000C10DA" w:rsidRDefault="002C16C8" w:rsidP="000C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0557A29" w14:textId="77777777" w:rsidR="002C16C8" w:rsidRPr="000C10DA" w:rsidRDefault="002C16C8" w:rsidP="000C10DA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pct"/>
            <w:gridSpan w:val="3"/>
          </w:tcPr>
          <w:p w14:paraId="2A3C51C9" w14:textId="77777777" w:rsidR="002C16C8" w:rsidRPr="000C10DA" w:rsidRDefault="002C16C8" w:rsidP="000C10DA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0E74" w14:paraId="0940E629" w14:textId="77777777" w:rsidTr="00250E74">
        <w:tc>
          <w:tcPr>
            <w:tcW w:w="2961" w:type="pct"/>
            <w:hideMark/>
          </w:tcPr>
          <w:p w14:paraId="76E886F3" w14:textId="2A05403A" w:rsidR="002C16C8" w:rsidRPr="000C10DA" w:rsidRDefault="002C16C8" w:rsidP="000C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="00F609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680" w:type="pct"/>
          </w:tcPr>
          <w:p w14:paraId="518E121C" w14:textId="77777777" w:rsidR="002C16C8" w:rsidRPr="000C10DA" w:rsidRDefault="002C16C8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hideMark/>
          </w:tcPr>
          <w:p w14:paraId="5259A37F" w14:textId="77777777" w:rsidR="002C16C8" w:rsidRPr="000C10DA" w:rsidRDefault="002C16C8" w:rsidP="000C10DA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E22B7B" w14:textId="77777777" w:rsidR="002C16C8" w:rsidRPr="000C10DA" w:rsidRDefault="002C16C8" w:rsidP="000C10D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26AB008D" w14:textId="77777777" w:rsidR="002C16C8" w:rsidRPr="000C10DA" w:rsidRDefault="002C16C8" w:rsidP="000C10DA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0DA" w:rsidRPr="002C16C8" w14:paraId="6ADB21B6" w14:textId="77777777" w:rsidTr="00250E74">
        <w:tc>
          <w:tcPr>
            <w:tcW w:w="2961" w:type="pct"/>
            <w:hideMark/>
          </w:tcPr>
          <w:p w14:paraId="19CA6A92" w14:textId="77777777" w:rsidR="000C10DA" w:rsidRPr="000C10DA" w:rsidRDefault="000C10DA" w:rsidP="000C10DA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80" w:type="pct"/>
          </w:tcPr>
          <w:p w14:paraId="056714F2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5E9B3A57" w14:textId="5532ECA7" w:rsidR="000C10DA" w:rsidRPr="000C10DA" w:rsidRDefault="000A770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(27,354)</w:t>
            </w:r>
          </w:p>
        </w:tc>
        <w:tc>
          <w:tcPr>
            <w:tcW w:w="146" w:type="pct"/>
          </w:tcPr>
          <w:p w14:paraId="0419FED1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745137EB" w14:textId="055B017F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(8,035)</w:t>
            </w:r>
          </w:p>
        </w:tc>
      </w:tr>
      <w:tr w:rsidR="000C10DA" w:rsidRPr="002C16C8" w14:paraId="0C2E333C" w14:textId="77777777" w:rsidTr="00250E74">
        <w:tc>
          <w:tcPr>
            <w:tcW w:w="2961" w:type="pct"/>
            <w:hideMark/>
          </w:tcPr>
          <w:p w14:paraId="73A94052" w14:textId="77777777" w:rsidR="000C10DA" w:rsidRPr="000C10DA" w:rsidRDefault="000C10DA" w:rsidP="000C10D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680" w:type="pct"/>
          </w:tcPr>
          <w:p w14:paraId="3F1577B6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359E4694" w14:textId="2711982D" w:rsidR="000C10DA" w:rsidRPr="000C10DA" w:rsidRDefault="000A770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234,985</w:t>
            </w:r>
          </w:p>
        </w:tc>
        <w:tc>
          <w:tcPr>
            <w:tcW w:w="146" w:type="pct"/>
          </w:tcPr>
          <w:p w14:paraId="14065DDB" w14:textId="77777777" w:rsidR="000C10DA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34B55FA" w14:textId="11343B0F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161,476</w:t>
            </w:r>
          </w:p>
        </w:tc>
      </w:tr>
      <w:tr w:rsidR="000C10DA" w:rsidRPr="002C16C8" w14:paraId="762FF4FD" w14:textId="77777777" w:rsidTr="00250E74">
        <w:tc>
          <w:tcPr>
            <w:tcW w:w="2961" w:type="pct"/>
            <w:hideMark/>
          </w:tcPr>
          <w:p w14:paraId="63704F59" w14:textId="77777777" w:rsidR="000C10DA" w:rsidRPr="000C10DA" w:rsidRDefault="000C10DA" w:rsidP="000C10DA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66A0FF44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496DD029" w14:textId="2BB480F8" w:rsidR="000C10DA" w:rsidRPr="000C10DA" w:rsidRDefault="000A770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45,102</w:t>
            </w:r>
          </w:p>
        </w:tc>
        <w:tc>
          <w:tcPr>
            <w:tcW w:w="146" w:type="pct"/>
          </w:tcPr>
          <w:p w14:paraId="14D7836C" w14:textId="77777777" w:rsidR="000C10DA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2AD98780" w14:textId="5E963685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44,599</w:t>
            </w:r>
          </w:p>
        </w:tc>
      </w:tr>
      <w:tr w:rsidR="000C10DA" w:rsidRPr="002C16C8" w14:paraId="753B800E" w14:textId="77777777" w:rsidTr="00250E74">
        <w:tc>
          <w:tcPr>
            <w:tcW w:w="2961" w:type="pct"/>
            <w:hideMark/>
          </w:tcPr>
          <w:p w14:paraId="28D696A8" w14:textId="7DE175C5" w:rsidR="000C10DA" w:rsidRPr="000C10DA" w:rsidRDefault="000C10DA" w:rsidP="000C10D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972A9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680" w:type="pct"/>
          </w:tcPr>
          <w:p w14:paraId="4B5E718A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0136920E" w14:textId="279AD800" w:rsidR="000C10DA" w:rsidRPr="000C10DA" w:rsidRDefault="000A770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18,022</w:t>
            </w:r>
          </w:p>
        </w:tc>
        <w:tc>
          <w:tcPr>
            <w:tcW w:w="146" w:type="pct"/>
          </w:tcPr>
          <w:p w14:paraId="258DCB2D" w14:textId="77777777" w:rsidR="000C10DA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4BB837A5" w14:textId="2A66B176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13,546</w:t>
            </w:r>
          </w:p>
        </w:tc>
      </w:tr>
      <w:tr w:rsidR="001A6590" w:rsidRPr="000C10DA" w14:paraId="17817E3C" w14:textId="77777777" w:rsidTr="009F4447">
        <w:tc>
          <w:tcPr>
            <w:tcW w:w="2961" w:type="pct"/>
          </w:tcPr>
          <w:p w14:paraId="7D563CD1" w14:textId="77777777" w:rsidR="001A6590" w:rsidRPr="00972A90" w:rsidRDefault="001A6590" w:rsidP="001A6590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680" w:type="pct"/>
          </w:tcPr>
          <w:p w14:paraId="7068223F" w14:textId="77777777" w:rsidR="001A6590" w:rsidRPr="000C10DA" w:rsidRDefault="001A6590" w:rsidP="001A659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5F6C2B2" w14:textId="4C162AF6" w:rsidR="001A6590" w:rsidRPr="000C10DA" w:rsidRDefault="000A7709" w:rsidP="001A6590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14,497</w:t>
            </w:r>
          </w:p>
        </w:tc>
        <w:tc>
          <w:tcPr>
            <w:tcW w:w="146" w:type="pct"/>
          </w:tcPr>
          <w:p w14:paraId="46981196" w14:textId="77777777" w:rsidR="001A6590" w:rsidRPr="000C10DA" w:rsidRDefault="001A6590" w:rsidP="001A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2E7890C" w14:textId="46BB2E12" w:rsidR="001A6590" w:rsidRPr="000C10DA" w:rsidRDefault="00170FF9" w:rsidP="001A6590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13,561</w:t>
            </w:r>
          </w:p>
        </w:tc>
      </w:tr>
      <w:tr w:rsidR="000C10DA" w:rsidRPr="002C16C8" w14:paraId="3B541CE1" w14:textId="77777777" w:rsidTr="00250E74">
        <w:tc>
          <w:tcPr>
            <w:tcW w:w="2961" w:type="pct"/>
            <w:hideMark/>
          </w:tcPr>
          <w:p w14:paraId="06AC89C8" w14:textId="77777777" w:rsidR="000C10DA" w:rsidRPr="000C10DA" w:rsidRDefault="000C10DA" w:rsidP="000C10DA">
            <w:pPr>
              <w:spacing w:line="240" w:lineRule="auto"/>
              <w:ind w:left="612" w:hanging="61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C10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80" w:type="pct"/>
          </w:tcPr>
          <w:p w14:paraId="242E7854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5CAEA9C" w14:textId="0427B665" w:rsidR="000C10DA" w:rsidRPr="000C10DA" w:rsidRDefault="0030074C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DF70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,764</w:t>
            </w:r>
          </w:p>
        </w:tc>
        <w:tc>
          <w:tcPr>
            <w:tcW w:w="146" w:type="pct"/>
          </w:tcPr>
          <w:p w14:paraId="74973012" w14:textId="77777777" w:rsidR="000C10DA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71C14BA" w14:textId="6DC5152B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24,104</w:t>
            </w:r>
          </w:p>
        </w:tc>
      </w:tr>
      <w:tr w:rsidR="000C10DA" w:rsidRPr="002C16C8" w14:paraId="76845885" w14:textId="77777777" w:rsidTr="00250E74">
        <w:tc>
          <w:tcPr>
            <w:tcW w:w="2961" w:type="pct"/>
            <w:hideMark/>
          </w:tcPr>
          <w:p w14:paraId="24E4C080" w14:textId="77777777" w:rsidR="000C10DA" w:rsidRPr="000C10DA" w:rsidRDefault="000C10DA" w:rsidP="000C10DA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76B9C364" w14:textId="77777777" w:rsidR="000C10DA" w:rsidRPr="000C10DA" w:rsidRDefault="000C10DA" w:rsidP="000C10D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F89CBD0" w14:textId="72ED7965" w:rsidR="000C10DA" w:rsidRPr="000C10DA" w:rsidRDefault="008640D7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3007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DF701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3007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,016</w:t>
            </w:r>
          </w:p>
        </w:tc>
        <w:tc>
          <w:tcPr>
            <w:tcW w:w="146" w:type="pct"/>
          </w:tcPr>
          <w:p w14:paraId="745CC765" w14:textId="77777777" w:rsidR="000C10DA" w:rsidRPr="000C10DA" w:rsidRDefault="000C10DA" w:rsidP="000C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5A6FEB" w14:textId="248DE21A" w:rsidR="000C10DA" w:rsidRPr="000C10DA" w:rsidRDefault="00170FF9" w:rsidP="000C10D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249,251</w:t>
            </w:r>
          </w:p>
        </w:tc>
      </w:tr>
      <w:tr w:rsidR="00F25539" w:rsidRPr="00250E74" w14:paraId="5F640B2A" w14:textId="77777777" w:rsidTr="000C10DA">
        <w:trPr>
          <w:trHeight w:val="60"/>
        </w:trPr>
        <w:tc>
          <w:tcPr>
            <w:tcW w:w="2961" w:type="pct"/>
          </w:tcPr>
          <w:p w14:paraId="6068FC23" w14:textId="77777777" w:rsidR="00F25539" w:rsidRPr="000C10DA" w:rsidRDefault="00F25539" w:rsidP="008640D7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69DC1B4" w14:textId="77777777" w:rsidR="00F25539" w:rsidRPr="000C10DA" w:rsidRDefault="00F25539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5D1CDAF3" w14:textId="77777777" w:rsidR="00F25539" w:rsidRPr="000C10DA" w:rsidRDefault="00F25539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087DD6" w14:textId="77777777" w:rsidR="00F25539" w:rsidRPr="000C10DA" w:rsidRDefault="00F25539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5BD04140" w14:textId="77777777" w:rsidR="00F25539" w:rsidRPr="000C10DA" w:rsidRDefault="00F25539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0D7" w:rsidRPr="00250E74" w14:paraId="1C893794" w14:textId="77777777" w:rsidTr="000C10DA">
        <w:trPr>
          <w:trHeight w:val="60"/>
        </w:trPr>
        <w:tc>
          <w:tcPr>
            <w:tcW w:w="2961" w:type="pct"/>
          </w:tcPr>
          <w:p w14:paraId="7FE00572" w14:textId="77777777" w:rsidR="008640D7" w:rsidRPr="000C10DA" w:rsidRDefault="008640D7" w:rsidP="008640D7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03DF3F4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3C4B61F" w14:textId="70C87241" w:rsidR="008640D7" w:rsidRPr="000C10DA" w:rsidRDefault="008640D7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C8BC556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791E5AAA" w14:textId="54D41203" w:rsidR="008640D7" w:rsidRPr="000C10DA" w:rsidRDefault="008640D7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40D7" w:rsidRPr="00250E74" w14:paraId="2511B138" w14:textId="77777777" w:rsidTr="008640D7">
        <w:trPr>
          <w:trHeight w:val="60"/>
        </w:trPr>
        <w:tc>
          <w:tcPr>
            <w:tcW w:w="2961" w:type="pct"/>
          </w:tcPr>
          <w:p w14:paraId="1368B539" w14:textId="77777777" w:rsidR="008640D7" w:rsidRPr="000C10DA" w:rsidRDefault="008640D7" w:rsidP="008640D7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2FCF717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pct"/>
            <w:gridSpan w:val="3"/>
          </w:tcPr>
          <w:p w14:paraId="2006199F" w14:textId="2B55C702" w:rsidR="008640D7" w:rsidRPr="000C10DA" w:rsidRDefault="008640D7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40D7" w:rsidRPr="00250E74" w14:paraId="0F828E9C" w14:textId="77777777" w:rsidTr="000C10DA">
        <w:trPr>
          <w:trHeight w:val="60"/>
        </w:trPr>
        <w:tc>
          <w:tcPr>
            <w:tcW w:w="2961" w:type="pct"/>
            <w:hideMark/>
          </w:tcPr>
          <w:p w14:paraId="01F835A6" w14:textId="77777777" w:rsidR="008640D7" w:rsidRPr="000C10DA" w:rsidRDefault="008640D7" w:rsidP="008640D7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680" w:type="pct"/>
          </w:tcPr>
          <w:p w14:paraId="2A2ED262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149D278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1C2068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41551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0D7" w:rsidRPr="00250E74" w14:paraId="3D8EDC9B" w14:textId="77777777" w:rsidTr="00250E74">
        <w:tc>
          <w:tcPr>
            <w:tcW w:w="2961" w:type="pct"/>
          </w:tcPr>
          <w:p w14:paraId="1EA5A368" w14:textId="77777777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537A911D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201DF88D" w14:textId="4BF2678D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17,403</w:t>
            </w:r>
          </w:p>
        </w:tc>
        <w:tc>
          <w:tcPr>
            <w:tcW w:w="146" w:type="pct"/>
          </w:tcPr>
          <w:p w14:paraId="38D50C18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603DCA83" w14:textId="78B6C791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12,309</w:t>
            </w:r>
          </w:p>
        </w:tc>
      </w:tr>
      <w:tr w:rsidR="008640D7" w:rsidRPr="00250E74" w14:paraId="2AF1C64A" w14:textId="77777777" w:rsidTr="00250E74">
        <w:tc>
          <w:tcPr>
            <w:tcW w:w="2961" w:type="pct"/>
            <w:hideMark/>
          </w:tcPr>
          <w:p w14:paraId="2CB1F80F" w14:textId="77777777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680" w:type="pct"/>
          </w:tcPr>
          <w:p w14:paraId="42861172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2C580C85" w14:textId="6FC73260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15,946</w:t>
            </w:r>
          </w:p>
        </w:tc>
        <w:tc>
          <w:tcPr>
            <w:tcW w:w="146" w:type="pct"/>
          </w:tcPr>
          <w:p w14:paraId="48E51671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79ADBDF" w14:textId="6E2D29B4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5,411</w:t>
            </w:r>
          </w:p>
        </w:tc>
      </w:tr>
      <w:tr w:rsidR="008640D7" w:rsidRPr="00250E74" w14:paraId="0A6E6679" w14:textId="77777777" w:rsidTr="00250E74">
        <w:tc>
          <w:tcPr>
            <w:tcW w:w="2961" w:type="pct"/>
            <w:hideMark/>
          </w:tcPr>
          <w:p w14:paraId="1850DB47" w14:textId="77777777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</w:tcPr>
          <w:p w14:paraId="70F8F6D3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A21FA29" w14:textId="395174BF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14,774</w:t>
            </w:r>
          </w:p>
        </w:tc>
        <w:tc>
          <w:tcPr>
            <w:tcW w:w="146" w:type="pct"/>
          </w:tcPr>
          <w:p w14:paraId="2486B3F7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EB2BFA1" w14:textId="23338455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5,962</w:t>
            </w:r>
          </w:p>
        </w:tc>
      </w:tr>
      <w:tr w:rsidR="008640D7" w:rsidRPr="00250E74" w14:paraId="70F5F84A" w14:textId="77777777" w:rsidTr="00E86FFE">
        <w:tc>
          <w:tcPr>
            <w:tcW w:w="2961" w:type="pct"/>
            <w:hideMark/>
          </w:tcPr>
          <w:p w14:paraId="485DE169" w14:textId="77777777" w:rsidR="008640D7" w:rsidRPr="000C10DA" w:rsidRDefault="008640D7" w:rsidP="008640D7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549D4E7D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1D8E6FB" w14:textId="4EBAA281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48,123</w:t>
            </w:r>
          </w:p>
        </w:tc>
        <w:tc>
          <w:tcPr>
            <w:tcW w:w="146" w:type="pct"/>
          </w:tcPr>
          <w:p w14:paraId="6921EF4B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E5EE5B" w14:textId="157FF11B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23,682</w:t>
            </w:r>
          </w:p>
        </w:tc>
      </w:tr>
      <w:tr w:rsidR="008640D7" w:rsidRPr="00250E74" w14:paraId="30882AEA" w14:textId="77777777" w:rsidTr="00E86FFE">
        <w:tc>
          <w:tcPr>
            <w:tcW w:w="2961" w:type="pct"/>
          </w:tcPr>
          <w:p w14:paraId="7B4288CF" w14:textId="77777777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287556D" w14:textId="77777777" w:rsidR="008640D7" w:rsidRPr="008844A5" w:rsidRDefault="008640D7" w:rsidP="00864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5CE5038C" w14:textId="77777777" w:rsidR="008640D7" w:rsidRPr="008844A5" w:rsidRDefault="008640D7" w:rsidP="00864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C6009A" w14:textId="77777777" w:rsidR="008640D7" w:rsidRPr="008844A5" w:rsidRDefault="008640D7" w:rsidP="00864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F11FF9E" w14:textId="77777777" w:rsidR="008640D7" w:rsidRPr="008844A5" w:rsidRDefault="008640D7" w:rsidP="00864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640D7" w:rsidRPr="00250E74" w14:paraId="377DFC8A" w14:textId="77777777" w:rsidTr="00250E74">
        <w:tc>
          <w:tcPr>
            <w:tcW w:w="2961" w:type="pct"/>
          </w:tcPr>
          <w:p w14:paraId="31054FDB" w14:textId="4C79E99D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680" w:type="pct"/>
          </w:tcPr>
          <w:p w14:paraId="33D563CB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C62376B" w14:textId="77777777" w:rsidR="008640D7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7EF4C116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0EA05232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640D7" w:rsidRPr="00250E74" w14:paraId="129842AC" w14:textId="77777777" w:rsidTr="00250E74">
        <w:tc>
          <w:tcPr>
            <w:tcW w:w="2961" w:type="pct"/>
            <w:hideMark/>
          </w:tcPr>
          <w:p w14:paraId="596F076B" w14:textId="77777777" w:rsidR="008640D7" w:rsidRPr="000C10DA" w:rsidRDefault="008640D7" w:rsidP="008640D7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137C68EB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D1B911" w14:textId="471316B3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29,495</w:t>
            </w:r>
          </w:p>
        </w:tc>
        <w:tc>
          <w:tcPr>
            <w:tcW w:w="146" w:type="pct"/>
          </w:tcPr>
          <w:p w14:paraId="56B595C5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0F3F832E" w14:textId="41892B31" w:rsidR="008640D7" w:rsidRPr="000C10DA" w:rsidRDefault="008640D7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29,131</w:t>
            </w:r>
          </w:p>
        </w:tc>
      </w:tr>
      <w:tr w:rsidR="008640D7" w:rsidRPr="00250E74" w14:paraId="599C862F" w14:textId="77777777" w:rsidTr="00250E74">
        <w:tc>
          <w:tcPr>
            <w:tcW w:w="2961" w:type="pct"/>
          </w:tcPr>
          <w:p w14:paraId="7642747B" w14:textId="7DE3B53C" w:rsidR="008640D7" w:rsidRPr="000C10DA" w:rsidRDefault="008640D7" w:rsidP="008640D7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80" w:type="pct"/>
          </w:tcPr>
          <w:p w14:paraId="6E7B9522" w14:textId="77777777" w:rsidR="008640D7" w:rsidRPr="000C10DA" w:rsidRDefault="008640D7" w:rsidP="008640D7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151C56" w14:textId="7409F417" w:rsidR="008640D7" w:rsidRPr="000C10DA" w:rsidRDefault="008640D7" w:rsidP="008640D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5,878</w:t>
            </w:r>
          </w:p>
        </w:tc>
        <w:tc>
          <w:tcPr>
            <w:tcW w:w="146" w:type="pct"/>
          </w:tcPr>
          <w:p w14:paraId="42ECC0C5" w14:textId="77777777" w:rsidR="008640D7" w:rsidRPr="000C10DA" w:rsidRDefault="008640D7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0FAC21E2" w14:textId="69BCF12E" w:rsidR="008640D7" w:rsidRPr="000C10DA" w:rsidRDefault="008640D7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9,381</w:t>
            </w:r>
          </w:p>
        </w:tc>
      </w:tr>
      <w:tr w:rsidR="00546851" w:rsidRPr="00250E74" w14:paraId="691787E4" w14:textId="77777777" w:rsidTr="00250E74">
        <w:tc>
          <w:tcPr>
            <w:tcW w:w="2961" w:type="pct"/>
          </w:tcPr>
          <w:p w14:paraId="5AEA982A" w14:textId="4B158E77" w:rsidR="00546851" w:rsidRPr="000C10DA" w:rsidRDefault="00546851" w:rsidP="0054685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</w:tcPr>
          <w:p w14:paraId="74DC56CD" w14:textId="77777777" w:rsidR="00546851" w:rsidRPr="000C10DA" w:rsidRDefault="00546851" w:rsidP="0054685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FAE49E" w14:textId="15074898" w:rsidR="00546851" w:rsidRDefault="00546851" w:rsidP="0054685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3,380</w:t>
            </w:r>
          </w:p>
        </w:tc>
        <w:tc>
          <w:tcPr>
            <w:tcW w:w="146" w:type="pct"/>
          </w:tcPr>
          <w:p w14:paraId="0B215BD7" w14:textId="77777777" w:rsidR="00546851" w:rsidRPr="000C10DA" w:rsidRDefault="00546851" w:rsidP="0054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9CD03CD" w14:textId="5378AF22" w:rsidR="00546851" w:rsidRDefault="00546851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2,402</w:t>
            </w:r>
          </w:p>
        </w:tc>
      </w:tr>
      <w:tr w:rsidR="00546851" w:rsidRPr="00250E74" w14:paraId="49C52366" w14:textId="77777777" w:rsidTr="00250E74">
        <w:tc>
          <w:tcPr>
            <w:tcW w:w="2961" w:type="pct"/>
          </w:tcPr>
          <w:p w14:paraId="64D4A3EC" w14:textId="454AEAD8" w:rsidR="00546851" w:rsidRPr="000C10DA" w:rsidRDefault="00546851" w:rsidP="0054685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80" w:type="pct"/>
          </w:tcPr>
          <w:p w14:paraId="4CA16F52" w14:textId="77777777" w:rsidR="00546851" w:rsidRPr="000C10DA" w:rsidRDefault="00546851" w:rsidP="0054685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388DC7" w14:textId="40266DD5" w:rsidR="00546851" w:rsidRPr="00C71496" w:rsidRDefault="00546851" w:rsidP="0054685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1,376</w:t>
            </w:r>
          </w:p>
        </w:tc>
        <w:tc>
          <w:tcPr>
            <w:tcW w:w="146" w:type="pct"/>
          </w:tcPr>
          <w:p w14:paraId="5CA40832" w14:textId="77777777" w:rsidR="00546851" w:rsidRPr="000C10DA" w:rsidRDefault="00546851" w:rsidP="0054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BDB5E80" w14:textId="51AEEB29" w:rsidR="00546851" w:rsidRPr="000C10DA" w:rsidRDefault="00546851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2,481</w:t>
            </w:r>
          </w:p>
        </w:tc>
      </w:tr>
      <w:tr w:rsidR="00546851" w:rsidRPr="00250E74" w14:paraId="648BAE03" w14:textId="77777777" w:rsidTr="00250E74">
        <w:tc>
          <w:tcPr>
            <w:tcW w:w="2961" w:type="pct"/>
          </w:tcPr>
          <w:p w14:paraId="041E6B00" w14:textId="212294EB" w:rsidR="00546851" w:rsidRPr="000C10DA" w:rsidRDefault="00546851" w:rsidP="0054685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A36C02">
              <w:rPr>
                <w:rFonts w:asciiTheme="majorBidi" w:hAnsi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A36C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A36C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ค่าเช่า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80" w:type="pct"/>
          </w:tcPr>
          <w:p w14:paraId="1DFBA416" w14:textId="77777777" w:rsidR="00546851" w:rsidRPr="000C10DA" w:rsidRDefault="00546851" w:rsidP="00546851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59D2A599" w14:textId="46B7CA1F" w:rsidR="00546851" w:rsidRDefault="00546851" w:rsidP="0054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27D4F9" w14:textId="77777777" w:rsidR="00546851" w:rsidRPr="000C10DA" w:rsidRDefault="00546851" w:rsidP="0054685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702207A1" w14:textId="62BDD75E" w:rsidR="00546851" w:rsidRDefault="00546851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7E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1,296</w:t>
            </w:r>
          </w:p>
        </w:tc>
      </w:tr>
      <w:tr w:rsidR="00546851" w:rsidRPr="00250E74" w14:paraId="2E8ABB22" w14:textId="77777777" w:rsidTr="00250E74">
        <w:tc>
          <w:tcPr>
            <w:tcW w:w="2961" w:type="pct"/>
            <w:hideMark/>
          </w:tcPr>
          <w:p w14:paraId="6A32D5C9" w14:textId="77777777" w:rsidR="00546851" w:rsidRPr="000C10DA" w:rsidRDefault="00546851" w:rsidP="00546851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</w:tcPr>
          <w:p w14:paraId="3B4079B4" w14:textId="77777777" w:rsidR="00546851" w:rsidRPr="000C10DA" w:rsidRDefault="00546851" w:rsidP="0054685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89C7A2" w14:textId="59B3920D" w:rsidR="00546851" w:rsidRPr="000C10DA" w:rsidRDefault="00546851" w:rsidP="0054685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9,235</w:t>
            </w:r>
          </w:p>
        </w:tc>
        <w:tc>
          <w:tcPr>
            <w:tcW w:w="146" w:type="pct"/>
          </w:tcPr>
          <w:p w14:paraId="47BC5224" w14:textId="77777777" w:rsidR="00546851" w:rsidRPr="000C10DA" w:rsidRDefault="00546851" w:rsidP="0054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EA80313" w14:textId="0BCDFC1A" w:rsidR="00546851" w:rsidRPr="004D0A4E" w:rsidRDefault="00546851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8,774</w:t>
            </w:r>
          </w:p>
        </w:tc>
      </w:tr>
      <w:tr w:rsidR="00546851" w:rsidRPr="00250E74" w14:paraId="7232BDAE" w14:textId="77777777" w:rsidTr="00250E74">
        <w:tc>
          <w:tcPr>
            <w:tcW w:w="2961" w:type="pct"/>
            <w:hideMark/>
          </w:tcPr>
          <w:p w14:paraId="1B39C8EB" w14:textId="77777777" w:rsidR="00546851" w:rsidRPr="000C10DA" w:rsidRDefault="00546851" w:rsidP="0054685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12DD9061" w14:textId="77777777" w:rsidR="00546851" w:rsidRPr="000C10DA" w:rsidRDefault="00546851" w:rsidP="0054685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884C5" w14:textId="52950EA4" w:rsidR="00546851" w:rsidRPr="000C10DA" w:rsidRDefault="006D56DC" w:rsidP="0054685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49,364</w:t>
            </w:r>
          </w:p>
        </w:tc>
        <w:tc>
          <w:tcPr>
            <w:tcW w:w="146" w:type="pct"/>
          </w:tcPr>
          <w:p w14:paraId="510A67DC" w14:textId="77777777" w:rsidR="00546851" w:rsidRPr="000C10DA" w:rsidRDefault="00546851" w:rsidP="0054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B26" w14:textId="61F34B07" w:rsidR="00546851" w:rsidRPr="000C10DA" w:rsidRDefault="00546851" w:rsidP="009636A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53,465</w:t>
            </w:r>
          </w:p>
        </w:tc>
      </w:tr>
    </w:tbl>
    <w:p w14:paraId="003893D9" w14:textId="77777777" w:rsidR="008844A5" w:rsidRDefault="008844A5" w:rsidP="002C4FD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3D6EA6A" w14:textId="1BDAED4F" w:rsidR="002C4FD1" w:rsidRPr="008B72A8" w:rsidRDefault="00170FF9" w:rsidP="002C4FD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21</w:t>
      </w:r>
      <w:r w:rsidR="002C4FD1" w:rsidRPr="008B72A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C4FD1" w:rsidRPr="008B72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46EBC59D" w14:textId="77777777" w:rsidR="002C4FD1" w:rsidRPr="00F77010" w:rsidRDefault="002C4FD1" w:rsidP="002C4FD1">
      <w:pPr>
        <w:spacing w:line="240" w:lineRule="auto"/>
        <w:ind w:left="540"/>
        <w:jc w:val="both"/>
        <w:rPr>
          <w:rFonts w:ascii="Angsana New" w:eastAsia="Calibri" w:hAnsi="Angsana New"/>
          <w:sz w:val="30"/>
          <w:szCs w:val="30"/>
        </w:rPr>
      </w:pPr>
    </w:p>
    <w:p w14:paraId="5E090175" w14:textId="77777777" w:rsidR="002C4FD1" w:rsidRDefault="002C4FD1" w:rsidP="002C4FD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96013">
        <w:rPr>
          <w:rFonts w:ascii="Angsana New" w:hAnsi="Angsana New" w:cs="Angsana New" w:hint="cs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1A89D526" w14:textId="77777777" w:rsidR="002C4FD1" w:rsidRPr="00F77010" w:rsidRDefault="002C4FD1" w:rsidP="002C4FD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465"/>
        <w:gridCol w:w="1256"/>
        <w:gridCol w:w="1164"/>
        <w:gridCol w:w="268"/>
        <w:gridCol w:w="1072"/>
      </w:tblGrid>
      <w:tr w:rsidR="00435082" w:rsidRPr="002C78DA" w14:paraId="200CA4CA" w14:textId="77777777" w:rsidTr="00250E74">
        <w:tc>
          <w:tcPr>
            <w:tcW w:w="2962" w:type="pct"/>
          </w:tcPr>
          <w:p w14:paraId="34C2DF02" w14:textId="77777777" w:rsidR="00435082" w:rsidRPr="00C8760F" w:rsidRDefault="00435082" w:rsidP="0043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14:paraId="32F21F27" w14:textId="4E55F636" w:rsidR="00435082" w:rsidRPr="00C8760F" w:rsidRDefault="00435082" w:rsidP="0043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0DA1E354" w14:textId="3F744698" w:rsidR="00435082" w:rsidRPr="00337AC6" w:rsidRDefault="00B90523" w:rsidP="00435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70FF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69ABDEC" w14:textId="77777777" w:rsidR="00435082" w:rsidRPr="00337AC6" w:rsidRDefault="00435082" w:rsidP="00435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14:paraId="4974C73F" w14:textId="6E0E3C36" w:rsidR="00435082" w:rsidRPr="000C688D" w:rsidRDefault="00B90523" w:rsidP="00435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70FF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35082" w:rsidRPr="002C78DA" w14:paraId="13617AB8" w14:textId="77777777" w:rsidTr="00250E74">
        <w:tc>
          <w:tcPr>
            <w:tcW w:w="2962" w:type="pct"/>
          </w:tcPr>
          <w:p w14:paraId="201A9840" w14:textId="77777777" w:rsidR="00435082" w:rsidRPr="002C78DA" w:rsidRDefault="00435082" w:rsidP="0043508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374F91F0" w14:textId="77777777" w:rsidR="00435082" w:rsidRPr="002C78DA" w:rsidRDefault="00435082" w:rsidP="0043508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029E70FE" w14:textId="77777777" w:rsidR="00435082" w:rsidRPr="00A55ECF" w:rsidRDefault="00435082" w:rsidP="0043508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55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5082" w:rsidRPr="002C78DA" w14:paraId="0A924A84" w14:textId="77777777" w:rsidTr="00250E74">
        <w:tc>
          <w:tcPr>
            <w:tcW w:w="2962" w:type="pct"/>
            <w:hideMark/>
          </w:tcPr>
          <w:p w14:paraId="1DADB266" w14:textId="77777777" w:rsidR="00435082" w:rsidRPr="002C78DA" w:rsidRDefault="00435082" w:rsidP="0043508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81" w:type="pct"/>
          </w:tcPr>
          <w:p w14:paraId="2BA1BD76" w14:textId="77777777" w:rsidR="00435082" w:rsidRPr="002C78DA" w:rsidRDefault="00435082" w:rsidP="0043508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  <w:hideMark/>
          </w:tcPr>
          <w:p w14:paraId="76EE1980" w14:textId="77777777" w:rsidR="00435082" w:rsidRPr="0043439B" w:rsidRDefault="00435082" w:rsidP="0043508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54833" w14:textId="77777777" w:rsidR="00435082" w:rsidRPr="0043439B" w:rsidRDefault="00435082" w:rsidP="00435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vAlign w:val="bottom"/>
            <w:hideMark/>
          </w:tcPr>
          <w:p w14:paraId="0DBF9A62" w14:textId="77777777" w:rsidR="00435082" w:rsidRPr="0043439B" w:rsidRDefault="00435082" w:rsidP="0043508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523" w:rsidRPr="00250E74" w14:paraId="7233C16B" w14:textId="77777777" w:rsidTr="00250E74">
        <w:tc>
          <w:tcPr>
            <w:tcW w:w="2962" w:type="pct"/>
            <w:hideMark/>
          </w:tcPr>
          <w:p w14:paraId="2941642D" w14:textId="77777777" w:rsidR="00B90523" w:rsidRPr="002C78DA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8D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681" w:type="pct"/>
          </w:tcPr>
          <w:p w14:paraId="4CACCAFE" w14:textId="77777777" w:rsidR="00B90523" w:rsidRPr="002C78DA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BF45867" w14:textId="707BE1DB" w:rsidR="00B90523" w:rsidRPr="000B5DFB" w:rsidRDefault="009937BE" w:rsidP="00B9052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7,089</w:t>
            </w:r>
          </w:p>
        </w:tc>
        <w:tc>
          <w:tcPr>
            <w:tcW w:w="145" w:type="pct"/>
          </w:tcPr>
          <w:p w14:paraId="07F03100" w14:textId="77777777" w:rsidR="00B90523" w:rsidRPr="0043439B" w:rsidRDefault="00B90523" w:rsidP="00B90523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vAlign w:val="bottom"/>
          </w:tcPr>
          <w:p w14:paraId="24948EB7" w14:textId="1DB5E4B3" w:rsidR="00B90523" w:rsidRPr="00250E74" w:rsidRDefault="00170FF9" w:rsidP="009636A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B90523" w:rsidRPr="005B2ACC" w14:paraId="31078C2C" w14:textId="77777777" w:rsidTr="00250E74">
        <w:tc>
          <w:tcPr>
            <w:tcW w:w="2962" w:type="pct"/>
          </w:tcPr>
          <w:p w14:paraId="469015E4" w14:textId="77777777" w:rsidR="00B90523" w:rsidRPr="00F77010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1" w:type="pct"/>
          </w:tcPr>
          <w:p w14:paraId="20A49496" w14:textId="77777777" w:rsidR="00B90523" w:rsidRPr="00F77010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50047" w14:textId="77777777" w:rsidR="00B90523" w:rsidRPr="00F77010" w:rsidRDefault="00B90523" w:rsidP="00B90523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40489011" w14:textId="77777777" w:rsidR="00B90523" w:rsidRPr="00F77010" w:rsidRDefault="00B90523" w:rsidP="00B90523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BA1B6" w14:textId="77777777" w:rsidR="00B90523" w:rsidRPr="00F77010" w:rsidRDefault="00B90523" w:rsidP="009636AF">
            <w:pPr>
              <w:pStyle w:val="acctfourfigures"/>
              <w:tabs>
                <w:tab w:val="clear" w:pos="765"/>
                <w:tab w:val="decimal" w:pos="743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90523" w:rsidRPr="005B2ACC" w14:paraId="3A3949B9" w14:textId="77777777" w:rsidTr="00250E74">
        <w:trPr>
          <w:trHeight w:val="325"/>
        </w:trPr>
        <w:tc>
          <w:tcPr>
            <w:tcW w:w="2962" w:type="pct"/>
          </w:tcPr>
          <w:p w14:paraId="099951A6" w14:textId="77777777" w:rsidR="00B90523" w:rsidRPr="005B2ACC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81" w:type="pct"/>
          </w:tcPr>
          <w:p w14:paraId="59DE02BA" w14:textId="77777777" w:rsidR="00B90523" w:rsidRPr="005B2ACC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351B86F7" w14:textId="77777777" w:rsidR="00B90523" w:rsidRPr="0043439B" w:rsidRDefault="00B90523" w:rsidP="00B90523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15930F" w14:textId="77777777" w:rsidR="00B90523" w:rsidRPr="0043439B" w:rsidRDefault="00B90523" w:rsidP="00B90523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vAlign w:val="bottom"/>
          </w:tcPr>
          <w:p w14:paraId="62B7A4C7" w14:textId="77777777" w:rsidR="00B90523" w:rsidRPr="0043439B" w:rsidRDefault="00B90523" w:rsidP="009636AF">
            <w:pPr>
              <w:pStyle w:val="acctfourfigures"/>
              <w:tabs>
                <w:tab w:val="clear" w:pos="765"/>
                <w:tab w:val="decimal" w:pos="743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523" w:rsidRPr="005B2ACC" w14:paraId="538FFF56" w14:textId="77777777" w:rsidTr="00250E74">
        <w:trPr>
          <w:trHeight w:val="325"/>
        </w:trPr>
        <w:tc>
          <w:tcPr>
            <w:tcW w:w="2962" w:type="pct"/>
          </w:tcPr>
          <w:p w14:paraId="42CE1978" w14:textId="77777777" w:rsidR="00B90523" w:rsidRPr="00D67E3E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81" w:type="pct"/>
          </w:tcPr>
          <w:p w14:paraId="77B3F392" w14:textId="4D5A4ABF" w:rsidR="00B90523" w:rsidRPr="005B2ACC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942638" w14:textId="5E8FEC8F" w:rsidR="00B90523" w:rsidRPr="00F27469" w:rsidRDefault="009937BE" w:rsidP="00B9052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C6B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45" w:type="pct"/>
          </w:tcPr>
          <w:p w14:paraId="478B07B0" w14:textId="77777777" w:rsidR="00B90523" w:rsidRPr="00CE59E6" w:rsidRDefault="00B90523" w:rsidP="00B90523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2C082" w14:textId="2E46B44D" w:rsidR="00B90523" w:rsidRPr="00250E74" w:rsidRDefault="00170FF9" w:rsidP="009636A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854</w:t>
            </w:r>
          </w:p>
        </w:tc>
      </w:tr>
      <w:tr w:rsidR="00B90523" w:rsidRPr="00250E74" w14:paraId="52E5EDC4" w14:textId="77777777" w:rsidTr="00250E74">
        <w:tc>
          <w:tcPr>
            <w:tcW w:w="2962" w:type="pct"/>
          </w:tcPr>
          <w:p w14:paraId="5643645A" w14:textId="77777777" w:rsidR="00B90523" w:rsidRPr="005B2ACC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81" w:type="pct"/>
          </w:tcPr>
          <w:p w14:paraId="726DAFED" w14:textId="77777777" w:rsidR="00B90523" w:rsidRPr="005B2ACC" w:rsidRDefault="00B90523" w:rsidP="00B90523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031221" w14:textId="1183292D" w:rsidR="00B90523" w:rsidRPr="00250E74" w:rsidRDefault="009937BE" w:rsidP="00B9052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</w:t>
            </w:r>
            <w:r w:rsidR="009C6B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593</w:t>
            </w:r>
          </w:p>
        </w:tc>
        <w:tc>
          <w:tcPr>
            <w:tcW w:w="145" w:type="pct"/>
          </w:tcPr>
          <w:p w14:paraId="11DB5FB9" w14:textId="77777777" w:rsidR="00B90523" w:rsidRPr="00250E74" w:rsidRDefault="00B90523" w:rsidP="00B90523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F3E6B1" w14:textId="49F154E0" w:rsidR="00B90523" w:rsidRPr="00250E74" w:rsidRDefault="00170FF9" w:rsidP="009636A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6,523</w:t>
            </w:r>
          </w:p>
        </w:tc>
      </w:tr>
    </w:tbl>
    <w:p w14:paraId="23D2CEAF" w14:textId="4AD12C37" w:rsidR="009F0C71" w:rsidRDefault="009F0C71" w:rsidP="00F7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63B2F3" w14:textId="77777777" w:rsidR="00F25539" w:rsidRDefault="00F25539" w:rsidP="0099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8ADFF3" w14:textId="368E4116" w:rsidR="009937BE" w:rsidRDefault="009937BE" w:rsidP="0099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67E3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ส่วนของผู้ถือหุ้น</w:t>
      </w:r>
    </w:p>
    <w:tbl>
      <w:tblPr>
        <w:tblpPr w:leftFromText="180" w:rightFromText="180" w:vertAnchor="text" w:horzAnchor="margin" w:tblpX="439" w:tblpY="362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170"/>
      </w:tblGrid>
      <w:tr w:rsidR="009937BE" w:rsidRPr="002B4854" w14:paraId="6D284909" w14:textId="77777777" w:rsidTr="00AC65D1">
        <w:trPr>
          <w:cantSplit/>
        </w:trPr>
        <w:tc>
          <w:tcPr>
            <w:tcW w:w="2700" w:type="dxa"/>
          </w:tcPr>
          <w:p w14:paraId="10BE6384" w14:textId="77777777" w:rsidR="009937BE" w:rsidRPr="006D32E8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72FC8A8E" w14:textId="743A613C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3FF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D5C4DFD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3928CC09" w14:textId="6F81E8B5" w:rsidR="009937BE" w:rsidRPr="006D32E8" w:rsidRDefault="009937BE" w:rsidP="00AC65D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3FF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937BE" w:rsidRPr="002B4854" w14:paraId="01CCABDD" w14:textId="77777777" w:rsidTr="00AC65D1">
        <w:trPr>
          <w:cantSplit/>
        </w:trPr>
        <w:tc>
          <w:tcPr>
            <w:tcW w:w="2700" w:type="dxa"/>
          </w:tcPr>
          <w:p w14:paraId="3D86E152" w14:textId="77777777" w:rsidR="009937BE" w:rsidRPr="006D32E8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7ED4C9" w14:textId="77777777" w:rsidR="009937BE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EB62697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F36D8F" w14:textId="77777777" w:rsidR="009937BE" w:rsidRPr="006D32E8" w:rsidRDefault="009937BE" w:rsidP="00AC65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EE6C9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3A86CB6" w14:textId="77777777" w:rsidR="009937BE" w:rsidRPr="006D32E8" w:rsidRDefault="009937BE" w:rsidP="00AC65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5F44BB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4DC96C5" w14:textId="77777777" w:rsidR="009937BE" w:rsidRPr="006D32E8" w:rsidRDefault="009937BE" w:rsidP="00AC65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90DF6D" w14:textId="77777777" w:rsidR="009937BE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9D84CF7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A0D5695" w14:textId="77777777" w:rsidR="009937BE" w:rsidRPr="006D32E8" w:rsidRDefault="009937BE" w:rsidP="00AC65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BF441C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0A49F92" w14:textId="77777777" w:rsidR="009937BE" w:rsidRPr="006D32E8" w:rsidRDefault="009937BE" w:rsidP="00AC65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A5CC2" w14:textId="77777777" w:rsidR="009937BE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5156B92" w14:textId="77777777" w:rsidR="009937BE" w:rsidRPr="006D32E8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937BE" w:rsidRPr="002B4854" w14:paraId="2F624CAA" w14:textId="77777777" w:rsidTr="00AC65D1">
        <w:trPr>
          <w:cantSplit/>
        </w:trPr>
        <w:tc>
          <w:tcPr>
            <w:tcW w:w="2700" w:type="dxa"/>
          </w:tcPr>
          <w:p w14:paraId="23E9FF60" w14:textId="77777777" w:rsidR="009937BE" w:rsidRPr="00F77010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11"/>
          </w:tcPr>
          <w:p w14:paraId="62F6C14B" w14:textId="77777777" w:rsidR="009937BE" w:rsidRPr="00F77010" w:rsidRDefault="009937BE" w:rsidP="00AC65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770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937BE" w:rsidRPr="002B4854" w14:paraId="43DF48D8" w14:textId="77777777" w:rsidTr="00AC65D1">
        <w:trPr>
          <w:cantSplit/>
        </w:trPr>
        <w:tc>
          <w:tcPr>
            <w:tcW w:w="2700" w:type="dxa"/>
          </w:tcPr>
          <w:p w14:paraId="6923D73E" w14:textId="667DAA5E" w:rsidR="009937BE" w:rsidRPr="006D32E8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</w:t>
            </w:r>
          </w:p>
        </w:tc>
        <w:tc>
          <w:tcPr>
            <w:tcW w:w="900" w:type="dxa"/>
            <w:vAlign w:val="bottom"/>
          </w:tcPr>
          <w:p w14:paraId="1F055C4A" w14:textId="650F943C" w:rsidR="009937BE" w:rsidRPr="00CA3FF2" w:rsidRDefault="00CA3FF2" w:rsidP="00AC65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(143)</w:t>
            </w:r>
          </w:p>
        </w:tc>
        <w:tc>
          <w:tcPr>
            <w:tcW w:w="180" w:type="dxa"/>
          </w:tcPr>
          <w:p w14:paraId="2BB2328A" w14:textId="77777777" w:rsidR="009937BE" w:rsidRPr="001F0189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99FB0" w14:textId="1800B53E" w:rsidR="009937BE" w:rsidRPr="001F0189" w:rsidRDefault="00CA3FF2" w:rsidP="00AC65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19800EB0" w14:textId="77777777" w:rsidR="009937BE" w:rsidRPr="001F0189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C03134" w14:textId="11A08740" w:rsidR="009937BE" w:rsidRPr="001F0189" w:rsidRDefault="00CA3FF2" w:rsidP="00AC65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180" w:type="dxa"/>
          </w:tcPr>
          <w:p w14:paraId="482C8BBB" w14:textId="77777777" w:rsidR="009937BE" w:rsidRPr="001F0189" w:rsidRDefault="009937BE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F957BA" w14:textId="2AC40414" w:rsidR="009937BE" w:rsidRPr="001F0189" w:rsidRDefault="00CA3FF2" w:rsidP="00F2553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6FC2" w14:textId="77777777" w:rsidR="009937BE" w:rsidRPr="001F0189" w:rsidRDefault="009937BE" w:rsidP="00F2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77429C" w14:textId="3CDD3FD8" w:rsidR="009937BE" w:rsidRPr="001F0189" w:rsidRDefault="00CA3FF2" w:rsidP="00F2553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435269" w14:textId="77777777" w:rsidR="009937BE" w:rsidRPr="001F0189" w:rsidRDefault="009937BE" w:rsidP="00F2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BD43D0" w14:textId="0EE70D60" w:rsidR="009937BE" w:rsidRPr="001F0189" w:rsidRDefault="00CA3FF2" w:rsidP="00F2553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7FA6ED7" w14:textId="77777777" w:rsidR="009937BE" w:rsidRPr="00F77010" w:rsidRDefault="009937BE" w:rsidP="0099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E1C1776" w14:textId="70E31493" w:rsidR="002C4FD1" w:rsidRPr="00A76A29" w:rsidRDefault="002C4FD1" w:rsidP="002C4FD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A76A29">
        <w:rPr>
          <w:rFonts w:ascii="Angsana New" w:hAnsi="Angsana New" w:cs="Angsana New" w:hint="cs"/>
          <w:b/>
          <w:bCs/>
          <w:i/>
          <w:iCs/>
          <w:cs/>
          <w:lang w:val="en-US"/>
        </w:rPr>
        <w:t>การกระทบยอดเพื่อหา</w:t>
      </w:r>
      <w:r w:rsidRPr="00A76A29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76BCF995" w14:textId="77777777" w:rsidR="002C4FD1" w:rsidRPr="00A76A29" w:rsidRDefault="002C4FD1" w:rsidP="002C4FD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2C4FD1" w:rsidRPr="00A76A29" w14:paraId="56B6A0A8" w14:textId="77777777" w:rsidTr="00040438">
        <w:trPr>
          <w:trHeight w:val="252"/>
        </w:trPr>
        <w:tc>
          <w:tcPr>
            <w:tcW w:w="4410" w:type="dxa"/>
            <w:shd w:val="clear" w:color="auto" w:fill="auto"/>
          </w:tcPr>
          <w:p w14:paraId="4ABFC2AA" w14:textId="77777777" w:rsidR="002C4FD1" w:rsidRPr="00A76A2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99BBF36" w14:textId="4D7DEF5C" w:rsidR="002C4FD1" w:rsidRPr="00A76A29" w:rsidRDefault="00B90523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36C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035116" w14:textId="77777777" w:rsidR="002C4FD1" w:rsidRPr="00A76A2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4A83FF" w14:textId="058CFFD5" w:rsidR="002C4FD1" w:rsidRPr="00A76A29" w:rsidRDefault="00B90523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36C02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2C4FD1" w:rsidRPr="00A76A29" w14:paraId="73DD111B" w14:textId="77777777" w:rsidTr="00040438">
        <w:tc>
          <w:tcPr>
            <w:tcW w:w="4410" w:type="dxa"/>
            <w:shd w:val="clear" w:color="auto" w:fill="auto"/>
          </w:tcPr>
          <w:p w14:paraId="373E30C3" w14:textId="77777777" w:rsidR="002C4FD1" w:rsidRPr="00A76A29" w:rsidRDefault="002C4FD1" w:rsidP="00AF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E1799C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0034E88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9E890B9" w14:textId="77777777" w:rsidR="002C4FD1" w:rsidRPr="00A76A2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A04D076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BE351C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D081869" w14:textId="77777777" w:rsidR="002C4FD1" w:rsidRPr="00A76A2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9D588C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15ADBFC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5B62652" w14:textId="77777777" w:rsidR="002C4FD1" w:rsidRPr="00A76A2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E8CE1D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7FC75" w14:textId="77777777" w:rsidR="002C4FD1" w:rsidRPr="00A76A29" w:rsidRDefault="002C4FD1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0523" w:rsidRPr="00A76A29" w14:paraId="17493504" w14:textId="77777777" w:rsidTr="00040438">
        <w:tc>
          <w:tcPr>
            <w:tcW w:w="4410" w:type="dxa"/>
            <w:shd w:val="clear" w:color="auto" w:fill="auto"/>
          </w:tcPr>
          <w:p w14:paraId="02E63BB6" w14:textId="551EAA81" w:rsidR="00B90523" w:rsidRPr="00A76A29" w:rsidRDefault="00B90523" w:rsidP="00B905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8D752E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D54B2B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7B178DA" w14:textId="10536D2B" w:rsidR="00B90523" w:rsidRPr="00A76A29" w:rsidRDefault="009C6B66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39,676</w:t>
            </w:r>
          </w:p>
        </w:tc>
        <w:tc>
          <w:tcPr>
            <w:tcW w:w="270" w:type="dxa"/>
            <w:shd w:val="clear" w:color="auto" w:fill="auto"/>
          </w:tcPr>
          <w:p w14:paraId="7E7620ED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2D38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58068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1BDF10" w14:textId="5C690C91" w:rsidR="00B90523" w:rsidRPr="00A76A29" w:rsidRDefault="00A36C02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A2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0,089</w:t>
            </w:r>
          </w:p>
        </w:tc>
      </w:tr>
      <w:tr w:rsidR="00B90523" w:rsidRPr="00A76A29" w14:paraId="1FF71897" w14:textId="77777777" w:rsidTr="00040438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E83A9E0" w14:textId="77777777" w:rsidR="00B90523" w:rsidRPr="00A76A29" w:rsidRDefault="00B90523" w:rsidP="00B90523">
            <w:pPr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C18E4E5" w14:textId="1062295E" w:rsidR="00B90523" w:rsidRPr="00A76A29" w:rsidRDefault="00D110A2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11FC08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FEACC1" w14:textId="20245ED4" w:rsidR="00B90523" w:rsidRPr="00A76A29" w:rsidRDefault="009C6B66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3626AD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F76AE63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0CE93F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5D1B8F" w14:textId="15B653E5" w:rsidR="00B90523" w:rsidRPr="00A76A29" w:rsidRDefault="00A36C02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A29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018</w:t>
            </w:r>
          </w:p>
        </w:tc>
      </w:tr>
      <w:tr w:rsidR="00B90523" w:rsidRPr="00A76A29" w14:paraId="5CF49B04" w14:textId="77777777" w:rsidTr="00040438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57711F3" w14:textId="77777777" w:rsidR="00B90523" w:rsidRPr="00A76A29" w:rsidRDefault="00B90523" w:rsidP="00B90523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3F880DA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4026A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08D6077" w14:textId="7897DC0F" w:rsidR="00B90523" w:rsidRPr="00A76A29" w:rsidRDefault="009937BE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BAABC4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5C65D4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BB57F3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29C844" w14:textId="21C7E857" w:rsidR="00B90523" w:rsidRPr="00A76A29" w:rsidRDefault="00A36C02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740</w:t>
            </w:r>
          </w:p>
        </w:tc>
      </w:tr>
      <w:tr w:rsidR="00B90523" w:rsidRPr="00A76A29" w14:paraId="12BEA3D6" w14:textId="77777777" w:rsidTr="00040438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2EEBCFC5" w14:textId="77777777" w:rsidR="00B90523" w:rsidRPr="00A76A29" w:rsidRDefault="00B90523" w:rsidP="009937BE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78E95A1" w14:textId="77777777" w:rsidR="00B90523" w:rsidRPr="009937BE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40F0BE5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04811D3" w14:textId="6DF8F4F9" w:rsidR="00B90523" w:rsidRPr="00A76A29" w:rsidRDefault="009937BE" w:rsidP="009937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37BE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</w:t>
            </w: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E0D05A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6A5DA8C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BDFC22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A7E84EF" w14:textId="1BD3E89D" w:rsidR="00B90523" w:rsidRPr="00A76A29" w:rsidRDefault="00A36C02" w:rsidP="009937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(</w:t>
            </w:r>
            <w:r w:rsidRPr="009937BE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235</w:t>
            </w:r>
            <w:r w:rsidRPr="00A76A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0523" w:rsidRPr="00A76A29" w14:paraId="6417E188" w14:textId="77777777" w:rsidTr="00040438">
        <w:tc>
          <w:tcPr>
            <w:tcW w:w="4410" w:type="dxa"/>
            <w:shd w:val="clear" w:color="auto" w:fill="auto"/>
          </w:tcPr>
          <w:p w14:paraId="377B2F58" w14:textId="6FE1B5F2" w:rsidR="00B90523" w:rsidRPr="008A05F4" w:rsidRDefault="00583C7D" w:rsidP="00B9052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ตัดจำหน่ายสินทรัพย์ภาษีเงิน</w:t>
            </w:r>
            <w:r w:rsidR="001154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รอการตัดบัญชี</w:t>
            </w:r>
            <w:r w:rsidR="001154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ที่ไม่ได้ใช้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D4073B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26281E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DDDDE4" w14:textId="77ED1ACF" w:rsidR="00B90523" w:rsidRPr="009937BE" w:rsidRDefault="009937BE" w:rsidP="00583C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7BE">
              <w:rPr>
                <w:rFonts w:asciiTheme="majorBidi" w:hAnsiTheme="majorBidi" w:cstheme="majorBidi"/>
                <w:sz w:val="30"/>
                <w:szCs w:val="30"/>
                <w:cs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4964940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84D26D" w14:textId="77777777" w:rsidR="00B90523" w:rsidRPr="00A76A29" w:rsidRDefault="00B90523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895F96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24DBFB" w14:textId="4045F6F2" w:rsidR="00B90523" w:rsidRPr="00A76A29" w:rsidRDefault="00A36C02" w:rsidP="00583C7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0523" w:rsidRPr="00E47FEF" w14:paraId="09AF165D" w14:textId="77777777" w:rsidTr="00040438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33404D6" w14:textId="77777777" w:rsidR="00B90523" w:rsidRPr="00A76A29" w:rsidRDefault="00B90523" w:rsidP="00B9052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AA44D4" w14:textId="237E9970" w:rsidR="00B90523" w:rsidRPr="00A76A29" w:rsidRDefault="009937BE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1F76FA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405E6" w14:textId="215D10C4" w:rsidR="00B90523" w:rsidRPr="00A76A29" w:rsidRDefault="009937BE" w:rsidP="00B905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9C6B66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03216C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25F00B" w14:textId="4B40D6EE" w:rsidR="00B90523" w:rsidRPr="00A76A29" w:rsidRDefault="00D110A2" w:rsidP="00B905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36C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76BE99" w14:textId="77777777" w:rsidR="00B90523" w:rsidRPr="00A76A2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BCF1" w14:textId="17DFB1E0" w:rsidR="00B90523" w:rsidRPr="00E47FEF" w:rsidRDefault="00A36C02" w:rsidP="009636A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</w:tbl>
    <w:p w14:paraId="3A0CF63D" w14:textId="57D4D8EE" w:rsidR="00B1368F" w:rsidRDefault="00B1368F" w:rsidP="006D5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36543D" w14:textId="40BB7BF7" w:rsidR="00716E1F" w:rsidRPr="00B34CFD" w:rsidRDefault="00716E1F" w:rsidP="0071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9" w:hanging="577"/>
        <w:rPr>
          <w:rFonts w:asciiTheme="majorBidi" w:hAnsiTheme="majorBidi" w:cstheme="majorBidi"/>
          <w:sz w:val="30"/>
          <w:szCs w:val="30"/>
        </w:rPr>
      </w:pPr>
      <w:r w:rsidRPr="00B34CF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รายการเคลื่อนไหวของสินทรัพย์ภาษีเงินได้รอการตัดบัญชีที่เกิดขึ้นระหว่างปีมีดังนี้</w:t>
      </w:r>
    </w:p>
    <w:p w14:paraId="1D4AA54B" w14:textId="77777777" w:rsidR="00716E1F" w:rsidRPr="006F7672" w:rsidRDefault="00716E1F" w:rsidP="0071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9" w:hanging="577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2"/>
        <w:gridCol w:w="1387"/>
        <w:gridCol w:w="285"/>
        <w:gridCol w:w="2123"/>
        <w:gridCol w:w="286"/>
        <w:gridCol w:w="1587"/>
      </w:tblGrid>
      <w:tr w:rsidR="00716E1F" w:rsidRPr="00B34CFD" w14:paraId="4F2E5E5E" w14:textId="77777777" w:rsidTr="00555186">
        <w:trPr>
          <w:trHeight w:val="360"/>
          <w:tblHeader/>
        </w:trPr>
        <w:tc>
          <w:tcPr>
            <w:tcW w:w="1972" w:type="pct"/>
            <w:tcBorders>
              <w:top w:val="nil"/>
              <w:bottom w:val="nil"/>
            </w:tcBorders>
          </w:tcPr>
          <w:p w14:paraId="53B3EEE9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14:paraId="38E1311E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22628E3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CFB4FE6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03516AD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14:paraId="1FB3C8E3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16E1F" w:rsidRPr="00B34CFD" w14:paraId="14E24BBD" w14:textId="77777777" w:rsidTr="00555186">
        <w:trPr>
          <w:trHeight w:val="360"/>
          <w:tblHeader/>
        </w:trPr>
        <w:tc>
          <w:tcPr>
            <w:tcW w:w="1972" w:type="pct"/>
            <w:tcBorders>
              <w:top w:val="nil"/>
              <w:bottom w:val="nil"/>
            </w:tcBorders>
          </w:tcPr>
          <w:p w14:paraId="40E714F0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14:paraId="7C1B1E64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769CF0D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138EEC6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34CF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02D25F4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14:paraId="4F15DD94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16E1F" w:rsidRPr="00B34CFD" w14:paraId="6A7B5115" w14:textId="77777777" w:rsidTr="00555186">
        <w:trPr>
          <w:trHeight w:val="360"/>
          <w:tblHeader/>
        </w:trPr>
        <w:tc>
          <w:tcPr>
            <w:tcW w:w="1972" w:type="pct"/>
            <w:tcBorders>
              <w:top w:val="nil"/>
            </w:tcBorders>
          </w:tcPr>
          <w:p w14:paraId="48804463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</w:tcBorders>
            <w:vAlign w:val="bottom"/>
          </w:tcPr>
          <w:p w14:paraId="7BCC62AD" w14:textId="1D78FB5B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C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  <w:tcBorders>
              <w:top w:val="nil"/>
            </w:tcBorders>
          </w:tcPr>
          <w:p w14:paraId="6AF28972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</w:tcBorders>
          </w:tcPr>
          <w:p w14:paraId="758FCB54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53" w:type="pct"/>
            <w:tcBorders>
              <w:top w:val="nil"/>
            </w:tcBorders>
          </w:tcPr>
          <w:p w14:paraId="28784B88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</w:tcBorders>
            <w:vAlign w:val="bottom"/>
          </w:tcPr>
          <w:p w14:paraId="29F6572E" w14:textId="174404A0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C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16E1F" w:rsidRPr="00B34CFD" w14:paraId="4EEA6A58" w14:textId="77777777" w:rsidTr="00555186">
        <w:trPr>
          <w:trHeight w:val="360"/>
          <w:tblHeader/>
        </w:trPr>
        <w:tc>
          <w:tcPr>
            <w:tcW w:w="1972" w:type="pct"/>
          </w:tcPr>
          <w:p w14:paraId="5B7708D6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8" w:type="pct"/>
            <w:gridSpan w:val="5"/>
          </w:tcPr>
          <w:p w14:paraId="009AD502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E1F" w:rsidRPr="00B34CFD" w14:paraId="230BE82E" w14:textId="77777777" w:rsidTr="00716E1F">
        <w:trPr>
          <w:trHeight w:val="360"/>
        </w:trPr>
        <w:tc>
          <w:tcPr>
            <w:tcW w:w="1972" w:type="pct"/>
          </w:tcPr>
          <w:p w14:paraId="11FE89CA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</w:tcPr>
          <w:p w14:paraId="6CF8C4D3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EA3C692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0C058285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A6CD3A0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</w:tcPr>
          <w:p w14:paraId="4BFF7A84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E1F" w:rsidRPr="00B34CFD" w14:paraId="602BFEEC" w14:textId="77777777" w:rsidTr="00716E1F">
        <w:trPr>
          <w:trHeight w:val="360"/>
        </w:trPr>
        <w:tc>
          <w:tcPr>
            <w:tcW w:w="1972" w:type="pct"/>
          </w:tcPr>
          <w:p w14:paraId="1AD6F877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41" w:type="pct"/>
          </w:tcPr>
          <w:p w14:paraId="4406B935" w14:textId="0A47F0DD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152" w:type="pct"/>
          </w:tcPr>
          <w:p w14:paraId="50FC0723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6FAA9E3B" w14:textId="3A591B25" w:rsidR="00716E1F" w:rsidRPr="00B34CFD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53" w:type="pct"/>
          </w:tcPr>
          <w:p w14:paraId="7F853970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34F96F34" w14:textId="62C0E11F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</w:tr>
      <w:tr w:rsidR="00716E1F" w:rsidRPr="00B34CFD" w14:paraId="455F0D5D" w14:textId="77777777" w:rsidTr="00716E1F">
        <w:trPr>
          <w:trHeight w:val="360"/>
        </w:trPr>
        <w:tc>
          <w:tcPr>
            <w:tcW w:w="1972" w:type="pct"/>
          </w:tcPr>
          <w:p w14:paraId="12DF8631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1" w:type="pct"/>
          </w:tcPr>
          <w:p w14:paraId="242BD334" w14:textId="00928B70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152" w:type="pct"/>
          </w:tcPr>
          <w:p w14:paraId="40523DB8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2E168ECA" w14:textId="2EF0E10B" w:rsidR="00716E1F" w:rsidRPr="00B90B70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(270)</w:t>
            </w:r>
          </w:p>
        </w:tc>
        <w:tc>
          <w:tcPr>
            <w:tcW w:w="153" w:type="pct"/>
          </w:tcPr>
          <w:p w14:paraId="3270B825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29553856" w14:textId="7939B9A5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571C3E" w:rsidRPr="00B34CFD" w14:paraId="0B9098E3" w14:textId="77777777" w:rsidTr="00716E1F">
        <w:trPr>
          <w:trHeight w:val="360"/>
        </w:trPr>
        <w:tc>
          <w:tcPr>
            <w:tcW w:w="1972" w:type="pct"/>
          </w:tcPr>
          <w:p w14:paraId="6BBD9118" w14:textId="2936C052" w:rsidR="00571C3E" w:rsidRPr="00B34CFD" w:rsidRDefault="00571C3E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41" w:type="pct"/>
          </w:tcPr>
          <w:p w14:paraId="62742D31" w14:textId="347CD9D0" w:rsidR="00571C3E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1DF6AB29" w14:textId="77777777" w:rsidR="00571C3E" w:rsidRPr="00B34CFD" w:rsidRDefault="00571C3E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1B110F20" w14:textId="4C07F39B" w:rsidR="00571C3E" w:rsidRPr="00571C3E" w:rsidRDefault="00571C3E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153" w:type="pct"/>
          </w:tcPr>
          <w:p w14:paraId="787E002F" w14:textId="77777777" w:rsidR="00571C3E" w:rsidRPr="00B34CFD" w:rsidRDefault="00571C3E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14DA08CF" w14:textId="3231B6CD" w:rsidR="00571C3E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16E1F" w:rsidRPr="00B34CFD" w14:paraId="19E2486C" w14:textId="77777777" w:rsidTr="00716E1F">
        <w:trPr>
          <w:trHeight w:val="360"/>
        </w:trPr>
        <w:tc>
          <w:tcPr>
            <w:tcW w:w="1972" w:type="pct"/>
          </w:tcPr>
          <w:p w14:paraId="6A90859E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741" w:type="pct"/>
          </w:tcPr>
          <w:p w14:paraId="456300A0" w14:textId="500F64FD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152" w:type="pct"/>
          </w:tcPr>
          <w:p w14:paraId="021BC821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7ED950D5" w14:textId="61DCECC6" w:rsidR="00716E1F" w:rsidRPr="00B34CFD" w:rsidRDefault="0030074C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53" w:type="pct"/>
          </w:tcPr>
          <w:p w14:paraId="71FEFA15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5DCCEE64" w14:textId="3D8A90FB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0074C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716E1F" w:rsidRPr="00B34CFD" w14:paraId="1E71EBC8" w14:textId="77777777" w:rsidTr="00716E1F">
        <w:trPr>
          <w:trHeight w:val="360"/>
        </w:trPr>
        <w:tc>
          <w:tcPr>
            <w:tcW w:w="1972" w:type="pct"/>
          </w:tcPr>
          <w:p w14:paraId="190125C3" w14:textId="05A18C89" w:rsidR="00716E1F" w:rsidRPr="00B34CFD" w:rsidRDefault="00716E1F" w:rsidP="00115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ค่าเผื่อขาดทุนจากการด้อยค่า</w:t>
            </w:r>
            <w:r w:rsidR="00115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         ที่ไม่ใช่สินทรัพย์ทางการเงิน</w:t>
            </w:r>
          </w:p>
        </w:tc>
        <w:tc>
          <w:tcPr>
            <w:tcW w:w="741" w:type="pct"/>
            <w:tcBorders>
              <w:bottom w:val="nil"/>
            </w:tcBorders>
          </w:tcPr>
          <w:p w14:paraId="24B62732" w14:textId="77777777" w:rsidR="004C79C3" w:rsidRDefault="004C79C3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26B1A" w14:textId="050ED2B5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7,875</w:t>
            </w:r>
          </w:p>
        </w:tc>
        <w:tc>
          <w:tcPr>
            <w:tcW w:w="152" w:type="pct"/>
            <w:tcBorders>
              <w:bottom w:val="nil"/>
            </w:tcBorders>
          </w:tcPr>
          <w:p w14:paraId="49A3A64D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bottom w:val="nil"/>
            </w:tcBorders>
          </w:tcPr>
          <w:p w14:paraId="5D0012A8" w14:textId="77777777" w:rsidR="004C79C3" w:rsidRDefault="004C79C3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FBA5B" w14:textId="7B0A80E7" w:rsidR="00716E1F" w:rsidRPr="00B34CFD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" w:type="pct"/>
            <w:tcBorders>
              <w:bottom w:val="nil"/>
            </w:tcBorders>
          </w:tcPr>
          <w:p w14:paraId="100CFB7F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1D3A8CB0" w14:textId="77777777" w:rsidR="004C79C3" w:rsidRDefault="004C79C3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18E0B8" w14:textId="66D890DE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7,900</w:t>
            </w:r>
          </w:p>
        </w:tc>
      </w:tr>
      <w:tr w:rsidR="00716E1F" w:rsidRPr="00B34CFD" w14:paraId="04594BDA" w14:textId="77777777" w:rsidTr="00716E1F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136F1194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D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27021DE7" w14:textId="4FE9E10B" w:rsidR="00716E1F" w:rsidRPr="003D14B0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741F72B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58B3F4B3" w14:textId="7E9F54F3" w:rsidR="00716E1F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ABF6D31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6CCCB56F" w14:textId="53445A6E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</w:tr>
      <w:tr w:rsidR="00FB37C0" w:rsidRPr="00B34CFD" w14:paraId="34B0D10D" w14:textId="77777777" w:rsidTr="00716E1F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7F589026" w14:textId="691845F1" w:rsidR="00FB37C0" w:rsidRPr="00B34CFD" w:rsidRDefault="00AD0F1B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039F1112" w14:textId="42C8665C" w:rsidR="00FB37C0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85E9E68" w14:textId="77777777" w:rsidR="00FB37C0" w:rsidRPr="00B34CFD" w:rsidRDefault="00FB37C0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30EFBE78" w14:textId="06A45C33" w:rsidR="00FB37C0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86ACE64" w14:textId="77777777" w:rsidR="00FB37C0" w:rsidRPr="00B34CFD" w:rsidRDefault="00FB37C0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347CD980" w14:textId="4F2EB6E2" w:rsidR="00FB37C0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716E1F" w:rsidRPr="00B34CFD" w14:paraId="6B05CF9A" w14:textId="77777777" w:rsidTr="00716E1F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70BFACA7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044F874C" w14:textId="205E0ED1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2,695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A060F33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55821841" w14:textId="2E7F17BD" w:rsidR="00716E1F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(2,415)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AE951D9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63F5E2AC" w14:textId="6E78EB93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716E1F" w:rsidRPr="00B34CFD" w14:paraId="30986F31" w14:textId="77777777" w:rsidTr="00716E1F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58FA2F18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10ED9825" w14:textId="113E54E9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5F2708D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0D49209" w14:textId="275A547E" w:rsidR="00716E1F" w:rsidRPr="00B34CFD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5F341AE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502B84F4" w14:textId="13E7A06B" w:rsidR="00716E1F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</w:tr>
      <w:tr w:rsidR="00716E1F" w:rsidRPr="00B34CFD" w14:paraId="7D769753" w14:textId="77777777" w:rsidTr="00716E1F">
        <w:trPr>
          <w:trHeight w:val="360"/>
        </w:trPr>
        <w:tc>
          <w:tcPr>
            <w:tcW w:w="1972" w:type="pct"/>
            <w:tcBorders>
              <w:top w:val="nil"/>
            </w:tcBorders>
          </w:tcPr>
          <w:p w14:paraId="62EE6984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741" w:type="pct"/>
            <w:tcBorders>
              <w:top w:val="nil"/>
              <w:bottom w:val="single" w:sz="4" w:space="0" w:color="auto"/>
            </w:tcBorders>
          </w:tcPr>
          <w:p w14:paraId="6F52C810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20938" w14:textId="53F32B2F" w:rsidR="00716E1F" w:rsidRPr="00B34CFD" w:rsidRDefault="00A36C02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2,213</w:t>
            </w:r>
          </w:p>
        </w:tc>
        <w:tc>
          <w:tcPr>
            <w:tcW w:w="152" w:type="pct"/>
            <w:tcBorders>
              <w:top w:val="nil"/>
            </w:tcBorders>
          </w:tcPr>
          <w:p w14:paraId="75B88979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single" w:sz="4" w:space="0" w:color="auto"/>
            </w:tcBorders>
          </w:tcPr>
          <w:p w14:paraId="6CCAA24D" w14:textId="77777777" w:rsidR="00716E1F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B8FEBD" w14:textId="4ABDE6D9" w:rsidR="00502739" w:rsidRPr="00B34CFD" w:rsidRDefault="00502739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153" w:type="pct"/>
            <w:tcBorders>
              <w:top w:val="nil"/>
            </w:tcBorders>
          </w:tcPr>
          <w:p w14:paraId="3211944B" w14:textId="77777777" w:rsidR="00716E1F" w:rsidRPr="00B34CFD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single" w:sz="4" w:space="0" w:color="auto"/>
            </w:tcBorders>
          </w:tcPr>
          <w:p w14:paraId="3E2F28CF" w14:textId="77777777" w:rsidR="00716E1F" w:rsidRDefault="00716E1F" w:rsidP="00A85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23FCE" w14:textId="225C7066" w:rsidR="00571C3E" w:rsidRPr="00B34CFD" w:rsidRDefault="00571C3E" w:rsidP="0004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1,906</w:t>
            </w:r>
          </w:p>
        </w:tc>
      </w:tr>
      <w:tr w:rsidR="00716E1F" w:rsidRPr="00B34CFD" w14:paraId="4F40C889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49985505" w14:textId="77777777" w:rsidR="00716E1F" w:rsidRPr="00B34CFD" w:rsidRDefault="00716E1F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7402830B" w14:textId="3421C607" w:rsidR="00716E1F" w:rsidRPr="00B34CFD" w:rsidRDefault="00A36C02" w:rsidP="0004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ind w:right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18,147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F6A4239" w14:textId="77777777" w:rsidR="00716E1F" w:rsidRPr="00B34CFD" w:rsidRDefault="00716E1F" w:rsidP="0004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4A7B36AF" w14:textId="0F4908F5" w:rsidR="00716E1F" w:rsidRPr="00B90B70" w:rsidRDefault="00502739" w:rsidP="0004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551D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3EDB754" w14:textId="77777777" w:rsidR="00716E1F" w:rsidRPr="00B34CFD" w:rsidRDefault="00716E1F" w:rsidP="0004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</w:tcPr>
          <w:p w14:paraId="019F16F8" w14:textId="6150408D" w:rsidR="00716E1F" w:rsidRPr="00B34CFD" w:rsidRDefault="00571C3E" w:rsidP="0004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ind w:right="2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300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</w:tr>
      <w:tr w:rsidR="006F7672" w:rsidRPr="00B34CFD" w14:paraId="03EACBA4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11104C0F" w14:textId="77777777" w:rsidR="006F7672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46C89A" w14:textId="7D915350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34C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0A8A9663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1B810A9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0D63DBD2" w14:textId="77777777" w:rsidR="006F7672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AF4B226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286348C1" w14:textId="77777777" w:rsidR="006F7672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72" w:rsidRPr="00B34CFD" w14:paraId="400610F7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4A37B372" w14:textId="77777777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55EBF73A" w14:textId="3422F3A1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8784B9A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19F9437E" w14:textId="1AD514BF" w:rsidR="006F7672" w:rsidRPr="00B34CFD" w:rsidRDefault="00502739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A9EE582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0CD77091" w14:textId="7A1B3A85" w:rsidR="006F7672" w:rsidRPr="00B34CFD" w:rsidRDefault="00571C3E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(645)</w:t>
            </w:r>
          </w:p>
        </w:tc>
      </w:tr>
      <w:tr w:rsidR="006F7672" w:rsidRPr="00B34CFD" w14:paraId="3577CD24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43C5A69A" w14:textId="77777777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ต้นทุนของสัญญา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109537BE" w14:textId="6F81D1F6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78826AD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D408C98" w14:textId="2493F40F" w:rsidR="006F7672" w:rsidRPr="00B34CFD" w:rsidRDefault="00502739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05E8394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04EA8EE0" w14:textId="3E82C12D" w:rsidR="006F7672" w:rsidRPr="00B34CFD" w:rsidRDefault="00571C3E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6F7672" w:rsidRPr="00B34CFD" w14:paraId="681CAA3B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5005A688" w14:textId="77777777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03D2A20D" w14:textId="475F2874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29F7CC0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B81BC25" w14:textId="08129F79" w:rsidR="006F7672" w:rsidRPr="00B34CFD" w:rsidRDefault="00502739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B1BD4F2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35C52B58" w14:textId="42C1B6CC" w:rsidR="006F7672" w:rsidRPr="00B34CFD" w:rsidRDefault="00A869FB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</w:tr>
      <w:tr w:rsidR="006F7672" w:rsidRPr="00B34CFD" w14:paraId="5D0BBCEC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2EBB7C6A" w14:textId="383EB050" w:rsidR="00571C3E" w:rsidRPr="00571C3E" w:rsidRDefault="006F7672" w:rsidP="0057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571C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69A0C652" w14:textId="7E9ACBA8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7E5337F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0EF564B5" w14:textId="6BC18BC2" w:rsidR="006F7672" w:rsidRPr="00B34CFD" w:rsidRDefault="00502739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72537DC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69DCF765" w14:textId="718457BE" w:rsidR="006F7672" w:rsidRPr="00B34CFD" w:rsidRDefault="00A869FB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(1,231)</w:t>
            </w:r>
          </w:p>
        </w:tc>
      </w:tr>
      <w:tr w:rsidR="006F7672" w:rsidRPr="00B34CFD" w14:paraId="41F1D607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265BA4C5" w14:textId="77777777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24CCD6C9" w14:textId="03589750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(2,136)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1589FDB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1FF96F4D" w14:textId="475B1FA5" w:rsidR="006F7672" w:rsidRPr="00B90B70" w:rsidRDefault="00571C3E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F2F8F2D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</w:tcPr>
          <w:p w14:paraId="1E947FA6" w14:textId="54BA1AD2" w:rsidR="006F7672" w:rsidRPr="00B34CFD" w:rsidRDefault="00A869FB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(2,078)</w:t>
            </w:r>
          </w:p>
        </w:tc>
      </w:tr>
      <w:tr w:rsidR="006F7672" w:rsidRPr="00B34CFD" w14:paraId="1B429E13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75AC9265" w14:textId="77777777" w:rsidR="006F7672" w:rsidRPr="00555186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7879344F" w14:textId="77777777" w:rsidR="006F7672" w:rsidRPr="00555186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CD8B235" w14:textId="77777777" w:rsidR="006F7672" w:rsidRPr="00555186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003990AC" w14:textId="77777777" w:rsidR="006F7672" w:rsidRPr="00555186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B6FBBCD" w14:textId="77777777" w:rsidR="006F7672" w:rsidRPr="00555186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48846C7C" w14:textId="77777777" w:rsidR="006F7672" w:rsidRPr="00555186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672" w:rsidRPr="00B34CFD" w14:paraId="522BBD53" w14:textId="77777777" w:rsidTr="00716E1F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65B70E40" w14:textId="77777777" w:rsidR="006F7672" w:rsidRPr="00B34CFD" w:rsidRDefault="006F7672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</w:tcPr>
          <w:p w14:paraId="3AAA94CD" w14:textId="7352DEA8" w:rsidR="006F7672" w:rsidRPr="00B34CFD" w:rsidRDefault="00A36C02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16,011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D1B575C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double" w:sz="4" w:space="0" w:color="auto"/>
            </w:tcBorders>
          </w:tcPr>
          <w:p w14:paraId="5CF34AEC" w14:textId="1D67C5A2" w:rsidR="006F7672" w:rsidRPr="00B90B70" w:rsidRDefault="00502739" w:rsidP="006F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551D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C8E2C27" w14:textId="77777777" w:rsidR="006F7672" w:rsidRPr="00B34CFD" w:rsidRDefault="006F7672" w:rsidP="006F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double" w:sz="4" w:space="0" w:color="auto"/>
            </w:tcBorders>
          </w:tcPr>
          <w:p w14:paraId="7540CE00" w14:textId="25BF4276" w:rsidR="006F7672" w:rsidRPr="00B34CFD" w:rsidRDefault="00A869FB" w:rsidP="00264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0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30074C" w:rsidRPr="00300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551D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14C932F" w14:textId="77777777" w:rsidR="00A36C02" w:rsidRPr="006F7672" w:rsidRDefault="00B1368F" w:rsidP="00A3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9" w:hanging="57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60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2"/>
        <w:gridCol w:w="1387"/>
        <w:gridCol w:w="285"/>
        <w:gridCol w:w="2123"/>
        <w:gridCol w:w="286"/>
        <w:gridCol w:w="1587"/>
      </w:tblGrid>
      <w:tr w:rsidR="00A36C02" w:rsidRPr="00B34CFD" w14:paraId="71209CBB" w14:textId="77777777" w:rsidTr="00A36C02">
        <w:trPr>
          <w:trHeight w:val="360"/>
          <w:tblHeader/>
        </w:trPr>
        <w:tc>
          <w:tcPr>
            <w:tcW w:w="1972" w:type="pct"/>
            <w:tcBorders>
              <w:top w:val="nil"/>
              <w:bottom w:val="nil"/>
            </w:tcBorders>
          </w:tcPr>
          <w:p w14:paraId="21B76A90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14:paraId="147FCCCA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5E016E3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00DAAA1B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FBC84A8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14:paraId="5E39F95F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6C02" w:rsidRPr="00B34CFD" w14:paraId="5A9D9DC3" w14:textId="77777777" w:rsidTr="00A36C02">
        <w:trPr>
          <w:trHeight w:val="360"/>
          <w:tblHeader/>
        </w:trPr>
        <w:tc>
          <w:tcPr>
            <w:tcW w:w="1972" w:type="pct"/>
            <w:tcBorders>
              <w:top w:val="nil"/>
              <w:bottom w:val="nil"/>
            </w:tcBorders>
          </w:tcPr>
          <w:p w14:paraId="0B29AF5E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14:paraId="59395F52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90AB325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A874A8F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34CF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344520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14:paraId="5F0B969B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6C02" w:rsidRPr="00B34CFD" w14:paraId="61044B41" w14:textId="77777777" w:rsidTr="00A36C02">
        <w:trPr>
          <w:trHeight w:val="360"/>
          <w:tblHeader/>
        </w:trPr>
        <w:tc>
          <w:tcPr>
            <w:tcW w:w="1972" w:type="pct"/>
            <w:tcBorders>
              <w:top w:val="nil"/>
            </w:tcBorders>
          </w:tcPr>
          <w:p w14:paraId="6BBA196E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nil"/>
            </w:tcBorders>
            <w:vAlign w:val="bottom"/>
          </w:tcPr>
          <w:p w14:paraId="5D6E77C3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  <w:tcBorders>
              <w:top w:val="nil"/>
            </w:tcBorders>
          </w:tcPr>
          <w:p w14:paraId="71F555C5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pct"/>
            <w:tcBorders>
              <w:top w:val="nil"/>
            </w:tcBorders>
          </w:tcPr>
          <w:p w14:paraId="6BE84FEA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53" w:type="pct"/>
            <w:tcBorders>
              <w:top w:val="nil"/>
            </w:tcBorders>
          </w:tcPr>
          <w:p w14:paraId="4A4EACD5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</w:tcBorders>
            <w:vAlign w:val="bottom"/>
          </w:tcPr>
          <w:p w14:paraId="474945B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36C02" w:rsidRPr="00B34CFD" w14:paraId="5D128F8E" w14:textId="77777777" w:rsidTr="00A36C02">
        <w:trPr>
          <w:trHeight w:val="360"/>
          <w:tblHeader/>
        </w:trPr>
        <w:tc>
          <w:tcPr>
            <w:tcW w:w="1972" w:type="pct"/>
          </w:tcPr>
          <w:p w14:paraId="7CC7EB4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8" w:type="pct"/>
            <w:gridSpan w:val="5"/>
          </w:tcPr>
          <w:p w14:paraId="1C9A0DDD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02" w:rsidRPr="00B34CFD" w14:paraId="5423F3EA" w14:textId="77777777" w:rsidTr="00A36C02">
        <w:trPr>
          <w:trHeight w:val="360"/>
        </w:trPr>
        <w:tc>
          <w:tcPr>
            <w:tcW w:w="1972" w:type="pct"/>
          </w:tcPr>
          <w:p w14:paraId="2C1A243D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</w:tcPr>
          <w:p w14:paraId="01ECEFFC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9BF5662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3C61E484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288708D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</w:tcPr>
          <w:p w14:paraId="17528779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C02" w:rsidRPr="00B34CFD" w14:paraId="63F32D79" w14:textId="77777777" w:rsidTr="00A36C02">
        <w:trPr>
          <w:trHeight w:val="360"/>
        </w:trPr>
        <w:tc>
          <w:tcPr>
            <w:tcW w:w="1972" w:type="pct"/>
          </w:tcPr>
          <w:p w14:paraId="02513260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41" w:type="pct"/>
          </w:tcPr>
          <w:p w14:paraId="0006429A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34C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2" w:type="pct"/>
          </w:tcPr>
          <w:p w14:paraId="0B35CA7E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29A60542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53" w:type="pct"/>
          </w:tcPr>
          <w:p w14:paraId="6124746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4E92772F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</w:tr>
      <w:tr w:rsidR="00A36C02" w:rsidRPr="00B34CFD" w14:paraId="095472F0" w14:textId="77777777" w:rsidTr="00A36C02">
        <w:trPr>
          <w:trHeight w:val="360"/>
        </w:trPr>
        <w:tc>
          <w:tcPr>
            <w:tcW w:w="1972" w:type="pct"/>
          </w:tcPr>
          <w:p w14:paraId="03246E47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1" w:type="pct"/>
          </w:tcPr>
          <w:p w14:paraId="27A73BD0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52" w:type="pct"/>
          </w:tcPr>
          <w:p w14:paraId="55AE5FDF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1DA0DF88" w14:textId="77777777" w:rsidR="00A36C02" w:rsidRPr="00B90B70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(785)</w:t>
            </w:r>
          </w:p>
        </w:tc>
        <w:tc>
          <w:tcPr>
            <w:tcW w:w="153" w:type="pct"/>
          </w:tcPr>
          <w:p w14:paraId="3FAC1F00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492E1E7D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</w:tr>
      <w:tr w:rsidR="00A36C02" w:rsidRPr="00B34CFD" w14:paraId="07675F66" w14:textId="77777777" w:rsidTr="00A36C02">
        <w:trPr>
          <w:trHeight w:val="360"/>
        </w:trPr>
        <w:tc>
          <w:tcPr>
            <w:tcW w:w="1972" w:type="pct"/>
          </w:tcPr>
          <w:p w14:paraId="07CA0648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741" w:type="pct"/>
          </w:tcPr>
          <w:p w14:paraId="6C5FA842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52" w:type="pct"/>
          </w:tcPr>
          <w:p w14:paraId="2CC6DD58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</w:tcPr>
          <w:p w14:paraId="64264C10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53" w:type="pct"/>
          </w:tcPr>
          <w:p w14:paraId="2C40EC83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51BE2A3E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</w:tr>
      <w:tr w:rsidR="00A36C02" w:rsidRPr="00B34CFD" w14:paraId="2CD07430" w14:textId="77777777" w:rsidTr="00A36C02">
        <w:trPr>
          <w:trHeight w:val="360"/>
        </w:trPr>
        <w:tc>
          <w:tcPr>
            <w:tcW w:w="1972" w:type="pct"/>
          </w:tcPr>
          <w:p w14:paraId="23C37B7D" w14:textId="55CB0F50" w:rsidR="00A36C02" w:rsidRPr="00B34CFD" w:rsidRDefault="00551D94" w:rsidP="0055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         ที่ไม่ใช่สินทรัพย์ทางการเงิน</w:t>
            </w:r>
          </w:p>
        </w:tc>
        <w:tc>
          <w:tcPr>
            <w:tcW w:w="741" w:type="pct"/>
            <w:tcBorders>
              <w:bottom w:val="nil"/>
            </w:tcBorders>
          </w:tcPr>
          <w:p w14:paraId="656347F4" w14:textId="77777777" w:rsidR="004C79C3" w:rsidRDefault="004C79C3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51D10" w14:textId="6A33EEF6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8,250</w:t>
            </w:r>
          </w:p>
        </w:tc>
        <w:tc>
          <w:tcPr>
            <w:tcW w:w="152" w:type="pct"/>
            <w:tcBorders>
              <w:bottom w:val="nil"/>
            </w:tcBorders>
          </w:tcPr>
          <w:p w14:paraId="4B18C08F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bottom w:val="nil"/>
            </w:tcBorders>
          </w:tcPr>
          <w:p w14:paraId="34CFD774" w14:textId="77777777" w:rsidR="004C79C3" w:rsidRDefault="004C79C3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00E4F" w14:textId="2CCC4DC2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  <w:tc>
          <w:tcPr>
            <w:tcW w:w="153" w:type="pct"/>
            <w:tcBorders>
              <w:bottom w:val="nil"/>
            </w:tcBorders>
          </w:tcPr>
          <w:p w14:paraId="0A51B6CF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44E8E0B3" w14:textId="77777777" w:rsidR="004C79C3" w:rsidRDefault="004C79C3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DEC8F6" w14:textId="24895E06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7,875</w:t>
            </w:r>
          </w:p>
        </w:tc>
      </w:tr>
      <w:tr w:rsidR="00A36C02" w:rsidRPr="00B34CFD" w14:paraId="00233A62" w14:textId="77777777" w:rsidTr="00A36C02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540621CA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D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0A4B1FBF" w14:textId="77777777" w:rsidR="00A36C02" w:rsidRPr="003D14B0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D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F0DA24C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9183B7D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1AF0A3E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7328D293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A36C02" w:rsidRPr="00B34CFD" w14:paraId="724274D4" w14:textId="77777777" w:rsidTr="00A36C02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62836125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6532B456" w14:textId="77777777" w:rsidR="00A36C02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53D450B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A8EB639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FF192E1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019CAA6B" w14:textId="77777777" w:rsidR="00A36C02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36C02" w:rsidRPr="00B34CFD" w14:paraId="4EF2E29E" w14:textId="77777777" w:rsidTr="00A36C02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7A88DE6D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6FC9F940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26BFD9E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73ED697E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(474)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5F4F178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50E07B9C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2,695</w:t>
            </w:r>
          </w:p>
        </w:tc>
      </w:tr>
      <w:tr w:rsidR="00A36C02" w:rsidRPr="00B34CFD" w14:paraId="0CCA9D3B" w14:textId="77777777" w:rsidTr="00A36C02">
        <w:trPr>
          <w:trHeight w:val="360"/>
        </w:trPr>
        <w:tc>
          <w:tcPr>
            <w:tcW w:w="1972" w:type="pct"/>
            <w:tcBorders>
              <w:bottom w:val="nil"/>
            </w:tcBorders>
          </w:tcPr>
          <w:p w14:paraId="56ECA429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4F628DCA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2E65082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28AB41B4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D044BE4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38E037D4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</w:tr>
      <w:tr w:rsidR="00A36C02" w:rsidRPr="00B34CFD" w14:paraId="3D76C34E" w14:textId="77777777" w:rsidTr="00A36C02">
        <w:trPr>
          <w:trHeight w:val="360"/>
        </w:trPr>
        <w:tc>
          <w:tcPr>
            <w:tcW w:w="1972" w:type="pct"/>
            <w:tcBorders>
              <w:top w:val="nil"/>
            </w:tcBorders>
          </w:tcPr>
          <w:p w14:paraId="53FE9269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741" w:type="pct"/>
            <w:tcBorders>
              <w:top w:val="nil"/>
              <w:bottom w:val="single" w:sz="4" w:space="0" w:color="auto"/>
            </w:tcBorders>
          </w:tcPr>
          <w:p w14:paraId="6843A5E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406E01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152" w:type="pct"/>
            <w:tcBorders>
              <w:top w:val="nil"/>
            </w:tcBorders>
          </w:tcPr>
          <w:p w14:paraId="70C8E318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single" w:sz="4" w:space="0" w:color="auto"/>
            </w:tcBorders>
          </w:tcPr>
          <w:p w14:paraId="65BCFB8A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AC5A9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153" w:type="pct"/>
            <w:tcBorders>
              <w:top w:val="nil"/>
            </w:tcBorders>
          </w:tcPr>
          <w:p w14:paraId="1E4DA6C9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single" w:sz="4" w:space="0" w:color="auto"/>
            </w:tcBorders>
          </w:tcPr>
          <w:p w14:paraId="24041DF3" w14:textId="77777777" w:rsidR="00A36C02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DBE35" w14:textId="77777777" w:rsidR="00A36C02" w:rsidRPr="00B34CFD" w:rsidRDefault="00A36C02" w:rsidP="00A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2,213</w:t>
            </w:r>
          </w:p>
        </w:tc>
      </w:tr>
      <w:tr w:rsidR="00A36C02" w:rsidRPr="00B34CFD" w14:paraId="6E37DC69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102F6F31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06C954D7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18,458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4C86BC2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47DADF65" w14:textId="77777777" w:rsidR="00A36C02" w:rsidRPr="00B90B70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(311)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2B91184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</w:tcPr>
          <w:p w14:paraId="00E1B70B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18,147</w:t>
            </w:r>
          </w:p>
        </w:tc>
      </w:tr>
      <w:tr w:rsidR="00A36C02" w:rsidRPr="00B34CFD" w14:paraId="48DD3D87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700FA9EB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F698D4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34C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4651CB9E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AFD34A1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6ED8E239" w14:textId="77777777" w:rsidR="00A36C02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16B877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6538A34A" w14:textId="77777777" w:rsidR="00A36C02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C02" w:rsidRPr="00B34CFD" w14:paraId="66F46768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6A8E303E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6BDDB04F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2C1B538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C51FC2F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04484EC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5FAC1026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</w:tr>
      <w:tr w:rsidR="00890DA6" w:rsidRPr="00B34CFD" w14:paraId="4BF0C786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492FF4B2" w14:textId="77777777" w:rsidR="00890DA6" w:rsidRPr="00B34CFD" w:rsidRDefault="00890DA6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ต้นทุนของสัญญา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4FCB2A6D" w14:textId="51AA6699" w:rsidR="00890DA6" w:rsidRPr="00B34CFD" w:rsidRDefault="00890DA6" w:rsidP="008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D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02788AA" w14:textId="77777777" w:rsidR="00890DA6" w:rsidRPr="00B34CFD" w:rsidRDefault="00890DA6" w:rsidP="008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7B2BF45" w14:textId="77777777" w:rsidR="00890DA6" w:rsidRPr="00B34CFD" w:rsidRDefault="00890DA6" w:rsidP="0089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F6087EB" w14:textId="77777777" w:rsidR="00890DA6" w:rsidRPr="00B34CFD" w:rsidRDefault="00890DA6" w:rsidP="008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254B11A6" w14:textId="77777777" w:rsidR="00890DA6" w:rsidRPr="00B34CFD" w:rsidRDefault="00890DA6" w:rsidP="008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</w:tr>
      <w:tr w:rsidR="00A36C02" w:rsidRPr="00B34CFD" w14:paraId="36515843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6F233EB0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ต้นทุนขายรอการตัดบัญชี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3628CC11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(509)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62971D4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0F00C110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AFB3DA2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037839E2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</w:tr>
      <w:tr w:rsidR="00A36C02" w:rsidRPr="00B34CFD" w14:paraId="13D60D67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69B3CEEA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3215D946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sz w:val="30"/>
                <w:szCs w:val="30"/>
              </w:rPr>
              <w:t>(894)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B3D2C59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44DB049C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14CA9F1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15205127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</w:tr>
      <w:tr w:rsidR="00A36C02" w:rsidRPr="00B34CFD" w14:paraId="7CFAE9D7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15CCDFCB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6FB22B23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(1,593)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12DC6FE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7437B9B0" w14:textId="77777777" w:rsidR="00A36C02" w:rsidRPr="00B90B70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(543)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8DB96B7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</w:tcPr>
          <w:p w14:paraId="3B31B509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(2,136)</w:t>
            </w:r>
          </w:p>
        </w:tc>
      </w:tr>
      <w:tr w:rsidR="00A36C02" w:rsidRPr="00B34CFD" w14:paraId="32DD9025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40E9D990" w14:textId="77777777" w:rsidR="00A36C02" w:rsidRPr="00555186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</w:tcPr>
          <w:p w14:paraId="664C37E9" w14:textId="77777777" w:rsidR="00A36C02" w:rsidRPr="00555186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509D43E" w14:textId="77777777" w:rsidR="00A36C02" w:rsidRPr="00555186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tcBorders>
              <w:top w:val="nil"/>
              <w:bottom w:val="nil"/>
            </w:tcBorders>
          </w:tcPr>
          <w:p w14:paraId="352005E5" w14:textId="77777777" w:rsidR="00A36C02" w:rsidRPr="00555186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88F04F3" w14:textId="77777777" w:rsidR="00A36C02" w:rsidRPr="00555186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nil"/>
              <w:bottom w:val="nil"/>
            </w:tcBorders>
          </w:tcPr>
          <w:p w14:paraId="11BDA131" w14:textId="77777777" w:rsidR="00A36C02" w:rsidRPr="00555186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6C02" w:rsidRPr="00B34CFD" w14:paraId="3C59DFE5" w14:textId="77777777" w:rsidTr="00A36C02">
        <w:trPr>
          <w:trHeight w:val="360"/>
        </w:trPr>
        <w:tc>
          <w:tcPr>
            <w:tcW w:w="1972" w:type="pct"/>
            <w:tcBorders>
              <w:top w:val="nil"/>
              <w:bottom w:val="nil"/>
            </w:tcBorders>
          </w:tcPr>
          <w:p w14:paraId="78EFAFE2" w14:textId="77777777" w:rsidR="00A36C02" w:rsidRPr="00B34CFD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</w:tcPr>
          <w:p w14:paraId="1E3B6624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3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7CA426D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pct"/>
            <w:tcBorders>
              <w:top w:val="nil"/>
              <w:bottom w:val="double" w:sz="4" w:space="0" w:color="auto"/>
            </w:tcBorders>
          </w:tcPr>
          <w:p w14:paraId="55633726" w14:textId="77777777" w:rsidR="00A36C02" w:rsidRPr="00B90B70" w:rsidRDefault="00A36C02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(854)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A4787B1" w14:textId="77777777" w:rsidR="00A36C02" w:rsidRPr="00B34CFD" w:rsidRDefault="00A36C02" w:rsidP="00A3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nil"/>
              <w:bottom w:val="double" w:sz="4" w:space="0" w:color="auto"/>
            </w:tcBorders>
          </w:tcPr>
          <w:p w14:paraId="052D77CE" w14:textId="77777777" w:rsidR="00A36C02" w:rsidRPr="00B34CFD" w:rsidRDefault="00A36C02" w:rsidP="00BB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16,011</w:t>
            </w:r>
          </w:p>
        </w:tc>
      </w:tr>
    </w:tbl>
    <w:p w14:paraId="5EEF27A9" w14:textId="77777777" w:rsidR="00A36C02" w:rsidRDefault="00A36C02" w:rsidP="00A3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9" w:hanging="57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3FFB5F6" w14:textId="2E133B5D" w:rsidR="002C4FD1" w:rsidRPr="00E15712" w:rsidRDefault="00F547D8" w:rsidP="002C4FD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A36C02">
        <w:rPr>
          <w:rFonts w:ascii="Angsana New" w:hAnsi="Angsana New" w:cs="Angsana New"/>
          <w:b/>
          <w:bCs/>
          <w:lang w:val="en-US"/>
        </w:rPr>
        <w:t>2</w:t>
      </w:r>
      <w:r w:rsidR="002C4FD1">
        <w:rPr>
          <w:rFonts w:ascii="Angsana New" w:hAnsi="Angsana New" w:cs="Angsana New"/>
          <w:b/>
          <w:bCs/>
          <w:lang w:val="en-US"/>
        </w:rPr>
        <w:tab/>
      </w:r>
      <w:r w:rsidR="002C4FD1" w:rsidRPr="00E15712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43F48000" w14:textId="77777777" w:rsidR="002C4FD1" w:rsidRPr="00DE4B36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DF4D7B" w14:textId="77777777" w:rsidR="00F547D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5712">
        <w:rPr>
          <w:rFonts w:ascii="Angsana New" w:hAnsi="Angsana New"/>
          <w:i/>
          <w:iCs/>
          <w:sz w:val="30"/>
          <w:szCs w:val="30"/>
          <w:cs/>
        </w:rPr>
        <w:t>กำไรต่อหุ้นขั้นพื้นฐาน</w:t>
      </w:r>
    </w:p>
    <w:p w14:paraId="32AC141E" w14:textId="77777777" w:rsidR="002C4FD1" w:rsidRPr="00DE4B36" w:rsidRDefault="00F547D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5712">
        <w:rPr>
          <w:rFonts w:ascii="Angsana New" w:hAnsi="Angsana New"/>
          <w:i/>
          <w:iCs/>
          <w:cs/>
        </w:rPr>
        <w:t xml:space="preserve"> </w:t>
      </w:r>
    </w:p>
    <w:p w14:paraId="0E8C91BA" w14:textId="6195528A" w:rsidR="002C4FD1" w:rsidRPr="00656243" w:rsidRDefault="002C4FD1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56243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656243">
        <w:rPr>
          <w:rFonts w:ascii="Angsana New" w:hAnsi="Angsana New"/>
          <w:sz w:val="30"/>
          <w:szCs w:val="30"/>
        </w:rPr>
        <w:t>31</w:t>
      </w:r>
      <w:r w:rsidRPr="0065624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56243">
        <w:rPr>
          <w:rFonts w:ascii="Angsana New" w:hAnsi="Angsana New"/>
          <w:sz w:val="30"/>
          <w:szCs w:val="30"/>
        </w:rPr>
        <w:t>256</w:t>
      </w:r>
      <w:r w:rsidR="00A36C02">
        <w:rPr>
          <w:rFonts w:ascii="Angsana New" w:hAnsi="Angsana New"/>
          <w:sz w:val="30"/>
          <w:szCs w:val="30"/>
        </w:rPr>
        <w:t>3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 xml:space="preserve">และ </w:t>
      </w:r>
      <w:r w:rsidRPr="00656243">
        <w:rPr>
          <w:rFonts w:ascii="Angsana New" w:hAnsi="Angsana New"/>
          <w:sz w:val="30"/>
          <w:szCs w:val="30"/>
        </w:rPr>
        <w:t>25</w:t>
      </w:r>
      <w:r w:rsidR="00435082">
        <w:rPr>
          <w:rFonts w:ascii="Angsana New" w:hAnsi="Angsana New" w:hint="cs"/>
          <w:sz w:val="30"/>
          <w:szCs w:val="30"/>
          <w:cs/>
        </w:rPr>
        <w:t>6</w:t>
      </w:r>
      <w:r w:rsidR="00A36C02">
        <w:rPr>
          <w:rFonts w:ascii="Angsana New" w:hAnsi="Angsana New"/>
          <w:sz w:val="30"/>
          <w:szCs w:val="30"/>
        </w:rPr>
        <w:t>2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</w:t>
      </w:r>
      <w:r w:rsidR="00551A75">
        <w:rPr>
          <w:rFonts w:ascii="Angsana New" w:hAnsi="Angsana New" w:hint="cs"/>
          <w:sz w:val="30"/>
          <w:szCs w:val="30"/>
          <w:cs/>
        </w:rPr>
        <w:t>ในแต่ละปีโดยวิธีถัวเฉลี่ยถ่วงน้ำหนัก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="00551A75">
        <w:rPr>
          <w:rFonts w:ascii="Angsana New" w:hAnsi="Angsana New" w:hint="cs"/>
          <w:sz w:val="30"/>
          <w:szCs w:val="30"/>
          <w:cs/>
        </w:rPr>
        <w:t>โดยแสดงการคำนวณ</w:t>
      </w:r>
      <w:r w:rsidRPr="006562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41BF4358" w14:textId="77777777" w:rsidR="002C4FD1" w:rsidRPr="005C0130" w:rsidRDefault="002C4FD1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593"/>
        <w:gridCol w:w="1589"/>
        <w:gridCol w:w="341"/>
        <w:gridCol w:w="1746"/>
      </w:tblGrid>
      <w:tr w:rsidR="002C4FD1" w:rsidRPr="004011AC" w14:paraId="342E9013" w14:textId="77777777" w:rsidTr="00D96465">
        <w:trPr>
          <w:tblHeader/>
        </w:trPr>
        <w:tc>
          <w:tcPr>
            <w:tcW w:w="3017" w:type="pct"/>
          </w:tcPr>
          <w:p w14:paraId="61875857" w14:textId="77777777" w:rsidR="002C4FD1" w:rsidRPr="00E1571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pct"/>
          </w:tcPr>
          <w:p w14:paraId="2054E57D" w14:textId="64468EE2" w:rsidR="002C4FD1" w:rsidRPr="00435082" w:rsidRDefault="00B90523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36C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4" w:type="pct"/>
          </w:tcPr>
          <w:p w14:paraId="73F4A4C1" w14:textId="77777777" w:rsidR="002C4FD1" w:rsidRPr="00435082" w:rsidRDefault="002C4FD1" w:rsidP="00435082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0B6170BC" w14:textId="7A45AE38" w:rsidR="002C4FD1" w:rsidRPr="00435082" w:rsidRDefault="00B90523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36C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C4FD1" w:rsidRPr="004011AC" w14:paraId="10CBFB5B" w14:textId="77777777" w:rsidTr="00D96465">
        <w:tc>
          <w:tcPr>
            <w:tcW w:w="3017" w:type="pct"/>
          </w:tcPr>
          <w:p w14:paraId="7959F015" w14:textId="77777777" w:rsidR="002C4FD1" w:rsidRPr="00E1571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0A5C44E7" w14:textId="77777777" w:rsidR="002C4FD1" w:rsidRPr="00EA0A7E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0A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B90523" w:rsidRPr="004011AC" w14:paraId="169B63D0" w14:textId="77777777" w:rsidTr="00D96465">
        <w:tc>
          <w:tcPr>
            <w:tcW w:w="3017" w:type="pct"/>
          </w:tcPr>
          <w:p w14:paraId="7C7696B1" w14:textId="4C8A6B38" w:rsidR="00B90523" w:rsidRPr="00A6017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01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6C7FECD3" w14:textId="623D7E30" w:rsidR="00B90523" w:rsidRPr="00D110A2" w:rsidRDefault="00124769" w:rsidP="00D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5719FD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84" w:type="pct"/>
            <w:vAlign w:val="center"/>
          </w:tcPr>
          <w:p w14:paraId="02AD437B" w14:textId="77777777" w:rsidR="00B90523" w:rsidRPr="00837081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4C027DA8" w14:textId="140F9AA6" w:rsidR="00B90523" w:rsidRPr="00837081" w:rsidRDefault="00A36C02" w:rsidP="00D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23,565</w:t>
            </w:r>
          </w:p>
        </w:tc>
      </w:tr>
      <w:tr w:rsidR="005C03E0" w:rsidRPr="004011AC" w14:paraId="01B4FA60" w14:textId="77777777" w:rsidTr="00D96465">
        <w:trPr>
          <w:trHeight w:val="379"/>
        </w:trPr>
        <w:tc>
          <w:tcPr>
            <w:tcW w:w="3017" w:type="pct"/>
          </w:tcPr>
          <w:p w14:paraId="0BB0CD31" w14:textId="77777777" w:rsidR="005C03E0" w:rsidRPr="00E15712" w:rsidRDefault="005C0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18BC78F7" w14:textId="77777777" w:rsidR="005C03E0" w:rsidRDefault="005C0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11795CFF" w14:textId="77777777" w:rsidR="005C03E0" w:rsidRPr="00E15712" w:rsidRDefault="005C0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7F15E20" w14:textId="77777777" w:rsidR="005C03E0" w:rsidRDefault="005C0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523" w:rsidRPr="004011AC" w14:paraId="5C481643" w14:textId="77777777" w:rsidTr="00A36C02">
        <w:trPr>
          <w:trHeight w:val="379"/>
        </w:trPr>
        <w:tc>
          <w:tcPr>
            <w:tcW w:w="3017" w:type="pct"/>
          </w:tcPr>
          <w:p w14:paraId="6956886E" w14:textId="77777777" w:rsidR="00B90523" w:rsidRPr="00CE1299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571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37BCDA80" w14:textId="748F421A" w:rsidR="00B90523" w:rsidRPr="00E15712" w:rsidRDefault="00124769" w:rsidP="00D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  <w:tc>
          <w:tcPr>
            <w:tcW w:w="184" w:type="pct"/>
          </w:tcPr>
          <w:p w14:paraId="6317219C" w14:textId="77777777" w:rsidR="00B90523" w:rsidRPr="00E1571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97157F5" w14:textId="71C3E241" w:rsidR="00B90523" w:rsidRPr="00E15712" w:rsidRDefault="00A36C02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</w:tr>
      <w:tr w:rsidR="002E13E0" w:rsidRPr="004011AC" w14:paraId="05D7AF69" w14:textId="77777777" w:rsidTr="00A36C02">
        <w:trPr>
          <w:trHeight w:val="379"/>
        </w:trPr>
        <w:tc>
          <w:tcPr>
            <w:tcW w:w="3017" w:type="pct"/>
          </w:tcPr>
          <w:p w14:paraId="2590EF29" w14:textId="0420D218" w:rsidR="002E13E0" w:rsidRDefault="002E1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57" w:type="pct"/>
            <w:vAlign w:val="bottom"/>
          </w:tcPr>
          <w:p w14:paraId="4433CFEF" w14:textId="1D3CA4BD" w:rsidR="002E13E0" w:rsidRDefault="00124769" w:rsidP="0012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12BCEE13" w14:textId="77777777" w:rsidR="002E13E0" w:rsidRPr="00E15712" w:rsidRDefault="002E13E0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506181B" w14:textId="03B392D6" w:rsidR="002E13E0" w:rsidRDefault="00A36C02" w:rsidP="00A36C02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28,932</w:t>
            </w:r>
          </w:p>
        </w:tc>
      </w:tr>
      <w:tr w:rsidR="00A36C02" w:rsidRPr="004011AC" w14:paraId="6E7C9331" w14:textId="77777777" w:rsidTr="00A36C02">
        <w:trPr>
          <w:trHeight w:val="379"/>
        </w:trPr>
        <w:tc>
          <w:tcPr>
            <w:tcW w:w="3017" w:type="pct"/>
          </w:tcPr>
          <w:p w14:paraId="1BA6B87D" w14:textId="734FCFE7" w:rsidR="00A36C02" w:rsidRDefault="00444F16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660045D6" w14:textId="2B5E5E14" w:rsidR="00A36C02" w:rsidRDefault="00124769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  <w:tc>
          <w:tcPr>
            <w:tcW w:w="184" w:type="pct"/>
          </w:tcPr>
          <w:p w14:paraId="338405F3" w14:textId="77777777" w:rsidR="00A36C02" w:rsidRPr="00E15712" w:rsidRDefault="00A36C02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6AE501A2" w14:textId="5E4BFC2E" w:rsidR="00A36C02" w:rsidRDefault="00124769" w:rsidP="0012476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0523" w:rsidRPr="004011AC" w14:paraId="5133FC34" w14:textId="77777777" w:rsidTr="00D96465">
        <w:trPr>
          <w:trHeight w:val="379"/>
        </w:trPr>
        <w:tc>
          <w:tcPr>
            <w:tcW w:w="3017" w:type="pct"/>
          </w:tcPr>
          <w:p w14:paraId="2AEE34D8" w14:textId="77777777" w:rsidR="00B90523" w:rsidRPr="00A6017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02D6" w14:textId="2C6BCB12" w:rsidR="00B90523" w:rsidRPr="005650B5" w:rsidRDefault="00124769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335,301</w:t>
            </w:r>
          </w:p>
        </w:tc>
        <w:tc>
          <w:tcPr>
            <w:tcW w:w="184" w:type="pct"/>
          </w:tcPr>
          <w:p w14:paraId="0A6F8058" w14:textId="77777777" w:rsidR="00B90523" w:rsidRPr="005650B5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B7713" w14:textId="79FD663A" w:rsidR="00B90523" w:rsidRPr="005650B5" w:rsidRDefault="00A36C02" w:rsidP="0057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288,932</w:t>
            </w:r>
          </w:p>
        </w:tc>
      </w:tr>
      <w:tr w:rsidR="00B90523" w:rsidRPr="004011AC" w14:paraId="174306D9" w14:textId="77777777" w:rsidTr="00D96465">
        <w:trPr>
          <w:trHeight w:val="379"/>
        </w:trPr>
        <w:tc>
          <w:tcPr>
            <w:tcW w:w="3017" w:type="pct"/>
          </w:tcPr>
          <w:p w14:paraId="525F2ABC" w14:textId="77777777" w:rsidR="00B90523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7F751F4" w14:textId="77777777" w:rsidR="00B90523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560FC772" w14:textId="77777777" w:rsidR="00B90523" w:rsidRPr="00E1571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33708" w14:textId="77777777" w:rsidR="00B90523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523" w:rsidRPr="004011AC" w14:paraId="7FDBEE08" w14:textId="77777777" w:rsidTr="00D96465">
        <w:tc>
          <w:tcPr>
            <w:tcW w:w="3017" w:type="pct"/>
          </w:tcPr>
          <w:p w14:paraId="016A7D9D" w14:textId="610641D0" w:rsidR="00B90523" w:rsidRPr="00E1571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15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6D61AE26" w14:textId="59B1CB9C" w:rsidR="00B90523" w:rsidRPr="00E15712" w:rsidRDefault="00124769" w:rsidP="00B9052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0.09</w:t>
            </w:r>
          </w:p>
        </w:tc>
        <w:tc>
          <w:tcPr>
            <w:tcW w:w="184" w:type="pct"/>
          </w:tcPr>
          <w:p w14:paraId="5762D7E6" w14:textId="77777777" w:rsidR="00B90523" w:rsidRPr="00E15712" w:rsidRDefault="00B90523" w:rsidP="00B9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06016DBF" w14:textId="49E3C456" w:rsidR="00B90523" w:rsidRPr="00E15712" w:rsidRDefault="00A36C02" w:rsidP="0008326E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</w:tr>
    </w:tbl>
    <w:p w14:paraId="7D3D8883" w14:textId="34D934A6" w:rsidR="00090B2F" w:rsidRDefault="00090B2F" w:rsidP="009E3E1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85AED4B" w14:textId="37822D8B" w:rsidR="00444F16" w:rsidRDefault="00444F16" w:rsidP="0044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23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34E13D6" w14:textId="77777777" w:rsidR="00444F16" w:rsidRDefault="00444F16" w:rsidP="0044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55BDE6C" w14:textId="77777777" w:rsidR="00444F16" w:rsidRPr="009C0F72" w:rsidRDefault="00444F16" w:rsidP="0044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9C0F72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0709B5E" w14:textId="77777777" w:rsidR="00444F16" w:rsidRDefault="00444F16" w:rsidP="0044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444F16" w:rsidRPr="009C0F72" w14:paraId="3BCBD28C" w14:textId="77777777" w:rsidTr="00662132">
        <w:trPr>
          <w:tblHeader/>
        </w:trPr>
        <w:tc>
          <w:tcPr>
            <w:tcW w:w="2952" w:type="dxa"/>
            <w:vAlign w:val="bottom"/>
          </w:tcPr>
          <w:p w14:paraId="0B053F97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6365408C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E6A19A5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66A02B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071B4134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60" w:type="dxa"/>
          </w:tcPr>
          <w:p w14:paraId="3BA1287B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9AC031" w14:textId="77777777" w:rsidR="00444F16" w:rsidRPr="009C0F72" w:rsidDel="00D43E7A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4F16" w:rsidRPr="009C0F72" w14:paraId="18D348C7" w14:textId="77777777" w:rsidTr="00662132">
        <w:trPr>
          <w:tblHeader/>
        </w:trPr>
        <w:tc>
          <w:tcPr>
            <w:tcW w:w="2952" w:type="dxa"/>
          </w:tcPr>
          <w:p w14:paraId="155907EC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1391B204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670FA7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D06F75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250A3AA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A36129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44F16" w:rsidRPr="009C0F72" w14:paraId="3BCB0ECF" w14:textId="77777777" w:rsidTr="00662132">
        <w:tc>
          <w:tcPr>
            <w:tcW w:w="2952" w:type="dxa"/>
          </w:tcPr>
          <w:p w14:paraId="7C9BAD77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38" w:type="dxa"/>
          </w:tcPr>
          <w:p w14:paraId="7B5AB0C1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3BC623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2D0774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383C5B4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447F0F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F16" w:rsidRPr="009C0F72" w14:paraId="49CAC535" w14:textId="77777777" w:rsidTr="00662132">
        <w:tc>
          <w:tcPr>
            <w:tcW w:w="2952" w:type="dxa"/>
          </w:tcPr>
          <w:p w14:paraId="7803E30E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482A7CCF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C0F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102DA42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57BCD47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0.0293</w:t>
            </w:r>
          </w:p>
        </w:tc>
        <w:tc>
          <w:tcPr>
            <w:tcW w:w="360" w:type="dxa"/>
          </w:tcPr>
          <w:p w14:paraId="797ED237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37561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444F16" w:rsidRPr="009C0F72" w14:paraId="6940F0FA" w14:textId="77777777" w:rsidTr="00662132">
        <w:tc>
          <w:tcPr>
            <w:tcW w:w="2952" w:type="dxa"/>
          </w:tcPr>
          <w:p w14:paraId="02FC5A39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261DF9A0" w14:textId="77777777" w:rsidR="00444F16" w:rsidRPr="00C377C3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710" w:type="dxa"/>
          </w:tcPr>
          <w:p w14:paraId="66FE3C74" w14:textId="77777777" w:rsidR="00444F16" w:rsidRPr="00C377C3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60" w:type="dxa"/>
          </w:tcPr>
          <w:p w14:paraId="42620A01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0.0226</w:t>
            </w:r>
          </w:p>
        </w:tc>
        <w:tc>
          <w:tcPr>
            <w:tcW w:w="360" w:type="dxa"/>
          </w:tcPr>
          <w:p w14:paraId="4626965D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634AFF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</w:tr>
      <w:tr w:rsidR="00444F16" w:rsidRPr="009C0F72" w14:paraId="777F0C51" w14:textId="77777777" w:rsidTr="00662132">
        <w:tc>
          <w:tcPr>
            <w:tcW w:w="2952" w:type="dxa"/>
          </w:tcPr>
          <w:p w14:paraId="7B698693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1A5CBADA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790400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B66CB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FC337B7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D2346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132" w:rsidRPr="009C0F72" w14:paraId="3C8A6C4E" w14:textId="77777777" w:rsidTr="00662132">
        <w:tc>
          <w:tcPr>
            <w:tcW w:w="2952" w:type="dxa"/>
          </w:tcPr>
          <w:p w14:paraId="7ADD19B4" w14:textId="77777777" w:rsidR="00662132" w:rsidRPr="009C0F72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0F300DEC" w14:textId="77777777" w:rsidR="00662132" w:rsidRPr="009C0F72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92D034" w14:textId="77777777" w:rsidR="00662132" w:rsidRPr="009C0F72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A40F2" w14:textId="77777777" w:rsidR="00662132" w:rsidRPr="004F0A4B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AA4687" w14:textId="77777777" w:rsidR="00662132" w:rsidRPr="004F0A4B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606EE1" w14:textId="77777777" w:rsidR="00662132" w:rsidRPr="004F0A4B" w:rsidRDefault="00662132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F16" w:rsidRPr="009C0F72" w14:paraId="6CAC1410" w14:textId="77777777" w:rsidTr="00662132">
        <w:tc>
          <w:tcPr>
            <w:tcW w:w="2952" w:type="dxa"/>
          </w:tcPr>
          <w:p w14:paraId="60088219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38" w:type="dxa"/>
          </w:tcPr>
          <w:p w14:paraId="4173F0E5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ED45AE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6D871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9FA0B51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90F8F7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F16" w:rsidRPr="009C0F72" w14:paraId="33878D8E" w14:textId="77777777" w:rsidTr="00662132">
        <w:tc>
          <w:tcPr>
            <w:tcW w:w="2952" w:type="dxa"/>
          </w:tcPr>
          <w:p w14:paraId="208A9F3A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38" w:type="dxa"/>
          </w:tcPr>
          <w:p w14:paraId="010B3FD4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79C4DA2" w14:textId="77777777" w:rsidR="00444F16" w:rsidRPr="009C0F72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25AFA5F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0.0454</w:t>
            </w:r>
          </w:p>
        </w:tc>
        <w:tc>
          <w:tcPr>
            <w:tcW w:w="360" w:type="dxa"/>
          </w:tcPr>
          <w:p w14:paraId="6743EE88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22BBB3" w14:textId="77777777" w:rsidR="00444F16" w:rsidRPr="004F0A4B" w:rsidRDefault="00444F16" w:rsidP="003C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A4B">
              <w:rPr>
                <w:rFonts w:asciiTheme="majorBidi" w:hAnsiTheme="majorBidi" w:cstheme="majorBidi"/>
                <w:sz w:val="30"/>
                <w:szCs w:val="30"/>
              </w:rPr>
              <w:t>14,528</w:t>
            </w:r>
          </w:p>
        </w:tc>
      </w:tr>
    </w:tbl>
    <w:p w14:paraId="5F4CEE26" w14:textId="77777777" w:rsidR="00EB118F" w:rsidRDefault="00EB118F" w:rsidP="009E3E1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88C74AB" w14:textId="4B5D8F3D" w:rsidR="002C4FD1" w:rsidRPr="00B90523" w:rsidRDefault="009E3E1C" w:rsidP="009E3E1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90523">
        <w:rPr>
          <w:rFonts w:ascii="Angsana New" w:hAnsi="Angsana New" w:cs="Angsana New"/>
          <w:b/>
          <w:bCs/>
          <w:lang w:val="en-US"/>
        </w:rPr>
        <w:t>2</w:t>
      </w:r>
      <w:r w:rsidR="002F3038">
        <w:rPr>
          <w:rFonts w:ascii="Angsana New" w:hAnsi="Angsana New" w:cs="Angsana New"/>
          <w:b/>
          <w:bCs/>
          <w:lang w:val="en-US"/>
        </w:rPr>
        <w:t>4</w:t>
      </w:r>
      <w:r w:rsidRPr="00B90523">
        <w:rPr>
          <w:rFonts w:ascii="Angsana New" w:hAnsi="Angsana New" w:cs="Angsana New"/>
          <w:b/>
          <w:bCs/>
          <w:lang w:val="en-US"/>
        </w:rPr>
        <w:tab/>
      </w:r>
      <w:r w:rsidR="002C4FD1" w:rsidRPr="00B90523">
        <w:rPr>
          <w:rFonts w:ascii="Angsana New" w:hAnsi="Angsana New" w:cs="Angsana New" w:hint="cs"/>
          <w:b/>
          <w:bCs/>
          <w:cs/>
          <w:lang w:val="en-US"/>
        </w:rPr>
        <w:t>เ</w:t>
      </w:r>
      <w:r w:rsidR="002C4FD1" w:rsidRPr="00B90523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4F6498B7" w14:textId="7087EAA1" w:rsidR="002C4FD1" w:rsidRPr="008B708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sz w:val="30"/>
          <w:szCs w:val="30"/>
          <w:cs/>
        </w:rPr>
      </w:pPr>
    </w:p>
    <w:p w14:paraId="42FF307F" w14:textId="6F16DDC3" w:rsidR="00444F16" w:rsidRPr="00057E88" w:rsidRDefault="00444F16" w:rsidP="00E11ADF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7E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B4668F1" w14:textId="4A55D972" w:rsidR="008B7088" w:rsidRDefault="008B7088" w:rsidP="008B7088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3CF7E" w14:textId="53A3981F" w:rsidR="00057E88" w:rsidRDefault="00057E88" w:rsidP="008B7088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มีมูลค่าตามบัญชีใกล้เ</w:t>
      </w:r>
      <w:r w:rsidR="00AB7788">
        <w:rPr>
          <w:rFonts w:asciiTheme="majorBidi" w:hAnsiTheme="majorBidi" w:cstheme="majorBidi" w:hint="cs"/>
          <w:sz w:val="30"/>
          <w:szCs w:val="30"/>
          <w:cs/>
        </w:rPr>
        <w:t>คี</w:t>
      </w:r>
      <w:r>
        <w:rPr>
          <w:rFonts w:asciiTheme="majorBidi" w:hAnsiTheme="majorBidi" w:cstheme="majorBidi" w:hint="cs"/>
          <w:sz w:val="30"/>
          <w:szCs w:val="30"/>
          <w:cs/>
        </w:rPr>
        <w:t>ยงกับมูลค่ายุติธรรมอย่างสมเหตุสมผล</w:t>
      </w:r>
      <w:r w:rsidR="00901787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901787">
        <w:rPr>
          <w:rFonts w:asciiTheme="majorBidi" w:hAnsiTheme="majorBidi" w:cstheme="majorBidi"/>
          <w:sz w:val="30"/>
          <w:szCs w:val="30"/>
        </w:rPr>
        <w:t xml:space="preserve">31 </w:t>
      </w:r>
      <w:r w:rsidR="0090178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01787">
        <w:rPr>
          <w:rFonts w:asciiTheme="majorBidi" w:hAnsiTheme="majorBidi" w:cstheme="majorBidi"/>
          <w:sz w:val="30"/>
          <w:szCs w:val="30"/>
        </w:rPr>
        <w:t xml:space="preserve">2563 </w:t>
      </w:r>
      <w:r w:rsidR="0090178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01787">
        <w:rPr>
          <w:rFonts w:asciiTheme="majorBidi" w:hAnsiTheme="majorBidi" w:cstheme="majorBidi"/>
          <w:sz w:val="30"/>
          <w:szCs w:val="30"/>
        </w:rPr>
        <w:t xml:space="preserve">2562 </w:t>
      </w:r>
      <w:r w:rsidR="00901787">
        <w:rPr>
          <w:rFonts w:asciiTheme="majorBidi" w:hAnsiTheme="majorBidi" w:cstheme="majorBidi" w:hint="cs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14:paraId="56677143" w14:textId="77777777" w:rsidR="00901787" w:rsidRPr="008B7088" w:rsidRDefault="00901787" w:rsidP="008B7088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FC9AE0" w14:textId="77777777" w:rsidR="00AC65D1" w:rsidRPr="008B7088" w:rsidRDefault="00AC65D1" w:rsidP="00E11ADF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0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6BCE8560" w14:textId="77777777" w:rsidR="00AC65D1" w:rsidRPr="00B75F2C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DF9368" w14:textId="77777777" w:rsidR="00AC65D1" w:rsidRPr="001F31B9" w:rsidRDefault="00AC65D1" w:rsidP="00AC65D1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F31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26ED66" w14:textId="77777777" w:rsidR="00AC65D1" w:rsidRPr="00BA13F4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DE6DBB2" w14:textId="77777777" w:rsidR="006E1AEB" w:rsidRPr="006E1AEB" w:rsidRDefault="006E1AEB" w:rsidP="006E1AEB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E1AEB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3C870000" w14:textId="77777777" w:rsidR="006E1AEB" w:rsidRPr="006E1AEB" w:rsidRDefault="006E1AEB" w:rsidP="006E1AEB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06284EE" w14:textId="59F3CAD8" w:rsidR="006E1AEB" w:rsidRDefault="006E1AEB" w:rsidP="006E1AEB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E1AEB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E3E9748" w14:textId="77777777" w:rsidR="006E1AEB" w:rsidRDefault="006E1AEB" w:rsidP="006E1AEB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BA49FA2" w14:textId="062A7A4D" w:rsidR="00AC65D1" w:rsidRPr="00627DF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627DF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E1A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27DF1">
        <w:rPr>
          <w:rFonts w:ascii="Angsana New" w:hAnsi="Angsana New"/>
          <w:b/>
          <w:bCs/>
          <w:i/>
          <w:iCs/>
          <w:sz w:val="30"/>
          <w:szCs w:val="30"/>
        </w:rPr>
        <w:t xml:space="preserve">.1) </w:t>
      </w:r>
      <w:r w:rsidRPr="00627DF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627DF1">
        <w:rPr>
          <w:b/>
          <w:bCs/>
          <w:sz w:val="30"/>
          <w:szCs w:val="30"/>
          <w:cs/>
        </w:rPr>
        <w:t xml:space="preserve"> </w:t>
      </w:r>
    </w:p>
    <w:p w14:paraId="758CF239" w14:textId="77777777" w:rsidR="00AC65D1" w:rsidRPr="006E1AEB" w:rsidRDefault="00AC65D1" w:rsidP="006E1AEB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B3575F5" w14:textId="56167D99" w:rsidR="00AC65D1" w:rsidRPr="006E1AEB" w:rsidRDefault="00AC65D1" w:rsidP="00AC65D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69F37C13" w14:textId="67B70E07" w:rsidR="00EB118F" w:rsidRDefault="00EB118F" w:rsidP="00901787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D10728" w14:textId="073C17AE" w:rsidR="00AC65D1" w:rsidRPr="006E1AEB" w:rsidRDefault="00EB118F" w:rsidP="00AC65D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E1AEB">
        <w:rPr>
          <w:rFonts w:asciiTheme="majorBidi" w:hAnsiTheme="majorBidi" w:cstheme="majorBidi"/>
          <w:sz w:val="30"/>
          <w:szCs w:val="30"/>
        </w:rPr>
        <w:t xml:space="preserve"> </w:t>
      </w:r>
      <w:r w:rsidR="00AC65D1" w:rsidRPr="006E1AEB">
        <w:rPr>
          <w:rFonts w:asciiTheme="majorBidi" w:hAnsiTheme="majorBidi" w:cstheme="majorBidi"/>
          <w:sz w:val="30"/>
          <w:szCs w:val="30"/>
        </w:rPr>
        <w:t>(</w:t>
      </w:r>
      <w:r w:rsidR="006E1AEB" w:rsidRPr="006E1AE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AC65D1" w:rsidRPr="006E1AEB">
        <w:rPr>
          <w:rFonts w:asciiTheme="majorBidi" w:hAnsiTheme="majorBidi" w:cstheme="majorBidi"/>
          <w:sz w:val="30"/>
          <w:szCs w:val="30"/>
        </w:rPr>
        <w:t>.1.1)</w:t>
      </w:r>
      <w:r w:rsidR="00AC65D1" w:rsidRPr="006E1AE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AC65D1" w:rsidRPr="006E1AE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AC65D1" w:rsidRPr="006E1AE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260C58E2" w14:textId="77777777" w:rsidR="00AC65D1" w:rsidRPr="00EB118F" w:rsidRDefault="00AC65D1" w:rsidP="006E1AE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ACCC6" w14:textId="69B41ECF" w:rsidR="00AC65D1" w:rsidRDefault="00AC65D1" w:rsidP="009017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E1AEB">
        <w:rPr>
          <w:rFonts w:asciiTheme="majorBidi" w:hAnsiTheme="majorBidi" w:cstheme="majorBidi"/>
          <w:sz w:val="30"/>
          <w:szCs w:val="30"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E1AEB">
        <w:rPr>
          <w:rFonts w:asciiTheme="majorBidi" w:hAnsiTheme="majorBidi" w:cstheme="majorBidi"/>
          <w:sz w:val="30"/>
          <w:szCs w:val="30"/>
        </w:rPr>
        <w:t>18</w:t>
      </w:r>
    </w:p>
    <w:p w14:paraId="3E0ED047" w14:textId="77777777" w:rsidR="007B64AC" w:rsidRPr="00901787" w:rsidRDefault="007B64AC" w:rsidP="009017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E8811" w14:textId="074B19BF" w:rsidR="00AC65D1" w:rsidRPr="00AD0EF0" w:rsidRDefault="00AC65D1" w:rsidP="00AC65D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AD0EF0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AD0EF0">
        <w:rPr>
          <w:rFonts w:ascii="Angsana New" w:hAnsi="Angsana New" w:hint="cs"/>
          <w:sz w:val="30"/>
          <w:szCs w:val="30"/>
          <w:cs/>
        </w:rPr>
        <w:t>บริษัท</w:t>
      </w:r>
      <w:r w:rsidRPr="00AD0EF0">
        <w:rPr>
          <w:rFonts w:ascii="Angsana New" w:hAnsi="Angsana New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AD0EF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AD0EF0">
        <w:rPr>
          <w:rFonts w:ascii="Angsana New" w:hAnsi="Angsana New"/>
          <w:sz w:val="30"/>
          <w:szCs w:val="30"/>
          <w:cs/>
        </w:rPr>
        <w:t>จะทบทวน</w:t>
      </w:r>
      <w:r w:rsidRPr="00AD0EF0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AD0EF0">
        <w:rPr>
          <w:rFonts w:ascii="Angsana New" w:hAnsi="Angsana New" w:hint="cs"/>
          <w:sz w:val="30"/>
          <w:szCs w:val="30"/>
        </w:rPr>
        <w:t xml:space="preserve"> (</w:t>
      </w:r>
      <w:r w:rsidRPr="00AD0EF0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0FD6E09A" w14:textId="77777777" w:rsidR="00AC65D1" w:rsidRPr="006E1AEB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4173210D" w14:textId="36A79760" w:rsidR="00AC65D1" w:rsidRPr="00AD0EF0" w:rsidRDefault="00AC65D1" w:rsidP="00AC65D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  <w:cs/>
        </w:rPr>
      </w:pPr>
      <w:r w:rsidRPr="00084321">
        <w:rPr>
          <w:rFonts w:ascii="Angsana New" w:hAnsi="Angsana New" w:hint="cs"/>
          <w:sz w:val="30"/>
          <w:szCs w:val="30"/>
          <w:cs/>
        </w:rPr>
        <w:t>บริษัท</w:t>
      </w:r>
      <w:r w:rsidRPr="00084321">
        <w:rPr>
          <w:rFonts w:ascii="Angsana New" w:hAnsi="Angsana New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084321">
        <w:rPr>
          <w:rFonts w:ascii="Angsana New" w:hAnsi="Angsana New" w:hint="cs"/>
          <w:sz w:val="30"/>
          <w:szCs w:val="30"/>
          <w:cs/>
        </w:rPr>
        <w:t xml:space="preserve"> </w:t>
      </w:r>
      <w:r w:rsidRPr="00084321">
        <w:rPr>
          <w:rFonts w:ascii="Angsana New" w:hAnsi="Angsana New"/>
          <w:sz w:val="30"/>
          <w:szCs w:val="30"/>
        </w:rPr>
        <w:t>1</w:t>
      </w:r>
      <w:r w:rsidR="006E1AEB">
        <w:rPr>
          <w:rFonts w:ascii="Angsana New" w:hAnsi="Angsana New"/>
          <w:sz w:val="30"/>
          <w:szCs w:val="30"/>
        </w:rPr>
        <w:t>2</w:t>
      </w:r>
      <w:r w:rsidRPr="00084321">
        <w:rPr>
          <w:rFonts w:ascii="Angsana New" w:hAnsi="Angsana New"/>
          <w:sz w:val="30"/>
          <w:szCs w:val="30"/>
        </w:rPr>
        <w:t xml:space="preserve">0 </w:t>
      </w:r>
      <w:r w:rsidRPr="00084321">
        <w:rPr>
          <w:rFonts w:ascii="Angsana New" w:hAnsi="Angsana New" w:hint="cs"/>
          <w:sz w:val="30"/>
          <w:szCs w:val="30"/>
          <w:cs/>
        </w:rPr>
        <w:t>วัน</w:t>
      </w:r>
    </w:p>
    <w:p w14:paraId="78C7D6E5" w14:textId="77777777" w:rsidR="00AC65D1" w:rsidRPr="00AD0EF0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58C13F7" w14:textId="77777777" w:rsidR="00AC65D1" w:rsidRPr="00AD0EF0" w:rsidRDefault="00AC65D1" w:rsidP="00AC65D1">
      <w:pPr>
        <w:tabs>
          <w:tab w:val="clear" w:pos="907"/>
          <w:tab w:val="left" w:pos="1080"/>
        </w:tabs>
        <w:ind w:left="630"/>
        <w:jc w:val="thaiDistribute"/>
        <w:rPr>
          <w:sz w:val="30"/>
          <w:szCs w:val="30"/>
          <w:cs/>
        </w:rPr>
      </w:pPr>
      <w:r w:rsidRPr="00092876">
        <w:rPr>
          <w:rFonts w:ascii="Angsana New" w:hAnsi="Angsana New"/>
          <w:sz w:val="30"/>
          <w:szCs w:val="30"/>
          <w:cs/>
        </w:rPr>
        <w:t>ตารางที่แสดงไว้ด้านล่างให้ข้อมูล</w:t>
      </w:r>
      <w:r w:rsidRPr="00AA5A54">
        <w:rPr>
          <w:rFonts w:ascii="Angsana New" w:hAnsi="Angsana New"/>
          <w:sz w:val="30"/>
          <w:szCs w:val="30"/>
          <w:cs/>
        </w:rPr>
        <w:t>เกี่ยวกับฐานะเปิดต่อความเสี่ยงด้านเครดิตและผลขาดทุนที่คาดว่าจะเกิดขึ้นสำหรับ</w:t>
      </w:r>
      <w:r w:rsidRPr="00084321">
        <w:rPr>
          <w:sz w:val="30"/>
          <w:szCs w:val="30"/>
          <w:cs/>
        </w:rPr>
        <w:t>ลูกหนี้การค้า</w:t>
      </w:r>
      <w:r w:rsidRPr="00AD0EF0">
        <w:rPr>
          <w:rFonts w:hint="cs"/>
          <w:sz w:val="30"/>
          <w:szCs w:val="30"/>
          <w:cs/>
        </w:rPr>
        <w:t xml:space="preserve"> </w:t>
      </w:r>
    </w:p>
    <w:p w14:paraId="09E6BF7A" w14:textId="142D6CAA" w:rsidR="00AC65D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46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052"/>
        <w:gridCol w:w="1208"/>
        <w:gridCol w:w="321"/>
        <w:gridCol w:w="1249"/>
        <w:gridCol w:w="276"/>
        <w:gridCol w:w="1354"/>
      </w:tblGrid>
      <w:tr w:rsidR="006705ED" w:rsidRPr="00C635EC" w14:paraId="0823BB4D" w14:textId="77777777" w:rsidTr="004C79C3">
        <w:trPr>
          <w:tblHeader/>
        </w:trPr>
        <w:tc>
          <w:tcPr>
            <w:tcW w:w="2395" w:type="pct"/>
            <w:shd w:val="clear" w:color="auto" w:fill="auto"/>
          </w:tcPr>
          <w:p w14:paraId="471EAD0E" w14:textId="77777777" w:rsidR="006705ED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E1BEE2" w14:textId="77777777" w:rsidR="006705ED" w:rsidRPr="005D7B6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B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564EB46" w14:textId="77777777" w:rsidR="006705ED" w:rsidRPr="00C635EC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0" w:type="pct"/>
            <w:shd w:val="clear" w:color="auto" w:fill="auto"/>
            <w:vAlign w:val="bottom"/>
          </w:tcPr>
          <w:p w14:paraId="7BA2A9FA" w14:textId="77777777" w:rsidR="006705ED" w:rsidRPr="00C635EC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2A5FDBF3" w14:textId="77777777" w:rsidR="006705ED" w:rsidRPr="00C635EC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163" w:type="pct"/>
          </w:tcPr>
          <w:p w14:paraId="3A85C422" w14:textId="77777777" w:rsidR="006705ED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38C21170" w14:textId="77777777" w:rsidR="006705ED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-99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6705ED" w:rsidRPr="00C635EC" w14:paraId="49E27B3E" w14:textId="77777777" w:rsidTr="004C79C3">
        <w:trPr>
          <w:tblHeader/>
        </w:trPr>
        <w:tc>
          <w:tcPr>
            <w:tcW w:w="2395" w:type="pct"/>
            <w:shd w:val="clear" w:color="auto" w:fill="auto"/>
          </w:tcPr>
          <w:p w14:paraId="5DD522A2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49E7A64" w14:textId="77777777" w:rsidR="006705ED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0" w:type="pct"/>
            <w:shd w:val="clear" w:color="auto" w:fill="auto"/>
            <w:vAlign w:val="bottom"/>
          </w:tcPr>
          <w:p w14:paraId="5ECA2A7D" w14:textId="77777777" w:rsidR="006705ED" w:rsidRPr="00C635EC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CCCE74A" w14:textId="77777777" w:rsidR="006705ED" w:rsidRPr="009A3178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31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3" w:type="pct"/>
          </w:tcPr>
          <w:p w14:paraId="2BD1A83F" w14:textId="77777777" w:rsidR="006705ED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253052BA" w14:textId="77777777" w:rsidR="006705ED" w:rsidRDefault="006705ED" w:rsidP="0058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-99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5ED" w:rsidRPr="00E82533" w14:paraId="5FE5BB66" w14:textId="77777777" w:rsidTr="004C79C3">
        <w:tc>
          <w:tcPr>
            <w:tcW w:w="2395" w:type="pct"/>
            <w:shd w:val="clear" w:color="auto" w:fill="auto"/>
          </w:tcPr>
          <w:p w14:paraId="109ED2EB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14" w:type="pct"/>
            <w:shd w:val="clear" w:color="auto" w:fill="auto"/>
          </w:tcPr>
          <w:p w14:paraId="380E293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23,409</w:t>
            </w:r>
          </w:p>
        </w:tc>
        <w:tc>
          <w:tcPr>
            <w:tcW w:w="190" w:type="pct"/>
            <w:shd w:val="clear" w:color="auto" w:fill="auto"/>
          </w:tcPr>
          <w:p w14:paraId="1250AE8D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C452333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163" w:type="pct"/>
          </w:tcPr>
          <w:p w14:paraId="43643C69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776E5CA9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705ED" w:rsidRPr="00E82533" w14:paraId="7D1BE8D3" w14:textId="77777777" w:rsidTr="004C79C3">
        <w:tc>
          <w:tcPr>
            <w:tcW w:w="2395" w:type="pct"/>
            <w:shd w:val="clear" w:color="auto" w:fill="auto"/>
          </w:tcPr>
          <w:p w14:paraId="0B532993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14" w:type="pct"/>
            <w:shd w:val="clear" w:color="auto" w:fill="auto"/>
          </w:tcPr>
          <w:p w14:paraId="106EA700" w14:textId="77777777" w:rsidR="006705ED" w:rsidRPr="009A1C55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0" w:type="pct"/>
            <w:shd w:val="clear" w:color="auto" w:fill="auto"/>
          </w:tcPr>
          <w:p w14:paraId="00096021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2B97D27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3" w:type="pct"/>
          </w:tcPr>
          <w:p w14:paraId="2102E643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1" w:type="pct"/>
          </w:tcPr>
          <w:p w14:paraId="0748561A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 w:firstLine="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705ED" w:rsidRPr="00E82533" w14:paraId="5294564B" w14:textId="77777777" w:rsidTr="004C79C3">
        <w:tc>
          <w:tcPr>
            <w:tcW w:w="2395" w:type="pct"/>
            <w:shd w:val="clear" w:color="auto" w:fill="auto"/>
          </w:tcPr>
          <w:p w14:paraId="32BFEE80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1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14" w:type="pct"/>
            <w:shd w:val="clear" w:color="auto" w:fill="auto"/>
          </w:tcPr>
          <w:p w14:paraId="082D641E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17,455</w:t>
            </w:r>
          </w:p>
        </w:tc>
        <w:tc>
          <w:tcPr>
            <w:tcW w:w="190" w:type="pct"/>
            <w:shd w:val="clear" w:color="auto" w:fill="auto"/>
          </w:tcPr>
          <w:p w14:paraId="50668E8A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9773474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1.60</w:t>
            </w:r>
          </w:p>
        </w:tc>
        <w:tc>
          <w:tcPr>
            <w:tcW w:w="163" w:type="pct"/>
          </w:tcPr>
          <w:p w14:paraId="3D240455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29C70194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6705ED" w:rsidRPr="00E82533" w14:paraId="0AF63ED0" w14:textId="77777777" w:rsidTr="004C79C3">
        <w:tc>
          <w:tcPr>
            <w:tcW w:w="2395" w:type="pct"/>
            <w:shd w:val="clear" w:color="auto" w:fill="auto"/>
          </w:tcPr>
          <w:p w14:paraId="1FBF58AF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 w:firstLine="4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533">
              <w:rPr>
                <w:rFonts w:asciiTheme="majorBidi" w:hAnsiTheme="majorBidi" w:cstheme="majorBidi"/>
                <w:sz w:val="30"/>
                <w:szCs w:val="30"/>
              </w:rPr>
              <w:t>3 -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253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825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14" w:type="pct"/>
            <w:shd w:val="clear" w:color="auto" w:fill="auto"/>
          </w:tcPr>
          <w:p w14:paraId="0AB9F876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90" w:type="pct"/>
            <w:shd w:val="clear" w:color="auto" w:fill="auto"/>
          </w:tcPr>
          <w:p w14:paraId="1B7D73E7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6D41EC3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11.56</w:t>
            </w:r>
          </w:p>
        </w:tc>
        <w:tc>
          <w:tcPr>
            <w:tcW w:w="163" w:type="pct"/>
          </w:tcPr>
          <w:p w14:paraId="02AD0160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421A6DE2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705ED" w:rsidRPr="00E82533" w14:paraId="79B02833" w14:textId="77777777" w:rsidTr="004C79C3">
        <w:tc>
          <w:tcPr>
            <w:tcW w:w="2395" w:type="pct"/>
            <w:shd w:val="clear" w:color="auto" w:fill="auto"/>
          </w:tcPr>
          <w:p w14:paraId="23D47586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 w:firstLine="4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14" w:type="pct"/>
            <w:shd w:val="clear" w:color="auto" w:fill="auto"/>
          </w:tcPr>
          <w:p w14:paraId="28AD65DB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  <w:tc>
          <w:tcPr>
            <w:tcW w:w="190" w:type="pct"/>
            <w:shd w:val="clear" w:color="auto" w:fill="auto"/>
          </w:tcPr>
          <w:p w14:paraId="1F2943A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D15F168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46.98</w:t>
            </w:r>
          </w:p>
        </w:tc>
        <w:tc>
          <w:tcPr>
            <w:tcW w:w="163" w:type="pct"/>
          </w:tcPr>
          <w:p w14:paraId="1DDAE70B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71DE56AD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2,694</w:t>
            </w:r>
          </w:p>
        </w:tc>
      </w:tr>
      <w:tr w:rsidR="006705ED" w:rsidRPr="00E82533" w14:paraId="77413806" w14:textId="77777777" w:rsidTr="004C79C3">
        <w:tc>
          <w:tcPr>
            <w:tcW w:w="2395" w:type="pct"/>
            <w:shd w:val="clear" w:color="auto" w:fill="auto"/>
          </w:tcPr>
          <w:p w14:paraId="76032861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 w:firstLine="4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5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8253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825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2311B2E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90" w:type="pct"/>
            <w:shd w:val="clear" w:color="auto" w:fill="auto"/>
          </w:tcPr>
          <w:p w14:paraId="60EC9CF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04F5153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63" w:type="pct"/>
          </w:tcPr>
          <w:p w14:paraId="2DEFDEEE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66481B03" w14:textId="77777777" w:rsidR="006705ED" w:rsidRPr="00D42C0A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6705ED" w:rsidRPr="00E82533" w14:paraId="0B427B01" w14:textId="77777777" w:rsidTr="004C79C3">
        <w:tc>
          <w:tcPr>
            <w:tcW w:w="2395" w:type="pct"/>
            <w:shd w:val="clear" w:color="auto" w:fill="auto"/>
          </w:tcPr>
          <w:p w14:paraId="1C0F3AA3" w14:textId="77777777" w:rsidR="006705ED" w:rsidRPr="009A3178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1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0F494DD1" w14:textId="77777777" w:rsidR="006705ED" w:rsidRPr="006A22E5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47,432</w:t>
            </w:r>
          </w:p>
        </w:tc>
        <w:tc>
          <w:tcPr>
            <w:tcW w:w="190" w:type="pct"/>
            <w:shd w:val="clear" w:color="auto" w:fill="auto"/>
          </w:tcPr>
          <w:p w14:paraId="0A3B1329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5AC345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001EA76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348C73C7" w14:textId="77777777" w:rsidR="006705ED" w:rsidRPr="00E430AB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right="-97" w:firstLine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</w:t>
            </w:r>
          </w:p>
        </w:tc>
      </w:tr>
      <w:tr w:rsidR="006705ED" w:rsidRPr="00E82533" w14:paraId="145BE9FF" w14:textId="77777777" w:rsidTr="004C79C3">
        <w:tc>
          <w:tcPr>
            <w:tcW w:w="2395" w:type="pct"/>
            <w:shd w:val="clear" w:color="auto" w:fill="auto"/>
          </w:tcPr>
          <w:p w14:paraId="10758373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7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7407B18" w14:textId="77777777" w:rsidR="006705ED" w:rsidRPr="006B4ED5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(3,695)</w:t>
            </w:r>
          </w:p>
        </w:tc>
        <w:tc>
          <w:tcPr>
            <w:tcW w:w="190" w:type="pct"/>
            <w:shd w:val="clear" w:color="auto" w:fill="auto"/>
          </w:tcPr>
          <w:p w14:paraId="4FBEF08E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F5133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B7AF4A9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2708B6D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705ED" w:rsidRPr="00E82533" w14:paraId="6D410252" w14:textId="77777777" w:rsidTr="004C79C3">
        <w:tc>
          <w:tcPr>
            <w:tcW w:w="2395" w:type="pct"/>
            <w:shd w:val="clear" w:color="auto" w:fill="auto"/>
          </w:tcPr>
          <w:p w14:paraId="252C8779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2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5EA66" w14:textId="77777777" w:rsidR="006705ED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43,737</w:t>
            </w:r>
          </w:p>
        </w:tc>
        <w:tc>
          <w:tcPr>
            <w:tcW w:w="190" w:type="pct"/>
            <w:shd w:val="clear" w:color="auto" w:fill="auto"/>
          </w:tcPr>
          <w:p w14:paraId="530E22CB" w14:textId="77777777" w:rsidR="006705ED" w:rsidRPr="00C635EC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059BA7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D5400BC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01" w:type="pct"/>
          </w:tcPr>
          <w:p w14:paraId="4AAD1665" w14:textId="77777777" w:rsidR="006705ED" w:rsidRPr="00E82533" w:rsidRDefault="006705ED" w:rsidP="0058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950"/>
              </w:tabs>
              <w:spacing w:after="0" w:line="240" w:lineRule="auto"/>
              <w:ind w:left="-108" w:right="-97" w:firstLine="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3C268381" w14:textId="77777777" w:rsidR="00900B37" w:rsidRDefault="00900B37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F622F" w14:textId="77777777" w:rsidR="00900B37" w:rsidRPr="00A0147F" w:rsidRDefault="00900B37" w:rsidP="00900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45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14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ค่าเผื่อผลขาดทุนจากการด้อยค่า </w:t>
      </w:r>
      <w:r w:rsidRPr="00A0147F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A014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วิธีการอย่างง่าย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19"/>
        <w:gridCol w:w="3551"/>
        <w:gridCol w:w="1890"/>
      </w:tblGrid>
      <w:tr w:rsidR="00900B37" w:rsidRPr="00A0147F" w14:paraId="7DE9DB20" w14:textId="77777777" w:rsidTr="00662132">
        <w:trPr>
          <w:tblHeader/>
        </w:trPr>
        <w:tc>
          <w:tcPr>
            <w:tcW w:w="3919" w:type="dxa"/>
          </w:tcPr>
          <w:p w14:paraId="5BB65D45" w14:textId="77777777" w:rsidR="00900B37" w:rsidRPr="00A0147F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1" w:type="dxa"/>
          </w:tcPr>
          <w:p w14:paraId="7E2502BE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CE73BB1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B37" w:rsidRPr="00D42C0A" w14:paraId="6B273C5E" w14:textId="77777777" w:rsidTr="00662132">
        <w:trPr>
          <w:tblHeader/>
        </w:trPr>
        <w:tc>
          <w:tcPr>
            <w:tcW w:w="3919" w:type="dxa"/>
          </w:tcPr>
          <w:p w14:paraId="0F885523" w14:textId="77777777" w:rsidR="00900B37" w:rsidRPr="00A0147F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147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0147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014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014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14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A014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51" w:type="dxa"/>
          </w:tcPr>
          <w:p w14:paraId="7C36D296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E39D181" w14:textId="77777777" w:rsidR="00900B37" w:rsidRPr="00D42C0A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firstLine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5,043</w:t>
            </w:r>
          </w:p>
        </w:tc>
      </w:tr>
      <w:tr w:rsidR="00900B37" w:rsidRPr="00A0147F" w14:paraId="2E62F951" w14:textId="77777777" w:rsidTr="00662132">
        <w:trPr>
          <w:tblHeader/>
        </w:trPr>
        <w:tc>
          <w:tcPr>
            <w:tcW w:w="3919" w:type="dxa"/>
          </w:tcPr>
          <w:p w14:paraId="5B43E1AD" w14:textId="77777777" w:rsidR="00900B37" w:rsidRPr="00A0147F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551" w:type="dxa"/>
          </w:tcPr>
          <w:p w14:paraId="563589AE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EFBE43" w14:textId="77777777" w:rsidR="00900B37" w:rsidRPr="006B4ED5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353" w:firstLine="6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2,123</w:t>
            </w:r>
          </w:p>
        </w:tc>
      </w:tr>
      <w:tr w:rsidR="00900B37" w:rsidRPr="00A0147F" w14:paraId="32F7F0CA" w14:textId="77777777" w:rsidTr="00662132">
        <w:trPr>
          <w:tblHeader/>
        </w:trPr>
        <w:tc>
          <w:tcPr>
            <w:tcW w:w="3919" w:type="dxa"/>
          </w:tcPr>
          <w:p w14:paraId="26035E43" w14:textId="77777777" w:rsidR="00900B37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551" w:type="dxa"/>
          </w:tcPr>
          <w:p w14:paraId="6A43EEE7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310775" w14:textId="2852E999" w:rsidR="00900B37" w:rsidRPr="00F22201" w:rsidRDefault="00C57823" w:rsidP="00F22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2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00B37" w:rsidRPr="00F22201">
              <w:rPr>
                <w:rFonts w:asciiTheme="majorBidi" w:hAnsiTheme="majorBidi" w:cstheme="majorBidi"/>
                <w:sz w:val="30"/>
                <w:szCs w:val="30"/>
              </w:rPr>
              <w:t>(3,471)</w:t>
            </w:r>
          </w:p>
        </w:tc>
      </w:tr>
      <w:tr w:rsidR="00900B37" w:rsidRPr="00A0147F" w14:paraId="45250E63" w14:textId="77777777" w:rsidTr="00662132">
        <w:trPr>
          <w:tblHeader/>
        </w:trPr>
        <w:tc>
          <w:tcPr>
            <w:tcW w:w="3919" w:type="dxa"/>
          </w:tcPr>
          <w:p w14:paraId="6CDD54B0" w14:textId="77777777" w:rsidR="00900B37" w:rsidRPr="00A0147F" w:rsidRDefault="00900B37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4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4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4F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4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551" w:type="dxa"/>
          </w:tcPr>
          <w:p w14:paraId="0206E5F1" w14:textId="77777777" w:rsidR="00900B37" w:rsidRPr="00A0147F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07B8" w14:textId="77777777" w:rsidR="00900B37" w:rsidRPr="00CE1F63" w:rsidRDefault="00900B37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</w:t>
            </w:r>
          </w:p>
        </w:tc>
      </w:tr>
    </w:tbl>
    <w:p w14:paraId="39A5D610" w14:textId="77777777" w:rsidR="00900B37" w:rsidRDefault="00900B37" w:rsidP="00900B37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2"/>
        <w:gridCol w:w="1887"/>
      </w:tblGrid>
      <w:tr w:rsidR="00662132" w:rsidRPr="005B3AB9" w14:paraId="17CA136A" w14:textId="77777777" w:rsidTr="00662132">
        <w:trPr>
          <w:tblHeader/>
        </w:trPr>
        <w:tc>
          <w:tcPr>
            <w:tcW w:w="3270" w:type="pct"/>
          </w:tcPr>
          <w:p w14:paraId="2A120572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3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53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4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4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4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2" w:type="pct"/>
          </w:tcPr>
          <w:p w14:paraId="1067B3E5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pct"/>
          </w:tcPr>
          <w:p w14:paraId="72573CF2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32" w:rsidRPr="005B3AB9" w14:paraId="51DB4008" w14:textId="77777777" w:rsidTr="00662132">
        <w:trPr>
          <w:tblHeader/>
        </w:trPr>
        <w:tc>
          <w:tcPr>
            <w:tcW w:w="3270" w:type="pct"/>
          </w:tcPr>
          <w:p w14:paraId="3E579AF5" w14:textId="77777777" w:rsidR="00662132" w:rsidRPr="0005350D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" w:type="pct"/>
          </w:tcPr>
          <w:p w14:paraId="41E06D7D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pct"/>
          </w:tcPr>
          <w:p w14:paraId="6278DDA0" w14:textId="77777777" w:rsidR="00662132" w:rsidRPr="00FB12AC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662132" w:rsidRPr="005B3AB9" w14:paraId="504F79E3" w14:textId="77777777" w:rsidTr="00662132">
        <w:tc>
          <w:tcPr>
            <w:tcW w:w="3270" w:type="pct"/>
          </w:tcPr>
          <w:p w14:paraId="633444E0" w14:textId="77777777" w:rsidR="00662132" w:rsidRPr="005B3AB9" w:rsidRDefault="00662132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1B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2" w:type="pct"/>
          </w:tcPr>
          <w:p w14:paraId="67433AA3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pct"/>
          </w:tcPr>
          <w:p w14:paraId="7D480E09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132" w:rsidRPr="005B3AB9" w14:paraId="66CBE6A0" w14:textId="77777777" w:rsidTr="00662132">
        <w:tc>
          <w:tcPr>
            <w:tcW w:w="3270" w:type="pct"/>
          </w:tcPr>
          <w:p w14:paraId="1403D4CE" w14:textId="77777777" w:rsidR="00662132" w:rsidRPr="005B3AB9" w:rsidRDefault="00662132" w:rsidP="0058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1BE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722" w:type="pct"/>
          </w:tcPr>
          <w:p w14:paraId="7207A66B" w14:textId="77777777" w:rsidR="00662132" w:rsidRPr="005B3AB9" w:rsidRDefault="00662132" w:rsidP="00584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pct"/>
            <w:tcBorders>
              <w:bottom w:val="double" w:sz="4" w:space="0" w:color="auto"/>
            </w:tcBorders>
          </w:tcPr>
          <w:p w14:paraId="4A959041" w14:textId="77777777" w:rsidR="00662132" w:rsidRPr="005B3AB9" w:rsidRDefault="00662132" w:rsidP="0066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</w:tbl>
    <w:p w14:paraId="234476D4" w14:textId="77777777" w:rsidR="00900B37" w:rsidRDefault="00900B37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872"/>
      </w:tblGrid>
      <w:tr w:rsidR="00092876" w:rsidRPr="00366246" w14:paraId="15EF94FA" w14:textId="77777777" w:rsidTr="004C79C3">
        <w:trPr>
          <w:trHeight w:val="20"/>
          <w:tblHeader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BEE4" w14:textId="77777777" w:rsidR="00092876" w:rsidRPr="00366246" w:rsidRDefault="00092876" w:rsidP="004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7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1694" w14:textId="480474CC" w:rsidR="00092876" w:rsidRPr="00092876" w:rsidRDefault="005B7053" w:rsidP="005B7053">
            <w:pPr>
              <w:tabs>
                <w:tab w:val="clear" w:pos="227"/>
                <w:tab w:val="clear" w:pos="680"/>
                <w:tab w:val="left" w:pos="71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="00092876" w:rsidRPr="00092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92876" w:rsidRPr="00092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092876" w:rsidRPr="00092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2876" w:rsidRPr="00366246" w14:paraId="67023934" w14:textId="77777777" w:rsidTr="004C79C3">
        <w:trPr>
          <w:trHeight w:val="20"/>
          <w:tblHeader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2332F770" w14:textId="77777777" w:rsidR="00092876" w:rsidRPr="00366246" w:rsidRDefault="00092876" w:rsidP="00AC65D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C52767" w14:textId="27EA7577" w:rsidR="00092876" w:rsidRPr="00092876" w:rsidRDefault="00092876" w:rsidP="00AC65D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92876" w:rsidRPr="00366246" w14:paraId="12C06DA2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7BE5" w14:textId="77777777" w:rsidR="00092876" w:rsidRPr="004C79C3" w:rsidRDefault="00092876" w:rsidP="004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62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62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662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F2F1A3" w14:textId="77777777" w:rsidR="00092876" w:rsidRPr="00366246" w:rsidRDefault="00092876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876" w:rsidRPr="00366246" w14:paraId="6A04B2F4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E0E0" w14:textId="77777777" w:rsidR="00092876" w:rsidRPr="004C79C3" w:rsidRDefault="00092876" w:rsidP="004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4E9C7FF" w14:textId="77777777" w:rsidR="00092876" w:rsidRPr="00366246" w:rsidRDefault="00092876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876" w:rsidRPr="00366246" w14:paraId="100E60B6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2ABC" w14:textId="77777777" w:rsidR="00092876" w:rsidRPr="00366246" w:rsidRDefault="00092876" w:rsidP="004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3E3DF2" w14:textId="1916555D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</w:tr>
      <w:tr w:rsidR="00092876" w:rsidRPr="00366246" w14:paraId="59E495EE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DE17" w14:textId="77777777" w:rsidR="00092876" w:rsidRPr="00366246" w:rsidRDefault="00092876" w:rsidP="004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074E622" w14:textId="77777777" w:rsidR="00092876" w:rsidRPr="00366246" w:rsidRDefault="00092876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876" w:rsidRPr="00366246" w14:paraId="12E6C06C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8B51C" w14:textId="4A4446FC" w:rsidR="00092876" w:rsidRPr="00366246" w:rsidRDefault="00092876" w:rsidP="00AB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C79C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36624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328D15C" w14:textId="462E8903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17,756</w:t>
            </w:r>
          </w:p>
        </w:tc>
      </w:tr>
      <w:tr w:rsidR="00092876" w:rsidRPr="00366246" w14:paraId="2FC54B96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AE8D" w14:textId="71B0DFA6" w:rsidR="00092876" w:rsidRPr="00366246" w:rsidRDefault="00092876" w:rsidP="00AB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C79C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246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2E51D5B" w14:textId="4F22305D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092876" w:rsidRPr="00366246" w14:paraId="48B40AA8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8AB7" w14:textId="51B8B78F" w:rsidR="00092876" w:rsidRPr="00366246" w:rsidRDefault="00092876" w:rsidP="00AB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C79C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246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363646C" w14:textId="0903613E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</w:tr>
      <w:tr w:rsidR="00092876" w:rsidRPr="00366246" w14:paraId="7F37E281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9B875" w14:textId="1E79BA7F" w:rsidR="00092876" w:rsidRPr="00366246" w:rsidRDefault="00092876" w:rsidP="00AB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C79C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624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6624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629C9" w14:textId="1D276545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4,318</w:t>
            </w:r>
          </w:p>
        </w:tc>
      </w:tr>
      <w:tr w:rsidR="00092876" w:rsidRPr="00366246" w14:paraId="6E1DF4DA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BFF" w14:textId="77777777" w:rsidR="00092876" w:rsidRPr="00366246" w:rsidRDefault="00092876" w:rsidP="0041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2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0D64E" w14:textId="792160A9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  <w:tab w:val="left" w:pos="1424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876">
              <w:rPr>
                <w:rFonts w:ascii="Angsana New" w:hAnsi="Angsana New"/>
                <w:b/>
                <w:bCs/>
                <w:sz w:val="30"/>
                <w:szCs w:val="30"/>
              </w:rPr>
              <w:t>62,130</w:t>
            </w:r>
          </w:p>
        </w:tc>
      </w:tr>
      <w:tr w:rsidR="00092876" w:rsidRPr="00366246" w14:paraId="3C29045C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73B52" w14:textId="77777777" w:rsidR="00092876" w:rsidRPr="00366246" w:rsidRDefault="00092876" w:rsidP="0041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24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3662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B7076" w14:textId="61C75B3D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-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A04">
              <w:rPr>
                <w:rFonts w:ascii="Angsana New" w:hAnsi="Angsana New"/>
                <w:sz w:val="30"/>
                <w:szCs w:val="30"/>
              </w:rPr>
              <w:t>(5,043)</w:t>
            </w:r>
          </w:p>
        </w:tc>
      </w:tr>
      <w:tr w:rsidR="00092876" w:rsidRPr="00366246" w14:paraId="009FC2DB" w14:textId="77777777" w:rsidTr="004C79C3">
        <w:trPr>
          <w:trHeight w:val="2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0AC0" w14:textId="77777777" w:rsidR="00092876" w:rsidRPr="00366246" w:rsidRDefault="00092876" w:rsidP="0041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E2C9B" w14:textId="21C497C2" w:rsidR="00092876" w:rsidRPr="00366246" w:rsidRDefault="00092876" w:rsidP="0066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A04">
              <w:rPr>
                <w:rFonts w:ascii="Angsana New" w:hAnsi="Angsana New"/>
                <w:b/>
                <w:bCs/>
                <w:sz w:val="30"/>
                <w:szCs w:val="30"/>
              </w:rPr>
              <w:t>57,087</w:t>
            </w:r>
          </w:p>
        </w:tc>
      </w:tr>
    </w:tbl>
    <w:p w14:paraId="0C02EC88" w14:textId="77777777" w:rsidR="00AC65D1" w:rsidRPr="00366246" w:rsidRDefault="00AC65D1" w:rsidP="00AC65D1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738CDE2" w14:textId="5218163D" w:rsidR="00AC65D1" w:rsidRPr="00366246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66246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66246">
        <w:rPr>
          <w:rFonts w:ascii="Angsana New" w:hAnsi="Angsana New"/>
          <w:sz w:val="30"/>
          <w:szCs w:val="30"/>
          <w:cs/>
        </w:rPr>
        <w:t xml:space="preserve">บริษัทมีระยะเวลาตั้งแต่ </w:t>
      </w:r>
      <w:r w:rsidR="009D0D08">
        <w:rPr>
          <w:rFonts w:ascii="Angsana New" w:hAnsi="Angsana New"/>
          <w:sz w:val="30"/>
          <w:szCs w:val="30"/>
        </w:rPr>
        <w:t>7</w:t>
      </w:r>
      <w:r w:rsidRPr="00366246">
        <w:rPr>
          <w:rFonts w:ascii="Angsana New" w:hAnsi="Angsana New"/>
          <w:sz w:val="30"/>
          <w:szCs w:val="30"/>
        </w:rPr>
        <w:t xml:space="preserve"> </w:t>
      </w:r>
      <w:r w:rsidRPr="00366246">
        <w:rPr>
          <w:rFonts w:ascii="Angsana New" w:hAnsi="Angsana New"/>
          <w:sz w:val="30"/>
          <w:szCs w:val="30"/>
          <w:cs/>
        </w:rPr>
        <w:t>วัน</w:t>
      </w:r>
      <w:r w:rsidRPr="00366246">
        <w:rPr>
          <w:rFonts w:ascii="Angsana New" w:hAnsi="Angsana New"/>
          <w:sz w:val="30"/>
          <w:szCs w:val="30"/>
        </w:rPr>
        <w:t xml:space="preserve"> </w:t>
      </w:r>
      <w:r w:rsidRPr="00366246">
        <w:rPr>
          <w:rFonts w:ascii="Angsana New" w:hAnsi="Angsana New"/>
          <w:sz w:val="30"/>
          <w:szCs w:val="30"/>
          <w:cs/>
        </w:rPr>
        <w:t xml:space="preserve">ถึง </w:t>
      </w:r>
      <w:r>
        <w:rPr>
          <w:rFonts w:ascii="Angsana New" w:hAnsi="Angsana New"/>
          <w:sz w:val="30"/>
          <w:szCs w:val="30"/>
        </w:rPr>
        <w:t>1</w:t>
      </w:r>
      <w:r w:rsidR="009D0D0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366246">
        <w:rPr>
          <w:rFonts w:ascii="Angsana New" w:hAnsi="Angsana New"/>
          <w:sz w:val="30"/>
          <w:szCs w:val="30"/>
        </w:rPr>
        <w:t xml:space="preserve"> </w:t>
      </w:r>
      <w:r w:rsidRPr="00366246">
        <w:rPr>
          <w:rFonts w:ascii="Angsana New" w:hAnsi="Angsana New"/>
          <w:sz w:val="30"/>
          <w:szCs w:val="30"/>
          <w:cs/>
        </w:rPr>
        <w:t>วัน</w:t>
      </w:r>
    </w:p>
    <w:p w14:paraId="30E9130F" w14:textId="6E14EB3F" w:rsidR="00EB118F" w:rsidRDefault="00EB118F" w:rsidP="00901787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FE18CD" w14:textId="77488962" w:rsidR="00AC65D1" w:rsidRPr="00054009" w:rsidRDefault="00EB118F" w:rsidP="00AC65D1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D0D08">
        <w:rPr>
          <w:rFonts w:asciiTheme="majorBidi" w:hAnsiTheme="majorBidi" w:cstheme="majorBidi"/>
          <w:sz w:val="30"/>
          <w:szCs w:val="30"/>
        </w:rPr>
        <w:t xml:space="preserve"> </w:t>
      </w:r>
      <w:r w:rsidR="00AC65D1" w:rsidRPr="009D0D08">
        <w:rPr>
          <w:rFonts w:asciiTheme="majorBidi" w:hAnsiTheme="majorBidi" w:cstheme="majorBidi"/>
          <w:sz w:val="30"/>
          <w:szCs w:val="30"/>
        </w:rPr>
        <w:t>(</w:t>
      </w:r>
      <w:r w:rsidR="009D0D08" w:rsidRPr="009D0D0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AC65D1" w:rsidRPr="009D0D08">
        <w:rPr>
          <w:rFonts w:asciiTheme="majorBidi" w:hAnsiTheme="majorBidi" w:cstheme="majorBidi"/>
          <w:sz w:val="30"/>
          <w:szCs w:val="30"/>
        </w:rPr>
        <w:t>.1</w:t>
      </w:r>
      <w:r w:rsidR="00AC65D1" w:rsidRPr="009D0D08">
        <w:rPr>
          <w:rFonts w:asciiTheme="majorBidi" w:hAnsiTheme="majorBidi" w:cstheme="majorBidi"/>
          <w:sz w:val="30"/>
          <w:szCs w:val="30"/>
          <w:lang w:val="en-US"/>
        </w:rPr>
        <w:t>.2</w:t>
      </w:r>
      <w:r w:rsidR="00AC65D1" w:rsidRPr="009D0D08">
        <w:rPr>
          <w:rFonts w:asciiTheme="majorBidi" w:hAnsiTheme="majorBidi" w:cstheme="majorBidi"/>
          <w:sz w:val="30"/>
          <w:szCs w:val="30"/>
        </w:rPr>
        <w:t>)</w:t>
      </w:r>
      <w:r w:rsidR="00AC65D1" w:rsidRPr="009D0D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C65D1" w:rsidRPr="009D0D08">
        <w:rPr>
          <w:rFonts w:asciiTheme="majorBidi" w:hAnsiTheme="majorBidi" w:cstheme="majorBidi"/>
          <w:sz w:val="30"/>
          <w:szCs w:val="30"/>
          <w:cs/>
          <w:lang w:bidi="th-TH"/>
        </w:rPr>
        <w:t>เงินสดแ</w:t>
      </w:r>
      <w:r w:rsidR="00AC65D1" w:rsidRPr="00054009">
        <w:rPr>
          <w:rFonts w:ascii="Angsana New" w:hAnsi="Angsana New"/>
          <w:sz w:val="30"/>
          <w:szCs w:val="30"/>
          <w:cs/>
          <w:lang w:bidi="th-TH"/>
        </w:rPr>
        <w:t>ละรายการเทียบเท่าเงินสด</w:t>
      </w:r>
      <w:r w:rsidR="00AC65D1" w:rsidRPr="0005400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1B0A6630" w14:textId="77777777" w:rsidR="00AC65D1" w:rsidRPr="00054009" w:rsidRDefault="00AC65D1" w:rsidP="00AC65D1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14:paraId="78FF009F" w14:textId="712855DA" w:rsidR="00AC65D1" w:rsidRPr="00054009" w:rsidRDefault="00AC65D1" w:rsidP="00AC65D1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z w:val="30"/>
          <w:szCs w:val="30"/>
        </w:rPr>
      </w:pPr>
      <w:r w:rsidRPr="00054009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</w:t>
      </w:r>
      <w:r w:rsidRPr="00054009">
        <w:rPr>
          <w:rFonts w:ascii="Angsana New" w:hAnsi="Angsana New" w:hint="cs"/>
          <w:sz w:val="30"/>
          <w:szCs w:val="30"/>
          <w:cs/>
          <w:lang w:bidi="th-TH"/>
        </w:rPr>
        <w:t>งบริษัท</w:t>
      </w:r>
      <w:r w:rsidRPr="00054009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Pr="00391DEE">
        <w:rPr>
          <w:rFonts w:ascii="Angsana New" w:hAnsi="Angsana New"/>
          <w:color w:val="FF0000"/>
          <w:sz w:val="30"/>
          <w:szCs w:val="30"/>
        </w:rPr>
        <w:t xml:space="preserve"> </w:t>
      </w:r>
      <w:r w:rsidRPr="00054009">
        <w:rPr>
          <w:rFonts w:ascii="Angsana New" w:hAnsi="Angsana New"/>
          <w:sz w:val="30"/>
          <w:szCs w:val="30"/>
          <w:cs/>
          <w:lang w:bidi="th-TH"/>
        </w:rPr>
        <w:t>ถูก</w:t>
      </w:r>
      <w:r w:rsidRPr="00054009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8551EF">
        <w:rPr>
          <w:rFonts w:ascii="Angsana New" w:hAnsi="Angsana New" w:cstheme="minorBidi" w:hint="cs"/>
          <w:sz w:val="30"/>
          <w:szCs w:val="38"/>
          <w:cs/>
          <w:lang w:bidi="th-TH"/>
        </w:rPr>
        <w:t xml:space="preserve"> </w:t>
      </w:r>
      <w:r w:rsidRPr="00054009">
        <w:rPr>
          <w:rFonts w:ascii="Angsana New" w:hAnsi="Angsana New"/>
          <w:sz w:val="30"/>
          <w:szCs w:val="30"/>
          <w:cs/>
        </w:rPr>
        <w:t>ซึ่ง</w:t>
      </w:r>
      <w:r w:rsidRPr="00430E55">
        <w:rPr>
          <w:rFonts w:ascii="Angsana New" w:hAnsi="Angsana New" w:hint="cs"/>
          <w:sz w:val="30"/>
          <w:szCs w:val="30"/>
          <w:cs/>
        </w:rPr>
        <w:t>บริษัท</w:t>
      </w:r>
      <w:r w:rsidRPr="00054009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69C7D503" w14:textId="611CF2A0" w:rsidR="00AC65D1" w:rsidRDefault="00AC65D1" w:rsidP="0096406A">
      <w:pPr>
        <w:pStyle w:val="ListParagraph"/>
        <w:spacing w:after="0" w:line="240" w:lineRule="auto"/>
        <w:ind w:left="892" w:hanging="446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43BAAB" w14:textId="34CB5EDA" w:rsidR="00AC65D1" w:rsidRPr="009D0D08" w:rsidRDefault="00EB118F" w:rsidP="009D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EF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AC65D1" w:rsidRPr="00AD0EF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9D0D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AC65D1" w:rsidRPr="00AD0EF0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="00AC65D1"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AC65D1" w:rsidRPr="00AD0E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="00AC65D1"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="00AC65D1" w:rsidRPr="009D0D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B5CFF25" w14:textId="77777777" w:rsidR="00AC65D1" w:rsidRPr="00430E55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B52427" w14:textId="15032DE0" w:rsidR="00AC65D1" w:rsidRPr="00AD0EF0" w:rsidRDefault="009D0D08" w:rsidP="00AC65D1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0D08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และเพื่อทำให้ผลกระทบจากความผันผวนของกระแสเงินสดลดลง</w:t>
      </w:r>
      <w:r w:rsidR="00AC65D1" w:rsidRPr="00AD0EF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38D3CB" w14:textId="77777777" w:rsidR="00AC65D1" w:rsidRPr="00430E55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1F49A" w14:textId="4105EAA1" w:rsidR="00AC65D1" w:rsidRPr="00AD0EF0" w:rsidRDefault="00AC65D1" w:rsidP="00AC65D1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AD0EF0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D0EF0">
        <w:rPr>
          <w:rFonts w:ascii="Angsana New" w:hAnsi="Angsana New" w:hint="cs"/>
          <w:sz w:val="30"/>
          <w:szCs w:val="30"/>
        </w:rPr>
        <w:t xml:space="preserve"> </w:t>
      </w:r>
      <w:r w:rsidRPr="00AD0EF0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AD0EF0">
        <w:rPr>
          <w:rFonts w:ascii="Angsana New" w:hAnsi="Angsana New" w:hint="cs"/>
          <w:sz w:val="30"/>
          <w:szCs w:val="30"/>
        </w:rPr>
        <w:t xml:space="preserve"> </w:t>
      </w:r>
      <w:r w:rsidRPr="00AD0EF0">
        <w:rPr>
          <w:rFonts w:ascii="Angsana New" w:hAnsi="Angsana New" w:hint="cs"/>
          <w:sz w:val="30"/>
          <w:szCs w:val="30"/>
          <w:cs/>
        </w:rPr>
        <w:t>โดย</w:t>
      </w:r>
      <w:r w:rsidRPr="00B61125">
        <w:rPr>
          <w:rFonts w:ascii="Angsana New" w:hAnsi="Angsana New" w:hint="cs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B61125">
        <w:rPr>
          <w:rFonts w:ascii="Angsana New" w:hAnsi="Angsana New"/>
          <w:spacing w:val="-4"/>
          <w:sz w:val="30"/>
          <w:szCs w:val="30"/>
          <w:cs/>
        </w:rPr>
        <w:t>หักกลบตามสัญญา</w:t>
      </w:r>
      <w:r w:rsidRPr="00AD0EF0">
        <w:rPr>
          <w:rFonts w:ascii="Angsana New" w:hAnsi="Angsana New" w:hint="cs"/>
          <w:sz w:val="30"/>
          <w:szCs w:val="30"/>
        </w:rPr>
        <w:t xml:space="preserve"> </w:t>
      </w:r>
    </w:p>
    <w:p w14:paraId="41B19A54" w14:textId="77777777" w:rsidR="00AC65D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AC65D1" w:rsidRPr="00F048D9" w14:paraId="70FB40A8" w14:textId="77777777" w:rsidTr="00AC65D1">
        <w:trPr>
          <w:tblHeader/>
        </w:trPr>
        <w:tc>
          <w:tcPr>
            <w:tcW w:w="3173" w:type="dxa"/>
            <w:shd w:val="clear" w:color="auto" w:fill="auto"/>
          </w:tcPr>
          <w:p w14:paraId="1D341ADD" w14:textId="77777777" w:rsidR="00AC65D1" w:rsidRPr="00F048D9" w:rsidRDefault="00AC65D1" w:rsidP="00AC65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F7536B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548267C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0BF92B35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C65D1" w:rsidRPr="00F048D9" w14:paraId="462B9944" w14:textId="77777777" w:rsidTr="00AC65D1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71EC53E8" w14:textId="77777777" w:rsidR="00AC65D1" w:rsidRPr="00F048D9" w:rsidRDefault="00AC65D1" w:rsidP="00AC65D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125BD442" w14:textId="77777777" w:rsidR="00AC65D1" w:rsidRPr="00F048D9" w:rsidRDefault="00AC65D1" w:rsidP="00AC65D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7EAADE2" w14:textId="77777777" w:rsidR="00AC65D1" w:rsidRPr="00F048D9" w:rsidRDefault="00AC65D1" w:rsidP="00AC65D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311DA300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5903000E" w14:textId="77777777" w:rsidR="00AC65D1" w:rsidRPr="00F048D9" w:rsidRDefault="00AC65D1" w:rsidP="00AC65D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325F6BF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277D92D" w14:textId="77777777" w:rsidR="00AC65D1" w:rsidRPr="00F048D9" w:rsidRDefault="00AC65D1" w:rsidP="00AC65D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AD35A62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693F1C91" w14:textId="77777777" w:rsidR="00AC65D1" w:rsidRPr="00F048D9" w:rsidRDefault="00AC65D1" w:rsidP="00AC65D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E502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C593AA5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65D1" w:rsidRPr="00F048D9" w14:paraId="2B9B66A5" w14:textId="77777777" w:rsidTr="00AC65D1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11A3B0EE" w14:textId="77777777" w:rsidR="00AC65D1" w:rsidRPr="00F048D9" w:rsidRDefault="00AC65D1" w:rsidP="00AC65D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4FC74B2A" w14:textId="77777777" w:rsidR="00AC65D1" w:rsidRPr="00F048D9" w:rsidRDefault="00AC65D1" w:rsidP="00AC65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65D1" w:rsidRPr="00F048D9" w14:paraId="0A84833C" w14:textId="77777777" w:rsidTr="00AC65D1">
        <w:tc>
          <w:tcPr>
            <w:tcW w:w="3173" w:type="dxa"/>
            <w:shd w:val="clear" w:color="auto" w:fill="auto"/>
            <w:hideMark/>
          </w:tcPr>
          <w:p w14:paraId="03BDA05C" w14:textId="77777777" w:rsidR="00AC65D1" w:rsidRPr="00F048D9" w:rsidRDefault="00AC65D1" w:rsidP="00AC65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1CBDA9CA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3275EFC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873B0A8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4CDEF8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12A3F0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72811D7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741556D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76F4C9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9BA15" w14:textId="77777777" w:rsidR="00AC65D1" w:rsidRPr="00F048D9" w:rsidRDefault="00AC65D1" w:rsidP="00AC65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5D1" w:rsidRPr="00F048D9" w14:paraId="317B8101" w14:textId="77777777" w:rsidTr="00AC65D1">
        <w:tc>
          <w:tcPr>
            <w:tcW w:w="3173" w:type="dxa"/>
            <w:shd w:val="clear" w:color="auto" w:fill="auto"/>
            <w:hideMark/>
          </w:tcPr>
          <w:p w14:paraId="18AB52D7" w14:textId="77777777" w:rsidR="00AC65D1" w:rsidRPr="00F048D9" w:rsidRDefault="00AC65D1" w:rsidP="00AC65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7F95C4DD" w14:textId="7FE3E675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891</w:t>
            </w:r>
          </w:p>
        </w:tc>
        <w:tc>
          <w:tcPr>
            <w:tcW w:w="238" w:type="dxa"/>
            <w:shd w:val="clear" w:color="auto" w:fill="auto"/>
          </w:tcPr>
          <w:p w14:paraId="2FAE4C6B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CB681B5" w14:textId="0526A764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  <w:tc>
          <w:tcPr>
            <w:tcW w:w="270" w:type="dxa"/>
            <w:shd w:val="clear" w:color="auto" w:fill="auto"/>
          </w:tcPr>
          <w:p w14:paraId="109AD89F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74F367" w14:textId="36F068D1" w:rsidR="00AC65D1" w:rsidRPr="00F048D9" w:rsidRDefault="008551EF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4AA6D43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92EA20A" w14:textId="3FF1EA53" w:rsidR="00AC65D1" w:rsidRPr="00F048D9" w:rsidRDefault="008551EF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0B5FC2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54E5A" w14:textId="412082ED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</w:tr>
      <w:tr w:rsidR="00AC65D1" w:rsidRPr="00F048D9" w14:paraId="1A743D9E" w14:textId="77777777" w:rsidTr="00AC65D1">
        <w:tc>
          <w:tcPr>
            <w:tcW w:w="3173" w:type="dxa"/>
            <w:shd w:val="clear" w:color="auto" w:fill="auto"/>
          </w:tcPr>
          <w:p w14:paraId="6A10C094" w14:textId="174B8C2D" w:rsidR="00AC65D1" w:rsidRPr="00F048D9" w:rsidRDefault="00AC65D1" w:rsidP="00AC65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1FB8D6F8" w14:textId="119E0683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  <w:tc>
          <w:tcPr>
            <w:tcW w:w="238" w:type="dxa"/>
            <w:shd w:val="clear" w:color="auto" w:fill="auto"/>
          </w:tcPr>
          <w:p w14:paraId="111B9C79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B4E8028" w14:textId="0FB4A686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  <w:tc>
          <w:tcPr>
            <w:tcW w:w="270" w:type="dxa"/>
            <w:shd w:val="clear" w:color="auto" w:fill="auto"/>
          </w:tcPr>
          <w:p w14:paraId="3D977332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2B17F5" w14:textId="20652DC3" w:rsidR="00AC65D1" w:rsidRPr="00F048D9" w:rsidRDefault="008551EF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E430730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C77BFF0" w14:textId="64994577" w:rsidR="00AC65D1" w:rsidRPr="00F048D9" w:rsidRDefault="008551EF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B2BA3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5D0B2" w14:textId="0C5DFD57" w:rsidR="00AC65D1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</w:tr>
      <w:tr w:rsidR="00AC65D1" w:rsidRPr="00F048D9" w14:paraId="084AAC49" w14:textId="77777777" w:rsidTr="00AC65D1">
        <w:tc>
          <w:tcPr>
            <w:tcW w:w="3173" w:type="dxa"/>
            <w:shd w:val="clear" w:color="auto" w:fill="auto"/>
          </w:tcPr>
          <w:p w14:paraId="786CA119" w14:textId="5F56ADC6" w:rsidR="00AC65D1" w:rsidRPr="00F048D9" w:rsidRDefault="008551EF" w:rsidP="00AC65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4318D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AC65D1"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14:paraId="7A48CD95" w14:textId="77777777" w:rsidR="00AC65D1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6D3FF4" w14:textId="794EE3EA" w:rsidR="008551EF" w:rsidRPr="008551EF" w:rsidRDefault="00F7753A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48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98484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8" w:type="dxa"/>
            <w:shd w:val="clear" w:color="auto" w:fill="auto"/>
          </w:tcPr>
          <w:p w14:paraId="4C3B67DB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A5DC727" w14:textId="77777777" w:rsidR="00AC65D1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C0BE9" w14:textId="4F9BDE06" w:rsidR="008551EF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7753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E5CF3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4F31AAD5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41177B" w14:textId="77777777" w:rsidR="00AC65D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738844" w14:textId="11C06242" w:rsidR="008551EF" w:rsidRPr="00F048D9" w:rsidRDefault="00B2305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4E3F7F34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F48C88D" w14:textId="77777777" w:rsidR="00AC65D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FFDA4F" w14:textId="2642C0E3" w:rsidR="008551EF" w:rsidRPr="00F048D9" w:rsidRDefault="008551EF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670289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F4E4CA" w14:textId="77777777" w:rsidR="00AC65D1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D902BC" w14:textId="48EAA14A" w:rsidR="008551EF" w:rsidRPr="00F048D9" w:rsidRDefault="008551E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48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5CF3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AC65D1" w:rsidRPr="00F048D9" w14:paraId="1D43E292" w14:textId="77777777" w:rsidTr="00AC65D1">
        <w:tc>
          <w:tcPr>
            <w:tcW w:w="3173" w:type="dxa"/>
            <w:shd w:val="clear" w:color="auto" w:fill="auto"/>
          </w:tcPr>
          <w:p w14:paraId="33C012A9" w14:textId="77777777" w:rsidR="00AC65D1" w:rsidRPr="00F048D9" w:rsidRDefault="00AC65D1" w:rsidP="00AC65D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A98A254" w14:textId="37EBE306" w:rsidR="00AC65D1" w:rsidRPr="00F048D9" w:rsidRDefault="0098484E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305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984E8C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A0A4F7C" w14:textId="6AE9E636" w:rsidR="00AC65D1" w:rsidRPr="00F048D9" w:rsidRDefault="00B23058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84759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6128D" w14:textId="6F637D6E" w:rsidR="00AC65D1" w:rsidRPr="00F048D9" w:rsidRDefault="00B23058" w:rsidP="00B23058">
            <w:pPr>
              <w:tabs>
                <w:tab w:val="clear" w:pos="680"/>
                <w:tab w:val="decimal" w:pos="50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28,397  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F327061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D0E2C2D" w14:textId="512C3D16" w:rsidR="00AC65D1" w:rsidRPr="00F048D9" w:rsidRDefault="00B23058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1ACC4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0D9CC4" w14:textId="269CA597" w:rsidR="00AC65D1" w:rsidRPr="00F048D9" w:rsidRDefault="000163CF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52,030</w:t>
            </w:r>
          </w:p>
        </w:tc>
      </w:tr>
      <w:tr w:rsidR="009A01F4" w:rsidRPr="00F048D9" w14:paraId="0EF8CACC" w14:textId="77777777" w:rsidTr="00AC65D1">
        <w:tc>
          <w:tcPr>
            <w:tcW w:w="3173" w:type="dxa"/>
            <w:shd w:val="clear" w:color="auto" w:fill="auto"/>
          </w:tcPr>
          <w:p w14:paraId="01E7FC3E" w14:textId="5F0D76F0" w:rsidR="009A01F4" w:rsidRPr="00F048D9" w:rsidRDefault="00AF615B" w:rsidP="00AC65D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BC49A2F" w14:textId="18B8808A" w:rsidR="009A01F4" w:rsidRDefault="00AF615B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5BD7BE" w14:textId="77777777" w:rsidR="009A01F4" w:rsidRPr="00F048D9" w:rsidRDefault="009A01F4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E705642" w14:textId="593BF403" w:rsidR="009A01F4" w:rsidRDefault="00AF615B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A11B3" w14:textId="77777777" w:rsidR="009A01F4" w:rsidRPr="00F048D9" w:rsidRDefault="009A01F4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5BB39" w14:textId="5D6FA652" w:rsidR="009A01F4" w:rsidRDefault="00B23058" w:rsidP="00B23058">
            <w:pPr>
              <w:tabs>
                <w:tab w:val="clear" w:pos="454"/>
                <w:tab w:val="clear" w:pos="680"/>
                <w:tab w:val="left" w:pos="320"/>
                <w:tab w:val="left" w:pos="410"/>
                <w:tab w:val="decimal" w:pos="50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09C4037" w14:textId="77777777" w:rsidR="009A01F4" w:rsidRPr="00F048D9" w:rsidRDefault="009A01F4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55854E5" w14:textId="7AAEC211" w:rsidR="009A01F4" w:rsidRDefault="00B23058" w:rsidP="00B230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DCA02" w14:textId="77777777" w:rsidR="009A01F4" w:rsidRPr="00F048D9" w:rsidRDefault="009A01F4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B6905" w14:textId="73D71D9F" w:rsidR="009A01F4" w:rsidRDefault="00B23058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</w:tr>
      <w:tr w:rsidR="00BE0F67" w:rsidRPr="00F048D9" w14:paraId="31133358" w14:textId="77777777" w:rsidTr="00AC65D1">
        <w:tc>
          <w:tcPr>
            <w:tcW w:w="3173" w:type="dxa"/>
            <w:shd w:val="clear" w:color="auto" w:fill="auto"/>
          </w:tcPr>
          <w:p w14:paraId="5057CCEF" w14:textId="77777777" w:rsidR="00BE0F67" w:rsidRPr="00F048D9" w:rsidRDefault="00BE0F67" w:rsidP="00BE0F6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DDB1E" w14:textId="1AC87CEA" w:rsidR="00BE0F67" w:rsidRPr="00F048D9" w:rsidRDefault="0098484E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83,879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ABF61F" w14:textId="77777777" w:rsidR="00BE0F67" w:rsidRPr="00F048D9" w:rsidRDefault="00BE0F67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F681" w14:textId="5F66E633" w:rsidR="00BE0F67" w:rsidRPr="00F048D9" w:rsidRDefault="007E1F96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6B9A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67446" w14:textId="77777777" w:rsidR="00BE0F67" w:rsidRPr="00F048D9" w:rsidRDefault="00BE0F67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913A" w14:textId="1451C442" w:rsidR="00BE0F67" w:rsidRPr="00F048D9" w:rsidRDefault="007E1F96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516B9A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FAB11D8" w14:textId="77777777" w:rsidR="00BE0F67" w:rsidRPr="00F048D9" w:rsidRDefault="00BE0F67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7903" w14:textId="5E83A632" w:rsidR="00BE0F67" w:rsidRPr="00F048D9" w:rsidRDefault="007E1F96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4332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16B9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7575C" w14:textId="77777777" w:rsidR="00BE0F67" w:rsidRPr="00F048D9" w:rsidRDefault="00BE0F67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F3439" w14:textId="36DF0932" w:rsidR="00BE0F67" w:rsidRPr="00F048D9" w:rsidRDefault="007E1F96" w:rsidP="00BE0F6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93,</w:t>
            </w:r>
            <w:r w:rsidR="00516B9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318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65D1" w:rsidRPr="00F048D9" w14:paraId="61864ECC" w14:textId="77777777" w:rsidTr="00AC65D1">
        <w:tc>
          <w:tcPr>
            <w:tcW w:w="3173" w:type="dxa"/>
            <w:shd w:val="clear" w:color="auto" w:fill="auto"/>
          </w:tcPr>
          <w:p w14:paraId="48A57921" w14:textId="77777777" w:rsidR="00AC65D1" w:rsidRPr="00F048D9" w:rsidRDefault="00AC65D1" w:rsidP="00AC65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4CFBE" w14:textId="374FC613" w:rsidR="00AC65D1" w:rsidRPr="00F048D9" w:rsidRDefault="00F7753A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C1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8C1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12425CF4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4C792" w14:textId="22DD4D9E" w:rsidR="00AC65D1" w:rsidRPr="00F048D9" w:rsidRDefault="00F7753A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8C1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6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4798F817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27235" w14:textId="446333F5" w:rsidR="00AC65D1" w:rsidRPr="00F048D9" w:rsidRDefault="007E1F96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</w:t>
            </w:r>
            <w:r w:rsidR="00516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97" w:type="dxa"/>
            <w:shd w:val="clear" w:color="auto" w:fill="auto"/>
          </w:tcPr>
          <w:p w14:paraId="0B942BA8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B7BAF" w14:textId="517A9DC3" w:rsidR="00AC65D1" w:rsidRPr="00F048D9" w:rsidRDefault="007E1F96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0433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516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6A4D67F" w14:textId="77777777" w:rsidR="00AC65D1" w:rsidRPr="00F048D9" w:rsidRDefault="00AC65D1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58B86" w14:textId="68758CE0" w:rsidR="00AC65D1" w:rsidRPr="00F048D9" w:rsidRDefault="00F7753A" w:rsidP="00AC65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516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</w:t>
            </w:r>
            <w:r w:rsidR="00431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C30A4D3" w14:textId="062FA7B0" w:rsidR="0096406A" w:rsidRDefault="0096406A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6F70B" w14:textId="79566063" w:rsidR="00E84617" w:rsidRDefault="00E84617" w:rsidP="00292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28"/>
        <w:gridCol w:w="1174"/>
        <w:gridCol w:w="236"/>
        <w:gridCol w:w="1024"/>
        <w:gridCol w:w="236"/>
        <w:gridCol w:w="1204"/>
        <w:gridCol w:w="270"/>
        <w:gridCol w:w="1080"/>
        <w:gridCol w:w="250"/>
        <w:gridCol w:w="920"/>
      </w:tblGrid>
      <w:tr w:rsidR="00AC65D1" w:rsidRPr="00F048D9" w14:paraId="1C4084DB" w14:textId="77777777" w:rsidTr="00BE0F67">
        <w:tc>
          <w:tcPr>
            <w:tcW w:w="3128" w:type="dxa"/>
            <w:shd w:val="clear" w:color="auto" w:fill="auto"/>
          </w:tcPr>
          <w:p w14:paraId="79E28897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029F07F0" w14:textId="77777777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003810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3884B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C65D1" w:rsidRPr="00F048D9" w14:paraId="3BBF8A3C" w14:textId="77777777" w:rsidTr="00BE0F67">
        <w:tc>
          <w:tcPr>
            <w:tcW w:w="3128" w:type="dxa"/>
            <w:shd w:val="clear" w:color="auto" w:fill="auto"/>
            <w:vAlign w:val="bottom"/>
          </w:tcPr>
          <w:p w14:paraId="723596B4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4" w:type="dxa"/>
            <w:shd w:val="clear" w:color="auto" w:fill="auto"/>
          </w:tcPr>
          <w:p w14:paraId="0CE36CBB" w14:textId="52F127F2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  <w:p w14:paraId="0BCF06CC" w14:textId="77777777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04470D1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A8B7F2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5BDB1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6B1607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5B38E594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C5335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0D612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A4144C3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4F7A69C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65D1" w:rsidRPr="00F048D9" w14:paraId="632A6D00" w14:textId="77777777" w:rsidTr="00BE0F67">
        <w:tc>
          <w:tcPr>
            <w:tcW w:w="3128" w:type="dxa"/>
            <w:shd w:val="clear" w:color="auto" w:fill="auto"/>
          </w:tcPr>
          <w:p w14:paraId="3E26F84A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80FF636" w14:textId="77777777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6572D3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shd w:val="clear" w:color="auto" w:fill="auto"/>
            <w:vAlign w:val="bottom"/>
          </w:tcPr>
          <w:p w14:paraId="29F2D036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5D1" w:rsidRPr="00F048D9" w14:paraId="359C338E" w14:textId="77777777" w:rsidTr="00BE0F67">
        <w:tc>
          <w:tcPr>
            <w:tcW w:w="3128" w:type="dxa"/>
            <w:shd w:val="clear" w:color="auto" w:fill="auto"/>
          </w:tcPr>
          <w:p w14:paraId="6DA47A7B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9FBA696" w14:textId="77777777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32A388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B8667A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4060DC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0D0D295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2B5EDF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34217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16B4538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B4B5F85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C65D1" w:rsidRPr="00F048D9" w14:paraId="52D1DD7C" w14:textId="77777777" w:rsidTr="00BE0F67">
        <w:tc>
          <w:tcPr>
            <w:tcW w:w="3128" w:type="dxa"/>
            <w:shd w:val="clear" w:color="auto" w:fill="auto"/>
          </w:tcPr>
          <w:p w14:paraId="447297F1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4" w:type="dxa"/>
            <w:shd w:val="clear" w:color="auto" w:fill="auto"/>
          </w:tcPr>
          <w:p w14:paraId="7B3BCBB8" w14:textId="77777777" w:rsidR="00AC65D1" w:rsidRPr="00F048D9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034383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41C132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9D7560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ACD863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F63931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FCBD82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FFEDA40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2F07A1AB" w14:textId="77777777" w:rsidR="00AC65D1" w:rsidRPr="00F048D9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5D1" w:rsidRPr="00F46461" w14:paraId="528526C6" w14:textId="77777777" w:rsidTr="00BE0F67">
        <w:tc>
          <w:tcPr>
            <w:tcW w:w="3128" w:type="dxa"/>
            <w:shd w:val="clear" w:color="auto" w:fill="auto"/>
          </w:tcPr>
          <w:p w14:paraId="582AB902" w14:textId="00DDC673" w:rsidR="00AC65D1" w:rsidRPr="00F46461" w:rsidRDefault="009D0D08" w:rsidP="009D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504198F9" w14:textId="77777777" w:rsidR="009D0D08" w:rsidRPr="00F46461" w:rsidRDefault="009D0D08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086F32" w14:textId="04F84DF8" w:rsidR="00AC65D1" w:rsidRPr="00F46461" w:rsidRDefault="009D0D08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236" w:type="dxa"/>
            <w:shd w:val="clear" w:color="auto" w:fill="auto"/>
          </w:tcPr>
          <w:p w14:paraId="309EB97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347B903" w14:textId="77777777" w:rsidR="00AC65D1" w:rsidRPr="00F46461" w:rsidRDefault="00AC65D1" w:rsidP="009D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3DDE13" w14:textId="11916456" w:rsidR="009D0D08" w:rsidRPr="00F46461" w:rsidRDefault="009D0D08" w:rsidP="000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7D628E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C019C5" w14:textId="77777777" w:rsidR="009D0D08" w:rsidRPr="00F46461" w:rsidRDefault="009D0D0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AD1C1" w14:textId="51DAD23C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DAFBC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B8EDD7" w14:textId="77777777" w:rsidR="009D0D08" w:rsidRPr="00F46461" w:rsidRDefault="009D0D0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9B71DF" w14:textId="575940B9" w:rsidR="00AC65D1" w:rsidRPr="00F46461" w:rsidRDefault="009D0D08" w:rsidP="009D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5,767</w:t>
            </w:r>
          </w:p>
        </w:tc>
        <w:tc>
          <w:tcPr>
            <w:tcW w:w="250" w:type="dxa"/>
            <w:shd w:val="clear" w:color="auto" w:fill="auto"/>
          </w:tcPr>
          <w:p w14:paraId="446C692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520F693E" w14:textId="77777777" w:rsidR="009D0D08" w:rsidRPr="00F46461" w:rsidRDefault="009D0D0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AE1CD" w14:textId="61C85400" w:rsidR="00AC65D1" w:rsidRPr="00F46461" w:rsidRDefault="009D0D0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5,767</w:t>
            </w:r>
          </w:p>
        </w:tc>
      </w:tr>
      <w:tr w:rsidR="00AC65D1" w:rsidRPr="00F46461" w14:paraId="42112145" w14:textId="77777777" w:rsidTr="00BE0F67">
        <w:tc>
          <w:tcPr>
            <w:tcW w:w="3128" w:type="dxa"/>
            <w:shd w:val="clear" w:color="auto" w:fill="auto"/>
          </w:tcPr>
          <w:p w14:paraId="592D67B3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shd w:val="clear" w:color="auto" w:fill="auto"/>
          </w:tcPr>
          <w:p w14:paraId="3DF01BD7" w14:textId="77777777" w:rsidR="00AC65D1" w:rsidRPr="00F46461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68CA7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C1C63" w14:textId="43435F4B" w:rsidR="00AC65D1" w:rsidRPr="00F46461" w:rsidRDefault="009D0D08" w:rsidP="00F0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49BDAE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EB37F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8EF92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B851D" w14:textId="3DC8FBA0" w:rsidR="00AC65D1" w:rsidRPr="00F46461" w:rsidRDefault="009D0D08" w:rsidP="009D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5,767</w:t>
            </w:r>
          </w:p>
        </w:tc>
        <w:tc>
          <w:tcPr>
            <w:tcW w:w="250" w:type="dxa"/>
            <w:shd w:val="clear" w:color="auto" w:fill="auto"/>
          </w:tcPr>
          <w:p w14:paraId="0D3E718B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6AA54" w14:textId="0463AF3C" w:rsidR="00AC65D1" w:rsidRPr="00F46461" w:rsidRDefault="009D0D08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5,767</w:t>
            </w:r>
          </w:p>
        </w:tc>
      </w:tr>
      <w:tr w:rsidR="00AC65D1" w:rsidRPr="00F46461" w14:paraId="208FC159" w14:textId="77777777" w:rsidTr="00BE0F67">
        <w:tc>
          <w:tcPr>
            <w:tcW w:w="3128" w:type="dxa"/>
            <w:shd w:val="clear" w:color="auto" w:fill="auto"/>
          </w:tcPr>
          <w:p w14:paraId="26363C38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9B0F641" w14:textId="77777777" w:rsidR="00AC65D1" w:rsidRPr="00F46461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E3E125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54137DD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08D096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736BFEB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6D616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13EA4C1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6B434F29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shd w:val="clear" w:color="auto" w:fill="auto"/>
          </w:tcPr>
          <w:p w14:paraId="1040C9F0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C65D1" w:rsidRPr="00F46461" w14:paraId="5FC42BCB" w14:textId="77777777" w:rsidTr="00BE0F67">
        <w:tc>
          <w:tcPr>
            <w:tcW w:w="3128" w:type="dxa"/>
            <w:shd w:val="clear" w:color="auto" w:fill="auto"/>
          </w:tcPr>
          <w:p w14:paraId="45F93FE9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4" w:type="dxa"/>
            <w:shd w:val="clear" w:color="auto" w:fill="auto"/>
          </w:tcPr>
          <w:p w14:paraId="0615998D" w14:textId="77777777" w:rsidR="00AC65D1" w:rsidRPr="00F46461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B069C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BD6A992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341B4E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08744C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627635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5D86A0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9028AE2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1196C304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5D1" w:rsidRPr="00F46461" w14:paraId="099F48F0" w14:textId="77777777" w:rsidTr="00BE0F67">
        <w:tc>
          <w:tcPr>
            <w:tcW w:w="3128" w:type="dxa"/>
            <w:shd w:val="clear" w:color="auto" w:fill="auto"/>
          </w:tcPr>
          <w:p w14:paraId="03D1058F" w14:textId="116CEEC1" w:rsidR="00AC65D1" w:rsidRPr="00F46461" w:rsidRDefault="00F048D9" w:rsidP="00F0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br w:type="textWrapping" w:clear="all"/>
              <w:t>ระยะสั้นจากสถาบันการเงิน</w:t>
            </w:r>
          </w:p>
        </w:tc>
        <w:tc>
          <w:tcPr>
            <w:tcW w:w="1174" w:type="dxa"/>
            <w:shd w:val="clear" w:color="auto" w:fill="auto"/>
          </w:tcPr>
          <w:p w14:paraId="31084600" w14:textId="77777777" w:rsidR="00F048D9" w:rsidRPr="00F46461" w:rsidRDefault="00F048D9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EE744" w14:textId="7DDD6212" w:rsidR="00AC65D1" w:rsidRPr="00F46461" w:rsidRDefault="00F048D9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5.00 - 7.12</w:t>
            </w:r>
          </w:p>
        </w:tc>
        <w:tc>
          <w:tcPr>
            <w:tcW w:w="236" w:type="dxa"/>
            <w:shd w:val="clear" w:color="auto" w:fill="auto"/>
          </w:tcPr>
          <w:p w14:paraId="108AC48B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04B9C4" w14:textId="77777777" w:rsidR="00F048D9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A2BBBF" w14:textId="25723269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96,643</w:t>
            </w:r>
          </w:p>
        </w:tc>
        <w:tc>
          <w:tcPr>
            <w:tcW w:w="236" w:type="dxa"/>
            <w:shd w:val="clear" w:color="auto" w:fill="auto"/>
          </w:tcPr>
          <w:p w14:paraId="1C097185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7C00CE" w14:textId="77777777" w:rsidR="00F048D9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54BAB5" w14:textId="355762F4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B7EDC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D9BE1" w14:textId="77777777" w:rsidR="00F048D9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E6DE0" w14:textId="5437DAB1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71A0DCF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1DBEA4EE" w14:textId="77777777" w:rsidR="00F048D9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90732C" w14:textId="53E1EFF0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96,643</w:t>
            </w:r>
          </w:p>
        </w:tc>
      </w:tr>
      <w:tr w:rsidR="00AC65D1" w:rsidRPr="00F46461" w14:paraId="5E3D946A" w14:textId="77777777" w:rsidTr="00BE0F67">
        <w:tc>
          <w:tcPr>
            <w:tcW w:w="3128" w:type="dxa"/>
            <w:shd w:val="clear" w:color="auto" w:fill="auto"/>
          </w:tcPr>
          <w:p w14:paraId="125BE00A" w14:textId="2EFB332E" w:rsidR="00AC65D1" w:rsidRPr="00F46461" w:rsidRDefault="00F048D9" w:rsidP="00F0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F46461"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br w:type="textWrapping" w:clear="all"/>
            </w: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4" w:type="dxa"/>
            <w:shd w:val="clear" w:color="auto" w:fill="auto"/>
          </w:tcPr>
          <w:p w14:paraId="69AE8B50" w14:textId="0E2CB421" w:rsidR="00AC65D1" w:rsidRPr="00F46461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3784B" w14:textId="1183E3E6" w:rsidR="00AC65D1" w:rsidRPr="00F46461" w:rsidRDefault="00F048D9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2.00</w:t>
            </w:r>
            <w:r w:rsidRPr="00F464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464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  <w:r w:rsidRPr="00F464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464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14.96</w:t>
            </w:r>
          </w:p>
        </w:tc>
        <w:tc>
          <w:tcPr>
            <w:tcW w:w="236" w:type="dxa"/>
            <w:shd w:val="clear" w:color="auto" w:fill="auto"/>
          </w:tcPr>
          <w:p w14:paraId="33CAB53B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976610" w14:textId="466DE60F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32E30" w14:textId="18E121D8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33,868</w:t>
            </w:r>
          </w:p>
        </w:tc>
        <w:tc>
          <w:tcPr>
            <w:tcW w:w="236" w:type="dxa"/>
            <w:shd w:val="clear" w:color="auto" w:fill="auto"/>
          </w:tcPr>
          <w:p w14:paraId="177F87A9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842CEA" w14:textId="347329CD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BBBF05" w14:textId="32764616" w:rsidR="00AC65D1" w:rsidRPr="00F46461" w:rsidRDefault="00F048D9" w:rsidP="00F0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193F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81297A" w14:textId="4A58206E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2111E0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8B78F39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74FE572B" w14:textId="79A624E1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3082D" w14:textId="07FA8F4A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33,868</w:t>
            </w:r>
          </w:p>
        </w:tc>
      </w:tr>
      <w:tr w:rsidR="00AC65D1" w:rsidRPr="00F46461" w14:paraId="224DF39F" w14:textId="77777777" w:rsidTr="00BE0F67">
        <w:tc>
          <w:tcPr>
            <w:tcW w:w="3128" w:type="dxa"/>
            <w:shd w:val="clear" w:color="auto" w:fill="auto"/>
          </w:tcPr>
          <w:p w14:paraId="7B73A030" w14:textId="4A1F14C1" w:rsidR="00AC65D1" w:rsidRPr="00F46461" w:rsidRDefault="00F048D9" w:rsidP="00F0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4" w:type="dxa"/>
            <w:shd w:val="clear" w:color="auto" w:fill="auto"/>
          </w:tcPr>
          <w:p w14:paraId="1DD5510B" w14:textId="4FD175BF" w:rsidR="00AC65D1" w:rsidRPr="00F46461" w:rsidRDefault="00F048D9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="00D151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F46461">
              <w:rPr>
                <w:rFonts w:asciiTheme="majorBidi" w:hAnsiTheme="majorBidi" w:cstheme="majorBidi"/>
                <w:sz w:val="30"/>
                <w:szCs w:val="30"/>
              </w:rPr>
              <w:t xml:space="preserve"> 14.96</w:t>
            </w:r>
          </w:p>
        </w:tc>
        <w:tc>
          <w:tcPr>
            <w:tcW w:w="236" w:type="dxa"/>
            <w:shd w:val="clear" w:color="auto" w:fill="auto"/>
          </w:tcPr>
          <w:p w14:paraId="1B92D35D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AC34B62" w14:textId="3E8ECCD5" w:rsidR="00AC65D1" w:rsidRPr="00F46461" w:rsidRDefault="000163CF" w:rsidP="0001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F464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12FDC12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41A86D8" w14:textId="54A70746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60,642</w:t>
            </w:r>
          </w:p>
        </w:tc>
        <w:tc>
          <w:tcPr>
            <w:tcW w:w="270" w:type="dxa"/>
            <w:shd w:val="clear" w:color="auto" w:fill="auto"/>
          </w:tcPr>
          <w:p w14:paraId="08B3B9F4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182EE" w14:textId="3BE46133" w:rsidR="00AC65D1" w:rsidRPr="00F46461" w:rsidRDefault="00F048D9" w:rsidP="00F46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  <w:tc>
          <w:tcPr>
            <w:tcW w:w="250" w:type="dxa"/>
            <w:shd w:val="clear" w:color="auto" w:fill="auto"/>
          </w:tcPr>
          <w:p w14:paraId="5938D4A1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441FB2D" w14:textId="1326F4DF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sz w:val="30"/>
                <w:szCs w:val="30"/>
              </w:rPr>
              <w:t>62,261</w:t>
            </w:r>
          </w:p>
        </w:tc>
      </w:tr>
      <w:tr w:rsidR="00AC65D1" w:rsidRPr="00F46461" w14:paraId="1AABCA6E" w14:textId="77777777" w:rsidTr="00BE0F67">
        <w:tc>
          <w:tcPr>
            <w:tcW w:w="3128" w:type="dxa"/>
            <w:shd w:val="clear" w:color="auto" w:fill="auto"/>
          </w:tcPr>
          <w:p w14:paraId="2387E16C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shd w:val="clear" w:color="auto" w:fill="auto"/>
          </w:tcPr>
          <w:p w14:paraId="2EDFAABA" w14:textId="77777777" w:rsidR="00AC65D1" w:rsidRPr="00F46461" w:rsidRDefault="00AC65D1" w:rsidP="00AC65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A567C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B1EB3" w14:textId="3368345F" w:rsidR="00AC65D1" w:rsidRPr="00F46461" w:rsidRDefault="00F048D9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130,511</w:t>
            </w:r>
          </w:p>
        </w:tc>
        <w:tc>
          <w:tcPr>
            <w:tcW w:w="236" w:type="dxa"/>
            <w:shd w:val="clear" w:color="auto" w:fill="auto"/>
          </w:tcPr>
          <w:p w14:paraId="052597F7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39788" w14:textId="585893DD" w:rsidR="00AC65D1" w:rsidRPr="00F46461" w:rsidRDefault="00F4646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60,642</w:t>
            </w:r>
          </w:p>
        </w:tc>
        <w:tc>
          <w:tcPr>
            <w:tcW w:w="270" w:type="dxa"/>
            <w:shd w:val="clear" w:color="auto" w:fill="auto"/>
          </w:tcPr>
          <w:p w14:paraId="5218E3BE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5D7BA" w14:textId="36F03398" w:rsidR="00AC65D1" w:rsidRPr="00F46461" w:rsidRDefault="00F46461" w:rsidP="00F46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1,619</w:t>
            </w:r>
          </w:p>
        </w:tc>
        <w:tc>
          <w:tcPr>
            <w:tcW w:w="250" w:type="dxa"/>
            <w:shd w:val="clear" w:color="auto" w:fill="auto"/>
          </w:tcPr>
          <w:p w14:paraId="4F91BD08" w14:textId="77777777" w:rsidR="00AC65D1" w:rsidRPr="00F46461" w:rsidRDefault="00AC65D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BA2B" w14:textId="4383602C" w:rsidR="00AC65D1" w:rsidRPr="00F46461" w:rsidRDefault="00F46461" w:rsidP="00AC6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192,772</w:t>
            </w:r>
          </w:p>
        </w:tc>
      </w:tr>
    </w:tbl>
    <w:p w14:paraId="4B81AA63" w14:textId="77777777" w:rsidR="00AC65D1" w:rsidRPr="00F048D9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0CDD7B" w14:textId="1E9CDAAF" w:rsidR="00AC65D1" w:rsidRDefault="00AC65D1" w:rsidP="00AC65D1">
      <w:pPr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B77F2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464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B77F2">
        <w:rPr>
          <w:rFonts w:ascii="Angsana New" w:hAnsi="Angsana New"/>
          <w:b/>
          <w:bCs/>
          <w:i/>
          <w:iCs/>
          <w:sz w:val="30"/>
          <w:szCs w:val="30"/>
        </w:rPr>
        <w:t xml:space="preserve">.3) </w:t>
      </w:r>
      <w:r w:rsidRPr="005B77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199962C" w14:textId="77777777" w:rsidR="00AC65D1" w:rsidRPr="005B77F2" w:rsidRDefault="00AC65D1" w:rsidP="00AC65D1">
      <w:pPr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22CB54" w14:textId="117DCAE8" w:rsidR="00AC65D1" w:rsidRPr="00AE379B" w:rsidRDefault="00AC65D1" w:rsidP="00AC65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E379B">
        <w:rPr>
          <w:rFonts w:ascii="Angsana New" w:hAnsi="Angsana New" w:hint="cs"/>
          <w:sz w:val="30"/>
          <w:szCs w:val="30"/>
          <w:cs/>
        </w:rPr>
        <w:t xml:space="preserve"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5DDF624E" w14:textId="77777777" w:rsidR="00AC65D1" w:rsidRPr="00F4646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B3B67" w14:textId="3D6B5106" w:rsidR="00AC65D1" w:rsidRPr="00F46461" w:rsidRDefault="00AC65D1" w:rsidP="00AC65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F46461">
        <w:rPr>
          <w:rFonts w:asciiTheme="majorBidi" w:hAnsiTheme="majorBidi" w:cstheme="majorBidi"/>
          <w:sz w:val="30"/>
          <w:szCs w:val="30"/>
        </w:rPr>
        <w:t>(</w:t>
      </w:r>
      <w:r w:rsidR="00F46461" w:rsidRPr="00F4646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F46461">
        <w:rPr>
          <w:rFonts w:asciiTheme="majorBidi" w:hAnsiTheme="majorBidi" w:cstheme="majorBidi"/>
          <w:sz w:val="30"/>
          <w:szCs w:val="30"/>
        </w:rPr>
        <w:t>.3.1</w:t>
      </w:r>
      <w:r w:rsidRPr="00F46461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4646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8B2BBED" w14:textId="77777777" w:rsidR="00AC65D1" w:rsidRPr="00F4646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0674F" w14:textId="4605DB1F" w:rsidR="00AC65D1" w:rsidRPr="002F5B71" w:rsidRDefault="00AC65D1" w:rsidP="00AC65D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  <w:cs/>
        </w:rPr>
      </w:pPr>
      <w:r w:rsidRPr="002F5B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F5B71" w:rsidRPr="002F5B71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2F5B71">
        <w:rPr>
          <w:rFonts w:asciiTheme="majorBidi" w:hAnsiTheme="majorBidi" w:cstheme="majorBidi"/>
          <w:sz w:val="30"/>
          <w:szCs w:val="30"/>
          <w:cs/>
        </w:rPr>
        <w:t>มี</w:t>
      </w:r>
      <w:r w:rsidRPr="002F5B71">
        <w:rPr>
          <w:rFonts w:ascii="Angsana New" w:hAnsi="Angsana New" w:hint="cs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BA0074">
        <w:rPr>
          <w:rFonts w:ascii="Angsana New" w:hAnsi="Angsana New" w:hint="cs"/>
          <w:sz w:val="30"/>
          <w:szCs w:val="30"/>
          <w:cs/>
        </w:rPr>
        <w:t>ดังนั้นจึงไม่มีความเสี่ยงด้านอัตราแลกเปลี่ยนที่</w:t>
      </w:r>
      <w:r w:rsidR="004D5222">
        <w:rPr>
          <w:rFonts w:ascii="Angsana New" w:hAnsi="Angsana New" w:hint="cs"/>
          <w:sz w:val="30"/>
          <w:szCs w:val="30"/>
          <w:cs/>
        </w:rPr>
        <w:t>เป็นสาระ</w:t>
      </w:r>
      <w:r w:rsidR="00BA0074">
        <w:rPr>
          <w:rFonts w:ascii="Angsana New" w:hAnsi="Angsana New" w:hint="cs"/>
          <w:sz w:val="30"/>
          <w:szCs w:val="30"/>
          <w:cs/>
        </w:rPr>
        <w:t>สำคัญ</w:t>
      </w:r>
    </w:p>
    <w:p w14:paraId="4AE83756" w14:textId="06848663" w:rsidR="00AC65D1" w:rsidRDefault="00AC65D1" w:rsidP="00AC65D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2524411C" w14:textId="7AE28B09" w:rsidR="00BE0F67" w:rsidRDefault="00BE0F67" w:rsidP="00AC65D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5FFCDD7E" w14:textId="53A28514" w:rsidR="00BE0F67" w:rsidRDefault="00BE0F67" w:rsidP="00AC65D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225D30B1" w14:textId="31340E30" w:rsidR="00AC65D1" w:rsidRPr="002F5B71" w:rsidRDefault="00F82283" w:rsidP="00AC65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F5B71">
        <w:rPr>
          <w:rFonts w:asciiTheme="majorBidi" w:hAnsiTheme="majorBidi" w:cstheme="majorBidi"/>
          <w:sz w:val="30"/>
          <w:szCs w:val="30"/>
        </w:rPr>
        <w:t xml:space="preserve"> </w:t>
      </w:r>
      <w:r w:rsidR="00AC65D1" w:rsidRPr="002F5B71">
        <w:rPr>
          <w:rFonts w:asciiTheme="majorBidi" w:hAnsiTheme="majorBidi" w:cstheme="majorBidi"/>
          <w:sz w:val="30"/>
          <w:szCs w:val="30"/>
        </w:rPr>
        <w:t>(</w:t>
      </w:r>
      <w:r w:rsidR="002F5B71" w:rsidRPr="002F5B7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AC65D1" w:rsidRPr="002F5B71">
        <w:rPr>
          <w:rFonts w:asciiTheme="majorBidi" w:hAnsiTheme="majorBidi" w:cstheme="majorBidi"/>
          <w:sz w:val="30"/>
          <w:szCs w:val="30"/>
        </w:rPr>
        <w:t>.3.2</w:t>
      </w:r>
      <w:r w:rsidR="00AC65D1" w:rsidRPr="002F5B71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C65D1" w:rsidRPr="002F5B7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C21BE14" w14:textId="77777777" w:rsidR="00AC65D1" w:rsidRPr="002F5B71" w:rsidRDefault="00AC65D1" w:rsidP="00AC65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19DDD90" w14:textId="657E7954" w:rsidR="00AC65D1" w:rsidRDefault="00AC65D1" w:rsidP="00AC65D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661025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661025">
        <w:rPr>
          <w:rFonts w:ascii="Angsana New" w:hAnsi="Angsana New" w:hint="cs"/>
          <w:sz w:val="30"/>
          <w:szCs w:val="30"/>
          <w:cs/>
          <w:lang w:bidi="th-TH"/>
        </w:rPr>
        <w:t>เนื่องจากเงินกู้ยืมส่วนใหญ่มีอัตราดอกเบี้ย</w:t>
      </w:r>
      <w:r w:rsidR="002F5B71" w:rsidRPr="002F5B71">
        <w:rPr>
          <w:rFonts w:ascii="Angsana New" w:hAnsi="Angsana New" w:cs="Angsana New"/>
          <w:sz w:val="30"/>
          <w:szCs w:val="30"/>
          <w:cs/>
          <w:lang w:bidi="th-TH"/>
        </w:rPr>
        <w:t>ลอยตัว</w:t>
      </w:r>
      <w:r w:rsidR="00BE0F67">
        <w:rPr>
          <w:rFonts w:ascii="Angsana New" w:hAnsi="Angsana New"/>
          <w:sz w:val="30"/>
          <w:szCs w:val="30"/>
          <w:lang w:bidi="th-TH"/>
        </w:rPr>
        <w:t xml:space="preserve"> </w:t>
      </w:r>
      <w:r w:rsidRPr="00661025">
        <w:rPr>
          <w:rFonts w:ascii="Angsana New" w:hAnsi="Angsana New" w:hint="cs"/>
          <w:sz w:val="30"/>
          <w:szCs w:val="30"/>
          <w:cs/>
          <w:lang w:bidi="th-TH"/>
        </w:rPr>
        <w:t>บริษัทมีฐานะเปิดต่อความเสี่ยงด้านอัตราดอกเบี้ยโดยหลักมาจา</w:t>
      </w:r>
      <w:r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Pr="00661025"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br/>
      </w:r>
      <w:r w:rsidR="00BE0F67">
        <w:rPr>
          <w:rFonts w:ascii="Angsana New" w:hAnsi="Angsana New"/>
          <w:sz w:val="30"/>
          <w:szCs w:val="30"/>
          <w:lang w:bidi="th-TH"/>
        </w:rPr>
        <w:t>(</w:t>
      </w:r>
      <w:r w:rsidRPr="00661025">
        <w:rPr>
          <w:rFonts w:ascii="Angsana New" w:hAnsi="Angsana New" w:hint="cs"/>
          <w:sz w:val="30"/>
          <w:szCs w:val="30"/>
          <w:cs/>
          <w:lang w:bidi="th-TH"/>
        </w:rPr>
        <w:t>ดูหมายเหตุข้อ</w:t>
      </w:r>
      <w:r w:rsidRPr="0066102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661025">
        <w:rPr>
          <w:rFonts w:ascii="Angsana New" w:hAnsi="Angsana New"/>
          <w:sz w:val="30"/>
          <w:szCs w:val="30"/>
          <w:lang w:bidi="th-TH"/>
        </w:rPr>
        <w:t>1</w:t>
      </w:r>
      <w:r w:rsidR="005663E7">
        <w:rPr>
          <w:rFonts w:ascii="Angsana New" w:hAnsi="Angsana New"/>
          <w:sz w:val="30"/>
          <w:szCs w:val="30"/>
          <w:lang w:val="en-US" w:bidi="th-TH"/>
        </w:rPr>
        <w:t>3</w:t>
      </w:r>
      <w:r w:rsidRPr="00661025">
        <w:rPr>
          <w:rFonts w:ascii="Angsana New" w:hAnsi="Angsana New"/>
          <w:sz w:val="30"/>
          <w:szCs w:val="30"/>
          <w:lang w:bidi="th-TH"/>
        </w:rPr>
        <w:t xml:space="preserve">) </w:t>
      </w:r>
    </w:p>
    <w:p w14:paraId="7A8C5E46" w14:textId="77777777" w:rsidR="002F5B71" w:rsidRDefault="002F5B71" w:rsidP="00AC65D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07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12"/>
        <w:gridCol w:w="1350"/>
        <w:gridCol w:w="270"/>
        <w:gridCol w:w="1440"/>
      </w:tblGrid>
      <w:tr w:rsidR="006705ED" w:rsidRPr="00D111FC" w14:paraId="1EBDBBF8" w14:textId="77777777" w:rsidTr="006705ED">
        <w:trPr>
          <w:tblHeader/>
        </w:trPr>
        <w:tc>
          <w:tcPr>
            <w:tcW w:w="6012" w:type="dxa"/>
            <w:shd w:val="clear" w:color="auto" w:fill="auto"/>
            <w:hideMark/>
          </w:tcPr>
          <w:p w14:paraId="0049CB50" w14:textId="30293988" w:rsidR="006705ED" w:rsidRPr="00D111FC" w:rsidRDefault="006705ED" w:rsidP="006705E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ณ วันที่ </w:t>
            </w: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8F4798C" w14:textId="233C6B3C" w:rsidR="006705ED" w:rsidRPr="006705ED" w:rsidRDefault="006705ED" w:rsidP="006705E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1F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E7FAED" w14:textId="77777777" w:rsidR="006705ED" w:rsidRPr="006705ED" w:rsidRDefault="006705ED" w:rsidP="006705E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A09620E" w14:textId="5FEA9717" w:rsidR="006705ED" w:rsidRPr="006705ED" w:rsidRDefault="006705ED" w:rsidP="006705E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1FC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F5B71" w:rsidRPr="00D111FC" w14:paraId="2A0419B4" w14:textId="77777777" w:rsidTr="006705ED">
        <w:trPr>
          <w:tblHeader/>
        </w:trPr>
        <w:tc>
          <w:tcPr>
            <w:tcW w:w="6012" w:type="dxa"/>
            <w:shd w:val="clear" w:color="auto" w:fill="auto"/>
          </w:tcPr>
          <w:p w14:paraId="31C78320" w14:textId="77777777" w:rsidR="002F5B71" w:rsidRPr="00D111FC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shd w:val="clear" w:color="auto" w:fill="auto"/>
            <w:hideMark/>
          </w:tcPr>
          <w:p w14:paraId="2C248FAD" w14:textId="30D5B59D" w:rsidR="002F5B71" w:rsidRPr="00BE0F67" w:rsidRDefault="00BE0F67" w:rsidP="00AC65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F5B71" w:rsidRPr="00D111F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5B71" w:rsidRPr="00D111FC" w14:paraId="34CABECE" w14:textId="77777777" w:rsidTr="006705ED">
        <w:tc>
          <w:tcPr>
            <w:tcW w:w="6012" w:type="dxa"/>
            <w:shd w:val="clear" w:color="auto" w:fill="auto"/>
            <w:hideMark/>
          </w:tcPr>
          <w:p w14:paraId="7A5ACA1B" w14:textId="77777777" w:rsidR="002F5B71" w:rsidRPr="00D111FC" w:rsidRDefault="002F5B71" w:rsidP="00AC65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50" w:type="dxa"/>
            <w:shd w:val="clear" w:color="auto" w:fill="auto"/>
          </w:tcPr>
          <w:p w14:paraId="08086519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1B2A27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2CEB3E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5B71" w:rsidRPr="00D111FC" w14:paraId="0067CFAC" w14:textId="77777777" w:rsidTr="006705ED">
        <w:tc>
          <w:tcPr>
            <w:tcW w:w="6012" w:type="dxa"/>
            <w:shd w:val="clear" w:color="auto" w:fill="auto"/>
            <w:hideMark/>
          </w:tcPr>
          <w:p w14:paraId="556E0297" w14:textId="1296F58D" w:rsidR="002F5B71" w:rsidRPr="00BE0F67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111F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  <w:r w:rsidR="00BE0F67"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6355E" w14:textId="69F5F582" w:rsidR="002F5B71" w:rsidRPr="00BE0F67" w:rsidRDefault="00BE0F67" w:rsidP="00AC65D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bidi="th-TH"/>
              </w:rPr>
              <w:t>6,165</w:t>
            </w:r>
          </w:p>
        </w:tc>
        <w:tc>
          <w:tcPr>
            <w:tcW w:w="270" w:type="dxa"/>
            <w:shd w:val="clear" w:color="auto" w:fill="auto"/>
          </w:tcPr>
          <w:p w14:paraId="041A412D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0FB8" w14:textId="484C4165" w:rsidR="002F5B71" w:rsidRPr="00D111FC" w:rsidRDefault="00BE0F67" w:rsidP="00AC65D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2,884</w:t>
            </w:r>
          </w:p>
        </w:tc>
      </w:tr>
      <w:tr w:rsidR="002F5B71" w:rsidRPr="00D111FC" w14:paraId="73345F1C" w14:textId="77777777" w:rsidTr="006705ED">
        <w:tc>
          <w:tcPr>
            <w:tcW w:w="6012" w:type="dxa"/>
            <w:shd w:val="clear" w:color="auto" w:fill="auto"/>
          </w:tcPr>
          <w:p w14:paraId="2996AB63" w14:textId="77777777" w:rsidR="002F5B71" w:rsidRPr="0011543C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theme="minorBidi"/>
                <w:sz w:val="30"/>
                <w:szCs w:val="3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39CDC2" w14:textId="58F9CC45" w:rsidR="002F5B71" w:rsidRPr="00D111FC" w:rsidRDefault="00BE0F67" w:rsidP="00AC65D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6,165</w:t>
            </w:r>
          </w:p>
        </w:tc>
        <w:tc>
          <w:tcPr>
            <w:tcW w:w="270" w:type="dxa"/>
            <w:shd w:val="clear" w:color="auto" w:fill="auto"/>
          </w:tcPr>
          <w:p w14:paraId="089756B5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61F51" w14:textId="5FE42ACB" w:rsidR="002F5B71" w:rsidRPr="00D111FC" w:rsidRDefault="00BE0F67" w:rsidP="00AC65D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2,884</w:t>
            </w:r>
          </w:p>
        </w:tc>
      </w:tr>
      <w:tr w:rsidR="002F5B71" w:rsidRPr="00D111FC" w14:paraId="42158E91" w14:textId="77777777" w:rsidTr="006705ED">
        <w:tc>
          <w:tcPr>
            <w:tcW w:w="6012" w:type="dxa"/>
            <w:shd w:val="clear" w:color="auto" w:fill="auto"/>
          </w:tcPr>
          <w:p w14:paraId="3B31A3EB" w14:textId="77777777" w:rsidR="002F5B71" w:rsidRPr="00D111FC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A33D4" w14:textId="77777777" w:rsidR="002F5B71" w:rsidRPr="00D111FC" w:rsidRDefault="002F5B71" w:rsidP="00AC65D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533477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09B2A" w14:textId="77777777" w:rsidR="002F5B71" w:rsidRPr="00D111FC" w:rsidRDefault="002F5B71" w:rsidP="00AC65D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5B71" w:rsidRPr="00391DEE" w14:paraId="0D36E441" w14:textId="77777777" w:rsidTr="00BE0F67">
        <w:tc>
          <w:tcPr>
            <w:tcW w:w="6012" w:type="dxa"/>
            <w:shd w:val="clear" w:color="auto" w:fill="auto"/>
            <w:hideMark/>
          </w:tcPr>
          <w:p w14:paraId="500B15AF" w14:textId="77777777" w:rsidR="002F5B71" w:rsidRPr="00391DEE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91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BBF94" w14:textId="77777777" w:rsidR="002F5B71" w:rsidRPr="00391DEE" w:rsidRDefault="002F5B71" w:rsidP="00AC65D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0164E8" w14:textId="77777777" w:rsidR="002F5B71" w:rsidRPr="00391DEE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8917CF" w14:textId="77777777" w:rsidR="002F5B71" w:rsidRPr="00391DEE" w:rsidRDefault="002F5B71" w:rsidP="00AC65D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F67" w:rsidRPr="00391DEE" w14:paraId="0DF72172" w14:textId="77777777" w:rsidTr="00BE0F67">
        <w:tc>
          <w:tcPr>
            <w:tcW w:w="6012" w:type="dxa"/>
            <w:shd w:val="clear" w:color="auto" w:fill="auto"/>
          </w:tcPr>
          <w:p w14:paraId="2A8C260C" w14:textId="5C7D7B89" w:rsidR="00BE0F67" w:rsidRPr="00BE0F67" w:rsidRDefault="00BE0F67" w:rsidP="00BE0F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Pr="00BE0F6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</w:t>
            </w: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C5FD1" w14:textId="6AD382E9" w:rsidR="00BE0F67" w:rsidRPr="00391DEE" w:rsidRDefault="00BE0F67" w:rsidP="00BE0F67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82,870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14BD60" w14:textId="77777777" w:rsidR="00BE0F67" w:rsidRPr="00391DEE" w:rsidRDefault="00BE0F67" w:rsidP="00BE0F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1EDA8" w14:textId="21D838CD" w:rsidR="00BE0F67" w:rsidRPr="00391DEE" w:rsidRDefault="00BE0F67" w:rsidP="00BE0F67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96,643</w:t>
            </w:r>
          </w:p>
        </w:tc>
      </w:tr>
      <w:tr w:rsidR="00BE0F67" w:rsidRPr="00391DEE" w14:paraId="40450589" w14:textId="77777777" w:rsidTr="00BE0F67">
        <w:tc>
          <w:tcPr>
            <w:tcW w:w="6012" w:type="dxa"/>
            <w:shd w:val="clear" w:color="auto" w:fill="auto"/>
            <w:hideMark/>
          </w:tcPr>
          <w:p w14:paraId="0DDF5AAC" w14:textId="7310160E" w:rsidR="00BE0F67" w:rsidRPr="00BE0F67" w:rsidRDefault="00BE0F67" w:rsidP="00BE0F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F6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62FC8" w14:textId="29AC57F2" w:rsidR="00BE0F67" w:rsidRPr="00391DEE" w:rsidRDefault="00BE0F67" w:rsidP="00BE0F67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77,714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83E772" w14:textId="77777777" w:rsidR="00BE0F67" w:rsidRPr="00391DEE" w:rsidRDefault="00BE0F67" w:rsidP="00BE0F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2C772" w14:textId="3233013C" w:rsidR="00BE0F67" w:rsidRPr="00391DEE" w:rsidRDefault="00BE0F67" w:rsidP="00BE0F67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93,245</w:t>
            </w:r>
          </w:p>
        </w:tc>
      </w:tr>
      <w:tr w:rsidR="002F5B71" w:rsidRPr="00D111FC" w14:paraId="0DE9A323" w14:textId="77777777" w:rsidTr="006705ED">
        <w:tc>
          <w:tcPr>
            <w:tcW w:w="6012" w:type="dxa"/>
            <w:shd w:val="clear" w:color="auto" w:fill="auto"/>
          </w:tcPr>
          <w:p w14:paraId="32F22BB7" w14:textId="77777777" w:rsidR="002F5B71" w:rsidRPr="00D111FC" w:rsidRDefault="002F5B71" w:rsidP="00AC65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3E83F" w14:textId="1387D747" w:rsidR="002F5B71" w:rsidRPr="00D111FC" w:rsidRDefault="009A01F4" w:rsidP="00AC65D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160,584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71676B" w14:textId="77777777" w:rsidR="002F5B71" w:rsidRPr="00D111FC" w:rsidRDefault="002F5B71" w:rsidP="00AC6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9945FE" w14:textId="7BBFCAEF" w:rsidR="002F5B71" w:rsidRPr="00D111FC" w:rsidRDefault="009A01F4" w:rsidP="00AC65D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189,888</w:t>
            </w:r>
          </w:p>
        </w:tc>
      </w:tr>
    </w:tbl>
    <w:p w14:paraId="22302442" w14:textId="77777777" w:rsidR="00AC65D1" w:rsidRDefault="00AC65D1" w:rsidP="0044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43F40A5A" w14:textId="537E1257" w:rsidR="00AC65D1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25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C65D1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2E18EB5D" w14:textId="77777777" w:rsidR="00AC65D1" w:rsidRPr="00B90523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0A1C90" w14:textId="77777777" w:rsidR="00AC65D1" w:rsidRPr="00B90523" w:rsidRDefault="00AC65D1" w:rsidP="00AC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9052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90523">
        <w:rPr>
          <w:rFonts w:ascii="Angsana New" w:hAnsi="Angsana New" w:hint="cs"/>
          <w:sz w:val="30"/>
          <w:szCs w:val="30"/>
          <w:cs/>
        </w:rPr>
        <w:t>ความเช</w:t>
      </w:r>
      <w:r w:rsidRPr="00B90523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B90523">
        <w:rPr>
          <w:rFonts w:ascii="Angsana New" w:hAnsi="Angsana New" w:hint="cs"/>
          <w:sz w:val="30"/>
          <w:szCs w:val="30"/>
          <w:cs/>
        </w:rPr>
        <w:t>มั่นขอ</w:t>
      </w:r>
      <w:r w:rsidRPr="00B90523">
        <w:rPr>
          <w:rFonts w:ascii="Angsana New" w:hAnsi="Angsana New"/>
          <w:sz w:val="30"/>
          <w:szCs w:val="30"/>
          <w:cs/>
        </w:rPr>
        <w:t>งนักลงทุ</w:t>
      </w:r>
      <w:r w:rsidRPr="00B90523">
        <w:rPr>
          <w:rFonts w:ascii="Angsana New" w:hAnsi="Angsana New" w:hint="cs"/>
          <w:sz w:val="30"/>
          <w:szCs w:val="30"/>
          <w:cs/>
        </w:rPr>
        <w:t>น</w:t>
      </w:r>
      <w:r w:rsidRPr="00B90523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B90523">
        <w:rPr>
          <w:rFonts w:ascii="Angsana New" w:hAnsi="Angsana New" w:hint="cs"/>
          <w:sz w:val="30"/>
          <w:szCs w:val="30"/>
          <w:cs/>
        </w:rPr>
        <w:t xml:space="preserve"> </w:t>
      </w:r>
      <w:r w:rsidRPr="00B90523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</w:t>
      </w:r>
      <w:r w:rsidRPr="00B90523">
        <w:rPr>
          <w:rFonts w:ascii="Angsana New" w:hAnsi="Angsana New" w:hint="cs"/>
          <w:sz w:val="30"/>
          <w:szCs w:val="30"/>
          <w:cs/>
        </w:rPr>
        <w:t>าน</w:t>
      </w:r>
      <w:r w:rsidRPr="00B90523">
        <w:rPr>
          <w:rFonts w:ascii="Angsana New" w:hAnsi="Angsana New"/>
          <w:sz w:val="30"/>
          <w:szCs w:val="30"/>
          <w:cs/>
        </w:rPr>
        <w:t>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735C9D3F" w14:textId="1F4CDCB3" w:rsidR="006B43F0" w:rsidRDefault="006B4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DE9AC6" w14:textId="7AB714C6" w:rsidR="002C4FD1" w:rsidRDefault="002C4FD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705ED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635E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AE484F4" w14:textId="77777777" w:rsidR="002C4FD1" w:rsidRPr="00A62EB1" w:rsidRDefault="002C4FD1" w:rsidP="00E3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spacing w:line="240" w:lineRule="auto"/>
        <w:ind w:left="36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4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273"/>
        <w:gridCol w:w="1213"/>
        <w:gridCol w:w="326"/>
        <w:gridCol w:w="1230"/>
      </w:tblGrid>
      <w:tr w:rsidR="00E363B7" w:rsidRPr="00435082" w14:paraId="37A5BFEB" w14:textId="77777777" w:rsidTr="000D5EBE">
        <w:tc>
          <w:tcPr>
            <w:tcW w:w="3469" w:type="pct"/>
            <w:shd w:val="clear" w:color="auto" w:fill="auto"/>
          </w:tcPr>
          <w:p w14:paraId="21BB53F6" w14:textId="77777777" w:rsidR="00E363B7" w:rsidRPr="00C635EC" w:rsidRDefault="00E363B7" w:rsidP="00206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2A90C9D4" w14:textId="348B1383" w:rsidR="00E363B7" w:rsidRPr="00435082" w:rsidRDefault="00E363B7" w:rsidP="0020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08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B9052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663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pct"/>
            <w:shd w:val="clear" w:color="auto" w:fill="auto"/>
            <w:vAlign w:val="bottom"/>
          </w:tcPr>
          <w:p w14:paraId="0F9BA31C" w14:textId="77777777" w:rsidR="00E363B7" w:rsidRPr="00435082" w:rsidRDefault="00E363B7" w:rsidP="0020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0CD1B86" w14:textId="60F243D3" w:rsidR="00E363B7" w:rsidRPr="00435082" w:rsidRDefault="00B90523" w:rsidP="0020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663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63B7" w:rsidRPr="00435082" w14:paraId="42A2DDC3" w14:textId="77777777" w:rsidTr="000D5EBE">
        <w:tc>
          <w:tcPr>
            <w:tcW w:w="3469" w:type="pct"/>
            <w:shd w:val="clear" w:color="auto" w:fill="auto"/>
          </w:tcPr>
          <w:p w14:paraId="6CC064D9" w14:textId="77777777" w:rsidR="00E363B7" w:rsidRPr="00435082" w:rsidRDefault="00E363B7" w:rsidP="00206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1" w:type="pct"/>
            <w:gridSpan w:val="3"/>
            <w:shd w:val="clear" w:color="auto" w:fill="auto"/>
          </w:tcPr>
          <w:p w14:paraId="2BE9C7CD" w14:textId="77777777" w:rsidR="00E363B7" w:rsidRPr="00435082" w:rsidRDefault="00E363B7" w:rsidP="00206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082" w:rsidRPr="00435082" w14:paraId="05B59366" w14:textId="77777777" w:rsidTr="000D5EBE">
        <w:tc>
          <w:tcPr>
            <w:tcW w:w="3469" w:type="pct"/>
            <w:shd w:val="clear" w:color="auto" w:fill="auto"/>
          </w:tcPr>
          <w:p w14:paraId="7D2256F4" w14:textId="24BE5DDF" w:rsidR="00435082" w:rsidRPr="00435082" w:rsidRDefault="00435082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A15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71" w:type="pct"/>
            <w:shd w:val="clear" w:color="auto" w:fill="auto"/>
          </w:tcPr>
          <w:p w14:paraId="296EDC08" w14:textId="77777777" w:rsidR="00435082" w:rsidRPr="00435082" w:rsidRDefault="00435082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pct"/>
            <w:shd w:val="clear" w:color="auto" w:fill="auto"/>
          </w:tcPr>
          <w:p w14:paraId="1CFBEF75" w14:textId="77777777" w:rsidR="00435082" w:rsidRPr="00435082" w:rsidRDefault="00435082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81E1919" w14:textId="77777777" w:rsidR="00435082" w:rsidRPr="00435082" w:rsidRDefault="00435082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523" w:rsidRPr="00435082" w14:paraId="1746C39D" w14:textId="77777777" w:rsidTr="000D5EBE">
        <w:tc>
          <w:tcPr>
            <w:tcW w:w="3469" w:type="pct"/>
            <w:shd w:val="clear" w:color="auto" w:fill="auto"/>
          </w:tcPr>
          <w:p w14:paraId="21E47631" w14:textId="77777777" w:rsidR="00B90523" w:rsidRPr="00435082" w:rsidRDefault="00B90523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5496E9E0" w14:textId="1E8C4F3A" w:rsidR="00B90523" w:rsidRPr="00435082" w:rsidRDefault="006B43F0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  <w:tc>
          <w:tcPr>
            <w:tcW w:w="180" w:type="pct"/>
            <w:shd w:val="clear" w:color="auto" w:fill="auto"/>
          </w:tcPr>
          <w:p w14:paraId="3C97196E" w14:textId="77777777" w:rsidR="00B90523" w:rsidRPr="00435082" w:rsidRDefault="00B90523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14:paraId="0BB76FC0" w14:textId="00C6E33E" w:rsidR="00B90523" w:rsidRPr="00435082" w:rsidRDefault="00B90523" w:rsidP="00B9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7866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651D60F6" w14:textId="39009F78" w:rsidR="00786634" w:rsidRPr="004318D3" w:rsidRDefault="00786634" w:rsidP="0090178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B4E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6B4ED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5" w:name="_Hlk39513395"/>
      <w:r w:rsidRPr="006B4E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6B4ED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6B4ED5">
        <w:rPr>
          <w:rFonts w:asciiTheme="majorBidi" w:hAnsiTheme="majorBidi" w:cstheme="majorBidi"/>
          <w:sz w:val="30"/>
          <w:szCs w:val="30"/>
          <w:lang w:val="en-US" w:bidi="th-TH"/>
        </w:rPr>
        <w:t xml:space="preserve">0.8 </w:t>
      </w:r>
      <w:r w:rsidRPr="006B4ED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6B4ED5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Pr="006B4ED5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6B4ED5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6B4ED5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6B4ED5">
        <w:rPr>
          <w:rFonts w:asciiTheme="majorBidi" w:hAnsiTheme="majorBidi" w:cstheme="majorBidi" w:hint="cs"/>
          <w:sz w:val="30"/>
          <w:szCs w:val="30"/>
          <w:cs/>
        </w:rPr>
        <w:t xml:space="preserve">ออกให้การไฟฟ้านครหลวงเพื่อการใช้ไฟฟ้าเป็นจำนวน </w:t>
      </w:r>
      <w:r w:rsidRPr="006B4ED5">
        <w:rPr>
          <w:rFonts w:asciiTheme="majorBidi" w:hAnsiTheme="majorBidi" w:cstheme="majorBidi"/>
          <w:sz w:val="30"/>
          <w:szCs w:val="30"/>
        </w:rPr>
        <w:t xml:space="preserve">0.1 </w:t>
      </w:r>
      <w:r w:rsidRPr="006B4ED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5"/>
      <w:r w:rsidRPr="006B4ED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B1C77BF" w14:textId="67F281F4" w:rsidR="0063694F" w:rsidRPr="004318D3" w:rsidRDefault="0063694F" w:rsidP="00B9052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6256A9F7" w14:textId="70F513F2" w:rsidR="002C4FD1" w:rsidRPr="004318D3" w:rsidRDefault="002C4FD1" w:rsidP="00B90523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96406A"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7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3F6D68" w:rsidRPr="004318D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31C355FA" w14:textId="678F3F9F" w:rsidR="002C4FD1" w:rsidRPr="004318D3" w:rsidRDefault="002C4FD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14:paraId="7D88A68D" w14:textId="290AF8E9" w:rsidR="005A7C0D" w:rsidRPr="004318D3" w:rsidRDefault="000D0FA3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4318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318D3">
        <w:rPr>
          <w:rFonts w:ascii="Angsana New" w:hAnsi="Angsana New"/>
          <w:sz w:val="30"/>
          <w:szCs w:val="30"/>
        </w:rPr>
        <w:t>11</w:t>
      </w:r>
      <w:r w:rsidRPr="004318D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318D3">
        <w:rPr>
          <w:rFonts w:ascii="Angsana New" w:hAnsi="Angsana New"/>
          <w:sz w:val="30"/>
          <w:szCs w:val="30"/>
        </w:rPr>
        <w:t>2562</w:t>
      </w:r>
      <w:r w:rsidRPr="004318D3">
        <w:rPr>
          <w:rFonts w:ascii="Angsana New" w:hAnsi="Angsana New"/>
          <w:sz w:val="30"/>
          <w:szCs w:val="30"/>
          <w:cs/>
        </w:rPr>
        <w:t xml:space="preserve"> บริษัท</w:t>
      </w:r>
      <w:r w:rsidR="005A7C0D" w:rsidRPr="004318D3">
        <w:rPr>
          <w:rFonts w:ascii="Angsana New" w:hAnsi="Angsana New"/>
          <w:sz w:val="30"/>
          <w:szCs w:val="30"/>
          <w:cs/>
        </w:rPr>
        <w:t>ถูกฟ้องร้องในคดี</w:t>
      </w:r>
      <w:r w:rsidRPr="004318D3">
        <w:rPr>
          <w:rFonts w:ascii="Angsana New" w:hAnsi="Angsana New"/>
          <w:sz w:val="30"/>
          <w:szCs w:val="30"/>
          <w:cs/>
        </w:rPr>
        <w:t>ที่</w:t>
      </w:r>
      <w:r w:rsidR="005A7C0D" w:rsidRPr="004318D3">
        <w:rPr>
          <w:rFonts w:ascii="Angsana New" w:hAnsi="Angsana New"/>
          <w:sz w:val="30"/>
          <w:szCs w:val="30"/>
          <w:cs/>
        </w:rPr>
        <w:t>เกี่ยวกับ</w:t>
      </w:r>
      <w:r w:rsidRPr="004318D3">
        <w:rPr>
          <w:rFonts w:ascii="Angsana New" w:hAnsi="Angsana New"/>
          <w:sz w:val="30"/>
          <w:szCs w:val="30"/>
          <w:cs/>
        </w:rPr>
        <w:t>ละเมิดใช้สิทธิ</w:t>
      </w:r>
      <w:r w:rsidR="00D35C41" w:rsidRPr="004318D3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4318D3">
        <w:rPr>
          <w:rFonts w:ascii="Angsana New" w:hAnsi="Angsana New"/>
          <w:sz w:val="30"/>
          <w:szCs w:val="30"/>
          <w:cs/>
        </w:rPr>
        <w:t>โดยไม่สุจริต</w:t>
      </w:r>
      <w:r w:rsidR="005A7C0D" w:rsidRPr="004318D3">
        <w:rPr>
          <w:rFonts w:ascii="Angsana New" w:hAnsi="Angsana New"/>
          <w:sz w:val="30"/>
          <w:szCs w:val="30"/>
          <w:cs/>
        </w:rPr>
        <w:t xml:space="preserve"> โดยมี</w:t>
      </w:r>
      <w:r w:rsidR="00A807BE" w:rsidRPr="004318D3">
        <w:rPr>
          <w:rFonts w:ascii="Angsana New" w:hAnsi="Angsana New"/>
          <w:sz w:val="30"/>
          <w:szCs w:val="30"/>
        </w:rPr>
        <w:t xml:space="preserve">  </w:t>
      </w:r>
      <w:r w:rsidR="005A7C0D" w:rsidRPr="004318D3">
        <w:rPr>
          <w:rFonts w:ascii="Angsana New" w:hAnsi="Angsana New"/>
          <w:sz w:val="30"/>
          <w:szCs w:val="30"/>
          <w:cs/>
        </w:rPr>
        <w:t>ทุนทร</w:t>
      </w:r>
      <w:r w:rsidR="00A807BE" w:rsidRPr="004318D3">
        <w:rPr>
          <w:rFonts w:ascii="Angsana New" w:hAnsi="Angsana New"/>
          <w:sz w:val="30"/>
          <w:szCs w:val="30"/>
          <w:cs/>
        </w:rPr>
        <w:t>ั</w:t>
      </w:r>
      <w:r w:rsidR="005A7C0D" w:rsidRPr="004318D3">
        <w:rPr>
          <w:rFonts w:ascii="Angsana New" w:hAnsi="Angsana New"/>
          <w:sz w:val="30"/>
          <w:szCs w:val="30"/>
          <w:cs/>
        </w:rPr>
        <w:t xml:space="preserve">พย์ที่ถูกฟ้องร้องเป็นจำนวน </w:t>
      </w:r>
      <w:r w:rsidR="005A7C0D" w:rsidRPr="004318D3">
        <w:rPr>
          <w:rFonts w:ascii="Angsana New" w:hAnsi="Angsana New"/>
          <w:sz w:val="30"/>
          <w:szCs w:val="30"/>
        </w:rPr>
        <w:t>50</w:t>
      </w:r>
      <w:r w:rsidR="001A6590" w:rsidRPr="004318D3">
        <w:rPr>
          <w:rFonts w:ascii="Angsana New" w:hAnsi="Angsana New"/>
          <w:sz w:val="30"/>
          <w:szCs w:val="30"/>
        </w:rPr>
        <w:t>.0</w:t>
      </w:r>
      <w:r w:rsidR="005A7C0D" w:rsidRPr="004318D3">
        <w:rPr>
          <w:rFonts w:ascii="Angsana New" w:hAnsi="Angsana New"/>
          <w:sz w:val="30"/>
          <w:szCs w:val="30"/>
        </w:rPr>
        <w:t xml:space="preserve"> </w:t>
      </w:r>
      <w:r w:rsidR="005A7C0D" w:rsidRPr="004318D3">
        <w:rPr>
          <w:rFonts w:ascii="Angsana New" w:hAnsi="Angsana New"/>
          <w:sz w:val="30"/>
          <w:szCs w:val="30"/>
          <w:cs/>
        </w:rPr>
        <w:t>ล้านบาท ขณะนี้คดีอยู่ระหว่างการ</w:t>
      </w:r>
      <w:r w:rsidRPr="004318D3">
        <w:rPr>
          <w:rFonts w:ascii="Angsana New" w:hAnsi="Angsana New"/>
          <w:sz w:val="30"/>
          <w:szCs w:val="30"/>
          <w:cs/>
        </w:rPr>
        <w:t>พิจารณาของศาลทรัพย์สินทางปัญญา และการค้าระหว่างประเทศกลาง</w:t>
      </w:r>
      <w:r w:rsidR="005A7C0D" w:rsidRPr="004318D3">
        <w:rPr>
          <w:rFonts w:ascii="Angsana New" w:hAnsi="Angsana New"/>
          <w:sz w:val="30"/>
          <w:szCs w:val="30"/>
          <w:cs/>
        </w:rPr>
        <w:t xml:space="preserve"> </w:t>
      </w:r>
      <w:r w:rsidR="00D35C41" w:rsidRPr="004318D3">
        <w:rPr>
          <w:rFonts w:ascii="Angsana New" w:hAnsi="Angsana New"/>
          <w:sz w:val="30"/>
          <w:szCs w:val="30"/>
          <w:cs/>
        </w:rPr>
        <w:t>ศาล</w:t>
      </w:r>
      <w:r w:rsidR="002A3D19" w:rsidRPr="004318D3">
        <w:rPr>
          <w:rFonts w:ascii="Angsana New" w:hAnsi="Angsana New"/>
          <w:sz w:val="30"/>
          <w:szCs w:val="30"/>
          <w:cs/>
        </w:rPr>
        <w:t>ได้นัดสืบพยานโจทก์และพยานจำเลยในเดือ</w:t>
      </w:r>
      <w:r w:rsidR="00BE2A91" w:rsidRPr="004318D3">
        <w:rPr>
          <w:rFonts w:ascii="Angsana New" w:hAnsi="Angsana New"/>
          <w:sz w:val="30"/>
          <w:szCs w:val="30"/>
          <w:cs/>
        </w:rPr>
        <w:t>นตุลาคม</w:t>
      </w:r>
      <w:r w:rsidR="002A3D19" w:rsidRPr="004318D3">
        <w:rPr>
          <w:rFonts w:ascii="Angsana New" w:hAnsi="Angsana New"/>
          <w:sz w:val="30"/>
          <w:szCs w:val="30"/>
          <w:cs/>
        </w:rPr>
        <w:t xml:space="preserve"> </w:t>
      </w:r>
      <w:r w:rsidR="002A3D19" w:rsidRPr="004318D3">
        <w:rPr>
          <w:rFonts w:ascii="Angsana New" w:hAnsi="Angsana New"/>
          <w:sz w:val="30"/>
          <w:szCs w:val="30"/>
        </w:rPr>
        <w:t xml:space="preserve">2564 </w:t>
      </w:r>
      <w:r w:rsidR="005A7C0D" w:rsidRPr="004318D3">
        <w:rPr>
          <w:rFonts w:ascii="Angsana New" w:hAnsi="Angsana New"/>
          <w:sz w:val="30"/>
          <w:szCs w:val="30"/>
          <w:cs/>
        </w:rPr>
        <w:t xml:space="preserve">ทั้งนี้ผลที่สุดของคดียังไม่สามารถสรุปได้ </w:t>
      </w:r>
      <w:r w:rsidR="002A3D19" w:rsidRPr="004318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3D19" w:rsidRPr="004318D3">
        <w:rPr>
          <w:rFonts w:ascii="Angsana New" w:hAnsi="Angsana New"/>
          <w:sz w:val="30"/>
          <w:szCs w:val="30"/>
        </w:rPr>
        <w:t xml:space="preserve">31 </w:t>
      </w:r>
      <w:r w:rsidR="002A3D19" w:rsidRPr="004318D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A3D19" w:rsidRPr="004318D3">
        <w:rPr>
          <w:rFonts w:ascii="Angsana New" w:hAnsi="Angsana New"/>
          <w:sz w:val="30"/>
          <w:szCs w:val="30"/>
        </w:rPr>
        <w:t>256</w:t>
      </w:r>
      <w:r w:rsidR="00786634" w:rsidRPr="004318D3">
        <w:rPr>
          <w:rFonts w:ascii="Angsana New" w:hAnsi="Angsana New"/>
          <w:sz w:val="30"/>
          <w:szCs w:val="30"/>
        </w:rPr>
        <w:t>3</w:t>
      </w:r>
      <w:r w:rsidR="002A3D19" w:rsidRPr="004318D3">
        <w:rPr>
          <w:rFonts w:ascii="Angsana New" w:hAnsi="Angsana New"/>
          <w:sz w:val="30"/>
          <w:szCs w:val="30"/>
        </w:rPr>
        <w:t xml:space="preserve"> </w:t>
      </w:r>
      <w:r w:rsidR="002A3D19" w:rsidRPr="004318D3">
        <w:rPr>
          <w:rFonts w:ascii="Angsana New" w:hAnsi="Angsana New"/>
          <w:sz w:val="30"/>
          <w:szCs w:val="30"/>
          <w:cs/>
        </w:rPr>
        <w:t>บริษัทไม่ได้ตั้งประมาณการหนี้สินสำหรับค่าเสียหายคดีความ เนื่องจากผู้บริหารเชื่อว่าบริษัทไม่ได้กระทำ</w:t>
      </w:r>
      <w:r w:rsidR="001A6590" w:rsidRPr="004318D3">
        <w:rPr>
          <w:rFonts w:ascii="Angsana New" w:hAnsi="Angsana New"/>
          <w:sz w:val="30"/>
          <w:szCs w:val="30"/>
          <w:cs/>
        </w:rPr>
        <w:t>ความผิด</w:t>
      </w:r>
      <w:r w:rsidR="002A3D19" w:rsidRPr="004318D3">
        <w:rPr>
          <w:rFonts w:ascii="Angsana New" w:hAnsi="Angsana New"/>
          <w:sz w:val="30"/>
          <w:szCs w:val="30"/>
          <w:cs/>
        </w:rPr>
        <w:t>ตามดังฟ้อง</w:t>
      </w:r>
    </w:p>
    <w:p w14:paraId="195843B4" w14:textId="77777777" w:rsidR="00A4574A" w:rsidRPr="004318D3" w:rsidRDefault="00A4574A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3110B395" w14:textId="216FF2F9" w:rsidR="001E7C86" w:rsidRPr="004318D3" w:rsidRDefault="001E7C86" w:rsidP="001E7C86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96406A"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8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3B19A9" w:rsidRPr="004318D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  <w:r w:rsidR="006B43F0"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6C6CA495" w14:textId="33A88160" w:rsidR="00A4574A" w:rsidRPr="004318D3" w:rsidRDefault="00A4574A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D98D2BE" w14:textId="0B571D2C" w:rsidR="009A01F4" w:rsidRPr="004318D3" w:rsidRDefault="00BE2A91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4318D3">
        <w:rPr>
          <w:rFonts w:ascii="Angsana New" w:hAnsi="Angsana New"/>
          <w:sz w:val="30"/>
          <w:szCs w:val="30"/>
          <w:cs/>
        </w:rPr>
        <w:t xml:space="preserve">เมื่อวันที่ 27 มกราคม 2564 บริษัทได้ทำสัญญากู้ยืมเงินระยะยาวกับสถาบันการเงินแห่งหนึ่งเพื่อเสริมสภาพคล่องในวงเงินจำนวน 19.9 ล้านบาท มีอัตราดอกเบี้ยเป็น </w:t>
      </w:r>
      <w:r w:rsidRPr="004318D3">
        <w:rPr>
          <w:rFonts w:ascii="Angsana New" w:hAnsi="Angsana New"/>
          <w:sz w:val="30"/>
          <w:szCs w:val="30"/>
        </w:rPr>
        <w:t>MLR-</w:t>
      </w:r>
      <w:r w:rsidRPr="004318D3">
        <w:rPr>
          <w:rFonts w:ascii="Angsana New" w:hAnsi="Angsana New"/>
          <w:sz w:val="30"/>
          <w:szCs w:val="30"/>
          <w:cs/>
        </w:rPr>
        <w:t xml:space="preserve">1.47% สำหรับปีที่ 1 และอัตราดอกเบี้ย </w:t>
      </w:r>
      <w:r w:rsidRPr="004318D3">
        <w:rPr>
          <w:rFonts w:ascii="Angsana New" w:hAnsi="Angsana New"/>
          <w:sz w:val="30"/>
          <w:szCs w:val="30"/>
        </w:rPr>
        <w:t>MLR-</w:t>
      </w:r>
      <w:r w:rsidRPr="004318D3">
        <w:rPr>
          <w:rFonts w:ascii="Angsana New" w:hAnsi="Angsana New"/>
          <w:sz w:val="30"/>
          <w:szCs w:val="30"/>
          <w:cs/>
        </w:rPr>
        <w:t xml:space="preserve">1.1% สำหรับปีที่ </w:t>
      </w:r>
      <w:r w:rsidR="004318D3">
        <w:rPr>
          <w:rFonts w:ascii="Angsana New" w:hAnsi="Angsana New"/>
          <w:sz w:val="30"/>
          <w:szCs w:val="30"/>
        </w:rPr>
        <w:t>2</w:t>
      </w:r>
      <w:r w:rsidRPr="004318D3">
        <w:rPr>
          <w:rFonts w:ascii="Angsana New" w:hAnsi="Angsana New"/>
          <w:sz w:val="30"/>
          <w:szCs w:val="30"/>
          <w:cs/>
        </w:rPr>
        <w:t xml:space="preserve"> - 7 โดยได้รับการค้ำประกันจากบรรษัทประกันสินเชื่ออุตสาหกรรมขนาดย่อม (บสย.) และผู้บริหารสำคัญ</w:t>
      </w:r>
    </w:p>
    <w:p w14:paraId="13A5D88F" w14:textId="7135520C" w:rsidR="0096406A" w:rsidRPr="004318D3" w:rsidRDefault="0096406A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997F90" w14:textId="4F452296" w:rsidR="00BE2A91" w:rsidRPr="004318D3" w:rsidRDefault="004318D3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 w:rsidR="00BE2A91" w:rsidRPr="004318D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2564</w:t>
      </w:r>
      <w:r w:rsidR="00BE2A91" w:rsidRPr="004318D3">
        <w:rPr>
          <w:rFonts w:ascii="Angsana New" w:hAnsi="Angsana New"/>
          <w:sz w:val="30"/>
          <w:szCs w:val="30"/>
          <w:cs/>
        </w:rPr>
        <w:t xml:space="preserve"> บริษัทได้ทำสัญญาขายลดลูกหนี้การค้ากับสถาบันการเงินแห่งหนึ่งเพื่อเสริมสภาพคล่องในวงเงินจำนวน 20.0 ล้านบาท มีอัตราดอกเบี้ยร้อยละ 5.25 ต่อปี โดยได้รับการค้ำประกันจากผู้บริหารสำคัญ</w:t>
      </w:r>
    </w:p>
    <w:p w14:paraId="65DC961C" w14:textId="5A7796D3" w:rsidR="00BE2A91" w:rsidRPr="004318D3" w:rsidRDefault="00BE2A91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8E1F0A6" w14:textId="7BBC3C01" w:rsidR="00BE2A91" w:rsidRPr="004318D3" w:rsidRDefault="00BE2A91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4318D3">
        <w:rPr>
          <w:rFonts w:ascii="Angsana New" w:hAnsi="Angsana New"/>
          <w:sz w:val="30"/>
          <w:szCs w:val="30"/>
          <w:cs/>
        </w:rPr>
        <w:t xml:space="preserve">เมื่อวันที่ 23 กุมภาพันธ์ 2564 คณะกรรมการบริษัทได้นำเสนอจ่ายปันผลในอัตราหุ้นละ </w:t>
      </w:r>
      <w:r w:rsidR="0041533C" w:rsidRPr="004318D3">
        <w:rPr>
          <w:rFonts w:ascii="Angsana New" w:hAnsi="Angsana New"/>
          <w:sz w:val="30"/>
          <w:szCs w:val="30"/>
        </w:rPr>
        <w:t>0.0294</w:t>
      </w:r>
      <w:r w:rsidRPr="004318D3">
        <w:rPr>
          <w:rFonts w:ascii="Angsana New" w:hAnsi="Angsana New"/>
          <w:sz w:val="30"/>
          <w:szCs w:val="30"/>
        </w:rPr>
        <w:t xml:space="preserve"> </w:t>
      </w:r>
      <w:r w:rsidRPr="004318D3">
        <w:rPr>
          <w:rFonts w:ascii="Angsana New" w:hAnsi="Angsana New"/>
          <w:sz w:val="30"/>
          <w:szCs w:val="30"/>
          <w:cs/>
        </w:rPr>
        <w:t xml:space="preserve">บาท เป็นจำนวน </w:t>
      </w:r>
      <w:r w:rsidR="0041533C" w:rsidRPr="004318D3">
        <w:rPr>
          <w:rFonts w:ascii="Angsana New" w:hAnsi="Angsana New"/>
          <w:sz w:val="30"/>
          <w:szCs w:val="30"/>
        </w:rPr>
        <w:t>10.0</w:t>
      </w:r>
      <w:r w:rsidRPr="004318D3">
        <w:rPr>
          <w:rFonts w:ascii="Angsana New" w:hAnsi="Angsana New"/>
          <w:sz w:val="30"/>
          <w:szCs w:val="30"/>
        </w:rPr>
        <w:t xml:space="preserve"> </w:t>
      </w:r>
      <w:r w:rsidR="00820C4F">
        <w:rPr>
          <w:rFonts w:ascii="Angsana New" w:hAnsi="Angsana New" w:hint="cs"/>
          <w:sz w:val="30"/>
          <w:szCs w:val="30"/>
          <w:cs/>
        </w:rPr>
        <w:t>ล้าน</w:t>
      </w:r>
      <w:r w:rsidRPr="004318D3">
        <w:rPr>
          <w:rFonts w:ascii="Angsana New" w:hAnsi="Angsana New"/>
          <w:sz w:val="30"/>
          <w:szCs w:val="30"/>
          <w:cs/>
        </w:rPr>
        <w:t>บาท การจ่ายเงินปันผลดังกล่าวต้องได้รับอนุมัติจากผู้ถือหุ้นของบริษัท</w:t>
      </w:r>
    </w:p>
    <w:p w14:paraId="1119EE1A" w14:textId="2AD0276D" w:rsidR="0096406A" w:rsidRPr="009A01F4" w:rsidRDefault="0096406A" w:rsidP="006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53B1F" w14:textId="2EE35C74" w:rsidR="009A01F4" w:rsidRDefault="009A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46A61896" w14:textId="0FDD30DE" w:rsidR="00810A71" w:rsidRPr="00810A71" w:rsidRDefault="00810A71" w:rsidP="00810A71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10A7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96406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9</w:t>
      </w:r>
      <w:r w:rsidRPr="00810A7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810A71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15EC37FE" w14:textId="77777777" w:rsidR="00262163" w:rsidRDefault="00262163" w:rsidP="0081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C35406" w14:textId="5AA7F4A4" w:rsidR="00810A71" w:rsidRDefault="00810A71" w:rsidP="00E9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B3AB9">
        <w:rPr>
          <w:rFonts w:ascii="Angsana New" w:hAnsi="Angsana New" w:hint="cs"/>
          <w:sz w:val="30"/>
          <w:szCs w:val="30"/>
          <w:cs/>
          <w:lang w:val="en-GB"/>
        </w:rPr>
        <w:t>รายการบางรายการในงบแสดงฐานะการเงิน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วันที่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/>
          <w:sz w:val="30"/>
          <w:szCs w:val="30"/>
          <w:lang w:val="en-GB"/>
        </w:rPr>
        <w:t xml:space="preserve">31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54DB3">
        <w:rPr>
          <w:rFonts w:ascii="Angsana New" w:hAnsi="Angsana New"/>
          <w:sz w:val="30"/>
          <w:szCs w:val="30"/>
          <w:lang w:val="en-GB"/>
        </w:rPr>
        <w:t>256</w:t>
      </w:r>
      <w:r w:rsidR="00786634">
        <w:rPr>
          <w:rFonts w:ascii="Angsana New" w:hAnsi="Angsana New"/>
          <w:sz w:val="30"/>
          <w:szCs w:val="30"/>
          <w:lang w:val="en-GB"/>
        </w:rPr>
        <w:t>2</w:t>
      </w:r>
      <w:r w:rsidR="007370F2">
        <w:rPr>
          <w:rFonts w:ascii="Angsana New" w:hAnsi="Angsana New"/>
          <w:sz w:val="30"/>
          <w:szCs w:val="30"/>
          <w:lang w:val="en-GB"/>
        </w:rPr>
        <w:t xml:space="preserve"> </w:t>
      </w:r>
      <w:r w:rsidR="007370F2">
        <w:rPr>
          <w:rFonts w:ascii="Angsana New" w:hAnsi="Angsana New" w:hint="cs"/>
          <w:sz w:val="30"/>
          <w:szCs w:val="30"/>
          <w:cs/>
          <w:lang w:val="en-GB"/>
        </w:rPr>
        <w:t>และงบกำไรขาดทุนเบ็ดเสร็จสำหรับปีสิ้นสุดวันเดียวกัน</w:t>
      </w:r>
      <w:r w:rsidRPr="00954DB3">
        <w:rPr>
          <w:rFonts w:ascii="Angsana New" w:hAnsi="Angsana New"/>
          <w:sz w:val="30"/>
          <w:szCs w:val="30"/>
          <w:lang w:val="en-GB"/>
        </w:rPr>
        <w:t xml:space="preserve">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ได้มีการจัดประเภทรายการใหม่เพื่อให้สอดคล้องกับการนำเสนองบการเงินปี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/>
          <w:sz w:val="30"/>
          <w:szCs w:val="30"/>
          <w:lang w:val="en-GB"/>
        </w:rPr>
        <w:t>256</w:t>
      </w:r>
      <w:r w:rsidR="00786634">
        <w:rPr>
          <w:rFonts w:ascii="Angsana New" w:hAnsi="Angsana New"/>
          <w:sz w:val="30"/>
          <w:szCs w:val="30"/>
          <w:lang w:val="en-GB"/>
        </w:rPr>
        <w:t>3</w:t>
      </w:r>
    </w:p>
    <w:p w14:paraId="78611084" w14:textId="3EC38918" w:rsidR="00786634" w:rsidRDefault="00786634" w:rsidP="00E9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0"/>
        <w:gridCol w:w="1719"/>
        <w:gridCol w:w="270"/>
        <w:gridCol w:w="1692"/>
        <w:gridCol w:w="270"/>
        <w:gridCol w:w="1701"/>
      </w:tblGrid>
      <w:tr w:rsidR="00786634" w:rsidRPr="005B3AB9" w14:paraId="39EB4848" w14:textId="77777777" w:rsidTr="003C6A3D">
        <w:trPr>
          <w:trHeight w:val="335"/>
          <w:tblHeader/>
        </w:trPr>
        <w:tc>
          <w:tcPr>
            <w:tcW w:w="3510" w:type="dxa"/>
            <w:vAlign w:val="center"/>
          </w:tcPr>
          <w:p w14:paraId="3D512800" w14:textId="77777777" w:rsidR="00786634" w:rsidRPr="005B3AB9" w:rsidRDefault="00786634" w:rsidP="003C6A3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6D784F8E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B90E655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92" w:type="dxa"/>
            <w:vAlign w:val="center"/>
          </w:tcPr>
          <w:p w14:paraId="40E12C83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9756B12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01" w:type="dxa"/>
            <w:vAlign w:val="center"/>
          </w:tcPr>
          <w:p w14:paraId="48993DF9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6634" w:rsidRPr="005B3AB9" w14:paraId="70F50AD0" w14:textId="77777777" w:rsidTr="003C6A3D">
        <w:trPr>
          <w:trHeight w:val="335"/>
          <w:tblHeader/>
        </w:trPr>
        <w:tc>
          <w:tcPr>
            <w:tcW w:w="3510" w:type="dxa"/>
            <w:vAlign w:val="center"/>
          </w:tcPr>
          <w:p w14:paraId="1240CF4C" w14:textId="77777777" w:rsidR="00786634" w:rsidRPr="005B3AB9" w:rsidRDefault="00786634" w:rsidP="003C6A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5B5D419E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center"/>
          </w:tcPr>
          <w:p w14:paraId="23AB2E48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92" w:type="dxa"/>
            <w:vAlign w:val="center"/>
          </w:tcPr>
          <w:p w14:paraId="791B3880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vAlign w:val="center"/>
          </w:tcPr>
          <w:p w14:paraId="2453771F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01" w:type="dxa"/>
            <w:vAlign w:val="center"/>
          </w:tcPr>
          <w:p w14:paraId="310D940A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6634" w:rsidRPr="005B3AB9" w14:paraId="4B813458" w14:textId="77777777" w:rsidTr="003C6A3D">
        <w:tc>
          <w:tcPr>
            <w:tcW w:w="3510" w:type="dxa"/>
            <w:shd w:val="clear" w:color="auto" w:fill="auto"/>
          </w:tcPr>
          <w:p w14:paraId="03ACBCD6" w14:textId="77777777" w:rsidR="00786634" w:rsidRPr="005B3AB9" w:rsidRDefault="00786634" w:rsidP="003C6A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2" w:type="dxa"/>
            <w:gridSpan w:val="5"/>
            <w:shd w:val="clear" w:color="auto" w:fill="auto"/>
          </w:tcPr>
          <w:p w14:paraId="14D5072E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6634" w:rsidRPr="005B3AB9" w14:paraId="36C1B50F" w14:textId="77777777" w:rsidTr="003C6A3D">
        <w:tc>
          <w:tcPr>
            <w:tcW w:w="3510" w:type="dxa"/>
            <w:shd w:val="clear" w:color="auto" w:fill="auto"/>
            <w:hideMark/>
          </w:tcPr>
          <w:p w14:paraId="36C1FC7F" w14:textId="77777777" w:rsidR="00786634" w:rsidRPr="005B3AB9" w:rsidRDefault="00786634" w:rsidP="003C6A3D">
            <w:pPr>
              <w:pStyle w:val="BodyText"/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B3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3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</w:t>
            </w:r>
          </w:p>
          <w:p w14:paraId="4B005686" w14:textId="77777777" w:rsidR="00786634" w:rsidRPr="005B3AB9" w:rsidRDefault="00786634" w:rsidP="003C6A3D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3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670429F8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B0063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DAA204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865B4E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2698FE2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634" w:rsidRPr="005B3AB9" w14:paraId="4257C2CB" w14:textId="77777777" w:rsidTr="003C6A3D">
        <w:trPr>
          <w:trHeight w:val="362"/>
        </w:trPr>
        <w:tc>
          <w:tcPr>
            <w:tcW w:w="3510" w:type="dxa"/>
            <w:shd w:val="clear" w:color="auto" w:fill="auto"/>
          </w:tcPr>
          <w:p w14:paraId="404BBFC4" w14:textId="77777777" w:rsidR="00786634" w:rsidRDefault="00786634" w:rsidP="003C6A3D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9" w:type="dxa"/>
            <w:shd w:val="clear" w:color="auto" w:fill="auto"/>
          </w:tcPr>
          <w:p w14:paraId="35088856" w14:textId="77777777" w:rsidR="00786634" w:rsidRPr="00953223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11,139</w:t>
            </w:r>
          </w:p>
        </w:tc>
        <w:tc>
          <w:tcPr>
            <w:tcW w:w="270" w:type="dxa"/>
            <w:shd w:val="clear" w:color="auto" w:fill="auto"/>
          </w:tcPr>
          <w:p w14:paraId="236325AF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96745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(163)</w:t>
            </w:r>
          </w:p>
        </w:tc>
        <w:tc>
          <w:tcPr>
            <w:tcW w:w="270" w:type="dxa"/>
            <w:shd w:val="clear" w:color="auto" w:fill="auto"/>
          </w:tcPr>
          <w:p w14:paraId="56EB7A7D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2C6DEA2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10,976</w:t>
            </w:r>
          </w:p>
        </w:tc>
      </w:tr>
      <w:tr w:rsidR="00786634" w:rsidRPr="005B3AB9" w14:paraId="53C4F8EC" w14:textId="77777777" w:rsidTr="003C6A3D">
        <w:trPr>
          <w:trHeight w:val="362"/>
        </w:trPr>
        <w:tc>
          <w:tcPr>
            <w:tcW w:w="3510" w:type="dxa"/>
            <w:shd w:val="clear" w:color="auto" w:fill="auto"/>
          </w:tcPr>
          <w:p w14:paraId="3BD8CCB3" w14:textId="77777777" w:rsidR="00786634" w:rsidRDefault="00786634" w:rsidP="003C6A3D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19" w:type="dxa"/>
            <w:shd w:val="clear" w:color="auto" w:fill="auto"/>
          </w:tcPr>
          <w:p w14:paraId="0731B889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1,579</w:t>
            </w:r>
          </w:p>
        </w:tc>
        <w:tc>
          <w:tcPr>
            <w:tcW w:w="270" w:type="dxa"/>
            <w:shd w:val="clear" w:color="auto" w:fill="auto"/>
          </w:tcPr>
          <w:p w14:paraId="19811A84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E2FD05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07114BBD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D933780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</w:tr>
      <w:tr w:rsidR="00786634" w:rsidRPr="005B3AB9" w14:paraId="5E21481A" w14:textId="77777777" w:rsidTr="003C6A3D">
        <w:trPr>
          <w:trHeight w:val="362"/>
        </w:trPr>
        <w:tc>
          <w:tcPr>
            <w:tcW w:w="3510" w:type="dxa"/>
            <w:shd w:val="clear" w:color="auto" w:fill="auto"/>
          </w:tcPr>
          <w:p w14:paraId="468E6441" w14:textId="77777777" w:rsidR="00786634" w:rsidRDefault="00786634" w:rsidP="003C6A3D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5FA8E861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DE7B81D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F196F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F9C8E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8B5B659" w14:textId="77777777" w:rsidR="00786634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6634" w:rsidRPr="005B3AB9" w14:paraId="3BD5743F" w14:textId="77777777" w:rsidTr="003C6A3D">
        <w:trPr>
          <w:trHeight w:val="362"/>
        </w:trPr>
        <w:tc>
          <w:tcPr>
            <w:tcW w:w="3510" w:type="dxa"/>
            <w:shd w:val="clear" w:color="auto" w:fill="auto"/>
          </w:tcPr>
          <w:p w14:paraId="3DD7EA22" w14:textId="77777777" w:rsidR="00786634" w:rsidRPr="005B3AB9" w:rsidRDefault="00786634" w:rsidP="003C6A3D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9" w:type="dxa"/>
            <w:shd w:val="clear" w:color="auto" w:fill="auto"/>
          </w:tcPr>
          <w:p w14:paraId="1F3DE848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(23,775)</w:t>
            </w:r>
          </w:p>
        </w:tc>
        <w:tc>
          <w:tcPr>
            <w:tcW w:w="270" w:type="dxa"/>
            <w:shd w:val="clear" w:color="auto" w:fill="auto"/>
          </w:tcPr>
          <w:p w14:paraId="2504C20A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4AFBB" w14:textId="77777777" w:rsidR="00786634" w:rsidRPr="00A2530A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5D267851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7E29E09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23,407)</w:t>
            </w:r>
          </w:p>
        </w:tc>
      </w:tr>
      <w:tr w:rsidR="00786634" w:rsidRPr="005B3AB9" w14:paraId="749ACA46" w14:textId="77777777" w:rsidTr="003C6A3D">
        <w:tc>
          <w:tcPr>
            <w:tcW w:w="3510" w:type="dxa"/>
            <w:shd w:val="clear" w:color="auto" w:fill="auto"/>
          </w:tcPr>
          <w:p w14:paraId="06D9587A" w14:textId="77777777" w:rsidR="00786634" w:rsidRPr="005B3AB9" w:rsidRDefault="00786634" w:rsidP="003C6A3D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19" w:type="dxa"/>
            <w:shd w:val="clear" w:color="auto" w:fill="auto"/>
          </w:tcPr>
          <w:p w14:paraId="5B23EDA7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0F564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B2A902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70" w:type="dxa"/>
            <w:shd w:val="clear" w:color="auto" w:fill="auto"/>
          </w:tcPr>
          <w:p w14:paraId="270AADF6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FC07023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786634" w:rsidRPr="005B3AB9" w14:paraId="444266C4" w14:textId="77777777" w:rsidTr="003C6A3D">
        <w:tc>
          <w:tcPr>
            <w:tcW w:w="3510" w:type="dxa"/>
            <w:shd w:val="clear" w:color="auto" w:fill="auto"/>
          </w:tcPr>
          <w:p w14:paraId="714EDE48" w14:textId="77777777" w:rsidR="00786634" w:rsidRPr="005B3AB9" w:rsidRDefault="00786634" w:rsidP="003C6A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79B25DEC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CA2AFC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DFCFF3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98547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2BAD321" w14:textId="77777777" w:rsidR="00786634" w:rsidRPr="005B3AB9" w:rsidRDefault="00786634" w:rsidP="003C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E6F4258" w14:textId="5E9A2A71" w:rsidR="00786634" w:rsidRDefault="00786634" w:rsidP="00E9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14FE0E2" w14:textId="77777777" w:rsidR="00786634" w:rsidRPr="00473929" w:rsidRDefault="00786634" w:rsidP="0078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5B3AB9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p w14:paraId="5B5B1C0C" w14:textId="77777777" w:rsidR="00786634" w:rsidRPr="005B3AB9" w:rsidRDefault="00786634" w:rsidP="00E9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sectPr w:rsidR="00786634" w:rsidRPr="005B3AB9" w:rsidSect="00C56236">
      <w:pgSz w:w="11909" w:h="16834" w:code="9"/>
      <w:pgMar w:top="691" w:right="1199" w:bottom="576" w:left="1152" w:header="720" w:footer="720" w:gutter="0"/>
      <w:pgNumType w:start="6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E6A90" w14:textId="77777777" w:rsidR="00545B87" w:rsidRDefault="00545B87">
      <w:r>
        <w:separator/>
      </w:r>
    </w:p>
  </w:endnote>
  <w:endnote w:type="continuationSeparator" w:id="0">
    <w:p w14:paraId="2B5C8C22" w14:textId="77777777" w:rsidR="00545B87" w:rsidRDefault="0054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6440931"/>
      <w:docPartObj>
        <w:docPartGallery w:val="Page Numbers (Bottom of Page)"/>
        <w:docPartUnique/>
      </w:docPartObj>
    </w:sdtPr>
    <w:sdtEndPr/>
    <w:sdtContent>
      <w:p w14:paraId="4AF1D0CB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2174188"/>
      <w:docPartObj>
        <w:docPartGallery w:val="Page Numbers (Bottom of Page)"/>
        <w:docPartUnique/>
      </w:docPartObj>
    </w:sdtPr>
    <w:sdtEndPr/>
    <w:sdtContent>
      <w:p w14:paraId="723B478B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1849316"/>
      <w:docPartObj>
        <w:docPartGallery w:val="Page Numbers (Bottom of Page)"/>
        <w:docPartUnique/>
      </w:docPartObj>
    </w:sdtPr>
    <w:sdtEndPr/>
    <w:sdtContent>
      <w:p w14:paraId="5C0FCBE9" w14:textId="77777777" w:rsidR="00A34BA2" w:rsidRPr="001E0F62" w:rsidRDefault="00A34BA2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22947F" w14:textId="37D6A228" w:rsidR="00A34BA2" w:rsidRDefault="00A34BA2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8080707" w14:textId="0A434B9B" w:rsidR="00A34BA2" w:rsidRPr="00292BE2" w:rsidRDefault="00A34BA2">
    <w:pPr>
      <w:pStyle w:val="Footer"/>
      <w:jc w:val="center"/>
      <w:rPr>
        <w:rFonts w:ascii="Angsana New" w:hAnsi="Angsana New"/>
        <w:color w:val="000000" w:themeColor="text1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AA4F3" w14:textId="77777777" w:rsidR="00545B87" w:rsidRDefault="00545B87">
      <w:r>
        <w:separator/>
      </w:r>
    </w:p>
  </w:footnote>
  <w:footnote w:type="continuationSeparator" w:id="0">
    <w:p w14:paraId="51C741BB" w14:textId="77777777" w:rsidR="00545B87" w:rsidRDefault="00545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FF7AD" w14:textId="77777777" w:rsidR="00A34BA2" w:rsidRPr="006C0E37" w:rsidRDefault="00A34BA2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8D5D6C" w14:textId="77777777" w:rsidR="00A34BA2" w:rsidRPr="006C0E37" w:rsidRDefault="00A34BA2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13FDB5D1" w:rsidR="00A34BA2" w:rsidRPr="006C0E37" w:rsidRDefault="00A34BA2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2563</w:t>
    </w:r>
  </w:p>
  <w:p w14:paraId="24DE1CFB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FAE3D" w14:textId="462F7558" w:rsidR="00A34BA2" w:rsidRPr="008D065E" w:rsidRDefault="00A34BA2" w:rsidP="003D09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144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D065E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8D065E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3DC48C1" w14:textId="77777777" w:rsidR="00A34BA2" w:rsidRPr="008D065E" w:rsidRDefault="00A34BA2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D065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4DFF1D9" w14:textId="3539C83B" w:rsidR="00A34BA2" w:rsidRDefault="00A34BA2" w:rsidP="003C3B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8D065E">
      <w:rPr>
        <w:rFonts w:ascii="Angsana New" w:hAnsi="Angsana New" w:hint="cs"/>
        <w:b/>
        <w:bCs/>
        <w:sz w:val="32"/>
        <w:szCs w:val="32"/>
        <w:cs/>
      </w:rPr>
      <w:t>ปี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4410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E4DF496" w14:textId="77777777" w:rsidR="00A34BA2" w:rsidRPr="00C635EC" w:rsidRDefault="00A34BA2" w:rsidP="003C3B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FAD67" w14:textId="20015273" w:rsidR="00A34BA2" w:rsidRPr="008D065E" w:rsidRDefault="00A34BA2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144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D065E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8D065E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FBC2687" w14:textId="77777777" w:rsidR="00A34BA2" w:rsidRPr="008D065E" w:rsidRDefault="00A34BA2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D065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1EE847" w14:textId="022B944E" w:rsidR="00A34BA2" w:rsidRDefault="00A34BA2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8D065E">
      <w:rPr>
        <w:rFonts w:ascii="Angsana New" w:hAnsi="Angsana New" w:hint="cs"/>
        <w:b/>
        <w:bCs/>
        <w:sz w:val="32"/>
        <w:szCs w:val="32"/>
        <w:cs/>
      </w:rPr>
      <w:t>ปี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4410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C5A03C7" w14:textId="77777777" w:rsidR="00A34BA2" w:rsidRPr="00D35F99" w:rsidRDefault="00A34BA2" w:rsidP="00D35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21"/>
  </w:num>
  <w:num w:numId="20">
    <w:abstractNumId w:val="28"/>
  </w:num>
  <w:num w:numId="21">
    <w:abstractNumId w:val="10"/>
  </w:num>
  <w:num w:numId="22">
    <w:abstractNumId w:val="25"/>
  </w:num>
  <w:num w:numId="23">
    <w:abstractNumId w:val="24"/>
  </w:num>
  <w:num w:numId="24">
    <w:abstractNumId w:val="29"/>
  </w:num>
  <w:num w:numId="25">
    <w:abstractNumId w:val="22"/>
  </w:num>
  <w:num w:numId="26">
    <w:abstractNumId w:val="14"/>
  </w:num>
  <w:num w:numId="27">
    <w:abstractNumId w:val="27"/>
  </w:num>
  <w:num w:numId="28">
    <w:abstractNumId w:val="17"/>
  </w:num>
  <w:num w:numId="29">
    <w:abstractNumId w:val="1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89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07B2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0C75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5B87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70F0"/>
    <w:rsid w:val="005F025B"/>
    <w:rsid w:val="005F110E"/>
    <w:rsid w:val="005F12A5"/>
    <w:rsid w:val="005F12E0"/>
    <w:rsid w:val="005F169D"/>
    <w:rsid w:val="005F1ADE"/>
    <w:rsid w:val="005F2303"/>
    <w:rsid w:val="005F24BC"/>
    <w:rsid w:val="005F2687"/>
    <w:rsid w:val="005F2C90"/>
    <w:rsid w:val="005F369F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05F5"/>
    <w:rsid w:val="0061106F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CC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30CE8"/>
    <w:rsid w:val="00830E58"/>
    <w:rsid w:val="00831591"/>
    <w:rsid w:val="00832156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678"/>
    <w:rsid w:val="009879FC"/>
    <w:rsid w:val="00990197"/>
    <w:rsid w:val="009904EB"/>
    <w:rsid w:val="00991156"/>
    <w:rsid w:val="009914DD"/>
    <w:rsid w:val="009914DE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B3C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6A09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5E6"/>
    <w:rsid w:val="00E3787F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13364</Words>
  <Characters>76181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89367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finnex advisory</cp:lastModifiedBy>
  <cp:revision>2</cp:revision>
  <cp:lastPrinted>2021-03-05T09:55:00Z</cp:lastPrinted>
  <dcterms:created xsi:type="dcterms:W3CDTF">2021-04-06T10:51:00Z</dcterms:created>
  <dcterms:modified xsi:type="dcterms:W3CDTF">2021-04-06T10:51:00Z</dcterms:modified>
</cp:coreProperties>
</file>