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DA3D91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DA3D91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DA3D91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A1742E" w:rsidRPr="00DA3D91" w:rsidRDefault="00F44102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77777777" w:rsidR="00A1742E" w:rsidRPr="00DA3D91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DA3D91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DA3D91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23FC3A40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2245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B3CE7" w:rsidRPr="00DA3D91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DE667C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226598D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3CE7" w:rsidRPr="00DA3D91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E0294E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0A78F5E8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B3CE7" w:rsidRPr="00DA3D91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3E852D35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3DCB4C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0734256C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4B3CE7" w:rsidRPr="00DA3D91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047253EB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F94AEF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7EE1D0E4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4B3CE7" w:rsidRPr="00DA3D91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2D83194E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4BA8AA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019CF19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B3CE7" w:rsidRPr="00DA3D91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196E99DC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8A4809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6763C18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3CE7" w:rsidRPr="00DA3D91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43113C34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DBEF5F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1E21A35F" w:rsidR="004B3CE7" w:rsidRPr="00822455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B3CE7" w:rsidRPr="00DA3D91" w14:paraId="5C54082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A878BC6" w14:textId="073F61F9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D0A0BE4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576DEF4" w14:textId="101873DC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DA3D9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4B3CE7" w:rsidRPr="00DA3D91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259E4116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9B11B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274E6941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B3CE7" w:rsidRPr="00DA3D91" w14:paraId="3E7BFAD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2EE3CF4F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D19BE28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5E467FB3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B3CE7" w:rsidRPr="00DA3D91" w14:paraId="75FC2542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7494D8AC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124D575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D1DA97D" w14:textId="2E8CC5B3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B3CE7" w:rsidRPr="00DA3D91" w14:paraId="1F15D2C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0D49298F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49CDB2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50FA809D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B3CE7" w:rsidRPr="00DA3D91" w14:paraId="0D6239F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4ACC1C2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E7F58F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632FBEE8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B3CE7" w:rsidRPr="00DA3D91" w14:paraId="17C563D8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1360EFC5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DE32ED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71BEA676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3D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B3CE7" w:rsidRPr="00DA3D91" w14:paraId="018DC2E2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3797C736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0A1DE2F0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B3CE7" w:rsidRPr="00911419" w14:paraId="14BB1F4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3A5F88A2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54C23B08" w:rsidR="004B3CE7" w:rsidRPr="00911419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2455" w:rsidRPr="00A56FD9" w14:paraId="2E6BDC7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787B0A5B" w:rsidR="00822455" w:rsidRPr="0091141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822455" w:rsidRPr="0091141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822455" w:rsidRPr="0091141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2455" w:rsidRPr="00A56FD9" w14:paraId="7093B74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822455" w:rsidRPr="00767AEE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2455" w:rsidRPr="00A56FD9" w14:paraId="7C1BDC4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2455" w:rsidRPr="00A56FD9" w14:paraId="5BD8703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5B3AB9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151A9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5B3AB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5B3AB9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C28EE" w14:textId="619E2064" w:rsidR="003A5057" w:rsidRPr="005B3AB9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9A7A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822455" w:rsidRPr="009A7A43">
        <w:rPr>
          <w:rFonts w:asciiTheme="majorBidi" w:hAnsiTheme="majorBidi" w:cstheme="majorBidi"/>
          <w:sz w:val="30"/>
          <w:szCs w:val="30"/>
        </w:rPr>
        <w:t xml:space="preserve"> </w:t>
      </w:r>
      <w:r w:rsidR="00AC488E">
        <w:rPr>
          <w:rFonts w:asciiTheme="majorBidi" w:hAnsiTheme="majorBidi" w:cstheme="majorBidi"/>
          <w:sz w:val="30"/>
          <w:szCs w:val="30"/>
        </w:rPr>
        <w:t>13</w:t>
      </w:r>
      <w:r w:rsidR="00822455" w:rsidRPr="008E073A">
        <w:rPr>
          <w:rFonts w:asciiTheme="majorBidi" w:hAnsiTheme="majorBidi" w:cstheme="majorBidi"/>
          <w:sz w:val="30"/>
          <w:szCs w:val="30"/>
        </w:rPr>
        <w:t xml:space="preserve"> </w:t>
      </w:r>
      <w:r w:rsidR="00F5140D" w:rsidRPr="008E073A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822455" w:rsidRPr="008E07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073A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</w:p>
    <w:p w14:paraId="5D585882" w14:textId="09A5F815" w:rsidR="00200B9A" w:rsidRPr="00DD66D7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84E91" w14:textId="77777777" w:rsidR="00A1742E" w:rsidRPr="00A56FD9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6FD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A56F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A56FD9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A56F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DD66D7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9E9C7A5" w14:textId="72BC3527" w:rsidR="00630430" w:rsidRPr="00A56FD9" w:rsidRDefault="00664F03" w:rsidP="00A8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A56FD9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A56FD9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A56FD9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A80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C55202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2F0A65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80E1D">
        <w:rPr>
          <w:rFonts w:asciiTheme="majorBidi" w:hAnsiTheme="majorBidi" w:cstheme="majorBidi" w:hint="cs"/>
          <w:sz w:val="30"/>
          <w:szCs w:val="30"/>
          <w:cs/>
        </w:rPr>
        <w:t>ผ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ลิตภัณฑ์</w:t>
      </w:r>
      <w:r w:rsidR="002F0A65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</w:p>
    <w:p w14:paraId="56A5D301" w14:textId="77777777" w:rsidR="00213BB6" w:rsidRDefault="00213BB6" w:rsidP="000A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D5369F3" w14:textId="4838FB1E" w:rsidR="00A1742E" w:rsidRPr="00036A15" w:rsidRDefault="00F44102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/>
          <w:b/>
          <w:sz w:val="30"/>
          <w:lang w:val="en-GB"/>
        </w:rPr>
      </w:pPr>
      <w:r w:rsidRPr="00FB04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1742E" w:rsidRPr="00FB04F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16E22"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</w:p>
    <w:p w14:paraId="641479AC" w14:textId="77777777" w:rsidR="00A92F34" w:rsidRPr="00FB04F6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8CB8FE" w14:textId="77777777" w:rsidR="00A92F34" w:rsidRPr="00FB04F6" w:rsidRDefault="00A92F34" w:rsidP="00367C3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B04F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1A1A544" w14:textId="77777777" w:rsidR="00A1742E" w:rsidRPr="00FB04F6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5C0B543" w14:textId="23D55E42" w:rsidR="009F3FAC" w:rsidRPr="0000704E" w:rsidRDefault="0055497F" w:rsidP="0000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497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>
        <w:rPr>
          <w:rFonts w:asciiTheme="majorBidi" w:hAnsiTheme="majorBidi" w:hint="cs"/>
          <w:sz w:val="30"/>
          <w:szCs w:val="30"/>
          <w:cs/>
        </w:rPr>
        <w:t xml:space="preserve">   </w:t>
      </w:r>
      <w:r w:rsidRPr="0055497F">
        <w:rPr>
          <w:rFonts w:asciiTheme="majorBidi" w:hAnsiTheme="majorBidi"/>
          <w:sz w:val="30"/>
          <w:szCs w:val="30"/>
          <w:cs/>
        </w:rPr>
        <w:t xml:space="preserve">ฉบับที่ </w:t>
      </w:r>
      <w:r>
        <w:rPr>
          <w:rFonts w:asciiTheme="majorBidi" w:hAnsiTheme="majorBidi"/>
          <w:sz w:val="30"/>
          <w:szCs w:val="30"/>
        </w:rPr>
        <w:t>34</w:t>
      </w:r>
      <w:r w:rsidRPr="0055497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55497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97F">
        <w:rPr>
          <w:rFonts w:asciiTheme="majorBidi" w:hAnsi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0704E">
        <w:rPr>
          <w:rFonts w:asciiTheme="majorBidi" w:hAnsiTheme="majorBidi" w:cstheme="majorBidi" w:hint="cs"/>
          <w:sz w:val="30"/>
          <w:szCs w:val="30"/>
          <w:cs/>
        </w:rPr>
        <w:t>โดยงบการเงินระหว่างกาลนี้</w:t>
      </w:r>
      <w:r w:rsidRPr="0055497F">
        <w:rPr>
          <w:rFonts w:asciiTheme="majorBidi" w:hAnsi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>
        <w:rPr>
          <w:rFonts w:asciiTheme="majorBidi" w:hAnsiTheme="majorBidi"/>
          <w:sz w:val="30"/>
          <w:szCs w:val="30"/>
        </w:rPr>
        <w:t xml:space="preserve"> </w:t>
      </w:r>
      <w:r w:rsidRPr="0055497F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00704E">
        <w:rPr>
          <w:rFonts w:asciiTheme="majorBidi" w:hAnsiTheme="majorBidi" w:hint="cs"/>
          <w:sz w:val="30"/>
          <w:szCs w:val="30"/>
          <w:cs/>
        </w:rPr>
        <w:t>ในงบการเงินประจำปี</w:t>
      </w:r>
      <w:r w:rsidRPr="0055497F">
        <w:rPr>
          <w:rFonts w:asciiTheme="majorBidi" w:hAnsi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55497F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</w:t>
      </w:r>
      <w:r w:rsidR="002F0A65">
        <w:rPr>
          <w:rFonts w:asciiTheme="majorBidi" w:hAnsiTheme="majorBidi"/>
          <w:sz w:val="30"/>
          <w:szCs w:val="30"/>
        </w:rPr>
        <w:t>3</w:t>
      </w:r>
      <w:r w:rsidRPr="0055497F">
        <w:rPr>
          <w:rFonts w:asciiTheme="majorBidi" w:hAnsiTheme="majorBidi"/>
          <w:sz w:val="30"/>
          <w:szCs w:val="30"/>
          <w:cs/>
        </w:rPr>
        <w:t xml:space="preserve"> </w:t>
      </w:r>
    </w:p>
    <w:p w14:paraId="7C04BFCF" w14:textId="77777777" w:rsidR="009B0AC5" w:rsidRPr="007251D6" w:rsidRDefault="009B0AC5" w:rsidP="0000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28"/>
          <w:highlight w:val="cyan"/>
        </w:rPr>
      </w:pPr>
    </w:p>
    <w:p w14:paraId="15EF35EA" w14:textId="74F57596" w:rsidR="00B80112" w:rsidRDefault="007251D6" w:rsidP="00725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7251D6" w:rsidRDefault="00EB6E48" w:rsidP="00725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000000"/>
          <w:sz w:val="28"/>
          <w:highlight w:val="cyan"/>
        </w:rPr>
      </w:pPr>
    </w:p>
    <w:p w14:paraId="0066F2CC" w14:textId="77777777" w:rsidR="00893AB9" w:rsidRPr="005B3AB9" w:rsidRDefault="00893AB9" w:rsidP="00893AB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14:paraId="1DEC1371" w14:textId="77777777" w:rsidR="002F69AA" w:rsidRPr="000A6AC9" w:rsidRDefault="002F69AA" w:rsidP="002F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4"/>
        <w:gridCol w:w="358"/>
        <w:gridCol w:w="1348"/>
      </w:tblGrid>
      <w:tr w:rsidR="005E4F77" w:rsidRPr="005B3AB9" w14:paraId="16C68AEB" w14:textId="77777777" w:rsidTr="004E748D">
        <w:trPr>
          <w:tblHeader/>
        </w:trPr>
        <w:tc>
          <w:tcPr>
            <w:tcW w:w="3300" w:type="pct"/>
          </w:tcPr>
          <w:p w14:paraId="04B2A58E" w14:textId="178C5F67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52" w:type="pct"/>
          </w:tcPr>
          <w:p w14:paraId="5485E159" w14:textId="3D490642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9" w:type="pct"/>
          </w:tcPr>
          <w:p w14:paraId="2F22E5FB" w14:textId="77777777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8DD8F12" w14:textId="53774BA6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F69AA" w:rsidRPr="005B3AB9" w14:paraId="606CBFB8" w14:textId="77777777" w:rsidTr="004E748D">
        <w:trPr>
          <w:tblHeader/>
        </w:trPr>
        <w:tc>
          <w:tcPr>
            <w:tcW w:w="3300" w:type="pct"/>
          </w:tcPr>
          <w:p w14:paraId="59CC29FE" w14:textId="77777777" w:rsidR="002F69AA" w:rsidRPr="005B3AB9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pct"/>
            <w:gridSpan w:val="3"/>
          </w:tcPr>
          <w:p w14:paraId="0873E033" w14:textId="77777777" w:rsidR="002F69AA" w:rsidRPr="005B3AB9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1D6" w:rsidRPr="005B3AB9" w14:paraId="6BF8D52A" w14:textId="77777777" w:rsidTr="004E748D">
        <w:tc>
          <w:tcPr>
            <w:tcW w:w="3300" w:type="pct"/>
          </w:tcPr>
          <w:p w14:paraId="4703E2B7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52" w:type="pct"/>
          </w:tcPr>
          <w:p w14:paraId="7B1D5D65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3094E082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A759598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4F7831FA" w14:textId="77777777" w:rsidTr="004E748D">
        <w:tc>
          <w:tcPr>
            <w:tcW w:w="3300" w:type="pct"/>
          </w:tcPr>
          <w:p w14:paraId="2611BF32" w14:textId="2A8C17AF" w:rsidR="007251D6" w:rsidRPr="007724B7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11E0A01B" w14:textId="2C27C5A0" w:rsidR="007251D6" w:rsidRPr="007724B7" w:rsidRDefault="00D805A5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99" w:type="pct"/>
          </w:tcPr>
          <w:p w14:paraId="716AF576" w14:textId="77777777" w:rsidR="007251D6" w:rsidRPr="007724B7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2F579EEA" w14:textId="04C5ECFF" w:rsidR="007251D6" w:rsidRPr="007724B7" w:rsidRDefault="007251D6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17BE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7251D6" w:rsidRPr="005B3AB9" w14:paraId="323535DB" w14:textId="77777777" w:rsidTr="009377EB">
        <w:trPr>
          <w:tblHeader/>
        </w:trPr>
        <w:tc>
          <w:tcPr>
            <w:tcW w:w="3300" w:type="pct"/>
          </w:tcPr>
          <w:p w14:paraId="3D4388E8" w14:textId="78B47372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2E7EFCA" w14:textId="01F6EB7B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76E70B78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8AFFACC" w14:textId="3E5FF2EB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7AD74126" w14:textId="77777777" w:rsidTr="004E748D">
        <w:tc>
          <w:tcPr>
            <w:tcW w:w="3300" w:type="pct"/>
          </w:tcPr>
          <w:p w14:paraId="71F2AE6F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52" w:type="pct"/>
          </w:tcPr>
          <w:p w14:paraId="061AC679" w14:textId="39E883EA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C3CC408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23949F6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3238DDE6" w14:textId="77777777" w:rsidTr="004E748D">
        <w:tc>
          <w:tcPr>
            <w:tcW w:w="3300" w:type="pct"/>
            <w:shd w:val="clear" w:color="auto" w:fill="auto"/>
          </w:tcPr>
          <w:p w14:paraId="2EEB4664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52" w:type="pct"/>
          </w:tcPr>
          <w:p w14:paraId="12F84046" w14:textId="0CD55289" w:rsidR="007251D6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58C67E04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1DD4F52" w14:textId="30AC2CD3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7251D6" w:rsidRPr="005B3AB9" w14:paraId="4ABADF78" w14:textId="77777777" w:rsidTr="004E748D">
        <w:tc>
          <w:tcPr>
            <w:tcW w:w="3300" w:type="pct"/>
            <w:shd w:val="clear" w:color="auto" w:fill="auto"/>
          </w:tcPr>
          <w:p w14:paraId="32449CF4" w14:textId="41C84A6D" w:rsidR="007251D6" w:rsidRPr="007724B7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0D45FD28" w14:textId="6D791A9E" w:rsidR="007251D6" w:rsidRPr="007724B7" w:rsidRDefault="00D805A5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99" w:type="pct"/>
          </w:tcPr>
          <w:p w14:paraId="510DAA11" w14:textId="77777777" w:rsidR="007251D6" w:rsidRPr="007724B7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4423368" w14:textId="7C2A456E" w:rsidR="007251D6" w:rsidRPr="007724B7" w:rsidRDefault="007251D6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7251D6" w:rsidRPr="005B3AB9" w14:paraId="7532481C" w14:textId="77777777" w:rsidTr="004E748D">
        <w:tc>
          <w:tcPr>
            <w:tcW w:w="3300" w:type="pct"/>
            <w:shd w:val="clear" w:color="auto" w:fill="auto"/>
          </w:tcPr>
          <w:p w14:paraId="7E1BCB64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752" w:type="pct"/>
          </w:tcPr>
          <w:p w14:paraId="0B56C281" w14:textId="15910878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A70760E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76DAA7C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41D8F027" w14:textId="77777777" w:rsidTr="004E748D">
        <w:tc>
          <w:tcPr>
            <w:tcW w:w="3300" w:type="pct"/>
            <w:shd w:val="clear" w:color="auto" w:fill="FFFFFF"/>
          </w:tcPr>
          <w:p w14:paraId="25055E0C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52" w:type="pct"/>
          </w:tcPr>
          <w:p w14:paraId="59F5C035" w14:textId="2D2A4AB5" w:rsidR="007251D6" w:rsidRPr="005B3AB9" w:rsidRDefault="00D805A5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199" w:type="pct"/>
          </w:tcPr>
          <w:p w14:paraId="43DBA6E4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C9E5969" w14:textId="02C830A2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3,250</w:t>
            </w:r>
          </w:p>
        </w:tc>
      </w:tr>
      <w:tr w:rsidR="007251D6" w:rsidRPr="005B3AB9" w14:paraId="569698D8" w14:textId="77777777" w:rsidTr="004E748D">
        <w:tc>
          <w:tcPr>
            <w:tcW w:w="3300" w:type="pct"/>
            <w:shd w:val="clear" w:color="auto" w:fill="FFFFFF"/>
          </w:tcPr>
          <w:p w14:paraId="3A81EE4C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259FA331" w14:textId="4C108C6B" w:rsidR="007251D6" w:rsidRPr="005B3AB9" w:rsidRDefault="00D805A5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99" w:type="pct"/>
          </w:tcPr>
          <w:p w14:paraId="78445083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6FD196E4" w14:textId="3CE0859B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251D6" w:rsidRPr="00C7648D" w14:paraId="06C0B4FE" w14:textId="77777777" w:rsidTr="004E748D">
        <w:tc>
          <w:tcPr>
            <w:tcW w:w="3300" w:type="pct"/>
            <w:shd w:val="clear" w:color="auto" w:fill="FFFFFF"/>
          </w:tcPr>
          <w:p w14:paraId="6A728596" w14:textId="77777777" w:rsidR="007251D6" w:rsidRPr="00C7648D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467BB3A4" w14:textId="70C21971" w:rsidR="007251D6" w:rsidRPr="00C7648D" w:rsidRDefault="00D805A5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4,510</w:t>
            </w:r>
          </w:p>
        </w:tc>
        <w:tc>
          <w:tcPr>
            <w:tcW w:w="199" w:type="pct"/>
          </w:tcPr>
          <w:p w14:paraId="12A786DA" w14:textId="77777777" w:rsidR="007251D6" w:rsidRPr="00C7648D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3FED1EBB" w14:textId="1DB2FC8E" w:rsidR="007251D6" w:rsidRPr="00C7648D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3,301</w:t>
            </w:r>
          </w:p>
        </w:tc>
      </w:tr>
      <w:tr w:rsidR="00AB5CD7" w:rsidRPr="005B3AB9" w14:paraId="2D3BACF2" w14:textId="77777777" w:rsidTr="009377EB">
        <w:trPr>
          <w:tblHeader/>
        </w:trPr>
        <w:tc>
          <w:tcPr>
            <w:tcW w:w="3300" w:type="pct"/>
          </w:tcPr>
          <w:p w14:paraId="2DD6F5BE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2A9E445B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4B111BB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801EF06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7" w:rsidRPr="005B3AB9" w14:paraId="1077BC95" w14:textId="77777777" w:rsidTr="004E748D">
        <w:tc>
          <w:tcPr>
            <w:tcW w:w="3300" w:type="pct"/>
            <w:shd w:val="clear" w:color="auto" w:fill="FFFFFF"/>
          </w:tcPr>
          <w:p w14:paraId="4B0FF5DA" w14:textId="77777777" w:rsidR="00AB5CD7" w:rsidRPr="005B3AB9" w:rsidRDefault="00AB5CD7" w:rsidP="00A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52" w:type="pct"/>
          </w:tcPr>
          <w:p w14:paraId="3E579BC4" w14:textId="77777777" w:rsidR="00AB5CD7" w:rsidRPr="005B3AB9" w:rsidRDefault="00AB5CD7" w:rsidP="00A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1FF7370" w14:textId="77777777" w:rsidR="00AB5CD7" w:rsidRPr="005B3AB9" w:rsidRDefault="00AB5CD7" w:rsidP="00A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FFC633B" w14:textId="77777777" w:rsidR="00AB5CD7" w:rsidRPr="005B3AB9" w:rsidRDefault="00AB5CD7" w:rsidP="00A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5A5" w:rsidRPr="005B3AB9" w14:paraId="35114173" w14:textId="77777777" w:rsidTr="004E748D">
        <w:tc>
          <w:tcPr>
            <w:tcW w:w="3300" w:type="pct"/>
            <w:shd w:val="clear" w:color="auto" w:fill="FFFFFF"/>
          </w:tcPr>
          <w:p w14:paraId="4C8DE164" w14:textId="4FEFDC3D" w:rsidR="00D805A5" w:rsidRPr="005B3AB9" w:rsidRDefault="00D805A5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52" w:type="pct"/>
          </w:tcPr>
          <w:p w14:paraId="7A0C86A7" w14:textId="6F3B467B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4D969FE4" w14:textId="77777777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2680C4F9" w14:textId="5BEF42F0" w:rsidR="00D805A5" w:rsidRDefault="008060F4" w:rsidP="0080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8"/>
              </w:tabs>
              <w:spacing w:after="0"/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256</w:t>
            </w:r>
          </w:p>
        </w:tc>
      </w:tr>
      <w:tr w:rsidR="00D805A5" w:rsidRPr="005B3AB9" w14:paraId="08FECEBC" w14:textId="77777777" w:rsidTr="004E748D">
        <w:tc>
          <w:tcPr>
            <w:tcW w:w="3300" w:type="pct"/>
            <w:shd w:val="clear" w:color="auto" w:fill="FFFFFF"/>
          </w:tcPr>
          <w:p w14:paraId="377AE1ED" w14:textId="3B4BC853" w:rsidR="00D805A5" w:rsidRPr="005B3AB9" w:rsidRDefault="00D805A5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52" w:type="pct"/>
          </w:tcPr>
          <w:p w14:paraId="003A1B8B" w14:textId="6F62A206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503F50D4" w14:textId="77777777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280CAABD" w14:textId="44024BAF" w:rsidR="00D805A5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D805A5" w:rsidRPr="005B3AB9" w14:paraId="6FF294FF" w14:textId="77777777" w:rsidTr="004E748D">
        <w:tc>
          <w:tcPr>
            <w:tcW w:w="3300" w:type="pct"/>
            <w:shd w:val="clear" w:color="auto" w:fill="FFFFFF"/>
          </w:tcPr>
          <w:p w14:paraId="11C4C172" w14:textId="77777777" w:rsidR="00D805A5" w:rsidRPr="005B3AB9" w:rsidRDefault="00D805A5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52" w:type="pct"/>
          </w:tcPr>
          <w:p w14:paraId="443DE464" w14:textId="35EEB0DF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156FB017" w14:textId="77777777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78C31B13" w14:textId="4ECB7B05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</w:tbl>
    <w:p w14:paraId="4F2CC1F7" w14:textId="754E2AD9" w:rsidR="003B408A" w:rsidRPr="000A6AC9" w:rsidRDefault="003B4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4"/>
        <w:gridCol w:w="358"/>
        <w:gridCol w:w="1348"/>
      </w:tblGrid>
      <w:tr w:rsidR="0032540D" w:rsidRPr="005B3AB9" w14:paraId="092679E9" w14:textId="77777777" w:rsidTr="00ED7141">
        <w:trPr>
          <w:tblHeader/>
        </w:trPr>
        <w:tc>
          <w:tcPr>
            <w:tcW w:w="3300" w:type="pct"/>
          </w:tcPr>
          <w:p w14:paraId="71A87E3E" w14:textId="386F59FB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52" w:type="pct"/>
          </w:tcPr>
          <w:p w14:paraId="67FFFD04" w14:textId="5A234504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9" w:type="pct"/>
          </w:tcPr>
          <w:p w14:paraId="629A8341" w14:textId="77777777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CAA37AB" w14:textId="39B1B748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2540D" w:rsidRPr="005B3AB9" w14:paraId="57BC61C9" w14:textId="77777777" w:rsidTr="00ED7141">
        <w:trPr>
          <w:tblHeader/>
        </w:trPr>
        <w:tc>
          <w:tcPr>
            <w:tcW w:w="3300" w:type="pct"/>
          </w:tcPr>
          <w:p w14:paraId="241F8A81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pct"/>
            <w:gridSpan w:val="3"/>
          </w:tcPr>
          <w:p w14:paraId="69114CCE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40D" w:rsidRPr="005B3AB9" w14:paraId="5D6321CA" w14:textId="77777777" w:rsidTr="00ED7141">
        <w:tc>
          <w:tcPr>
            <w:tcW w:w="3300" w:type="pct"/>
          </w:tcPr>
          <w:p w14:paraId="71004BE3" w14:textId="77777777" w:rsidR="0032540D" w:rsidRPr="005B3AB9" w:rsidRDefault="0032540D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52" w:type="pct"/>
          </w:tcPr>
          <w:p w14:paraId="336C2493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56C3DE76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33A4483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3D25E1D6" w14:textId="77777777" w:rsidTr="00ED7141">
        <w:tc>
          <w:tcPr>
            <w:tcW w:w="3300" w:type="pct"/>
          </w:tcPr>
          <w:p w14:paraId="2C716DE1" w14:textId="77777777" w:rsidR="00B517BE" w:rsidRPr="007724B7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1691136D" w14:textId="09BEA7DF" w:rsidR="00B517BE" w:rsidRPr="007724B7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99" w:type="pct"/>
          </w:tcPr>
          <w:p w14:paraId="56A30966" w14:textId="77777777" w:rsidR="00B517BE" w:rsidRPr="007724B7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47AC6EDD" w14:textId="2177361C" w:rsidR="00B517BE" w:rsidRPr="007724B7" w:rsidRDefault="00B517BE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B517BE" w:rsidRPr="005B3AB9" w14:paraId="1E1FFA45" w14:textId="77777777" w:rsidTr="00ED7141">
        <w:trPr>
          <w:tblHeader/>
        </w:trPr>
        <w:tc>
          <w:tcPr>
            <w:tcW w:w="3300" w:type="pct"/>
          </w:tcPr>
          <w:p w14:paraId="1FF02E97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5C38114C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6DFC8485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B74E273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002C55F9" w14:textId="77777777" w:rsidTr="00ED7141">
        <w:tc>
          <w:tcPr>
            <w:tcW w:w="3300" w:type="pct"/>
          </w:tcPr>
          <w:p w14:paraId="3A438150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52" w:type="pct"/>
          </w:tcPr>
          <w:p w14:paraId="4AC4B374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7725375D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9C9DCE6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5AE21BE7" w14:textId="77777777" w:rsidTr="00ED7141">
        <w:tc>
          <w:tcPr>
            <w:tcW w:w="3300" w:type="pct"/>
            <w:shd w:val="clear" w:color="auto" w:fill="auto"/>
          </w:tcPr>
          <w:p w14:paraId="3FEAF2F2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52" w:type="pct"/>
          </w:tcPr>
          <w:p w14:paraId="3376FE51" w14:textId="455BF670" w:rsidR="00B517BE" w:rsidRPr="005B3AB9" w:rsidRDefault="00B517BE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77072777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881E95A" w14:textId="5C83C65F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517BE" w:rsidRPr="005B3AB9" w14:paraId="631BCDF4" w14:textId="77777777" w:rsidTr="00ED7141">
        <w:tc>
          <w:tcPr>
            <w:tcW w:w="3300" w:type="pct"/>
            <w:shd w:val="clear" w:color="auto" w:fill="auto"/>
          </w:tcPr>
          <w:p w14:paraId="35780B4C" w14:textId="77777777" w:rsidR="00B517BE" w:rsidRPr="007724B7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59562F2F" w14:textId="1B35873C" w:rsidR="00B517BE" w:rsidRPr="007724B7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99" w:type="pct"/>
          </w:tcPr>
          <w:p w14:paraId="5A5D1057" w14:textId="77777777" w:rsidR="00B517BE" w:rsidRPr="007724B7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F48B385" w14:textId="1AE86A5B" w:rsidR="00B517BE" w:rsidRPr="007724B7" w:rsidRDefault="00B517BE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B517BE" w:rsidRPr="005B3AB9" w14:paraId="7907EE88" w14:textId="77777777" w:rsidTr="00ED7141">
        <w:tc>
          <w:tcPr>
            <w:tcW w:w="3300" w:type="pct"/>
            <w:shd w:val="clear" w:color="auto" w:fill="auto"/>
          </w:tcPr>
          <w:p w14:paraId="3CB90546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52" w:type="pct"/>
          </w:tcPr>
          <w:p w14:paraId="210C1D08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68C28423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9541074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1084FA5A" w14:textId="77777777" w:rsidTr="00ED7141">
        <w:tc>
          <w:tcPr>
            <w:tcW w:w="3300" w:type="pct"/>
            <w:shd w:val="clear" w:color="auto" w:fill="FFFFFF"/>
          </w:tcPr>
          <w:p w14:paraId="4056C0AE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52" w:type="pct"/>
          </w:tcPr>
          <w:p w14:paraId="5B2AB4FE" w14:textId="68C0A8E3" w:rsidR="00B517BE" w:rsidRPr="005B3AB9" w:rsidRDefault="00E16E9B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8,582</w:t>
            </w:r>
          </w:p>
        </w:tc>
        <w:tc>
          <w:tcPr>
            <w:tcW w:w="199" w:type="pct"/>
          </w:tcPr>
          <w:p w14:paraId="106E4FB0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2F3DD7D" w14:textId="2C922AA5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6,517</w:t>
            </w:r>
          </w:p>
        </w:tc>
      </w:tr>
      <w:tr w:rsidR="00B517BE" w:rsidRPr="005B3AB9" w14:paraId="26227260" w14:textId="77777777" w:rsidTr="00ED7141">
        <w:tc>
          <w:tcPr>
            <w:tcW w:w="3300" w:type="pct"/>
            <w:shd w:val="clear" w:color="auto" w:fill="FFFFFF"/>
          </w:tcPr>
          <w:p w14:paraId="5884FE93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12729DE" w14:textId="505D1FFE" w:rsidR="00B517BE" w:rsidRPr="005B3AB9" w:rsidRDefault="00E16E9B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99" w:type="pct"/>
          </w:tcPr>
          <w:p w14:paraId="567DE2AB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366D9CBB" w14:textId="48097B1B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B517BE" w:rsidRPr="00C7648D" w14:paraId="71262A06" w14:textId="77777777" w:rsidTr="00ED7141">
        <w:tc>
          <w:tcPr>
            <w:tcW w:w="3300" w:type="pct"/>
            <w:shd w:val="clear" w:color="auto" w:fill="FFFFFF"/>
          </w:tcPr>
          <w:p w14:paraId="128A8872" w14:textId="77777777" w:rsidR="00B517BE" w:rsidRPr="00C7648D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7A14066" w14:textId="72B9F77F" w:rsidR="00B517BE" w:rsidRPr="00C7648D" w:rsidRDefault="00E16E9B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8,720</w:t>
            </w:r>
          </w:p>
        </w:tc>
        <w:tc>
          <w:tcPr>
            <w:tcW w:w="199" w:type="pct"/>
          </w:tcPr>
          <w:p w14:paraId="303071BB" w14:textId="77777777" w:rsidR="00B517BE" w:rsidRPr="00C7648D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4D87E342" w14:textId="47116FC5" w:rsidR="00B517BE" w:rsidRPr="00C7648D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6,618</w:t>
            </w:r>
          </w:p>
        </w:tc>
      </w:tr>
      <w:tr w:rsidR="00B517BE" w:rsidRPr="005B3AB9" w14:paraId="70A5545E" w14:textId="77777777" w:rsidTr="00ED7141">
        <w:trPr>
          <w:tblHeader/>
        </w:trPr>
        <w:tc>
          <w:tcPr>
            <w:tcW w:w="3300" w:type="pct"/>
          </w:tcPr>
          <w:p w14:paraId="60271A38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5725C1DD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5E8B2E39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C7932FA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73AD6278" w14:textId="77777777" w:rsidTr="00ED7141">
        <w:tc>
          <w:tcPr>
            <w:tcW w:w="3300" w:type="pct"/>
            <w:shd w:val="clear" w:color="auto" w:fill="FFFFFF"/>
          </w:tcPr>
          <w:p w14:paraId="11A29928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52" w:type="pct"/>
          </w:tcPr>
          <w:p w14:paraId="25DA4283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1367129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09FF601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496C3C68" w14:textId="77777777" w:rsidTr="00ED7141">
        <w:tc>
          <w:tcPr>
            <w:tcW w:w="3300" w:type="pct"/>
            <w:shd w:val="clear" w:color="auto" w:fill="FFFFFF"/>
          </w:tcPr>
          <w:p w14:paraId="16531DA1" w14:textId="79E1B11E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52" w:type="pct"/>
          </w:tcPr>
          <w:p w14:paraId="0DA47791" w14:textId="5C6AD375" w:rsidR="00B517BE" w:rsidRPr="005B3AB9" w:rsidRDefault="00E16E9B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99" w:type="pct"/>
          </w:tcPr>
          <w:p w14:paraId="798BB37D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7F71BCFD" w14:textId="6254D3BE" w:rsidR="00B517BE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B517BE" w:rsidRPr="005B3AB9" w14:paraId="65631FEA" w14:textId="77777777" w:rsidTr="00ED7141">
        <w:tc>
          <w:tcPr>
            <w:tcW w:w="3300" w:type="pct"/>
            <w:shd w:val="clear" w:color="auto" w:fill="FFFFFF"/>
          </w:tcPr>
          <w:p w14:paraId="1A0DADA9" w14:textId="4BA2404A" w:rsidR="00B517BE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752" w:type="pct"/>
          </w:tcPr>
          <w:p w14:paraId="19CBDEC0" w14:textId="027C9FDF" w:rsidR="00B517BE" w:rsidRPr="00B517BE" w:rsidRDefault="00E16E9B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157</w:t>
            </w:r>
          </w:p>
        </w:tc>
        <w:tc>
          <w:tcPr>
            <w:tcW w:w="199" w:type="pct"/>
          </w:tcPr>
          <w:p w14:paraId="3D2D21A0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076FC19C" w14:textId="5ECAE1D4" w:rsidR="00B517BE" w:rsidRDefault="00E16E9B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3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17BE" w:rsidRPr="005B3AB9" w14:paraId="0F43CBAA" w14:textId="77777777" w:rsidTr="00ED7141">
        <w:tc>
          <w:tcPr>
            <w:tcW w:w="3300" w:type="pct"/>
            <w:shd w:val="clear" w:color="auto" w:fill="FFFFFF"/>
          </w:tcPr>
          <w:p w14:paraId="5ECB80E6" w14:textId="402B5042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52" w:type="pct"/>
          </w:tcPr>
          <w:p w14:paraId="401CE972" w14:textId="020DE71C" w:rsidR="00B517BE" w:rsidRPr="005B3AB9" w:rsidRDefault="00E16E9B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303497DA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6CB24D13" w14:textId="58B2B9BC" w:rsidR="00B517BE" w:rsidRDefault="00B517BE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B517BE" w:rsidRPr="005B3AB9" w14:paraId="26192BF7" w14:textId="77777777" w:rsidTr="00ED7141">
        <w:tc>
          <w:tcPr>
            <w:tcW w:w="3300" w:type="pct"/>
            <w:shd w:val="clear" w:color="auto" w:fill="FFFFFF"/>
          </w:tcPr>
          <w:p w14:paraId="270193DF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52" w:type="pct"/>
          </w:tcPr>
          <w:p w14:paraId="02929381" w14:textId="6A67E062" w:rsidR="00B517BE" w:rsidRPr="005B3AB9" w:rsidRDefault="00E16E9B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4C3165E6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1E1EFE94" w14:textId="3DD59257" w:rsidR="00B517BE" w:rsidRPr="005B3AB9" w:rsidRDefault="00B517BE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</w:tbl>
    <w:p w14:paraId="49973C41" w14:textId="76D77369" w:rsidR="003B408A" w:rsidRPr="00A4243D" w:rsidRDefault="003B408A" w:rsidP="00720969">
      <w:pPr>
        <w:pStyle w:val="FSContent"/>
        <w:ind w:left="0"/>
        <w:rPr>
          <w:sz w:val="20"/>
          <w:szCs w:val="20"/>
          <w:lang w:val="en-US"/>
        </w:rPr>
      </w:pPr>
    </w:p>
    <w:p w14:paraId="027F2930" w14:textId="77777777" w:rsidR="00232970" w:rsidRDefault="00232970" w:rsidP="00AD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3AB8430" w14:textId="77777777" w:rsidR="00232970" w:rsidRDefault="00232970" w:rsidP="00AD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BC171DA" w14:textId="635BCBEF" w:rsidR="00AD5FBE" w:rsidRPr="005B3AB9" w:rsidRDefault="00AD5FBE" w:rsidP="00AD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="00F5140D">
        <w:rPr>
          <w:rFonts w:asciiTheme="majorBidi" w:hAnsiTheme="majorBidi" w:cstheme="majorBidi"/>
          <w:sz w:val="30"/>
          <w:szCs w:val="30"/>
        </w:rPr>
        <w:t xml:space="preserve">30 </w:t>
      </w:r>
      <w:r w:rsidR="00F5140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140D">
        <w:rPr>
          <w:rFonts w:asciiTheme="majorBidi" w:hAnsiTheme="majorBidi" w:cstheme="majorBidi"/>
          <w:sz w:val="30"/>
          <w:szCs w:val="30"/>
        </w:rPr>
        <w:t>256</w:t>
      </w:r>
      <w:r w:rsidR="00D805A5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และ</w:t>
      </w:r>
      <w:r w:rsidRPr="005B3AB9">
        <w:rPr>
          <w:rFonts w:asciiTheme="majorBidi" w:hAnsiTheme="majorBidi" w:cstheme="majorBidi"/>
          <w:sz w:val="30"/>
          <w:szCs w:val="30"/>
        </w:rPr>
        <w:t xml:space="preserve"> 31 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B3AB9">
        <w:rPr>
          <w:rFonts w:asciiTheme="majorBidi" w:hAnsiTheme="majorBidi" w:cstheme="majorBidi"/>
          <w:sz w:val="30"/>
          <w:szCs w:val="30"/>
        </w:rPr>
        <w:t>256</w:t>
      </w:r>
      <w:r w:rsidR="00D805A5">
        <w:rPr>
          <w:rFonts w:asciiTheme="majorBidi" w:hAnsiTheme="majorBidi" w:cstheme="majorBidi"/>
          <w:sz w:val="30"/>
          <w:szCs w:val="30"/>
        </w:rPr>
        <w:t>3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7314D5FA" w:rsidR="002C4FD1" w:rsidRPr="00A4243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84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941"/>
        <w:gridCol w:w="1407"/>
        <w:gridCol w:w="352"/>
        <w:gridCol w:w="1380"/>
      </w:tblGrid>
      <w:tr w:rsidR="00D805A5" w:rsidRPr="0016249F" w14:paraId="4D8F28A8" w14:textId="77777777" w:rsidTr="008743DF">
        <w:trPr>
          <w:tblHeader/>
        </w:trPr>
        <w:tc>
          <w:tcPr>
            <w:tcW w:w="3271" w:type="pct"/>
          </w:tcPr>
          <w:p w14:paraId="0B833C9B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4B8BB48" w14:textId="461F43C3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4" w:type="pct"/>
          </w:tcPr>
          <w:p w14:paraId="7DF5A31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537F1681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31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5A5" w:rsidRPr="0016249F" w14:paraId="20826AB3" w14:textId="77777777" w:rsidTr="008743DF">
        <w:trPr>
          <w:tblHeader/>
        </w:trPr>
        <w:tc>
          <w:tcPr>
            <w:tcW w:w="3271" w:type="pct"/>
          </w:tcPr>
          <w:p w14:paraId="08178E0D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0AB1341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624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4" w:type="pct"/>
          </w:tcPr>
          <w:p w14:paraId="4B28D02B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77C6CBB9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6249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05A5" w:rsidRPr="0016249F" w14:paraId="35C9488C" w14:textId="77777777" w:rsidTr="008743DF">
        <w:trPr>
          <w:trHeight w:val="60"/>
          <w:tblHeader/>
        </w:trPr>
        <w:tc>
          <w:tcPr>
            <w:tcW w:w="3271" w:type="pct"/>
          </w:tcPr>
          <w:p w14:paraId="46441D7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9" w:type="pct"/>
            <w:gridSpan w:val="3"/>
          </w:tcPr>
          <w:p w14:paraId="3E2BEA53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5A5" w:rsidRPr="0016249F" w14:paraId="1EC9D176" w14:textId="77777777" w:rsidTr="008743DF">
        <w:tc>
          <w:tcPr>
            <w:tcW w:w="3271" w:type="pct"/>
          </w:tcPr>
          <w:p w14:paraId="05F0E6E6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5" w:type="pct"/>
          </w:tcPr>
          <w:p w14:paraId="05D6B65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</w:tcPr>
          <w:p w14:paraId="191DBE3D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2517D81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805A5" w:rsidRPr="0016249F" w14:paraId="24EB91BC" w14:textId="77777777" w:rsidTr="008743DF">
        <w:tc>
          <w:tcPr>
            <w:tcW w:w="3271" w:type="pct"/>
          </w:tcPr>
          <w:p w14:paraId="3F754CF2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</w:tcPr>
          <w:p w14:paraId="1215B8C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665E9477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557281D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  <w:tr w:rsidR="00D805A5" w:rsidRPr="0016249F" w14:paraId="47172D52" w14:textId="77777777" w:rsidTr="008743DF">
        <w:tc>
          <w:tcPr>
            <w:tcW w:w="3271" w:type="pct"/>
          </w:tcPr>
          <w:p w14:paraId="7C42AC77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75" w:type="pct"/>
          </w:tcPr>
          <w:p w14:paraId="24DF42E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24163A2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03C2111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D805A5" w:rsidRPr="0016249F" w14:paraId="20732B74" w14:textId="77777777" w:rsidTr="008743DF">
        <w:tc>
          <w:tcPr>
            <w:tcW w:w="3271" w:type="pct"/>
          </w:tcPr>
          <w:p w14:paraId="5F328DEF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317C0049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7D23D10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6216D195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</w:tr>
      <w:tr w:rsidR="00D805A5" w:rsidRPr="00A4243D" w14:paraId="6271F5E7" w14:textId="77777777" w:rsidTr="008743DF">
        <w:tc>
          <w:tcPr>
            <w:tcW w:w="3271" w:type="pct"/>
          </w:tcPr>
          <w:p w14:paraId="7D56D14F" w14:textId="77777777" w:rsidR="00D805A5" w:rsidRPr="00A4243D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06A8D18B" w14:textId="77777777" w:rsidR="00D805A5" w:rsidRPr="00A4243D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157B6F21" w14:textId="77777777" w:rsidR="00D805A5" w:rsidRPr="00A4243D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3B631038" w14:textId="77777777" w:rsidR="00D805A5" w:rsidRPr="00A4243D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34E2ECD5" w14:textId="77777777" w:rsidTr="008743DF">
        <w:tc>
          <w:tcPr>
            <w:tcW w:w="3271" w:type="pct"/>
          </w:tcPr>
          <w:p w14:paraId="48F39CA6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775" w:type="pct"/>
          </w:tcPr>
          <w:p w14:paraId="44CD5E3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15A3B8D3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4F6388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6A84DF56" w14:textId="77777777" w:rsidTr="008743DF">
        <w:tc>
          <w:tcPr>
            <w:tcW w:w="3271" w:type="pct"/>
          </w:tcPr>
          <w:p w14:paraId="00A468C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3E54FD2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</w:tcPr>
          <w:p w14:paraId="5D81817C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C516B0E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44</w:t>
            </w:r>
          </w:p>
        </w:tc>
      </w:tr>
      <w:tr w:rsidR="00D805A5" w:rsidRPr="0016249F" w14:paraId="001321AC" w14:textId="77777777" w:rsidTr="00A4243D">
        <w:tc>
          <w:tcPr>
            <w:tcW w:w="3271" w:type="pct"/>
          </w:tcPr>
          <w:p w14:paraId="0678CBA0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3286362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1F799187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15D0A33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</w:t>
            </w:r>
          </w:p>
        </w:tc>
      </w:tr>
      <w:tr w:rsidR="00A4243D" w:rsidRPr="00A4243D" w14:paraId="271CB77A" w14:textId="77777777" w:rsidTr="00A4243D">
        <w:tc>
          <w:tcPr>
            <w:tcW w:w="3271" w:type="pct"/>
          </w:tcPr>
          <w:p w14:paraId="72A4F64C" w14:textId="77777777" w:rsidR="00A4243D" w:rsidRPr="00A4243D" w:rsidRDefault="00A424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3D89C51C" w14:textId="77777777" w:rsidR="00A4243D" w:rsidRPr="00A4243D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695B949E" w14:textId="77777777" w:rsidR="00A4243D" w:rsidRPr="00A4243D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79615C3E" w14:textId="77777777" w:rsidR="00A4243D" w:rsidRPr="00A4243D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805A5" w:rsidRPr="0016249F" w14:paraId="3CA9018A" w14:textId="77777777" w:rsidTr="008743DF">
        <w:tc>
          <w:tcPr>
            <w:tcW w:w="3271" w:type="pct"/>
          </w:tcPr>
          <w:p w14:paraId="10AD4C65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6358850C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5F50CB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4F52C15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6A640E85" w14:textId="77777777" w:rsidTr="008743DF">
        <w:tc>
          <w:tcPr>
            <w:tcW w:w="3271" w:type="pct"/>
          </w:tcPr>
          <w:p w14:paraId="3AACD1C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</w:tcPr>
          <w:p w14:paraId="12F9173D" w14:textId="58518750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A4243D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94" w:type="pct"/>
          </w:tcPr>
          <w:p w14:paraId="78FD455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275B088F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D805A5" w:rsidRPr="0016249F" w14:paraId="2324808E" w14:textId="77777777" w:rsidTr="008743DF">
        <w:tc>
          <w:tcPr>
            <w:tcW w:w="3271" w:type="pct"/>
          </w:tcPr>
          <w:p w14:paraId="1B8DE37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2D5C8D0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529AE08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AA410C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D805A5" w:rsidRPr="0016249F" w14:paraId="61F943F6" w14:textId="77777777" w:rsidTr="008743DF">
        <w:tc>
          <w:tcPr>
            <w:tcW w:w="3271" w:type="pct"/>
          </w:tcPr>
          <w:p w14:paraId="4A648E65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0EB7851F" w14:textId="48850672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A42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94" w:type="pct"/>
          </w:tcPr>
          <w:p w14:paraId="317AB43B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4B60F73A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1,114</w:t>
            </w:r>
          </w:p>
        </w:tc>
      </w:tr>
      <w:tr w:rsidR="00D805A5" w:rsidRPr="0016249F" w14:paraId="7373FE24" w14:textId="77777777" w:rsidTr="008743DF">
        <w:tc>
          <w:tcPr>
            <w:tcW w:w="3271" w:type="pct"/>
          </w:tcPr>
          <w:p w14:paraId="32B110AE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4DD9B4A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33F47BE1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4541415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42B02830" w14:textId="77777777" w:rsidTr="008743DF">
        <w:tc>
          <w:tcPr>
            <w:tcW w:w="3271" w:type="pct"/>
          </w:tcPr>
          <w:p w14:paraId="43E9A7F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75DE4097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A60DD1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210E7521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53C0F805" w14:textId="77777777" w:rsidTr="008743DF">
        <w:tc>
          <w:tcPr>
            <w:tcW w:w="3271" w:type="pct"/>
          </w:tcPr>
          <w:p w14:paraId="7B0291ED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75" w:type="pct"/>
          </w:tcPr>
          <w:p w14:paraId="2CA51ECB" w14:textId="48DAC85F" w:rsidR="00D805A5" w:rsidRPr="0016249F" w:rsidRDefault="00965C9A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27,685</w:t>
            </w:r>
          </w:p>
        </w:tc>
        <w:tc>
          <w:tcPr>
            <w:tcW w:w="194" w:type="pct"/>
          </w:tcPr>
          <w:p w14:paraId="559B289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C70F05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18,489</w:t>
            </w:r>
          </w:p>
        </w:tc>
      </w:tr>
      <w:tr w:rsidR="00D805A5" w:rsidRPr="0016249F" w14:paraId="58AB05DC" w14:textId="77777777" w:rsidTr="008743DF">
        <w:tc>
          <w:tcPr>
            <w:tcW w:w="3271" w:type="pct"/>
          </w:tcPr>
          <w:p w14:paraId="2CF7BD6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372A9766" w14:textId="30815E75" w:rsidR="00D805A5" w:rsidRPr="0016249F" w:rsidRDefault="00965C9A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A42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94" w:type="pct"/>
          </w:tcPr>
          <w:p w14:paraId="77FF029C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D1423B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21,172</w:t>
            </w:r>
          </w:p>
        </w:tc>
      </w:tr>
      <w:tr w:rsidR="00D805A5" w:rsidRPr="0016249F" w14:paraId="42F67D41" w14:textId="77777777" w:rsidTr="008743DF">
        <w:tc>
          <w:tcPr>
            <w:tcW w:w="3271" w:type="pct"/>
          </w:tcPr>
          <w:p w14:paraId="340CB5B8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6A423CA" w14:textId="2832BD13" w:rsidR="00D805A5" w:rsidRPr="0016249F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65C9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5C9A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94" w:type="pct"/>
          </w:tcPr>
          <w:p w14:paraId="41FDF551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46B904B5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39,661</w:t>
            </w:r>
          </w:p>
        </w:tc>
      </w:tr>
    </w:tbl>
    <w:p w14:paraId="0161DAA6" w14:textId="509F5FA0" w:rsidR="00D805A5" w:rsidRDefault="00D805A5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455FE" w14:textId="263B3C04" w:rsidR="00407A2D" w:rsidRDefault="00407A2D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7A2704" w14:textId="6E379BD1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61992F" w14:textId="493E8E71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EB743E" w14:textId="06D75DA5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3044CF" w14:textId="49CC5FB6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0B0E5" w14:textId="240F0AA0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174FE6" w14:textId="4961181A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E66680" w14:textId="77777777" w:rsidR="00221DC8" w:rsidRDefault="00221DC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8BEABC" w14:textId="5E9C803B" w:rsidR="002C4FD1" w:rsidRPr="000A6AC9" w:rsidRDefault="002C4FD1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6AC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0A6A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41F5F471" w:rsidR="000C68D6" w:rsidRPr="000A6AC9" w:rsidRDefault="000C68D6" w:rsidP="009E40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7B243" w14:textId="545469C4" w:rsidR="00910ED1" w:rsidRPr="000A6AC9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6AC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0A6AC9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602CF" w14:textId="77777777" w:rsidR="00910ED1" w:rsidRPr="000A6AC9" w:rsidRDefault="00910ED1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6AC9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0A6AC9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6038964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30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6249F">
        <w:rPr>
          <w:rFonts w:asciiTheme="majorBidi" w:hAnsiTheme="majorBidi" w:cstheme="majorBidi"/>
          <w:sz w:val="30"/>
          <w:szCs w:val="30"/>
        </w:rPr>
        <w:t>2561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และสามารถต่ออายุสัญญาเช่าภายใต้เงื่อนไขของสัญญา  </w:t>
      </w:r>
    </w:p>
    <w:p w14:paraId="30BAA476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40243" w14:textId="7FF35506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15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6249F">
        <w:rPr>
          <w:rFonts w:asciiTheme="majorBidi" w:hAnsiTheme="majorBidi" w:cstheme="majorBidi"/>
          <w:sz w:val="30"/>
          <w:szCs w:val="30"/>
        </w:rPr>
        <w:t>2562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จากอัตราค่าเช่าเดือนละ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0.3 </w:t>
      </w:r>
      <w:r w:rsidRPr="0016249F">
        <w:rPr>
          <w:rFonts w:asciiTheme="majorBidi" w:hAnsiTheme="majorBidi" w:cstheme="majorBidi"/>
          <w:sz w:val="30"/>
          <w:szCs w:val="30"/>
          <w:cs/>
        </w:rPr>
        <w:t>ล้านบาท เป็นอัตราค่าเช่า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 xml:space="preserve">เดือนละ </w:t>
      </w:r>
      <w:r w:rsidR="008D765F">
        <w:rPr>
          <w:rFonts w:asciiTheme="majorBidi" w:hAnsiTheme="majorBidi" w:cstheme="majorBidi"/>
          <w:sz w:val="30"/>
          <w:szCs w:val="30"/>
        </w:rPr>
        <w:t>0.</w:t>
      </w:r>
      <w:r w:rsidR="00F439B2">
        <w:rPr>
          <w:rFonts w:asciiTheme="majorBidi" w:hAnsiTheme="majorBidi" w:cstheme="majorBidi"/>
          <w:sz w:val="30"/>
          <w:szCs w:val="30"/>
        </w:rPr>
        <w:t xml:space="preserve">3 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>ล้านบาท และอัตราค่าเช่า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1.0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เป็นประจำทุกปี โดยมีผลบังคับใช้ตั้งแต่วันที่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6249F">
        <w:rPr>
          <w:rFonts w:asciiTheme="majorBidi" w:hAnsiTheme="majorBidi" w:cstheme="majorBidi"/>
          <w:sz w:val="30"/>
          <w:szCs w:val="30"/>
        </w:rPr>
        <w:t>2562</w:t>
      </w:r>
    </w:p>
    <w:p w14:paraId="63176B13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3B497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2566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10.0 </w:t>
      </w:r>
      <w:r w:rsidRPr="0016249F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</w:p>
    <w:p w14:paraId="71267322" w14:textId="2B886912" w:rsidR="00F32375" w:rsidRPr="00A4243D" w:rsidRDefault="00F32375" w:rsidP="003F410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B33A7F0" w14:textId="1678755D" w:rsidR="00A4243D" w:rsidRPr="00407A2D" w:rsidRDefault="009318BC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</w:t>
      </w:r>
      <w:r w:rsidRPr="009318BC">
        <w:rPr>
          <w:rFonts w:asciiTheme="majorBidi" w:hAnsiTheme="majorBidi"/>
          <w:sz w:val="30"/>
          <w:szCs w:val="30"/>
          <w:cs/>
          <w:lang w:val="en-GB"/>
        </w:rPr>
        <w:t>บันทึกข้อตกลงเพิ่มเติมแนบท้ายสัญญาเช่าที่ดินพร้อมสิ่งปลูกสร้าง</w:t>
      </w:r>
      <w:r w:rsidR="00A4243D" w:rsidRPr="0016249F">
        <w:rPr>
          <w:rFonts w:asciiTheme="majorBidi" w:hAnsiTheme="majorBidi" w:cstheme="majorBidi"/>
          <w:sz w:val="30"/>
          <w:szCs w:val="30"/>
          <w:cs/>
        </w:rPr>
        <w:t xml:space="preserve">กับบริษัทใหญ่ในลำดับสูงสุด </w:t>
      </w:r>
      <w:r w:rsidR="000A6AC9">
        <w:rPr>
          <w:rFonts w:asciiTheme="majorBidi" w:hAnsiTheme="majorBidi" w:cstheme="majorBidi" w:hint="cs"/>
          <w:sz w:val="30"/>
          <w:szCs w:val="30"/>
          <w:cs/>
        </w:rPr>
        <w:t>เพื่อแก้ไขเงื่อนไขในสัญญาเช่า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ระยะเวลาเช่า </w:t>
      </w:r>
      <w:r w:rsidR="00756931" w:rsidRPr="0016249F">
        <w:rPr>
          <w:rFonts w:asciiTheme="majorBidi" w:hAnsiTheme="majorBidi" w:cstheme="majorBidi"/>
          <w:sz w:val="30"/>
          <w:szCs w:val="30"/>
        </w:rPr>
        <w:t>3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6931" w:rsidRPr="0016249F">
        <w:rPr>
          <w:rFonts w:asciiTheme="majorBidi" w:hAnsiTheme="majorBidi" w:cstheme="majorBidi"/>
          <w:sz w:val="30"/>
          <w:szCs w:val="30"/>
        </w:rPr>
        <w:t>2566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สามารถต่ออายุสัญญาเช่าได้อีกสองครั้งคราวละ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>ปี ตามลำดับนับจากวันสิ้นสุดสัญญาแต่ละครั้ง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โดยอัตราค่าเช่าจะปรับเพิ่มขึ้นร้อยละ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10.0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ระยะเวลาเช่า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ตั้งแต่วันที่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GB"/>
        </w:rPr>
        <w:t>2582</w:t>
      </w:r>
      <w:r w:rsidR="0075693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ซึ่งอัตราค่าเช่า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เพิ่มขึ้นร้อยละ </w:t>
      </w:r>
      <w:r w:rsidR="00756931" w:rsidRPr="0016249F">
        <w:rPr>
          <w:rFonts w:asciiTheme="majorBidi" w:hAnsiTheme="majorBidi" w:cstheme="majorBidi"/>
          <w:sz w:val="30"/>
          <w:szCs w:val="30"/>
        </w:rPr>
        <w:t>10.0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เป็นประจำทุก </w:t>
      </w:r>
      <w:r w:rsidR="00756931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="00756931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และมีสิทธิต่ออายุสัญญาเช่าก่อนผู้อื่น</w:t>
      </w:r>
      <w:r w:rsidR="00407A2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และในระหว่างที่สัญญาเช่าดังกล่าวยังมีผลบังคับใช้ หากผู้</w:t>
      </w:r>
      <w:r w:rsidR="00221DC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57A8BD66" w14:textId="1DF71A2A" w:rsidR="00232970" w:rsidRDefault="00232970" w:rsidP="003F410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BB372AF" w14:textId="1E436A9C" w:rsidR="00221DC8" w:rsidRDefault="00221DC8" w:rsidP="003F410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B5D9DA5" w14:textId="77777777" w:rsidR="00221DC8" w:rsidRPr="00A4243D" w:rsidRDefault="00221DC8" w:rsidP="003F410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714D146" w14:textId="19760C38" w:rsidR="003F5AD3" w:rsidRPr="003F5AD3" w:rsidRDefault="003F5AD3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5A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ผู้บริหารสำคัญ</w:t>
      </w:r>
    </w:p>
    <w:p w14:paraId="04AD51AF" w14:textId="77777777" w:rsidR="003F5AD3" w:rsidRPr="000A6AC9" w:rsidRDefault="003F5AD3" w:rsidP="00910ED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8236598" w14:textId="5D1E213C" w:rsidR="003F5AD3" w:rsidRPr="00F32375" w:rsidRDefault="003F5AD3" w:rsidP="003F5AD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3237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2375">
        <w:rPr>
          <w:rFonts w:ascii="Angsana New" w:hAnsi="Angsana New"/>
          <w:sz w:val="30"/>
          <w:szCs w:val="30"/>
        </w:rPr>
        <w:t>30</w:t>
      </w:r>
      <w:r w:rsidRPr="00F32375">
        <w:rPr>
          <w:rFonts w:ascii="Angsana New" w:hAnsi="Angsana New"/>
          <w:sz w:val="30"/>
          <w:szCs w:val="30"/>
          <w:cs/>
        </w:rPr>
        <w:t xml:space="preserve"> มีนาคม </w:t>
      </w:r>
      <w:r w:rsidRPr="00F32375">
        <w:rPr>
          <w:rFonts w:ascii="Angsana New" w:hAnsi="Angsana New"/>
          <w:sz w:val="30"/>
          <w:szCs w:val="30"/>
        </w:rPr>
        <w:t>2561</w:t>
      </w:r>
      <w:r w:rsidRPr="00F32375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มีระยะเวลาเช่า </w:t>
      </w:r>
      <w:r w:rsidRPr="00F32375">
        <w:rPr>
          <w:rFonts w:ascii="Angsana New" w:hAnsi="Angsana New"/>
          <w:sz w:val="30"/>
          <w:szCs w:val="30"/>
        </w:rPr>
        <w:t>10</w:t>
      </w:r>
      <w:r w:rsidRPr="00F32375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F32375">
        <w:rPr>
          <w:rFonts w:ascii="Angsana New" w:hAnsi="Angsana New"/>
          <w:sz w:val="30"/>
          <w:szCs w:val="30"/>
        </w:rPr>
        <w:t>1</w:t>
      </w:r>
      <w:r w:rsidRPr="00F32375">
        <w:rPr>
          <w:rFonts w:ascii="Angsana New" w:hAnsi="Angsana New"/>
          <w:sz w:val="30"/>
          <w:szCs w:val="30"/>
          <w:cs/>
        </w:rPr>
        <w:t xml:space="preserve"> มกราคม </w:t>
      </w:r>
      <w:r w:rsidRPr="00F32375">
        <w:rPr>
          <w:rFonts w:ascii="Angsana New" w:hAnsi="Angsana New"/>
          <w:sz w:val="30"/>
          <w:szCs w:val="30"/>
        </w:rPr>
        <w:t>2561</w:t>
      </w:r>
      <w:r w:rsidRPr="00F3237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F32375">
        <w:rPr>
          <w:rFonts w:ascii="Angsana New" w:hAnsi="Angsana New"/>
          <w:sz w:val="30"/>
          <w:szCs w:val="30"/>
        </w:rPr>
        <w:t>31</w:t>
      </w:r>
      <w:r w:rsidRPr="00F3237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2375">
        <w:rPr>
          <w:rFonts w:ascii="Angsana New" w:hAnsi="Angsana New"/>
          <w:sz w:val="30"/>
          <w:szCs w:val="30"/>
        </w:rPr>
        <w:t>2570</w:t>
      </w:r>
      <w:r w:rsidRPr="00F32375">
        <w:rPr>
          <w:rFonts w:ascii="Angsana New" w:hAnsi="Angsana New"/>
          <w:sz w:val="30"/>
          <w:szCs w:val="30"/>
          <w:cs/>
        </w:rPr>
        <w:t xml:space="preserve"> ในอัตราค่าเช่าเดือนละ </w:t>
      </w:r>
      <w:r w:rsidRPr="00F32375">
        <w:rPr>
          <w:rFonts w:ascii="Angsana New" w:hAnsi="Angsana New"/>
          <w:sz w:val="30"/>
          <w:szCs w:val="30"/>
        </w:rPr>
        <w:t>0.3</w:t>
      </w:r>
      <w:r w:rsidRPr="00F32375">
        <w:rPr>
          <w:rFonts w:ascii="Angsana New" w:hAnsi="Angsana New"/>
          <w:sz w:val="30"/>
          <w:szCs w:val="30"/>
          <w:cs/>
        </w:rPr>
        <w:t xml:space="preserve"> ล้านบาท</w:t>
      </w:r>
      <w:r w:rsidR="002B1612" w:rsidRPr="00F32375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และสามารถต่ออายุสัญญาเช่าภายใต้เงื่อนไขของสัญญา  </w:t>
      </w:r>
    </w:p>
    <w:p w14:paraId="6347F7A6" w14:textId="77777777" w:rsidR="00720969" w:rsidRPr="000A6AC9" w:rsidRDefault="00720969" w:rsidP="00023D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9B19D1" w14:textId="1994722A" w:rsidR="003F4100" w:rsidRDefault="003F410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32375">
        <w:rPr>
          <w:rFonts w:asciiTheme="majorBidi" w:hAnsiTheme="majorBidi" w:cstheme="majorBidi"/>
          <w:sz w:val="30"/>
          <w:szCs w:val="30"/>
        </w:rPr>
        <w:t xml:space="preserve">15 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32375">
        <w:rPr>
          <w:rFonts w:asciiTheme="majorBidi" w:hAnsiTheme="majorBidi" w:cstheme="majorBidi"/>
          <w:sz w:val="30"/>
          <w:szCs w:val="30"/>
        </w:rPr>
        <w:t>2562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เป็นอัตราค่าเช่า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 xml:space="preserve">เดือนละ </w:t>
      </w:r>
      <w:r w:rsidR="008D765F">
        <w:rPr>
          <w:rFonts w:asciiTheme="majorBidi" w:hAnsiTheme="majorBidi" w:cstheme="majorBidi"/>
          <w:sz w:val="30"/>
          <w:szCs w:val="30"/>
        </w:rPr>
        <w:t>0.</w:t>
      </w:r>
      <w:r w:rsidR="00F439B2">
        <w:rPr>
          <w:rFonts w:asciiTheme="majorBidi" w:hAnsiTheme="majorBidi" w:cstheme="majorBidi"/>
          <w:sz w:val="30"/>
          <w:szCs w:val="30"/>
        </w:rPr>
        <w:t xml:space="preserve">3 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>ล้านบาท และอัตราค่าเช่า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เพิ่มขึ้นร้อยละ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6F61F418" w14:textId="1BDE39ED" w:rsidR="00023DEC" w:rsidRPr="000A6AC9" w:rsidRDefault="00023DEC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F62F26B" w14:textId="77777777" w:rsidR="00023DEC" w:rsidRPr="0016249F" w:rsidRDefault="00023DEC" w:rsidP="000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4613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46130">
        <w:rPr>
          <w:rFonts w:asciiTheme="majorBidi" w:hAnsiTheme="majorBidi" w:cstheme="majorBidi"/>
          <w:sz w:val="30"/>
          <w:szCs w:val="30"/>
        </w:rPr>
        <w:t xml:space="preserve">12 </w:t>
      </w:r>
      <w:r w:rsidRPr="00B4613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B46130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46130">
        <w:rPr>
          <w:rFonts w:asciiTheme="majorBidi" w:hAnsiTheme="majorBidi" w:cstheme="majorBidi"/>
          <w:sz w:val="30"/>
          <w:szCs w:val="30"/>
          <w:cs/>
        </w:rPr>
        <w:t>และ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เป็นอัตราค่าเช่าเดือนละ </w:t>
      </w:r>
      <w:r w:rsidRPr="00B46130">
        <w:rPr>
          <w:rFonts w:asciiTheme="majorBidi" w:hAnsiTheme="majorBidi" w:cstheme="majorBidi"/>
          <w:sz w:val="30"/>
          <w:szCs w:val="30"/>
        </w:rPr>
        <w:t xml:space="preserve">0.4 </w:t>
      </w:r>
      <w:r w:rsidRPr="00B4613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46130">
        <w:rPr>
          <w:rFonts w:asciiTheme="majorBidi" w:hAnsiTheme="majorBidi" w:cstheme="majorBidi"/>
          <w:sz w:val="30"/>
          <w:szCs w:val="30"/>
        </w:rPr>
        <w:t xml:space="preserve"> </w:t>
      </w:r>
      <w:r w:rsidRPr="00B46130">
        <w:rPr>
          <w:rFonts w:asciiTheme="majorBidi" w:hAnsiTheme="majorBidi" w:cstheme="majorBidi"/>
          <w:sz w:val="30"/>
          <w:szCs w:val="30"/>
          <w:cs/>
        </w:rPr>
        <w:t>และ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 3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B461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โดยมีผลบังคับใช้ตั้งแต่วันที่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2872E00C" w14:textId="53D9B686" w:rsidR="00720969" w:rsidRPr="000A6AC9" w:rsidRDefault="00720969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23C0446" w14:textId="5D05C291" w:rsidR="00B46130" w:rsidRDefault="00B4613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</w:t>
      </w:r>
      <w:r w:rsidRPr="009318BC">
        <w:rPr>
          <w:rFonts w:asciiTheme="majorBidi" w:hAnsiTheme="majorBidi"/>
          <w:sz w:val="30"/>
          <w:szCs w:val="30"/>
          <w:cs/>
          <w:lang w:val="en-GB"/>
        </w:rPr>
        <w:t>บันทึกข้อตกลงเพิ่มเติมแนบท้ายสัญญาเช่าที่ดินพร้อมสิ่งปลูกสร้าง</w:t>
      </w:r>
      <w:r w:rsidRPr="0016249F">
        <w:rPr>
          <w:rFonts w:asciiTheme="majorBidi" w:hAnsiTheme="majorBidi" w:cstheme="majorBidi"/>
          <w:sz w:val="30"/>
          <w:szCs w:val="30"/>
          <w:cs/>
        </w:rPr>
        <w:t>กับ</w:t>
      </w:r>
      <w:r w:rsidR="000A6AC9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6AC9">
        <w:rPr>
          <w:rFonts w:asciiTheme="majorBidi" w:hAnsiTheme="majorBidi" w:cstheme="majorBidi" w:hint="cs"/>
          <w:sz w:val="30"/>
          <w:szCs w:val="30"/>
          <w:cs/>
        </w:rPr>
        <w:t>เพื่อแก้ไขเงื่อนไขในสัญญาเช่า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ระยะเวลาเช่า </w:t>
      </w:r>
      <w:r>
        <w:rPr>
          <w:rFonts w:asciiTheme="majorBidi" w:hAnsiTheme="majorBidi" w:cstheme="majorBidi"/>
          <w:sz w:val="30"/>
          <w:szCs w:val="30"/>
        </w:rPr>
        <w:t>10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อัตราค่าเช่าเพิ่มขึ้นร้อยละ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เป็นประจำทุก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เป็นระยะเวลาเช่า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ตั้งแต่วันที่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GB"/>
        </w:rPr>
        <w:t>2582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BE2E84">
        <w:rPr>
          <w:rFonts w:asciiTheme="majorBidi" w:hAnsiTheme="majorBidi" w:cstheme="majorBidi" w:hint="cs"/>
          <w:sz w:val="30"/>
          <w:szCs w:val="30"/>
          <w:cs/>
        </w:rPr>
        <w:t xml:space="preserve">โดยอัตราค่าเช่าตั้งแต่วันที่ </w:t>
      </w:r>
      <w:r w:rsidR="00BE2E84">
        <w:rPr>
          <w:rFonts w:asciiTheme="majorBidi" w:hAnsiTheme="majorBidi" w:cstheme="majorBidi"/>
          <w:sz w:val="30"/>
          <w:szCs w:val="30"/>
        </w:rPr>
        <w:t xml:space="preserve">1 </w:t>
      </w:r>
      <w:r w:rsidR="00BE2E8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E2E84">
        <w:rPr>
          <w:rFonts w:asciiTheme="majorBidi" w:hAnsiTheme="majorBidi" w:cstheme="majorBidi"/>
          <w:sz w:val="30"/>
          <w:szCs w:val="30"/>
        </w:rPr>
        <w:t>2564</w:t>
      </w:r>
      <w:r w:rsidR="00BE2E84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ซึ่งอัตราค่าเช่า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จะปรับเพิ่มขึ้นร้อยละ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>10.0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เป็นประจำทุก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และมีสิทธิต่ออายุสัญญาเช่าก่อนผู้อื่น</w:t>
      </w:r>
      <w:r w:rsidR="00407A2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และในระหว่างที่สัญญาเช่าดังกล่าวยังมีผลบังคับใช้ หากผู้</w:t>
      </w:r>
      <w:r w:rsidR="00221DC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5A321253" w14:textId="77777777" w:rsidR="00B46130" w:rsidRPr="00F32375" w:rsidRDefault="00B4613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4461C2" w14:textId="6922092A" w:rsidR="00720969" w:rsidRPr="00587AF6" w:rsidRDefault="00720969" w:rsidP="0072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ลำดับสูงสุด และผู้บริหารสำคัญ</w:t>
      </w:r>
      <w:r w:rsidR="00587AF6" w:rsidRPr="00F3237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สำหรับงวด</w:t>
      </w:r>
      <w:r w:rsidR="00F32375" w:rsidRPr="00F32375">
        <w:rPr>
          <w:rFonts w:asciiTheme="majorBidi" w:hAnsiTheme="majorBidi" w:cstheme="majorBidi" w:hint="cs"/>
          <w:sz w:val="30"/>
          <w:szCs w:val="30"/>
          <w:cs/>
          <w:lang w:val="en-GB"/>
        </w:rPr>
        <w:t>หก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F5140D" w:rsidRPr="00F32375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F5140D"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="00F5140D" w:rsidRPr="00F32375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46130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="00B46130">
        <w:rPr>
          <w:rFonts w:asciiTheme="majorBidi" w:hAnsiTheme="majorBidi" w:cstheme="majorBidi"/>
          <w:sz w:val="30"/>
          <w:szCs w:val="30"/>
          <w:lang w:val="en-GB"/>
        </w:rPr>
        <w:t>0.9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B46130">
        <w:rPr>
          <w:rFonts w:asciiTheme="majorBidi" w:hAnsiTheme="majorBidi" w:cstheme="majorBidi"/>
          <w:sz w:val="30"/>
          <w:szCs w:val="30"/>
          <w:lang w:val="en-GB"/>
        </w:rPr>
        <w:t>2.3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F32375">
        <w:rPr>
          <w:rFonts w:asciiTheme="majorBidi" w:hAnsiTheme="majorBidi" w:cstheme="majorBidi"/>
          <w:sz w:val="30"/>
          <w:szCs w:val="30"/>
          <w:cs/>
        </w:rPr>
        <w:t>น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B46130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CA665E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รายจ่ายค่าเช่ากับบริษัทใหญ่ในลำดับสูงสุด และผู้บริหารสำคัญ</w:t>
      </w:r>
      <w:r w:rsidR="00587AF6"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2442FF"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มีจำนวน</w:t>
      </w:r>
      <w:r w:rsidR="00587AF6"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F32375"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1.</w:t>
      </w:r>
      <w:r w:rsidR="00B46130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F32375"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1.8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4A2AB733" w14:textId="7175748B" w:rsidR="00C92714" w:rsidRDefault="00C92714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204DBC7" w14:textId="4F702EB1" w:rsidR="00221DC8" w:rsidRDefault="00221DC8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31AF19B" w14:textId="77777777" w:rsidR="00221DC8" w:rsidRPr="00BE2E84" w:rsidRDefault="00221DC8" w:rsidP="00BE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4BCDB" w14:textId="3CF3D429" w:rsidR="00DE5A53" w:rsidRP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E5A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lastRenderedPageBreak/>
        <w:t>สัญญาจะซื้อจะขายที่ดิน</w:t>
      </w:r>
    </w:p>
    <w:p w14:paraId="711F0175" w14:textId="4D87DA2B" w:rsid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C9766A" w14:textId="5B0627DB" w:rsidR="00DE5A53" w:rsidRP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E5A5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ผู้บริหารสำคัญ</w:t>
      </w:r>
    </w:p>
    <w:p w14:paraId="1633ED41" w14:textId="61219148" w:rsid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19A25D" w14:textId="33BF83EB" w:rsidR="00221DC8" w:rsidRDefault="00DE5A53" w:rsidP="002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เมื่อวันที่ </w:t>
      </w:r>
      <w:r w:rsidR="0063123D">
        <w:rPr>
          <w:rFonts w:asciiTheme="majorBidi" w:hAnsiTheme="majorBidi" w:cstheme="majorBidi"/>
          <w:sz w:val="30"/>
          <w:szCs w:val="30"/>
          <w:lang w:val="en-GB"/>
        </w:rPr>
        <w:t xml:space="preserve">20 </w:t>
      </w:r>
      <w:r w:rsidR="0063123D">
        <w:rPr>
          <w:rFonts w:asciiTheme="majorBidi" w:hAnsiTheme="majorBidi" w:cstheme="majorBidi" w:hint="cs"/>
          <w:sz w:val="30"/>
          <w:szCs w:val="30"/>
          <w:cs/>
          <w:lang w:val="en-GB"/>
        </w:rPr>
        <w:t>พฤษภาคม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บริษัทได้ทำสัญญาจะซื้อจะขาย</w:t>
      </w:r>
      <w:r w:rsidR="00232970">
        <w:rPr>
          <w:rFonts w:asciiTheme="majorBidi" w:hAnsiTheme="majorBidi" w:cstheme="majorBidi" w:hint="cs"/>
          <w:sz w:val="30"/>
          <w:szCs w:val="30"/>
          <w:cs/>
          <w:lang w:val="en-GB"/>
        </w:rPr>
        <w:t>กับผู้บริหารสำคัญ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เพื่อขายที่ดินแปลงหนึ่งของบริษัทในราคา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5.9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ณ 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บริษัทได้รับเงินมัดจำจากการขายที่ดินดังกล่าว</w:t>
      </w:r>
      <w:r w:rsidR="00232970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0.6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  <w:r w:rsidR="00232970">
        <w:rPr>
          <w:rFonts w:asciiTheme="majorBidi" w:hAnsiTheme="majorBidi" w:cstheme="majorBidi" w:hint="cs"/>
          <w:sz w:val="30"/>
          <w:szCs w:val="30"/>
          <w:cs/>
          <w:lang w:val="en-GB"/>
        </w:rPr>
        <w:t>โดย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บริษัทคาดว่า</w:t>
      </w:r>
      <w:r w:rsidR="00232970">
        <w:rPr>
          <w:rFonts w:asciiTheme="majorBidi" w:hAnsiTheme="majorBidi" w:cstheme="majorBidi" w:hint="cs"/>
          <w:sz w:val="30"/>
          <w:szCs w:val="30"/>
          <w:cs/>
          <w:lang w:val="en-GB"/>
        </w:rPr>
        <w:t>การขายที่ดินดังกล่าว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จะดำเนินการเสร็จสิ้นภายในเดือน</w:t>
      </w:r>
      <w:r w:rsidR="0063123D">
        <w:rPr>
          <w:rFonts w:asciiTheme="majorBidi" w:hAnsiTheme="majorBidi" w:cstheme="majorBidi" w:hint="cs"/>
          <w:sz w:val="30"/>
          <w:szCs w:val="30"/>
          <w:cs/>
          <w:lang w:val="en-GB"/>
        </w:rPr>
        <w:t>พฤศจิกายน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5534A669" w14:textId="77777777" w:rsidR="00221DC8" w:rsidRDefault="00221DC8" w:rsidP="002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9D5DC3" w14:textId="573A63F5" w:rsidR="000A6AC9" w:rsidRPr="00221DC8" w:rsidRDefault="000A6AC9" w:rsidP="002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6249F">
        <w:rPr>
          <w:rFonts w:ascii="Angsana New" w:hAnsi="Angsana New"/>
          <w:b/>
          <w:bCs/>
          <w:sz w:val="30"/>
          <w:szCs w:val="30"/>
        </w:rPr>
        <w:t>4</w:t>
      </w:r>
      <w:r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2722E74B" w14:textId="77777777" w:rsidR="000A6AC9" w:rsidRPr="0016249F" w:rsidRDefault="000A6AC9" w:rsidP="002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9"/>
        <w:gridCol w:w="1237"/>
        <w:gridCol w:w="280"/>
        <w:gridCol w:w="1295"/>
      </w:tblGrid>
      <w:tr w:rsidR="000A6AC9" w:rsidRPr="0016249F" w14:paraId="07DB6BCE" w14:textId="77777777" w:rsidTr="008743DF">
        <w:trPr>
          <w:tblHeader/>
        </w:trPr>
        <w:tc>
          <w:tcPr>
            <w:tcW w:w="6449" w:type="dxa"/>
          </w:tcPr>
          <w:p w14:paraId="010FFFD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DD69B8B" w14:textId="302CED40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0D1A056F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A4F1B69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A6AC9" w:rsidRPr="0016249F" w14:paraId="1D462AA9" w14:textId="77777777" w:rsidTr="008743DF">
        <w:trPr>
          <w:tblHeader/>
        </w:trPr>
        <w:tc>
          <w:tcPr>
            <w:tcW w:w="6449" w:type="dxa"/>
          </w:tcPr>
          <w:p w14:paraId="07C37D74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1B086C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1C2F96F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8BFB31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4B7C6DE1" w14:textId="77777777" w:rsidTr="008743DF">
        <w:trPr>
          <w:tblHeader/>
        </w:trPr>
        <w:tc>
          <w:tcPr>
            <w:tcW w:w="6449" w:type="dxa"/>
          </w:tcPr>
          <w:p w14:paraId="27DF5CC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dxa"/>
            <w:gridSpan w:val="3"/>
          </w:tcPr>
          <w:p w14:paraId="3EF8024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19CE1023" w14:textId="77777777" w:rsidTr="008743DF">
        <w:tc>
          <w:tcPr>
            <w:tcW w:w="6449" w:type="dxa"/>
          </w:tcPr>
          <w:p w14:paraId="7F9035E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237" w:type="dxa"/>
          </w:tcPr>
          <w:p w14:paraId="5A704DE8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0" w:type="dxa"/>
          </w:tcPr>
          <w:p w14:paraId="2169B4A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F43DEFA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C9" w:rsidRPr="0016249F" w14:paraId="407FFEE4" w14:textId="77777777" w:rsidTr="008743DF">
        <w:tc>
          <w:tcPr>
            <w:tcW w:w="6449" w:type="dxa"/>
          </w:tcPr>
          <w:p w14:paraId="114DD72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37" w:type="dxa"/>
          </w:tcPr>
          <w:p w14:paraId="72447F42" w14:textId="26D29BC5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21,628</w:t>
            </w:r>
          </w:p>
        </w:tc>
        <w:tc>
          <w:tcPr>
            <w:tcW w:w="280" w:type="dxa"/>
          </w:tcPr>
          <w:p w14:paraId="48D303BB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243076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23,409</w:t>
            </w:r>
          </w:p>
        </w:tc>
      </w:tr>
      <w:tr w:rsidR="000A6AC9" w:rsidRPr="0016249F" w14:paraId="65BAA3DE" w14:textId="77777777" w:rsidTr="008743DF">
        <w:tc>
          <w:tcPr>
            <w:tcW w:w="6449" w:type="dxa"/>
          </w:tcPr>
          <w:p w14:paraId="0962501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37" w:type="dxa"/>
          </w:tcPr>
          <w:p w14:paraId="1BA64A7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55843443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BD5D78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C9" w:rsidRPr="0016249F" w14:paraId="7DDCD466" w14:textId="77777777" w:rsidTr="008743DF">
        <w:tc>
          <w:tcPr>
            <w:tcW w:w="6449" w:type="dxa"/>
          </w:tcPr>
          <w:p w14:paraId="442D7A94" w14:textId="5D212316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1FC44E11" w14:textId="7F413893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25,792</w:t>
            </w:r>
          </w:p>
        </w:tc>
        <w:tc>
          <w:tcPr>
            <w:tcW w:w="280" w:type="dxa"/>
          </w:tcPr>
          <w:p w14:paraId="48F3B4E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86FA36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17,455</w:t>
            </w:r>
          </w:p>
        </w:tc>
      </w:tr>
      <w:tr w:rsidR="000A6AC9" w:rsidRPr="0016249F" w14:paraId="5B6EFA3E" w14:textId="77777777" w:rsidTr="008743DF">
        <w:tc>
          <w:tcPr>
            <w:tcW w:w="6449" w:type="dxa"/>
          </w:tcPr>
          <w:p w14:paraId="1BCD446B" w14:textId="79AB4638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6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2CC67DFC" w14:textId="5EB7D9DF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80" w:type="dxa"/>
          </w:tcPr>
          <w:p w14:paraId="55DC0077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40ABFD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0A6AC9" w:rsidRPr="0016249F" w14:paraId="3AE37249" w14:textId="77777777" w:rsidTr="008743DF">
        <w:tc>
          <w:tcPr>
            <w:tcW w:w="6449" w:type="dxa"/>
          </w:tcPr>
          <w:p w14:paraId="4B82F3AA" w14:textId="5D118D00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6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12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79CAA41C" w14:textId="5D853381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80" w:type="dxa"/>
          </w:tcPr>
          <w:p w14:paraId="6E06C0D4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4206C32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5,734</w:t>
            </w:r>
          </w:p>
        </w:tc>
      </w:tr>
      <w:tr w:rsidR="000A6AC9" w:rsidRPr="0016249F" w14:paraId="18A91A09" w14:textId="77777777" w:rsidTr="008743DF">
        <w:tc>
          <w:tcPr>
            <w:tcW w:w="6449" w:type="dxa"/>
          </w:tcPr>
          <w:p w14:paraId="42A4363B" w14:textId="493E2D65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12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0C15BDD" w14:textId="10549204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3,435</w:t>
            </w:r>
          </w:p>
        </w:tc>
        <w:tc>
          <w:tcPr>
            <w:tcW w:w="280" w:type="dxa"/>
          </w:tcPr>
          <w:p w14:paraId="04EDEC61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91F67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0A6AC9" w:rsidRPr="0016249F" w14:paraId="38CD7D7C" w14:textId="77777777" w:rsidTr="008743DF">
        <w:tc>
          <w:tcPr>
            <w:tcW w:w="6449" w:type="dxa"/>
          </w:tcPr>
          <w:p w14:paraId="2A5886D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139A918" w14:textId="7ABD1386" w:rsidR="000A6AC9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51,439</w:t>
            </w:r>
          </w:p>
        </w:tc>
        <w:tc>
          <w:tcPr>
            <w:tcW w:w="280" w:type="dxa"/>
          </w:tcPr>
          <w:p w14:paraId="3C18C008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C8BC33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47,432</w:t>
            </w:r>
          </w:p>
        </w:tc>
      </w:tr>
      <w:tr w:rsidR="000A6AC9" w:rsidRPr="0016249F" w14:paraId="0FC4E349" w14:textId="77777777" w:rsidTr="008743DF">
        <w:tc>
          <w:tcPr>
            <w:tcW w:w="6449" w:type="dxa"/>
          </w:tcPr>
          <w:p w14:paraId="3E53C9BA" w14:textId="316BBE09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F6EA995" w14:textId="55415F05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(3,760)</w:t>
            </w:r>
          </w:p>
        </w:tc>
        <w:tc>
          <w:tcPr>
            <w:tcW w:w="280" w:type="dxa"/>
          </w:tcPr>
          <w:p w14:paraId="436C77C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3B94B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(3,695)</w:t>
            </w:r>
          </w:p>
        </w:tc>
      </w:tr>
      <w:tr w:rsidR="000A6AC9" w:rsidRPr="0016249F" w14:paraId="27F890AA" w14:textId="77777777" w:rsidTr="00C625CD">
        <w:tc>
          <w:tcPr>
            <w:tcW w:w="6449" w:type="dxa"/>
          </w:tcPr>
          <w:p w14:paraId="0F5020D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008B039" w14:textId="572102E2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47,679</w:t>
            </w:r>
          </w:p>
        </w:tc>
        <w:tc>
          <w:tcPr>
            <w:tcW w:w="280" w:type="dxa"/>
          </w:tcPr>
          <w:p w14:paraId="385D4590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D426A6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43,737</w:t>
            </w:r>
          </w:p>
        </w:tc>
      </w:tr>
      <w:tr w:rsidR="00C625CD" w:rsidRPr="0016249F" w14:paraId="4B397B9C" w14:textId="77777777" w:rsidTr="00C625CD">
        <w:tc>
          <w:tcPr>
            <w:tcW w:w="6449" w:type="dxa"/>
          </w:tcPr>
          <w:p w14:paraId="0C9ED950" w14:textId="77777777" w:rsidR="00C625CD" w:rsidRPr="0016249F" w:rsidRDefault="00C625C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50398DF" w14:textId="77777777" w:rsidR="00C625CD" w:rsidRDefault="00C625C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360C6F71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161C0005" w14:textId="77777777" w:rsidR="00C625CD" w:rsidRPr="0016249F" w:rsidRDefault="00C625C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6AC9" w:rsidRPr="0016249F" w14:paraId="40220B04" w14:textId="77777777" w:rsidTr="008743DF">
        <w:trPr>
          <w:tblHeader/>
        </w:trPr>
        <w:tc>
          <w:tcPr>
            <w:tcW w:w="6449" w:type="dxa"/>
          </w:tcPr>
          <w:p w14:paraId="0E2B278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98283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04B3BA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13BD9DF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34B204C9" w14:textId="77777777" w:rsidTr="008743DF">
        <w:trPr>
          <w:tblHeader/>
        </w:trPr>
        <w:tc>
          <w:tcPr>
            <w:tcW w:w="6449" w:type="dxa"/>
          </w:tcPr>
          <w:p w14:paraId="750D6B7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dxa"/>
            <w:gridSpan w:val="3"/>
          </w:tcPr>
          <w:p w14:paraId="1EE0E4B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5CA37D76" w14:textId="77777777" w:rsidTr="008743DF">
        <w:tc>
          <w:tcPr>
            <w:tcW w:w="6449" w:type="dxa"/>
          </w:tcPr>
          <w:p w14:paraId="2C6E6C7C" w14:textId="24D2228C" w:rsidR="000A6AC9" w:rsidRPr="0016249F" w:rsidRDefault="000A6AC9" w:rsidP="008743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2344A63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BAA6028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237AAE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C9" w:rsidRPr="0016249F" w14:paraId="1916CC76" w14:textId="77777777" w:rsidTr="008743DF">
        <w:tc>
          <w:tcPr>
            <w:tcW w:w="6449" w:type="dxa"/>
          </w:tcPr>
          <w:p w14:paraId="0710FE4C" w14:textId="056E8159" w:rsidR="000A6AC9" w:rsidRPr="002311C0" w:rsidRDefault="002311C0" w:rsidP="002311C0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1C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  <w:r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A6AC9" w:rsidRPr="002311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7" w:type="dxa"/>
          </w:tcPr>
          <w:p w14:paraId="31F868B3" w14:textId="0BAFFD94" w:rsidR="000A6AC9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239</w:t>
            </w:r>
          </w:p>
        </w:tc>
        <w:tc>
          <w:tcPr>
            <w:tcW w:w="280" w:type="dxa"/>
          </w:tcPr>
          <w:p w14:paraId="21D5729F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49AFE34" w14:textId="674108C2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1,237</w:t>
            </w:r>
          </w:p>
        </w:tc>
      </w:tr>
      <w:tr w:rsidR="000A6AC9" w:rsidRPr="0016249F" w14:paraId="0A38402A" w14:textId="77777777" w:rsidTr="008743DF">
        <w:tc>
          <w:tcPr>
            <w:tcW w:w="6449" w:type="dxa"/>
          </w:tcPr>
          <w:p w14:paraId="1AEA0F3F" w14:textId="1C33FA43" w:rsidR="000A6AC9" w:rsidRPr="002311C0" w:rsidRDefault="002311C0" w:rsidP="002311C0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A6AC9" w:rsidRPr="002311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7" w:type="dxa"/>
          </w:tcPr>
          <w:p w14:paraId="2057A60D" w14:textId="3FB1D4D5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80" w:type="dxa"/>
          </w:tcPr>
          <w:p w14:paraId="5D8A031C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2A62077" w14:textId="1C7C5941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</w:tr>
    </w:tbl>
    <w:p w14:paraId="2E2E398A" w14:textId="13933D18" w:rsidR="002311C0" w:rsidRDefault="002311C0" w:rsidP="002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C6C33C" w14:textId="12D412D4" w:rsidR="00C625CD" w:rsidRDefault="00C625CD" w:rsidP="00232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F9FDF5" w14:textId="59FDABCD" w:rsidR="002C4FD1" w:rsidRDefault="002311C0" w:rsidP="00587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14A6A25B" w14:textId="77777777" w:rsidR="005E4F77" w:rsidRPr="00C625CD" w:rsidRDefault="005E4F77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0A6AC9" w:rsidRPr="0016249F" w14:paraId="23781263" w14:textId="77777777" w:rsidTr="008743DF">
        <w:trPr>
          <w:tblHeader/>
        </w:trPr>
        <w:tc>
          <w:tcPr>
            <w:tcW w:w="6210" w:type="dxa"/>
          </w:tcPr>
          <w:p w14:paraId="6550C2E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2089C" w14:textId="0E0AE9A6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11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2129B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9C0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A6AC9" w:rsidRPr="0016249F" w14:paraId="0D7BCD96" w14:textId="77777777" w:rsidTr="008743DF">
        <w:trPr>
          <w:tblHeader/>
        </w:trPr>
        <w:tc>
          <w:tcPr>
            <w:tcW w:w="6210" w:type="dxa"/>
          </w:tcPr>
          <w:p w14:paraId="5066135D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1C7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5CD3B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2949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554CCB88" w14:textId="77777777" w:rsidTr="008743DF">
        <w:trPr>
          <w:tblHeader/>
        </w:trPr>
        <w:tc>
          <w:tcPr>
            <w:tcW w:w="6210" w:type="dxa"/>
          </w:tcPr>
          <w:p w14:paraId="618AADD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3CBDDF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3FBEF6B7" w14:textId="77777777" w:rsidTr="008743DF">
        <w:tc>
          <w:tcPr>
            <w:tcW w:w="6210" w:type="dxa"/>
          </w:tcPr>
          <w:p w14:paraId="7E291118" w14:textId="77777777" w:rsidR="000A6AC9" w:rsidRPr="0016249F" w:rsidRDefault="000A6AC9" w:rsidP="008743D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16249F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260" w:type="dxa"/>
          </w:tcPr>
          <w:p w14:paraId="0881CD1E" w14:textId="78534EE6" w:rsidR="000A6AC9" w:rsidRPr="0063123D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39,725</w:t>
            </w:r>
          </w:p>
        </w:tc>
        <w:tc>
          <w:tcPr>
            <w:tcW w:w="270" w:type="dxa"/>
          </w:tcPr>
          <w:p w14:paraId="76A6B41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6C48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39,479</w:t>
            </w:r>
          </w:p>
        </w:tc>
      </w:tr>
      <w:tr w:rsidR="000A6AC9" w:rsidRPr="0016249F" w14:paraId="2F06948B" w14:textId="77777777" w:rsidTr="008743DF">
        <w:tc>
          <w:tcPr>
            <w:tcW w:w="6210" w:type="dxa"/>
          </w:tcPr>
          <w:p w14:paraId="1C0BABD1" w14:textId="77777777" w:rsidR="000A6AC9" w:rsidRPr="0016249F" w:rsidRDefault="000A6AC9" w:rsidP="008743D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6249F">
              <w:rPr>
                <w:rFonts w:ascii="Angsana New" w:hAnsi="Angsana New" w:cs="Angsana New"/>
                <w:cs/>
                <w:lang w:val="en-US"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06CB2288" w14:textId="53BE8326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8,783</w:t>
            </w:r>
          </w:p>
        </w:tc>
        <w:tc>
          <w:tcPr>
            <w:tcW w:w="270" w:type="dxa"/>
          </w:tcPr>
          <w:p w14:paraId="39F8785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D57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7,868</w:t>
            </w:r>
          </w:p>
        </w:tc>
      </w:tr>
      <w:tr w:rsidR="000A6AC9" w:rsidRPr="0016249F" w14:paraId="5A402041" w14:textId="77777777" w:rsidTr="008743DF">
        <w:tc>
          <w:tcPr>
            <w:tcW w:w="6210" w:type="dxa"/>
          </w:tcPr>
          <w:p w14:paraId="2A7D6F9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1260" w:type="dxa"/>
          </w:tcPr>
          <w:p w14:paraId="292DC3B3" w14:textId="0BE69100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24,833</w:t>
            </w:r>
          </w:p>
        </w:tc>
        <w:tc>
          <w:tcPr>
            <w:tcW w:w="270" w:type="dxa"/>
          </w:tcPr>
          <w:p w14:paraId="5BB9827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E0FC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20,195</w:t>
            </w:r>
          </w:p>
        </w:tc>
      </w:tr>
      <w:tr w:rsidR="000A6AC9" w:rsidRPr="0016249F" w14:paraId="17F159D2" w14:textId="77777777" w:rsidTr="008743DF">
        <w:tc>
          <w:tcPr>
            <w:tcW w:w="6210" w:type="dxa"/>
          </w:tcPr>
          <w:p w14:paraId="69224B3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D0CAB" w14:textId="23D8803F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20,518</w:t>
            </w:r>
          </w:p>
        </w:tc>
        <w:tc>
          <w:tcPr>
            <w:tcW w:w="270" w:type="dxa"/>
          </w:tcPr>
          <w:p w14:paraId="00CBEE1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79A66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17,471</w:t>
            </w:r>
          </w:p>
        </w:tc>
      </w:tr>
      <w:tr w:rsidR="000A6AC9" w:rsidRPr="0016249F" w14:paraId="15D9B8E7" w14:textId="77777777" w:rsidTr="008743DF">
        <w:tc>
          <w:tcPr>
            <w:tcW w:w="6210" w:type="dxa"/>
          </w:tcPr>
          <w:p w14:paraId="210F863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C177F" w14:textId="06584DCD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93,859</w:t>
            </w:r>
          </w:p>
        </w:tc>
        <w:tc>
          <w:tcPr>
            <w:tcW w:w="270" w:type="dxa"/>
          </w:tcPr>
          <w:p w14:paraId="5E3E57D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BC962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85,013</w:t>
            </w:r>
          </w:p>
        </w:tc>
      </w:tr>
      <w:tr w:rsidR="000A6AC9" w:rsidRPr="0016249F" w14:paraId="6BDA5CEC" w14:textId="77777777" w:rsidTr="008743DF">
        <w:tc>
          <w:tcPr>
            <w:tcW w:w="6210" w:type="dxa"/>
          </w:tcPr>
          <w:p w14:paraId="5C97421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1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</w:tcPr>
          <w:p w14:paraId="31D06EB0" w14:textId="1B96F625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(13,058)</w:t>
            </w:r>
          </w:p>
        </w:tc>
        <w:tc>
          <w:tcPr>
            <w:tcW w:w="270" w:type="dxa"/>
          </w:tcPr>
          <w:p w14:paraId="24331E1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6557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(7,128)</w:t>
            </w:r>
          </w:p>
        </w:tc>
      </w:tr>
      <w:tr w:rsidR="000A6AC9" w:rsidRPr="0016249F" w14:paraId="2DEE17E1" w14:textId="77777777" w:rsidTr="008743DF">
        <w:tc>
          <w:tcPr>
            <w:tcW w:w="6210" w:type="dxa"/>
          </w:tcPr>
          <w:p w14:paraId="332BB2A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70D615" w14:textId="1BD6D5CA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80,801</w:t>
            </w:r>
          </w:p>
        </w:tc>
        <w:tc>
          <w:tcPr>
            <w:tcW w:w="270" w:type="dxa"/>
          </w:tcPr>
          <w:p w14:paraId="39D1A65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E63E3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77,885</w:t>
            </w:r>
          </w:p>
        </w:tc>
      </w:tr>
      <w:tr w:rsidR="000A6AC9" w:rsidRPr="0016249F" w14:paraId="2BB10703" w14:textId="77777777" w:rsidTr="008743DF">
        <w:tc>
          <w:tcPr>
            <w:tcW w:w="6210" w:type="dxa"/>
          </w:tcPr>
          <w:p w14:paraId="2216E04B" w14:textId="77777777" w:rsidR="000A6AC9" w:rsidRPr="0016249F" w:rsidRDefault="000A6AC9" w:rsidP="008743DF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A750A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DBB02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A8C193D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C9" w:rsidRPr="0016249F" w14:paraId="0ED0BF97" w14:textId="77777777" w:rsidTr="008743DF">
        <w:tc>
          <w:tcPr>
            <w:tcW w:w="6210" w:type="dxa"/>
          </w:tcPr>
          <w:p w14:paraId="2A87A8B6" w14:textId="77777777" w:rsidR="000A6AC9" w:rsidRPr="0016249F" w:rsidRDefault="000A6AC9" w:rsidP="008743D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6017C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E7CCF9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574D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4374DDF5" w14:textId="77777777" w:rsidTr="008743DF">
        <w:tc>
          <w:tcPr>
            <w:tcW w:w="6210" w:type="dxa"/>
          </w:tcPr>
          <w:p w14:paraId="7952C903" w14:textId="77777777" w:rsidR="000A6AC9" w:rsidRPr="0016249F" w:rsidRDefault="000A6AC9" w:rsidP="008743D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7F66B0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423CED11" w14:textId="77777777" w:rsidTr="008743DF">
        <w:tc>
          <w:tcPr>
            <w:tcW w:w="6210" w:type="dxa"/>
          </w:tcPr>
          <w:p w14:paraId="7573E7ED" w14:textId="77777777" w:rsidR="000A6AC9" w:rsidRPr="0016249F" w:rsidRDefault="000A6AC9" w:rsidP="008743D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</w:tcPr>
          <w:p w14:paraId="7A956CD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CD31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9E2C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3E0F5C82" w14:textId="77777777" w:rsidTr="008743DF">
        <w:tc>
          <w:tcPr>
            <w:tcW w:w="6210" w:type="dxa"/>
          </w:tcPr>
          <w:p w14:paraId="2AEF19F6" w14:textId="61183400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</w:tcPr>
          <w:p w14:paraId="31C3B308" w14:textId="77777777" w:rsidR="002311C0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80A61" w14:textId="77777777" w:rsidR="002311C0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3083A" w14:textId="77777777" w:rsidR="002311C0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C9" w:rsidRPr="0016249F" w14:paraId="0DEE36AD" w14:textId="77777777" w:rsidTr="008743DF">
        <w:tc>
          <w:tcPr>
            <w:tcW w:w="6210" w:type="dxa"/>
          </w:tcPr>
          <w:p w14:paraId="365F6EA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0625EA52" w14:textId="72F9C539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70,229</w:t>
            </w:r>
          </w:p>
        </w:tc>
        <w:tc>
          <w:tcPr>
            <w:tcW w:w="270" w:type="dxa"/>
          </w:tcPr>
          <w:p w14:paraId="779B0E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58A7A" w14:textId="35DC4FBF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85,260</w:t>
            </w:r>
          </w:p>
        </w:tc>
      </w:tr>
      <w:tr w:rsidR="000A6AC9" w:rsidRPr="0016249F" w14:paraId="11F61FCE" w14:textId="77777777" w:rsidTr="002311C0">
        <w:tc>
          <w:tcPr>
            <w:tcW w:w="6210" w:type="dxa"/>
          </w:tcPr>
          <w:p w14:paraId="06B441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4EE1BF" w14:textId="1FF477EB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3,728</w:t>
            </w:r>
          </w:p>
        </w:tc>
        <w:tc>
          <w:tcPr>
            <w:tcW w:w="270" w:type="dxa"/>
          </w:tcPr>
          <w:p w14:paraId="093733E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CF04C1" w14:textId="2A9F733F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0A6AC9" w:rsidRPr="0016249F" w14:paraId="754D958B" w14:textId="77777777" w:rsidTr="002311C0">
        <w:tc>
          <w:tcPr>
            <w:tcW w:w="6210" w:type="dxa"/>
          </w:tcPr>
          <w:p w14:paraId="2A2EE473" w14:textId="77777777" w:rsidR="000A6AC9" w:rsidRPr="0016249F" w:rsidRDefault="000A6AC9" w:rsidP="008743D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FED59C" w14:textId="292F4DD6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73,957</w:t>
            </w:r>
          </w:p>
        </w:tc>
        <w:tc>
          <w:tcPr>
            <w:tcW w:w="270" w:type="dxa"/>
          </w:tcPr>
          <w:p w14:paraId="4255A69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E52F1F" w14:textId="5F1EA4D1" w:rsidR="000A6AC9" w:rsidRPr="0016249F" w:rsidRDefault="006312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85,956</w:t>
            </w:r>
          </w:p>
        </w:tc>
      </w:tr>
      <w:tr w:rsidR="002311C0" w:rsidRPr="0016249F" w14:paraId="7385E1A0" w14:textId="77777777" w:rsidTr="002311C0">
        <w:tc>
          <w:tcPr>
            <w:tcW w:w="6210" w:type="dxa"/>
          </w:tcPr>
          <w:p w14:paraId="392BBFE8" w14:textId="77777777" w:rsidR="002311C0" w:rsidRPr="002311C0" w:rsidRDefault="002311C0" w:rsidP="008743D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6DE6AB" w14:textId="77777777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72196" w14:textId="77777777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104DD0" w14:textId="77777777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1B13689E" w14:textId="77777777" w:rsidTr="002311C0">
        <w:tc>
          <w:tcPr>
            <w:tcW w:w="6210" w:type="dxa"/>
          </w:tcPr>
          <w:p w14:paraId="23B8CC96" w14:textId="69C2D87D" w:rsidR="002311C0" w:rsidRPr="002311C0" w:rsidRDefault="002311C0" w:rsidP="002311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</w:tcPr>
          <w:p w14:paraId="038D5403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CAF6F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325F1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01BC6D67" w14:textId="77777777" w:rsidTr="002311C0">
        <w:tc>
          <w:tcPr>
            <w:tcW w:w="6210" w:type="dxa"/>
          </w:tcPr>
          <w:p w14:paraId="78FAE4AD" w14:textId="06A98098" w:rsidR="002311C0" w:rsidRPr="0016249F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3123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</w:tcPr>
          <w:p w14:paraId="4C23A76D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ACDB4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22257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4CB0E6E9" w14:textId="77777777" w:rsidTr="002311C0">
        <w:tc>
          <w:tcPr>
            <w:tcW w:w="6210" w:type="dxa"/>
          </w:tcPr>
          <w:p w14:paraId="7E267C88" w14:textId="3997690A" w:rsid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25847AB9" w14:textId="4D3ADDF5" w:rsidR="002311C0" w:rsidRPr="002311C0" w:rsidRDefault="0063123D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128,793</w:t>
            </w:r>
          </w:p>
        </w:tc>
        <w:tc>
          <w:tcPr>
            <w:tcW w:w="270" w:type="dxa"/>
          </w:tcPr>
          <w:p w14:paraId="6664D4DC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6EAF7" w14:textId="5D87CE73" w:rsidR="002311C0" w:rsidRPr="002311C0" w:rsidRDefault="0063123D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169,718</w:t>
            </w:r>
          </w:p>
        </w:tc>
      </w:tr>
      <w:tr w:rsidR="002311C0" w:rsidRPr="0016249F" w14:paraId="6E0C405F" w14:textId="77777777" w:rsidTr="002311C0">
        <w:tc>
          <w:tcPr>
            <w:tcW w:w="6210" w:type="dxa"/>
          </w:tcPr>
          <w:p w14:paraId="19D87688" w14:textId="670E743F" w:rsidR="002311C0" w:rsidRPr="0016249F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480CE2" w14:textId="3AE35626" w:rsidR="002311C0" w:rsidRPr="0016249F" w:rsidRDefault="0063123D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5,930</w:t>
            </w:r>
          </w:p>
        </w:tc>
        <w:tc>
          <w:tcPr>
            <w:tcW w:w="270" w:type="dxa"/>
          </w:tcPr>
          <w:p w14:paraId="07230CE7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2A261" w14:textId="69691355" w:rsidR="002311C0" w:rsidRPr="0016249F" w:rsidRDefault="0063123D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2311C0" w:rsidRPr="0016249F" w14:paraId="01E08BF7" w14:textId="77777777" w:rsidTr="002311C0">
        <w:tc>
          <w:tcPr>
            <w:tcW w:w="6210" w:type="dxa"/>
          </w:tcPr>
          <w:p w14:paraId="455B0D6A" w14:textId="1E663562" w:rsidR="002311C0" w:rsidRPr="0016249F" w:rsidRDefault="002311C0" w:rsidP="002311C0">
            <w:pPr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1E8634" w14:textId="533685B3" w:rsidR="002311C0" w:rsidRPr="0063123D" w:rsidRDefault="0063123D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134,723</w:t>
            </w:r>
          </w:p>
        </w:tc>
        <w:tc>
          <w:tcPr>
            <w:tcW w:w="270" w:type="dxa"/>
          </w:tcPr>
          <w:p w14:paraId="1B0F6BE8" w14:textId="77777777" w:rsidR="002311C0" w:rsidRPr="0063123D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AB7627" w14:textId="0CC8AB0F" w:rsidR="002311C0" w:rsidRPr="0063123D" w:rsidRDefault="0063123D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3D">
              <w:rPr>
                <w:rFonts w:ascii="Angsana New" w:hAnsi="Angsana New"/>
                <w:b/>
                <w:bCs/>
                <w:sz w:val="30"/>
                <w:szCs w:val="30"/>
              </w:rPr>
              <w:t>171,812</w:t>
            </w:r>
          </w:p>
        </w:tc>
      </w:tr>
    </w:tbl>
    <w:p w14:paraId="0302178D" w14:textId="12118530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52F48DF" w14:textId="420B62F6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9E049F0" w14:textId="3C815C79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9C55118" w14:textId="6CE30A22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D08A041" w14:textId="77777777" w:rsidR="00232970" w:rsidRDefault="00232970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751532C" w14:textId="77777777" w:rsidR="00C625CD" w:rsidRP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44F09BF" w14:textId="6F3C9A8D" w:rsidR="00F54FE5" w:rsidRPr="00F54FE5" w:rsidRDefault="0063123D" w:rsidP="0024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6</w:t>
      </w:r>
      <w:r w:rsidR="002442FF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F54FE5" w:rsidRPr="00F54FE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4C0B94E8" w14:textId="3D6E17A9" w:rsidR="002C4FD1" w:rsidRPr="00AF6777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04ABAB36" w14:textId="004D030A" w:rsidR="00F54FE5" w:rsidRDefault="00F54FE5" w:rsidP="00F54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5B3AB9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D16E22">
        <w:rPr>
          <w:rFonts w:asciiTheme="majorBidi" w:hAnsiTheme="majorBidi" w:cstheme="majorBidi"/>
          <w:sz w:val="30"/>
          <w:szCs w:val="30"/>
        </w:rPr>
        <w:t xml:space="preserve"> </w:t>
      </w:r>
      <w:r w:rsidR="002B1612">
        <w:rPr>
          <w:rFonts w:asciiTheme="majorBidi" w:hAnsiTheme="majorBidi" w:cstheme="majorBidi" w:hint="cs"/>
          <w:sz w:val="30"/>
          <w:szCs w:val="30"/>
          <w:cs/>
        </w:rPr>
        <w:t>ไม่รวมสินทรัพย์สิทธิการใช้</w:t>
      </w:r>
      <w:r w:rsidRPr="005B3AB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0F671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5140D">
        <w:rPr>
          <w:rFonts w:asciiTheme="majorBidi" w:hAnsiTheme="majorBidi" w:cstheme="majorBidi"/>
          <w:sz w:val="30"/>
          <w:szCs w:val="30"/>
        </w:rPr>
        <w:t xml:space="preserve">30 </w:t>
      </w:r>
      <w:r w:rsidR="00F5140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140D">
        <w:rPr>
          <w:rFonts w:asciiTheme="majorBidi" w:hAnsiTheme="majorBidi" w:cstheme="majorBidi"/>
          <w:sz w:val="30"/>
          <w:szCs w:val="30"/>
        </w:rPr>
        <w:t>256</w:t>
      </w:r>
      <w:r w:rsidR="0063123D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1000CE6" w14:textId="083F8214" w:rsidR="00F54FE5" w:rsidRPr="00AF6777" w:rsidRDefault="00F54FE5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tbl>
      <w:tblPr>
        <w:tblW w:w="89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701"/>
        <w:gridCol w:w="425"/>
        <w:gridCol w:w="1719"/>
      </w:tblGrid>
      <w:tr w:rsidR="00C625CD" w:rsidRPr="0016249F" w14:paraId="143B0BAE" w14:textId="77777777" w:rsidTr="008743DF">
        <w:trPr>
          <w:tblHeader/>
        </w:trPr>
        <w:tc>
          <w:tcPr>
            <w:tcW w:w="2846" w:type="pct"/>
          </w:tcPr>
          <w:p w14:paraId="7D3EDB1A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3" w:type="pct"/>
            <w:vAlign w:val="bottom"/>
          </w:tcPr>
          <w:p w14:paraId="6F6863C9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2C9133A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238" w:type="pct"/>
          </w:tcPr>
          <w:p w14:paraId="46F35FA0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01A868E0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4CC147F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625CD" w:rsidRPr="0016249F" w14:paraId="0FA4D07F" w14:textId="77777777" w:rsidTr="008743DF">
        <w:trPr>
          <w:tblHeader/>
        </w:trPr>
        <w:tc>
          <w:tcPr>
            <w:tcW w:w="2846" w:type="pct"/>
          </w:tcPr>
          <w:p w14:paraId="383BD263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4" w:type="pct"/>
            <w:gridSpan w:val="3"/>
            <w:vAlign w:val="bottom"/>
          </w:tcPr>
          <w:p w14:paraId="6A02FCB0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4CCF" w:rsidRPr="0016249F" w14:paraId="6FAD1500" w14:textId="77777777" w:rsidTr="008743DF">
        <w:trPr>
          <w:tblHeader/>
        </w:trPr>
        <w:tc>
          <w:tcPr>
            <w:tcW w:w="2846" w:type="pct"/>
          </w:tcPr>
          <w:p w14:paraId="0C71420F" w14:textId="019B59E2" w:rsidR="00FA4CCF" w:rsidRPr="0016249F" w:rsidRDefault="00921677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53" w:type="pct"/>
          </w:tcPr>
          <w:p w14:paraId="6FFFF337" w14:textId="26022DB1" w:rsidR="00FA4CCF" w:rsidRPr="0016249F" w:rsidRDefault="007452CC" w:rsidP="00625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  <w:tab w:val="left" w:pos="1465"/>
              </w:tabs>
              <w:spacing w:after="0"/>
              <w:ind w:right="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</w:t>
            </w:r>
            <w:r w:rsidR="006E135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81,929</w:t>
            </w:r>
          </w:p>
        </w:tc>
        <w:tc>
          <w:tcPr>
            <w:tcW w:w="238" w:type="pct"/>
          </w:tcPr>
          <w:p w14:paraId="492286E8" w14:textId="77777777" w:rsidR="00FA4CCF" w:rsidRPr="0016249F" w:rsidRDefault="00FA4CCF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4C9E4AEC" w14:textId="643F2F9E" w:rsidR="00FA4CCF" w:rsidRPr="0016249F" w:rsidRDefault="00921677" w:rsidP="0092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(3,500)</w:t>
            </w:r>
          </w:p>
        </w:tc>
      </w:tr>
      <w:tr w:rsidR="00C625CD" w:rsidRPr="0016249F" w14:paraId="3F8691DB" w14:textId="77777777" w:rsidTr="008743DF">
        <w:trPr>
          <w:tblHeader/>
        </w:trPr>
        <w:tc>
          <w:tcPr>
            <w:tcW w:w="2846" w:type="pct"/>
          </w:tcPr>
          <w:p w14:paraId="40DF4279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3" w:type="pct"/>
          </w:tcPr>
          <w:p w14:paraId="5005E77C" w14:textId="52EEE22F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327</w:t>
            </w:r>
          </w:p>
        </w:tc>
        <w:tc>
          <w:tcPr>
            <w:tcW w:w="238" w:type="pct"/>
          </w:tcPr>
          <w:p w14:paraId="0D8E5D7C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29A524EE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5CD" w:rsidRPr="0016249F" w14:paraId="43CB0656" w14:textId="77777777" w:rsidTr="008743DF">
        <w:trPr>
          <w:tblHeader/>
        </w:trPr>
        <w:tc>
          <w:tcPr>
            <w:tcW w:w="2846" w:type="pct"/>
          </w:tcPr>
          <w:p w14:paraId="28965EC5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3" w:type="pct"/>
          </w:tcPr>
          <w:p w14:paraId="2BBE67BC" w14:textId="13853D01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38" w:type="pct"/>
          </w:tcPr>
          <w:p w14:paraId="429E6BAB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529546D4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C625CD" w:rsidRPr="0016249F" w14:paraId="7AE0F2E3" w14:textId="77777777" w:rsidTr="008743DF">
        <w:trPr>
          <w:tblHeader/>
        </w:trPr>
        <w:tc>
          <w:tcPr>
            <w:tcW w:w="2846" w:type="pct"/>
          </w:tcPr>
          <w:p w14:paraId="5EBEEA7B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3" w:type="pct"/>
          </w:tcPr>
          <w:p w14:paraId="5D365755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8" w:type="pct"/>
          </w:tcPr>
          <w:p w14:paraId="08C1523E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7B7CB963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5CD" w:rsidRPr="0016249F" w14:paraId="4EA159B3" w14:textId="77777777" w:rsidTr="008743DF">
        <w:trPr>
          <w:tblHeader/>
        </w:trPr>
        <w:tc>
          <w:tcPr>
            <w:tcW w:w="2846" w:type="pct"/>
          </w:tcPr>
          <w:p w14:paraId="22D2EC46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53" w:type="pct"/>
          </w:tcPr>
          <w:p w14:paraId="10BEEC02" w14:textId="7248F4A3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8" w:type="pct"/>
          </w:tcPr>
          <w:p w14:paraId="0770D382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0E6EE058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5CD" w:rsidRPr="0016249F" w14:paraId="5E4EBCC1" w14:textId="77777777" w:rsidTr="008743DF">
        <w:trPr>
          <w:tblHeader/>
        </w:trPr>
        <w:tc>
          <w:tcPr>
            <w:tcW w:w="2846" w:type="pct"/>
          </w:tcPr>
          <w:p w14:paraId="1EFAF7AE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53" w:type="pct"/>
          </w:tcPr>
          <w:p w14:paraId="1CFC84E9" w14:textId="403028E1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6,086</w:t>
            </w:r>
          </w:p>
        </w:tc>
        <w:tc>
          <w:tcPr>
            <w:tcW w:w="238" w:type="pct"/>
          </w:tcPr>
          <w:p w14:paraId="1E83A90D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3BF9195C" w14:textId="65AE3535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(4,1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3D52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C625CD" w:rsidRPr="0016249F" w14:paraId="340F6D7F" w14:textId="77777777" w:rsidTr="008743DF">
        <w:trPr>
          <w:tblHeader/>
        </w:trPr>
        <w:tc>
          <w:tcPr>
            <w:tcW w:w="2846" w:type="pct"/>
          </w:tcPr>
          <w:p w14:paraId="0DAC2C41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212A81EC" w14:textId="21E2555E" w:rsidR="00C625CD" w:rsidRPr="0016249F" w:rsidRDefault="006E135B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C625CD"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38" w:type="pct"/>
          </w:tcPr>
          <w:p w14:paraId="76C6F912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4A4E2C89" w14:textId="46440C23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1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1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D52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76DDBE3" w14:textId="0870D551" w:rsidR="00C625CD" w:rsidRPr="00AF6777" w:rsidRDefault="00C625CD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6BB426E4" w14:textId="152A1787" w:rsidR="00921677" w:rsidRDefault="00284E19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  <w:lang w:val="en-GB"/>
        </w:rPr>
      </w:pP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ในระหว่างงวดหกเดือนสิ้นสุดวันที่ </w:t>
      </w:r>
      <w:r w:rsidR="008F3719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30 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มิถุนายน </w:t>
      </w:r>
      <w:r w:rsidR="008F3719">
        <w:rPr>
          <w:rFonts w:ascii="Angsana New" w:hAnsi="Angsana New"/>
          <w:color w:val="000000" w:themeColor="text1"/>
          <w:sz w:val="30"/>
          <w:szCs w:val="30"/>
          <w:lang w:val="en-GB"/>
        </w:rPr>
        <w:t>2564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บริษัทโอนที่ดินซึ่งมีมูลค่าตามบัญชี </w:t>
      </w:r>
      <w:r w:rsidR="008F3719">
        <w:rPr>
          <w:rFonts w:ascii="Angsana New" w:hAnsi="Angsana New"/>
          <w:color w:val="000000" w:themeColor="text1"/>
          <w:sz w:val="30"/>
          <w:szCs w:val="30"/>
          <w:lang w:val="en-GB"/>
        </w:rPr>
        <w:t>81.9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ล้านบาท จากอสังหาริมทรัพย์เพื่อการลงทุนเป็นที่ดิน อาคาร และอุปกรณ์ เนื่องจากบริษัทนำที่ดินแปลงดังกล่าวมาใช้เพื่อการพัฒนาผลิตภัณฑ์ในอนาคต</w:t>
      </w:r>
    </w:p>
    <w:p w14:paraId="63831723" w14:textId="77777777" w:rsidR="00921677" w:rsidRPr="00AF6777" w:rsidRDefault="00921677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2A19D6D9" w14:textId="77777777" w:rsidR="00A35372" w:rsidRPr="00F62C4D" w:rsidRDefault="00A35372" w:rsidP="00F62C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62C4D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Pr="00F62C4D">
        <w:rPr>
          <w:rFonts w:asciiTheme="majorBidi" w:hAnsiTheme="majorBidi" w:cstheme="majorBidi" w:hint="cs"/>
          <w:b/>
          <w:sz w:val="30"/>
          <w:szCs w:val="30"/>
          <w:cs/>
        </w:rPr>
        <w:t>ที่รับรู้เป็นที่ดิน อาคารและอุปกรณ์</w:t>
      </w:r>
      <w:r w:rsidRPr="00F62C4D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3C540A64" w14:textId="77777777" w:rsidR="00A35372" w:rsidRPr="00AF6777" w:rsidRDefault="00A35372" w:rsidP="005B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950"/>
          <w:tab w:val="left" w:pos="6660"/>
        </w:tabs>
        <w:spacing w:line="240" w:lineRule="auto"/>
        <w:ind w:left="540"/>
        <w:jc w:val="thaiDistribute"/>
        <w:rPr>
          <w:rFonts w:asciiTheme="majorBidi" w:hAnsiTheme="majorBidi" w:cstheme="majorBidi"/>
          <w:highlight w:val="cyan"/>
        </w:rPr>
      </w:pPr>
    </w:p>
    <w:tbl>
      <w:tblPr>
        <w:tblW w:w="94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2"/>
        <w:gridCol w:w="179"/>
        <w:gridCol w:w="1529"/>
        <w:gridCol w:w="180"/>
        <w:gridCol w:w="1440"/>
        <w:gridCol w:w="180"/>
        <w:gridCol w:w="1276"/>
        <w:gridCol w:w="182"/>
        <w:gridCol w:w="1441"/>
      </w:tblGrid>
      <w:tr w:rsidR="00860CFE" w:rsidRPr="00860CFE" w14:paraId="5D807801" w14:textId="77777777" w:rsidTr="00C625CD">
        <w:trPr>
          <w:trHeight w:val="20"/>
          <w:tblHeader/>
        </w:trPr>
        <w:tc>
          <w:tcPr>
            <w:tcW w:w="3062" w:type="dxa"/>
            <w:shd w:val="clear" w:color="auto" w:fill="auto"/>
            <w:vAlign w:val="bottom"/>
          </w:tcPr>
          <w:p w14:paraId="396A005A" w14:textId="77777777" w:rsidR="00860CFE" w:rsidRPr="006D4674" w:rsidRDefault="00860CFE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6D46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329C5377" w14:textId="77777777" w:rsidR="00860CFE" w:rsidRPr="006D4674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9" w:type="dxa"/>
          </w:tcPr>
          <w:p w14:paraId="7120FADF" w14:textId="74F6D296" w:rsidR="00860CFE" w:rsidRPr="006D4674" w:rsidRDefault="002B1612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สิทธิการเช่าที่ดิน และอาคาร</w:t>
            </w:r>
          </w:p>
        </w:tc>
        <w:tc>
          <w:tcPr>
            <w:tcW w:w="180" w:type="dxa"/>
          </w:tcPr>
          <w:p w14:paraId="19452E3B" w14:textId="77777777" w:rsidR="00860CFE" w:rsidRPr="006D4674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F4ED946" w14:textId="40709CEE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2D917650" w14:textId="77777777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EE46294" w14:textId="024509B1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B5299" w14:textId="27504E9B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</w:tcPr>
          <w:p w14:paraId="636C5DCB" w14:textId="77777777" w:rsidR="00860CFE" w:rsidRPr="006D4674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572703" w14:textId="77777777" w:rsidR="00860CFE" w:rsidRPr="006D4674" w:rsidRDefault="00860CFE" w:rsidP="005B6C6D">
            <w:pPr>
              <w:pStyle w:val="Pa47"/>
              <w:tabs>
                <w:tab w:val="left" w:pos="1168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20AEF" w:rsidRPr="00860CFE" w14:paraId="50205F3D" w14:textId="77777777" w:rsidTr="00C625CD">
        <w:trPr>
          <w:trHeight w:val="20"/>
          <w:tblHeader/>
        </w:trPr>
        <w:tc>
          <w:tcPr>
            <w:tcW w:w="3062" w:type="dxa"/>
            <w:shd w:val="clear" w:color="auto" w:fill="auto"/>
            <w:vAlign w:val="bottom"/>
          </w:tcPr>
          <w:p w14:paraId="46288E7D" w14:textId="77777777" w:rsidR="00B20AEF" w:rsidRPr="006D4674" w:rsidRDefault="00B20AEF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1CEF1CCA" w14:textId="61FE5CA9" w:rsidR="00B20AEF" w:rsidRPr="006D4674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28" w:type="dxa"/>
            <w:gridSpan w:val="7"/>
          </w:tcPr>
          <w:p w14:paraId="0F872EF0" w14:textId="0CEF7DCA" w:rsidR="00B20AEF" w:rsidRPr="006D4674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D46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D46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D46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60CFE" w:rsidRPr="00860CFE" w14:paraId="127AA2C3" w14:textId="77777777" w:rsidTr="003D522F">
        <w:trPr>
          <w:trHeight w:val="20"/>
        </w:trPr>
        <w:tc>
          <w:tcPr>
            <w:tcW w:w="3062" w:type="dxa"/>
          </w:tcPr>
          <w:p w14:paraId="208ADEB8" w14:textId="4BB6DEF6" w:rsidR="00860CFE" w:rsidRPr="006D4674" w:rsidRDefault="00860CFE" w:rsidP="00A3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D467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D467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D46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522F">
              <w:rPr>
                <w:rFonts w:ascii="Angsana New" w:hAnsi="Angsana New"/>
                <w:sz w:val="30"/>
                <w:szCs w:val="30"/>
              </w:rPr>
              <w:t>4</w:t>
            </w:r>
            <w:r w:rsidRPr="006D4674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79" w:type="dxa"/>
          </w:tcPr>
          <w:p w14:paraId="0A8F02CD" w14:textId="7635B45B" w:rsidR="00860CFE" w:rsidRPr="006D4674" w:rsidRDefault="00860CFE" w:rsidP="00A3537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4CB1DF58" w14:textId="64E48CB1" w:rsidR="00860CFE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38,360</w:t>
            </w:r>
          </w:p>
        </w:tc>
        <w:tc>
          <w:tcPr>
            <w:tcW w:w="180" w:type="dxa"/>
          </w:tcPr>
          <w:p w14:paraId="5ED20756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3A5A0E" w14:textId="5160C005" w:rsidR="00860CFE" w:rsidRPr="006D4674" w:rsidRDefault="003D522F" w:rsidP="006E01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7,138</w:t>
            </w:r>
          </w:p>
        </w:tc>
        <w:tc>
          <w:tcPr>
            <w:tcW w:w="180" w:type="dxa"/>
          </w:tcPr>
          <w:p w14:paraId="13F0CBE7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705C50" w14:textId="66C9DC49" w:rsidR="00860CFE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589</w:t>
            </w:r>
          </w:p>
        </w:tc>
        <w:tc>
          <w:tcPr>
            <w:tcW w:w="182" w:type="dxa"/>
          </w:tcPr>
          <w:p w14:paraId="03923C63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C2354D8" w14:textId="65743AC1" w:rsidR="00860CFE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46,087</w:t>
            </w:r>
          </w:p>
        </w:tc>
      </w:tr>
      <w:tr w:rsidR="00AF66F2" w:rsidRPr="00860CFE" w14:paraId="68399D01" w14:textId="77777777" w:rsidTr="003D522F">
        <w:trPr>
          <w:trHeight w:val="20"/>
        </w:trPr>
        <w:tc>
          <w:tcPr>
            <w:tcW w:w="3062" w:type="dxa"/>
          </w:tcPr>
          <w:p w14:paraId="63BD5946" w14:textId="541F81C8" w:rsidR="00AF66F2" w:rsidRPr="00C625CD" w:rsidRDefault="00C625CD" w:rsidP="00A353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79" w:type="dxa"/>
          </w:tcPr>
          <w:p w14:paraId="7216CC2F" w14:textId="77777777" w:rsidR="00AF66F2" w:rsidRPr="006D4674" w:rsidRDefault="00AF66F2" w:rsidP="00A3537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FA42DA5" w14:textId="588E2ABE" w:rsidR="00AF66F2" w:rsidRDefault="00BE2E84" w:rsidP="005B6C6D">
            <w:pPr>
              <w:pStyle w:val="acctfourfigures"/>
              <w:tabs>
                <w:tab w:val="clear" w:pos="765"/>
                <w:tab w:val="decimal" w:pos="731"/>
                <w:tab w:val="left" w:pos="127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</w:t>
            </w:r>
            <w:r w:rsidR="00965C9A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65C9A">
              <w:rPr>
                <w:rFonts w:ascii="Angsana New" w:hAnsi="Angsana New" w:cs="Angsana New"/>
                <w:sz w:val="30"/>
                <w:szCs w:val="30"/>
                <w:lang w:bidi="th-TH"/>
              </w:rPr>
              <w:t>969</w:t>
            </w:r>
          </w:p>
        </w:tc>
        <w:tc>
          <w:tcPr>
            <w:tcW w:w="180" w:type="dxa"/>
          </w:tcPr>
          <w:p w14:paraId="0877F57A" w14:textId="77777777" w:rsidR="00AF66F2" w:rsidRPr="006D4674" w:rsidRDefault="00AF66F2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10F766" w14:textId="3BE9E02D" w:rsidR="00AF66F2" w:rsidRDefault="003D522F" w:rsidP="005B6C6D">
            <w:pPr>
              <w:pStyle w:val="acctfourfigures"/>
              <w:tabs>
                <w:tab w:val="clear" w:pos="765"/>
                <w:tab w:val="decimal" w:pos="731"/>
                <w:tab w:val="left" w:pos="1090"/>
                <w:tab w:val="decimal" w:pos="1642"/>
              </w:tabs>
              <w:spacing w:line="240" w:lineRule="atLeast"/>
              <w:ind w:right="28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EFF919" w14:textId="77777777" w:rsidR="00AF66F2" w:rsidRPr="006D4674" w:rsidRDefault="00AF66F2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2733DD12" w14:textId="50A4D19E" w:rsidR="00AF66F2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2,055</w:t>
            </w:r>
          </w:p>
        </w:tc>
        <w:tc>
          <w:tcPr>
            <w:tcW w:w="182" w:type="dxa"/>
          </w:tcPr>
          <w:p w14:paraId="0BB4BCBB" w14:textId="77777777" w:rsidR="00AF66F2" w:rsidRPr="006D4674" w:rsidRDefault="00AF66F2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FB90676" w14:textId="03064C07" w:rsidR="00AF66F2" w:rsidRDefault="00965C9A" w:rsidP="005B6C6D">
            <w:pPr>
              <w:pStyle w:val="acctfourfigures"/>
              <w:tabs>
                <w:tab w:val="clear" w:pos="765"/>
                <w:tab w:val="decimal" w:pos="806"/>
                <w:tab w:val="left" w:pos="1166"/>
                <w:tab w:val="decimal" w:pos="1642"/>
              </w:tabs>
              <w:spacing w:line="240" w:lineRule="atLeast"/>
              <w:ind w:right="100" w:firstLine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024</w:t>
            </w:r>
          </w:p>
        </w:tc>
      </w:tr>
      <w:tr w:rsidR="00860CFE" w:rsidRPr="00860CFE" w14:paraId="73677ABB" w14:textId="77777777" w:rsidTr="003D522F">
        <w:trPr>
          <w:trHeight w:val="20"/>
        </w:trPr>
        <w:tc>
          <w:tcPr>
            <w:tcW w:w="3062" w:type="dxa"/>
          </w:tcPr>
          <w:p w14:paraId="5CBCBF89" w14:textId="57C2B962" w:rsidR="00860CFE" w:rsidRPr="006D4674" w:rsidRDefault="00860CFE" w:rsidP="00A353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D46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79" w:type="dxa"/>
          </w:tcPr>
          <w:p w14:paraId="500CCC2D" w14:textId="77777777" w:rsidR="00860CFE" w:rsidRPr="006D4674" w:rsidRDefault="00860CFE" w:rsidP="00A3537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6D8B41D" w14:textId="3016252E" w:rsidR="00860CFE" w:rsidRPr="006D4674" w:rsidRDefault="005B330E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16E22">
              <w:rPr>
                <w:rFonts w:ascii="Angsana New" w:hAnsi="Angsana New" w:cs="Angsana New"/>
                <w:sz w:val="30"/>
                <w:szCs w:val="30"/>
                <w:lang w:bidi="th-TH"/>
              </w:rPr>
              <w:t>2,7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282A0DE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2BA11" w14:textId="10F2CE75" w:rsidR="00860CFE" w:rsidRPr="006D4674" w:rsidRDefault="005B6C6D" w:rsidP="009D6E75">
            <w:pPr>
              <w:pStyle w:val="acctfourfigures"/>
              <w:tabs>
                <w:tab w:val="clear" w:pos="765"/>
                <w:tab w:val="left" w:pos="455"/>
                <w:tab w:val="decimal" w:pos="727"/>
                <w:tab w:val="left" w:pos="1177"/>
                <w:tab w:val="decimal" w:pos="1642"/>
              </w:tabs>
              <w:spacing w:line="240" w:lineRule="atLeast"/>
              <w:ind w:right="-79" w:firstLine="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 </w:t>
            </w:r>
            <w:r w:rsidR="009D6E7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5B330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D522F">
              <w:rPr>
                <w:rFonts w:ascii="Angsana New" w:hAnsi="Angsana New" w:cs="Angsana New"/>
                <w:sz w:val="30"/>
                <w:szCs w:val="30"/>
                <w:lang w:bidi="th-TH"/>
              </w:rPr>
              <w:t>399</w:t>
            </w:r>
            <w:r w:rsidR="005B330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6268E81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622072" w14:textId="15E0D9C1" w:rsidR="00860CFE" w:rsidRPr="006D4674" w:rsidRDefault="005B6C6D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6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="005B330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D522F">
              <w:rPr>
                <w:rFonts w:ascii="Angsana New" w:hAnsi="Angsana New" w:cs="Angsana New"/>
                <w:sz w:val="30"/>
                <w:szCs w:val="30"/>
                <w:lang w:bidi="th-TH"/>
              </w:rPr>
              <w:t>290</w:t>
            </w:r>
            <w:r w:rsidR="005B330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</w:tcPr>
          <w:p w14:paraId="378366F1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1107DD" w14:textId="22454133" w:rsidR="00860CFE" w:rsidRPr="006D4674" w:rsidRDefault="005B330E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16E22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0AEF" w:rsidRPr="00860CFE" w14:paraId="231529DA" w14:textId="77777777" w:rsidTr="00C625CD">
        <w:trPr>
          <w:trHeight w:val="20"/>
        </w:trPr>
        <w:tc>
          <w:tcPr>
            <w:tcW w:w="3062" w:type="dxa"/>
            <w:vAlign w:val="bottom"/>
          </w:tcPr>
          <w:p w14:paraId="63DC42C8" w14:textId="76B9AA0A" w:rsidR="00B20AEF" w:rsidRPr="006D4674" w:rsidRDefault="00B20AEF" w:rsidP="00B20AE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514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514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F514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D522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13FACD66" w14:textId="77777777" w:rsidR="00B20AEF" w:rsidRPr="006D4674" w:rsidRDefault="00B20AEF" w:rsidP="00B20AE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24DDF" w14:textId="0AFFA7C9" w:rsidR="00B20AEF" w:rsidRPr="006D4674" w:rsidRDefault="006A3EBE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616</w:t>
            </w:r>
          </w:p>
        </w:tc>
        <w:tc>
          <w:tcPr>
            <w:tcW w:w="180" w:type="dxa"/>
          </w:tcPr>
          <w:p w14:paraId="77022C77" w14:textId="77777777" w:rsidR="00B20AEF" w:rsidRPr="006D4674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22AE" w14:textId="65F31BD6" w:rsidR="00B20AEF" w:rsidRPr="006D4674" w:rsidRDefault="006A3EBE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6,739</w:t>
            </w:r>
          </w:p>
        </w:tc>
        <w:tc>
          <w:tcPr>
            <w:tcW w:w="180" w:type="dxa"/>
          </w:tcPr>
          <w:p w14:paraId="5E9367D7" w14:textId="77777777" w:rsidR="00B20AEF" w:rsidRPr="006D4674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0C3DF" w14:textId="2BB71BCC" w:rsidR="00B20AEF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2,354</w:t>
            </w:r>
          </w:p>
        </w:tc>
        <w:tc>
          <w:tcPr>
            <w:tcW w:w="182" w:type="dxa"/>
          </w:tcPr>
          <w:p w14:paraId="6617188D" w14:textId="77777777" w:rsidR="00B20AEF" w:rsidRPr="006D4674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D18F" w14:textId="0300F52B" w:rsidR="00B20AEF" w:rsidRPr="006D4674" w:rsidRDefault="006A3EBE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709</w:t>
            </w:r>
          </w:p>
        </w:tc>
      </w:tr>
    </w:tbl>
    <w:p w14:paraId="2F30792F" w14:textId="6EB77FF6" w:rsidR="00A35372" w:rsidRPr="00AF6777" w:rsidRDefault="00A35372" w:rsidP="005B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040"/>
          <w:tab w:val="left" w:pos="6660"/>
          <w:tab w:val="left" w:pos="68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2BD6B64F" w14:textId="4ACD741C" w:rsidR="00FA4CCF" w:rsidRPr="0016249F" w:rsidRDefault="00FA4CCF" w:rsidP="00FA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249F">
        <w:rPr>
          <w:rFonts w:asciiTheme="majorBidi" w:hAnsi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hint="cs"/>
          <w:sz w:val="30"/>
          <w:szCs w:val="30"/>
          <w:cs/>
        </w:rPr>
        <w:t>หก</w:t>
      </w:r>
      <w:r w:rsidRPr="0016249F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16249F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  <w:lang w:val="en-GB"/>
        </w:rPr>
        <w:t xml:space="preserve">0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/>
          <w:sz w:val="30"/>
          <w:szCs w:val="30"/>
          <w:lang w:val="en-GB"/>
        </w:rPr>
        <w:t>2564</w:t>
      </w:r>
      <w:r w:rsidRPr="0016249F">
        <w:rPr>
          <w:rFonts w:asciiTheme="majorBidi" w:hAnsiTheme="majorBidi"/>
          <w:sz w:val="30"/>
          <w:szCs w:val="30"/>
          <w:cs/>
        </w:rPr>
        <w:t xml:space="preserve"> บริษัทได้ทำสัญญาเช่าซื้อยานพาหนะเป็นระยะเวลา </w:t>
      </w:r>
      <w:r w:rsidRPr="0016249F">
        <w:rPr>
          <w:rFonts w:asciiTheme="majorBidi" w:hAnsiTheme="majorBidi"/>
          <w:sz w:val="30"/>
          <w:szCs w:val="30"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/>
          <w:sz w:val="30"/>
          <w:szCs w:val="30"/>
          <w:cs/>
        </w:rPr>
        <w:t xml:space="preserve">ปี สิ้นสุดในปี </w:t>
      </w:r>
      <w:r w:rsidRPr="0016249F">
        <w:rPr>
          <w:rFonts w:asciiTheme="majorBidi" w:hAnsiTheme="majorBidi"/>
          <w:sz w:val="30"/>
          <w:szCs w:val="30"/>
        </w:rPr>
        <w:t>2568</w:t>
      </w:r>
      <w:r w:rsidRPr="0016249F">
        <w:rPr>
          <w:rFonts w:asciiTheme="majorBidi" w:hAnsiTheme="majorBidi"/>
          <w:sz w:val="30"/>
          <w:szCs w:val="30"/>
          <w:cs/>
        </w:rPr>
        <w:t>โดยมีค่าเช่าคงที่ตลอดอายุสัญญา</w:t>
      </w:r>
      <w:r w:rsidRPr="0016249F">
        <w:rPr>
          <w:rFonts w:asciiTheme="majorBidi" w:hAnsiTheme="majorBidi"/>
          <w:sz w:val="30"/>
          <w:szCs w:val="30"/>
        </w:rPr>
        <w:t xml:space="preserve"> </w:t>
      </w:r>
    </w:p>
    <w:p w14:paraId="671CAC85" w14:textId="77777777" w:rsidR="00FA4CCF" w:rsidRPr="00FA4CCF" w:rsidRDefault="00FA4CCF" w:rsidP="00FA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135085" w14:textId="5896CBE0" w:rsidR="00FA4CCF" w:rsidRPr="0016249F" w:rsidRDefault="00FA4CCF" w:rsidP="00FA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บริษัทปรับปรุงมูลค่าสิทธิการเช่าที่ดินและอาคารกับบริษัทใหญ่ในลำดับสูงสุดและผู้บริหารสำคัญ</w:t>
      </w:r>
      <w:r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="00965C9A">
        <w:rPr>
          <w:rFonts w:asciiTheme="majorBidi" w:hAnsiTheme="majorBidi" w:cstheme="majorBidi"/>
          <w:sz w:val="30"/>
          <w:szCs w:val="30"/>
          <w:lang w:val="en-GB"/>
        </w:rPr>
        <w:t>64.0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เนื่องจากการทำสัญญาเช่าฉบับใหม่และการแก้ไขเงื่อนไขในสัญญาเช่าตามลำดับ </w:t>
      </w:r>
      <w:r w:rsidR="00921677">
        <w:rPr>
          <w:rFonts w:asciiTheme="majorBidi" w:hAnsiTheme="majorBidi" w:cstheme="majorBidi"/>
          <w:sz w:val="30"/>
          <w:szCs w:val="30"/>
        </w:rPr>
        <w:t>(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407A2D">
        <w:rPr>
          <w:rFonts w:asciiTheme="majorBidi" w:hAnsiTheme="majorBidi" w:cstheme="majorBidi"/>
          <w:sz w:val="30"/>
          <w:szCs w:val="30"/>
        </w:rPr>
        <w:t>3</w:t>
      </w:r>
      <w:r w:rsidR="00921677">
        <w:rPr>
          <w:rFonts w:asciiTheme="majorBidi" w:hAnsiTheme="majorBidi" w:cstheme="majorBidi"/>
          <w:sz w:val="30"/>
          <w:szCs w:val="30"/>
        </w:rPr>
        <w:t>)</w:t>
      </w:r>
    </w:p>
    <w:p w14:paraId="5A67C550" w14:textId="77777777" w:rsidR="00FA4CCF" w:rsidRPr="00A35372" w:rsidRDefault="00FA4CCF" w:rsidP="006A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F5A293" w14:textId="72BE1488" w:rsidR="002C4FD1" w:rsidRPr="00BC2171" w:rsidRDefault="00407A2D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6A3EBE" w:rsidRDefault="002C4FD1" w:rsidP="006A3E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4AF897" w14:textId="19455229" w:rsidR="002C4FD1" w:rsidRPr="004C75DC" w:rsidRDefault="002C4FD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C75DC"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F5140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140D">
        <w:rPr>
          <w:rFonts w:ascii="Angsana New" w:hAnsi="Angsana New"/>
          <w:sz w:val="30"/>
          <w:szCs w:val="30"/>
        </w:rPr>
        <w:t>256</w:t>
      </w:r>
      <w:r w:rsidR="00921677">
        <w:rPr>
          <w:rFonts w:ascii="Angsana New" w:hAnsi="Angsana New"/>
          <w:sz w:val="30"/>
          <w:szCs w:val="30"/>
        </w:rPr>
        <w:t>4</w:t>
      </w:r>
      <w:r w:rsidR="00F30071">
        <w:rPr>
          <w:rFonts w:ascii="Angsana New" w:hAnsi="Angsana New"/>
          <w:sz w:val="30"/>
          <w:szCs w:val="30"/>
        </w:rPr>
        <w:t xml:space="preserve"> </w:t>
      </w:r>
      <w:r w:rsidR="00F30071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30071">
        <w:rPr>
          <w:rFonts w:ascii="Angsana New" w:hAnsi="Angsana New"/>
          <w:sz w:val="30"/>
          <w:szCs w:val="30"/>
        </w:rPr>
        <w:t xml:space="preserve">      31 </w:t>
      </w:r>
      <w:r w:rsidR="00F300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30071">
        <w:rPr>
          <w:rFonts w:ascii="Angsana New" w:hAnsi="Angsana New"/>
          <w:sz w:val="30"/>
          <w:szCs w:val="30"/>
        </w:rPr>
        <w:t>256</w:t>
      </w:r>
      <w:r w:rsidR="00921677">
        <w:rPr>
          <w:rFonts w:ascii="Angsana New" w:hAnsi="Angsana New"/>
          <w:sz w:val="30"/>
          <w:szCs w:val="30"/>
        </w:rPr>
        <w:t>3</w:t>
      </w:r>
      <w:r w:rsidR="00F30071">
        <w:rPr>
          <w:rFonts w:ascii="Angsana New" w:hAnsi="Angsana New"/>
          <w:sz w:val="30"/>
          <w:szCs w:val="30"/>
        </w:rPr>
        <w:t xml:space="preserve"> </w:t>
      </w:r>
      <w:r w:rsidRPr="004C75DC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3858C65" w14:textId="77777777" w:rsidR="0076741D" w:rsidRPr="004C75DC" w:rsidRDefault="0076741D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236"/>
        <w:gridCol w:w="864"/>
        <w:gridCol w:w="236"/>
        <w:gridCol w:w="864"/>
        <w:gridCol w:w="236"/>
        <w:gridCol w:w="864"/>
        <w:gridCol w:w="238"/>
        <w:gridCol w:w="864"/>
        <w:gridCol w:w="237"/>
        <w:gridCol w:w="864"/>
      </w:tblGrid>
      <w:tr w:rsidR="00921677" w:rsidRPr="00886378" w14:paraId="236B6D09" w14:textId="77777777" w:rsidTr="008743DF">
        <w:trPr>
          <w:tblHeader/>
        </w:trPr>
        <w:tc>
          <w:tcPr>
            <w:tcW w:w="2520" w:type="dxa"/>
          </w:tcPr>
          <w:p w14:paraId="261CED87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64" w:type="dxa"/>
            <w:gridSpan w:val="5"/>
            <w:tcBorders>
              <w:bottom w:val="single" w:sz="4" w:space="0" w:color="auto"/>
            </w:tcBorders>
            <w:vAlign w:val="bottom"/>
          </w:tcPr>
          <w:p w14:paraId="3ED12C62" w14:textId="17DBE4A5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มิถุนายน 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236" w:type="dxa"/>
            <w:vAlign w:val="center"/>
          </w:tcPr>
          <w:p w14:paraId="79A08B5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67" w:type="dxa"/>
            <w:gridSpan w:val="5"/>
            <w:vAlign w:val="bottom"/>
          </w:tcPr>
          <w:p w14:paraId="1F0F2782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</w:tr>
      <w:tr w:rsidR="00921677" w:rsidRPr="00886378" w14:paraId="33634E82" w14:textId="77777777" w:rsidTr="008743DF">
        <w:trPr>
          <w:tblHeader/>
        </w:trPr>
        <w:tc>
          <w:tcPr>
            <w:tcW w:w="2520" w:type="dxa"/>
            <w:hideMark/>
          </w:tcPr>
          <w:p w14:paraId="6B42BEB2" w14:textId="690681AC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9A96F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F708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ABE3C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EE84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16CC4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402682E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78C0BF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7174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95125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ECF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4ABDE2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21677" w:rsidRPr="00886378" w14:paraId="0228566E" w14:textId="77777777" w:rsidTr="008743DF">
        <w:trPr>
          <w:tblHeader/>
        </w:trPr>
        <w:tc>
          <w:tcPr>
            <w:tcW w:w="2520" w:type="dxa"/>
          </w:tcPr>
          <w:p w14:paraId="03C7AF0A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67" w:type="dxa"/>
            <w:gridSpan w:val="11"/>
            <w:vAlign w:val="bottom"/>
          </w:tcPr>
          <w:p w14:paraId="1E92D5FF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BB41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921677" w:rsidRPr="00697B64" w14:paraId="6FC7F512" w14:textId="77777777" w:rsidTr="008743DF">
        <w:tc>
          <w:tcPr>
            <w:tcW w:w="2520" w:type="dxa"/>
          </w:tcPr>
          <w:p w14:paraId="608875AD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เงินเบิกเกินบัญชี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176522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8FC0C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FE3CD8A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50FDE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B29476F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9A62FD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786F027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7EB7CAD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BEE005C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2490AA4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CE246EE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921677" w:rsidRPr="00697B64" w14:paraId="34D13106" w14:textId="77777777" w:rsidTr="008743DF">
        <w:tc>
          <w:tcPr>
            <w:tcW w:w="2520" w:type="dxa"/>
            <w:hideMark/>
          </w:tcPr>
          <w:p w14:paraId="6511A0DC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C132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54F25C" w14:textId="41F6BA58" w:rsidR="00921677" w:rsidRPr="00BB4171" w:rsidRDefault="00253334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5E2967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0B3A541" w14:textId="77777777" w:rsidR="00921677" w:rsidRPr="00BB4171" w:rsidRDefault="00921677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6D78DC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666B2A1" w14:textId="08744C36" w:rsidR="00921677" w:rsidRPr="00697B64" w:rsidRDefault="00253334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CDFB23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CC3C444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8,870</w:t>
            </w:r>
          </w:p>
        </w:tc>
        <w:tc>
          <w:tcPr>
            <w:tcW w:w="238" w:type="dxa"/>
            <w:vAlign w:val="bottom"/>
          </w:tcPr>
          <w:p w14:paraId="4D4D1C9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24F06C1" w14:textId="77777777" w:rsidR="00921677" w:rsidRPr="00BB4171" w:rsidRDefault="00921677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4CC2E68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C132076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97B6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8,870</w:t>
            </w:r>
          </w:p>
        </w:tc>
      </w:tr>
      <w:tr w:rsidR="00921677" w:rsidRPr="00697B64" w14:paraId="5ED69541" w14:textId="77777777" w:rsidTr="008743DF">
        <w:tc>
          <w:tcPr>
            <w:tcW w:w="2520" w:type="dxa"/>
          </w:tcPr>
          <w:p w14:paraId="58528B38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1B3CD97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E3096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5ED5FE8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8521C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46E52C6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76A2A4F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EE5CAE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0A5CE3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3E50D1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5330D0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287CD29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63D3FA6A" w14:textId="77777777" w:rsidTr="008743DF">
        <w:tc>
          <w:tcPr>
            <w:tcW w:w="2520" w:type="dxa"/>
          </w:tcPr>
          <w:p w14:paraId="6928C616" w14:textId="77777777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5C443446" w14:textId="5BCE3067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สถาบันการเงิน (</w:t>
            </w:r>
            <w:r w:rsidR="00232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F964C0E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F07AC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BA2AE8F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0F795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BAFE7AF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6580B0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AAAE473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0B0DB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81AA5B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154FF3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4D03D7F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033A92A9" w14:textId="77777777" w:rsidTr="008743DF">
        <w:tc>
          <w:tcPr>
            <w:tcW w:w="2520" w:type="dxa"/>
          </w:tcPr>
          <w:p w14:paraId="563AA712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864" w:type="dxa"/>
            <w:vAlign w:val="bottom"/>
          </w:tcPr>
          <w:p w14:paraId="23285354" w14:textId="667C9D5D" w:rsidR="00921677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</w:t>
            </w:r>
            <w:r w:rsidR="0092167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36" w:type="dxa"/>
            <w:vAlign w:val="bottom"/>
          </w:tcPr>
          <w:p w14:paraId="5D1185A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441EE41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5DF42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F6B5886" w14:textId="742CE7EB" w:rsidR="00921677" w:rsidRPr="00697B64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28,000</w:t>
            </w:r>
          </w:p>
        </w:tc>
        <w:tc>
          <w:tcPr>
            <w:tcW w:w="236" w:type="dxa"/>
            <w:vAlign w:val="bottom"/>
          </w:tcPr>
          <w:p w14:paraId="342FF1E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E603A5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  <w:tc>
          <w:tcPr>
            <w:tcW w:w="238" w:type="dxa"/>
            <w:vAlign w:val="bottom"/>
          </w:tcPr>
          <w:p w14:paraId="3CAA9BA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8234304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7BCEE45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B1BC3FD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</w:tr>
      <w:tr w:rsidR="00921677" w:rsidRPr="00697B64" w14:paraId="7F2E72F5" w14:textId="77777777" w:rsidTr="008743DF">
        <w:tc>
          <w:tcPr>
            <w:tcW w:w="2520" w:type="dxa"/>
          </w:tcPr>
          <w:p w14:paraId="50CAE0E1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221F21B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51AB8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72E6350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4C4E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122F81C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951F5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4E120C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5BB3650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C36DB1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F7FC14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3264B95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093F524A" w14:textId="77777777" w:rsidTr="008743DF">
        <w:tc>
          <w:tcPr>
            <w:tcW w:w="2520" w:type="dxa"/>
          </w:tcPr>
          <w:p w14:paraId="33FD2D6C" w14:textId="77777777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</w:t>
            </w:r>
          </w:p>
          <w:p w14:paraId="12C44B00" w14:textId="4727B7E5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สถาบันการเงิน (</w:t>
            </w:r>
            <w:r w:rsidR="00232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0F7DEC69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CE32E7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27A7F84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7AE79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6123569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97DC8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3F409A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42300A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DDC7D8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1EC877B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BA66362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7C22C236" w14:textId="77777777" w:rsidTr="008743DF">
        <w:tc>
          <w:tcPr>
            <w:tcW w:w="2520" w:type="dxa"/>
            <w:hideMark/>
          </w:tcPr>
          <w:p w14:paraId="5D449063" w14:textId="77777777" w:rsidR="00921677" w:rsidRPr="003C132C" w:rsidRDefault="00921677" w:rsidP="008743DF">
            <w:pPr>
              <w:ind w:right="-2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C132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64" w:type="dxa"/>
            <w:vAlign w:val="bottom"/>
          </w:tcPr>
          <w:p w14:paraId="2A6405F3" w14:textId="33B081C4" w:rsidR="00921677" w:rsidRPr="00BB4171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21,619</w:t>
            </w:r>
          </w:p>
        </w:tc>
        <w:tc>
          <w:tcPr>
            <w:tcW w:w="236" w:type="dxa"/>
            <w:vAlign w:val="bottom"/>
          </w:tcPr>
          <w:p w14:paraId="5A4508E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57366A7" w14:textId="473E2307" w:rsidR="00921677" w:rsidRPr="00BB4171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99,215</w:t>
            </w:r>
          </w:p>
        </w:tc>
        <w:tc>
          <w:tcPr>
            <w:tcW w:w="236" w:type="dxa"/>
            <w:vAlign w:val="bottom"/>
          </w:tcPr>
          <w:p w14:paraId="5735DB4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8290423" w14:textId="6666031E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="002533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533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834</w:t>
            </w:r>
          </w:p>
        </w:tc>
        <w:tc>
          <w:tcPr>
            <w:tcW w:w="236" w:type="dxa"/>
            <w:vAlign w:val="bottom"/>
          </w:tcPr>
          <w:p w14:paraId="68907D0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A19F00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22,415</w:t>
            </w:r>
          </w:p>
        </w:tc>
        <w:tc>
          <w:tcPr>
            <w:tcW w:w="238" w:type="dxa"/>
            <w:vAlign w:val="bottom"/>
          </w:tcPr>
          <w:p w14:paraId="201A1F0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524106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61,464</w:t>
            </w:r>
          </w:p>
        </w:tc>
        <w:tc>
          <w:tcPr>
            <w:tcW w:w="237" w:type="dxa"/>
            <w:vAlign w:val="bottom"/>
          </w:tcPr>
          <w:p w14:paraId="73960B3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E3A42D5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83,879</w:t>
            </w:r>
          </w:p>
        </w:tc>
      </w:tr>
      <w:tr w:rsidR="00921677" w:rsidRPr="00697B64" w14:paraId="2085D24E" w14:textId="77777777" w:rsidTr="008743DF">
        <w:tc>
          <w:tcPr>
            <w:tcW w:w="2520" w:type="dxa"/>
          </w:tcPr>
          <w:p w14:paraId="5C8193D7" w14:textId="77777777" w:rsidR="00921677" w:rsidRPr="003C132C" w:rsidRDefault="00921677" w:rsidP="008743DF">
            <w:pPr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7211939E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58FF8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C506E1C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9CF04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3B9BD6A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A4502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5A35D9A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74AC5B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A8F14F5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E23C5E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D6D2DE0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053B5833" w14:textId="77777777" w:rsidTr="008743DF">
        <w:tc>
          <w:tcPr>
            <w:tcW w:w="2520" w:type="dxa"/>
            <w:hideMark/>
          </w:tcPr>
          <w:p w14:paraId="48E1AB57" w14:textId="373AD74B" w:rsidR="00921677" w:rsidRPr="003C132C" w:rsidRDefault="00921677" w:rsidP="008743DF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3C13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32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476FA81" w14:textId="4FE72DDD" w:rsidR="00921677" w:rsidRPr="00BB4171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</w:t>
            </w:r>
            <w:r w:rsidR="00965C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401</w:t>
            </w:r>
          </w:p>
        </w:tc>
        <w:tc>
          <w:tcPr>
            <w:tcW w:w="236" w:type="dxa"/>
            <w:vAlign w:val="bottom"/>
          </w:tcPr>
          <w:p w14:paraId="3374EEC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7F9C9F9" w14:textId="1BD64437" w:rsidR="00921677" w:rsidRPr="00BB4171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="00965C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965C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295</w:t>
            </w:r>
          </w:p>
        </w:tc>
        <w:tc>
          <w:tcPr>
            <w:tcW w:w="236" w:type="dxa"/>
            <w:vAlign w:val="bottom"/>
          </w:tcPr>
          <w:p w14:paraId="34C6225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01FFEA8" w14:textId="600E34D3" w:rsidR="00921677" w:rsidRPr="00697B64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="00965C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965C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696</w:t>
            </w:r>
          </w:p>
        </w:tc>
        <w:tc>
          <w:tcPr>
            <w:tcW w:w="236" w:type="dxa"/>
            <w:vAlign w:val="bottom"/>
          </w:tcPr>
          <w:p w14:paraId="56793C7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4115503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6,954</w:t>
            </w:r>
          </w:p>
        </w:tc>
        <w:tc>
          <w:tcPr>
            <w:tcW w:w="238" w:type="dxa"/>
            <w:vAlign w:val="bottom"/>
          </w:tcPr>
          <w:p w14:paraId="27F6F4E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81E578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35,807</w:t>
            </w:r>
          </w:p>
        </w:tc>
        <w:tc>
          <w:tcPr>
            <w:tcW w:w="237" w:type="dxa"/>
            <w:vAlign w:val="bottom"/>
          </w:tcPr>
          <w:p w14:paraId="4F118BF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F32A6F1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42,761</w:t>
            </w:r>
          </w:p>
        </w:tc>
      </w:tr>
      <w:tr w:rsidR="00921677" w:rsidRPr="00697B64" w14:paraId="28624674" w14:textId="77777777" w:rsidTr="008743DF">
        <w:tc>
          <w:tcPr>
            <w:tcW w:w="2520" w:type="dxa"/>
          </w:tcPr>
          <w:p w14:paraId="50B35EB0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46EB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72D3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EFB5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ADEAD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6FB98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BEC69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D6716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0C9DD6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08A6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60B135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F11292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BB4171" w14:paraId="5F85FF14" w14:textId="77777777" w:rsidTr="008743DF">
        <w:tc>
          <w:tcPr>
            <w:tcW w:w="2520" w:type="dxa"/>
            <w:hideMark/>
          </w:tcPr>
          <w:p w14:paraId="5D359AB1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hd w:val="clear" w:color="auto" w:fill="E6E6E6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3C132C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7C6E3C" w14:textId="3322C4EB" w:rsidR="00921677" w:rsidRPr="00BB4171" w:rsidRDefault="0025333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="00965C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965C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020</w:t>
            </w:r>
          </w:p>
        </w:tc>
        <w:tc>
          <w:tcPr>
            <w:tcW w:w="236" w:type="dxa"/>
            <w:vAlign w:val="bottom"/>
          </w:tcPr>
          <w:p w14:paraId="7C9DF04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16BC36" w14:textId="08566B7E" w:rsidR="00921677" w:rsidRPr="005D7CC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D7CC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13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  <w:r w:rsidR="00965C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5D7CC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965C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510</w:t>
            </w:r>
          </w:p>
        </w:tc>
        <w:tc>
          <w:tcPr>
            <w:tcW w:w="236" w:type="dxa"/>
            <w:vAlign w:val="bottom"/>
          </w:tcPr>
          <w:p w14:paraId="4D3F524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449F3A" w14:textId="3DF4EFE1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965C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965C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530</w:t>
            </w:r>
          </w:p>
        </w:tc>
        <w:tc>
          <w:tcPr>
            <w:tcW w:w="236" w:type="dxa"/>
            <w:vAlign w:val="bottom"/>
          </w:tcPr>
          <w:p w14:paraId="109D2C5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BAEF4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112,239</w:t>
            </w:r>
          </w:p>
        </w:tc>
        <w:tc>
          <w:tcPr>
            <w:tcW w:w="238" w:type="dxa"/>
            <w:vAlign w:val="bottom"/>
          </w:tcPr>
          <w:p w14:paraId="36796EC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9C6E6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97,271</w:t>
            </w:r>
          </w:p>
        </w:tc>
        <w:tc>
          <w:tcPr>
            <w:tcW w:w="237" w:type="dxa"/>
            <w:vAlign w:val="bottom"/>
          </w:tcPr>
          <w:p w14:paraId="6B43A37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3858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209,510</w:t>
            </w:r>
          </w:p>
        </w:tc>
      </w:tr>
    </w:tbl>
    <w:p w14:paraId="2B3487D5" w14:textId="77777777" w:rsidR="00CE166C" w:rsidRPr="00860CFE" w:rsidRDefault="00CE166C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B160C9" w14:textId="77777777" w:rsidR="006631F4" w:rsidRDefault="006631F4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8E7B05B" w14:textId="77777777" w:rsidR="006631F4" w:rsidRDefault="006631F4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9A88C69" w14:textId="77777777" w:rsidR="006631F4" w:rsidRDefault="006631F4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B926DEA" w14:textId="2B655632" w:rsidR="00805A41" w:rsidRDefault="00805A4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  <w:r w:rsidR="00BA6586">
        <w:rPr>
          <w:rFonts w:ascii="Angsana New" w:hAnsi="Angsana New" w:hint="cs"/>
          <w:sz w:val="30"/>
          <w:szCs w:val="30"/>
          <w:cs/>
        </w:rPr>
        <w:t>ไม่รวมหนี้สินตามสัญญาเช่า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D7B6A" w:rsidRPr="004C75D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F5140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140D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4</w:t>
      </w:r>
      <w:r w:rsidR="005D7B6A">
        <w:rPr>
          <w:rFonts w:ascii="Angsana New" w:hAnsi="Angsana New"/>
          <w:sz w:val="30"/>
          <w:szCs w:val="30"/>
        </w:rPr>
        <w:t xml:space="preserve"> </w:t>
      </w:r>
      <w:r w:rsidR="005D7B6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5D7B6A">
        <w:rPr>
          <w:rFonts w:ascii="Angsana New" w:hAnsi="Angsana New"/>
          <w:sz w:val="30"/>
          <w:szCs w:val="30"/>
        </w:rPr>
        <w:t xml:space="preserve">      31 </w:t>
      </w:r>
      <w:r w:rsidR="005D7B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7B6A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3</w:t>
      </w:r>
      <w:r w:rsidR="005D7B6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มีรายละเอียดของหลักประกันซึ่งเป็นสินทรัพย์ของบริษัท ดังนี้</w:t>
      </w:r>
    </w:p>
    <w:p w14:paraId="2D910158" w14:textId="77777777" w:rsidR="005D7B6A" w:rsidRPr="00AF6777" w:rsidRDefault="005D7B6A" w:rsidP="005D7B6A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805A41" w14:paraId="33443975" w14:textId="77777777" w:rsidTr="00805A41">
        <w:tc>
          <w:tcPr>
            <w:tcW w:w="6192" w:type="dxa"/>
          </w:tcPr>
          <w:p w14:paraId="06051AE7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0CE5CB1D" w14:textId="54DA37FE" w:rsidR="00805A41" w:rsidRDefault="000F67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FB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54FB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66ADDE0A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72C22EA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5A41" w14:paraId="5DE5541E" w14:textId="77777777" w:rsidTr="00805A41">
        <w:tc>
          <w:tcPr>
            <w:tcW w:w="6192" w:type="dxa"/>
          </w:tcPr>
          <w:p w14:paraId="5B5D1E29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1E5AF0E0" w14:textId="0BBBFF71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1D77D05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2E3F2C5" w14:textId="513001F1" w:rsidR="00805A41" w:rsidRDefault="00D10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5A41" w14:paraId="0559B7A2" w14:textId="77777777" w:rsidTr="00805A41">
        <w:tc>
          <w:tcPr>
            <w:tcW w:w="6192" w:type="dxa"/>
          </w:tcPr>
          <w:p w14:paraId="41D8F9F6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hideMark/>
          </w:tcPr>
          <w:p w14:paraId="3BFA1DE5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A41" w14:paraId="2A3A0BEC" w14:textId="77777777" w:rsidTr="008E073A">
        <w:tc>
          <w:tcPr>
            <w:tcW w:w="6192" w:type="dxa"/>
            <w:hideMark/>
          </w:tcPr>
          <w:p w14:paraId="5DE6625E" w14:textId="33C00586" w:rsidR="00805A41" w:rsidRDefault="00D16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6A58A9E8" w14:textId="023F2390" w:rsidR="00805A41" w:rsidRDefault="00245F0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</w:t>
            </w:r>
            <w:r w:rsidR="00D10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70" w:type="dxa"/>
          </w:tcPr>
          <w:p w14:paraId="667B097D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927E2F2" w14:textId="7A9385D6" w:rsidR="00805A41" w:rsidRDefault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8,881</w:t>
            </w:r>
          </w:p>
        </w:tc>
      </w:tr>
      <w:tr w:rsidR="00805A41" w14:paraId="2AB26A6A" w14:textId="77777777" w:rsidTr="008E073A">
        <w:tc>
          <w:tcPr>
            <w:tcW w:w="6192" w:type="dxa"/>
            <w:hideMark/>
          </w:tcPr>
          <w:p w14:paraId="0FE82472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57CAD65F" w14:textId="30FF449C" w:rsidR="00805A41" w:rsidRDefault="00855D6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D10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1B8ED3C1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15E5367" w14:textId="77777777" w:rsidR="00805A41" w:rsidRDefault="00805A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26,840</w:t>
            </w:r>
          </w:p>
        </w:tc>
      </w:tr>
      <w:tr w:rsidR="00805A41" w14:paraId="6EB1F767" w14:textId="77777777" w:rsidTr="008E073A">
        <w:tc>
          <w:tcPr>
            <w:tcW w:w="6192" w:type="dxa"/>
            <w:hideMark/>
          </w:tcPr>
          <w:p w14:paraId="19A92FBD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9273A" w14:textId="17E6C431" w:rsidR="00805A41" w:rsidRPr="00BA6586" w:rsidRDefault="00855D6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43,247</w:t>
            </w:r>
          </w:p>
        </w:tc>
        <w:tc>
          <w:tcPr>
            <w:tcW w:w="270" w:type="dxa"/>
          </w:tcPr>
          <w:p w14:paraId="30828D13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B6AE3CD" w14:textId="5EB8F56A" w:rsidR="00805A41" w:rsidRDefault="009F712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</w:t>
            </w:r>
            <w:r w:rsidR="005D7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="005D7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BD03EC" w14:paraId="27392DB5" w14:textId="77777777" w:rsidTr="008E073A">
        <w:tc>
          <w:tcPr>
            <w:tcW w:w="6192" w:type="dxa"/>
            <w:hideMark/>
          </w:tcPr>
          <w:p w14:paraId="3C6D12A5" w14:textId="77777777" w:rsidR="00BD03EC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110E5" w14:textId="3380719B" w:rsidR="00BD03EC" w:rsidRDefault="009F7120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78</w:t>
            </w:r>
            <w:r w:rsidR="00D10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6FA1E992" w14:textId="77777777" w:rsidR="00BD03EC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8A71B6" w14:textId="38EB7E99" w:rsidR="00BD03EC" w:rsidRDefault="00D106B4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50,721</w:t>
            </w:r>
          </w:p>
        </w:tc>
      </w:tr>
    </w:tbl>
    <w:p w14:paraId="3DE6CAAB" w14:textId="7054A669" w:rsidR="00805A41" w:rsidRPr="00AF6777" w:rsidRDefault="00805A41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4B5C5" w14:textId="75B898DA" w:rsidR="004F56AB" w:rsidRDefault="004F56AB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>
        <w:rPr>
          <w:rFonts w:ascii="Angsana New" w:hAnsi="Angsana New"/>
          <w:sz w:val="30"/>
          <w:szCs w:val="30"/>
        </w:rPr>
        <w:t xml:space="preserve"> 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F5140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140D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4</w:t>
      </w:r>
      <w:r w:rsidR="005D7B6A">
        <w:rPr>
          <w:rFonts w:ascii="Angsana New" w:hAnsi="Angsana New"/>
          <w:sz w:val="30"/>
          <w:szCs w:val="30"/>
        </w:rPr>
        <w:t xml:space="preserve"> </w:t>
      </w:r>
      <w:r w:rsidR="005D7B6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5D7B6A">
        <w:rPr>
          <w:rFonts w:ascii="Angsana New" w:hAnsi="Angsana New"/>
          <w:sz w:val="30"/>
          <w:szCs w:val="30"/>
        </w:rPr>
        <w:t xml:space="preserve">31 </w:t>
      </w:r>
      <w:r w:rsidR="005D7B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7B6A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3</w:t>
      </w:r>
      <w:r w:rsidR="005D7B6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485B0BF9" w14:textId="77777777" w:rsidR="00587AF6" w:rsidRPr="00AF6777" w:rsidRDefault="00587AF6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EE14CE" w:rsidRPr="009D0F59" w14:paraId="00F225A7" w14:textId="77777777" w:rsidTr="00AF2C47">
        <w:tc>
          <w:tcPr>
            <w:tcW w:w="6192" w:type="dxa"/>
            <w:shd w:val="clear" w:color="auto" w:fill="auto"/>
          </w:tcPr>
          <w:p w14:paraId="6252FF6D" w14:textId="77777777" w:rsidR="00EE14CE" w:rsidRPr="009D0F59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1DEF36" w14:textId="3F7FF44F" w:rsidR="00EE14CE" w:rsidRPr="004773D1" w:rsidRDefault="000F671B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FB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54FB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6EB2B4" w14:textId="77777777" w:rsidR="00EE14CE" w:rsidRPr="004773D1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CA4CD4" w14:textId="306A4A28" w:rsidR="00EE14CE" w:rsidRPr="004773D1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0AEF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EE14C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E14CE" w:rsidRPr="009D0F59" w14:paraId="10A6E4C6" w14:textId="77777777" w:rsidTr="00AF2C47">
        <w:tc>
          <w:tcPr>
            <w:tcW w:w="6192" w:type="dxa"/>
            <w:shd w:val="clear" w:color="auto" w:fill="auto"/>
          </w:tcPr>
          <w:p w14:paraId="2F49B852" w14:textId="77777777" w:rsidR="00EE14CE" w:rsidRPr="009D0F59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30E693" w14:textId="5DDB2D38" w:rsidR="00EE14CE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0A6581" w14:textId="77777777" w:rsidR="00EE14CE" w:rsidRPr="004773D1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E4C003" w14:textId="3CCD3F5E" w:rsidR="00EE14CE" w:rsidRDefault="00D106B4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4FD1" w:rsidRPr="009D0F59" w14:paraId="3A07DBF6" w14:textId="77777777" w:rsidTr="00AF2C47">
        <w:tc>
          <w:tcPr>
            <w:tcW w:w="6192" w:type="dxa"/>
            <w:shd w:val="clear" w:color="auto" w:fill="auto"/>
          </w:tcPr>
          <w:p w14:paraId="649B39D4" w14:textId="77777777" w:rsidR="002C4FD1" w:rsidRPr="009D0F5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0662C5" w14:textId="77777777" w:rsidR="002C4FD1" w:rsidRPr="004773D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06B4" w:rsidRPr="009D0F59" w14:paraId="3999840E" w14:textId="77777777" w:rsidTr="00AF2C47">
        <w:tc>
          <w:tcPr>
            <w:tcW w:w="6192" w:type="dxa"/>
            <w:shd w:val="clear" w:color="auto" w:fill="auto"/>
          </w:tcPr>
          <w:p w14:paraId="5A8E2F47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B89881" w14:textId="6A100A1C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49,619</w:t>
            </w:r>
          </w:p>
        </w:tc>
        <w:tc>
          <w:tcPr>
            <w:tcW w:w="270" w:type="dxa"/>
            <w:shd w:val="clear" w:color="auto" w:fill="auto"/>
          </w:tcPr>
          <w:p w14:paraId="13BF3AF2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452497" w14:textId="26843D4A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105,285</w:t>
            </w:r>
          </w:p>
        </w:tc>
      </w:tr>
      <w:tr w:rsidR="00D106B4" w:rsidRPr="009D0F59" w14:paraId="7B92AB13" w14:textId="77777777" w:rsidTr="00AF2C47">
        <w:tc>
          <w:tcPr>
            <w:tcW w:w="6192" w:type="dxa"/>
          </w:tcPr>
          <w:p w14:paraId="516BE6B3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337E4429" w14:textId="2967A8E1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74,232</w:t>
            </w:r>
          </w:p>
        </w:tc>
        <w:tc>
          <w:tcPr>
            <w:tcW w:w="270" w:type="dxa"/>
          </w:tcPr>
          <w:p w14:paraId="0E09984A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3F59F" w14:textId="60101A21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</w:rPr>
              <w:t>54,227</w:t>
            </w:r>
          </w:p>
        </w:tc>
      </w:tr>
      <w:tr w:rsidR="00D106B4" w:rsidRPr="009D0F59" w14:paraId="7B92B92C" w14:textId="77777777" w:rsidTr="00AF2C47">
        <w:tc>
          <w:tcPr>
            <w:tcW w:w="6192" w:type="dxa"/>
          </w:tcPr>
          <w:p w14:paraId="44BA01B2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EDFE501" w14:textId="731E47FA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24,983</w:t>
            </w:r>
          </w:p>
        </w:tc>
        <w:tc>
          <w:tcPr>
            <w:tcW w:w="270" w:type="dxa"/>
          </w:tcPr>
          <w:p w14:paraId="5E611AF2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3AFF9" w14:textId="4F2DAB0D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</w:rPr>
              <w:t>7,237</w:t>
            </w:r>
          </w:p>
        </w:tc>
      </w:tr>
      <w:tr w:rsidR="00D106B4" w:rsidRPr="009D0F59" w14:paraId="7234F4B6" w14:textId="77777777" w:rsidTr="00AF2C47">
        <w:tc>
          <w:tcPr>
            <w:tcW w:w="6192" w:type="dxa"/>
          </w:tcPr>
          <w:p w14:paraId="46D6C565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5DE28F33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148,834</w:t>
            </w:r>
          </w:p>
        </w:tc>
        <w:tc>
          <w:tcPr>
            <w:tcW w:w="270" w:type="dxa"/>
          </w:tcPr>
          <w:p w14:paraId="442FF2CE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1A6E9345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166,749</w:t>
            </w:r>
          </w:p>
        </w:tc>
      </w:tr>
    </w:tbl>
    <w:p w14:paraId="749CD38A" w14:textId="1A82D998" w:rsidR="002C4FD1" w:rsidRPr="00AF6777" w:rsidRDefault="002C4FD1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79D249E4" w14:textId="5490738E" w:rsidR="008B2830" w:rsidRDefault="008B2830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1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140D" w:rsidRPr="000D4195">
        <w:rPr>
          <w:rFonts w:ascii="Angsana New" w:hAnsi="Angsana New"/>
          <w:sz w:val="30"/>
          <w:szCs w:val="30"/>
        </w:rPr>
        <w:t xml:space="preserve">30 </w:t>
      </w:r>
      <w:r w:rsidR="00F5140D" w:rsidRPr="00C45A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140D" w:rsidRPr="00C45A9F">
        <w:rPr>
          <w:rFonts w:ascii="Angsana New" w:hAnsi="Angsana New"/>
          <w:sz w:val="30"/>
          <w:szCs w:val="30"/>
        </w:rPr>
        <w:t>256</w:t>
      </w:r>
      <w:r w:rsidR="00D106B4" w:rsidRPr="00C45A9F">
        <w:rPr>
          <w:rFonts w:ascii="Angsana New" w:hAnsi="Angsana New"/>
          <w:sz w:val="30"/>
          <w:szCs w:val="30"/>
        </w:rPr>
        <w:t>4</w:t>
      </w:r>
      <w:r w:rsidRPr="00C45A9F">
        <w:rPr>
          <w:rFonts w:ascii="Angsana New" w:hAnsi="Angsana New"/>
          <w:sz w:val="30"/>
          <w:szCs w:val="30"/>
        </w:rPr>
        <w:t xml:space="preserve"> </w:t>
      </w:r>
      <w:r w:rsidR="009F712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9F7120">
        <w:rPr>
          <w:rFonts w:ascii="Angsana New" w:hAnsi="Angsana New"/>
          <w:sz w:val="30"/>
          <w:szCs w:val="30"/>
          <w:lang w:val="en-GB"/>
        </w:rPr>
        <w:t xml:space="preserve">31 </w:t>
      </w:r>
      <w:r w:rsidR="009F7120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9F7120">
        <w:rPr>
          <w:rFonts w:ascii="Angsana New" w:hAnsi="Angsana New"/>
          <w:sz w:val="30"/>
          <w:szCs w:val="30"/>
          <w:lang w:val="en-GB"/>
        </w:rPr>
        <w:t xml:space="preserve">2563 </w:t>
      </w:r>
      <w:r w:rsidR="00C45A9F" w:rsidRPr="00C45A9F">
        <w:rPr>
          <w:rFonts w:ascii="Angsana New" w:hAnsi="Angsana New"/>
          <w:sz w:val="30"/>
          <w:szCs w:val="30"/>
          <w:cs/>
        </w:rPr>
        <w:t>บริษัท</w:t>
      </w:r>
      <w:r w:rsidR="009F7120">
        <w:rPr>
          <w:rFonts w:ascii="Angsana New" w:hAnsi="Angsana New" w:hint="cs"/>
          <w:sz w:val="30"/>
          <w:szCs w:val="30"/>
          <w:cs/>
        </w:rPr>
        <w:t>ไม่</w:t>
      </w:r>
      <w:r w:rsidR="00C45A9F" w:rsidRPr="00C45A9F">
        <w:rPr>
          <w:rFonts w:ascii="Angsana New" w:hAnsi="Angsana New"/>
          <w:sz w:val="30"/>
          <w:szCs w:val="30"/>
          <w:cs/>
        </w:rPr>
        <w:t>มีวงเงินสินเชื่อที่ยังมิได้เบิกใช้</w:t>
      </w:r>
    </w:p>
    <w:p w14:paraId="0D9DCD1B" w14:textId="77777777" w:rsidR="008B2830" w:rsidRPr="00AF6777" w:rsidRDefault="008B2830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3F6C44DA" w14:textId="13894AB4" w:rsidR="002C4FD1" w:rsidRPr="00875DDC" w:rsidRDefault="002C4FD1" w:rsidP="00077440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cs/>
          <w:lang w:val="en-US"/>
        </w:rPr>
      </w:pPr>
      <w:r w:rsidRPr="00875DDC">
        <w:rPr>
          <w:rFonts w:hint="cs"/>
          <w:b/>
          <w:bCs/>
          <w:i/>
          <w:iCs/>
          <w:cs/>
          <w:lang w:val="en-US"/>
        </w:rPr>
        <w:t>เงินเบิกเกินบัญชี</w:t>
      </w:r>
    </w:p>
    <w:p w14:paraId="379A3271" w14:textId="77777777" w:rsidR="002C4FD1" w:rsidRPr="00AF6777" w:rsidRDefault="002C4FD1" w:rsidP="002C4FD1">
      <w:pPr>
        <w:pStyle w:val="FSContent"/>
        <w:rPr>
          <w:lang w:val="en-US"/>
        </w:rPr>
      </w:pPr>
    </w:p>
    <w:p w14:paraId="4630BB35" w14:textId="02969435" w:rsidR="00232970" w:rsidRDefault="009C6AEB" w:rsidP="006631F4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232970">
        <w:rPr>
          <w:lang w:val="en-US"/>
        </w:rPr>
        <w:t xml:space="preserve">31 </w:t>
      </w:r>
      <w:r w:rsidR="00232970">
        <w:rPr>
          <w:rFonts w:hint="cs"/>
          <w:cs/>
          <w:lang w:val="en-US"/>
        </w:rPr>
        <w:t xml:space="preserve">ธันวาคม </w:t>
      </w:r>
      <w:r w:rsidR="00232970">
        <w:rPr>
          <w:lang w:val="en-US"/>
        </w:rPr>
        <w:t>2563</w:t>
      </w:r>
      <w:r w:rsidRPr="0016249F">
        <w:t xml:space="preserve"> </w:t>
      </w:r>
      <w:r w:rsidRPr="0016249F">
        <w:rPr>
          <w:cs/>
          <w:lang w:val="en-US"/>
        </w:rPr>
        <w:t>บริษัทมีเงินเบิกเกินบัญชีธนาคาร</w:t>
      </w:r>
      <w:r w:rsidR="00C45A9F">
        <w:rPr>
          <w:lang w:val="en-US"/>
        </w:rPr>
        <w:t xml:space="preserve"> </w:t>
      </w:r>
      <w:r w:rsidR="006E135B">
        <w:rPr>
          <w:rFonts w:hint="cs"/>
          <w:cs/>
          <w:lang w:val="en-US"/>
        </w:rPr>
        <w:t xml:space="preserve">จำนวน </w:t>
      </w:r>
      <w:r w:rsidR="006E135B">
        <w:rPr>
          <w:lang w:val="en-US"/>
        </w:rPr>
        <w:t xml:space="preserve">8.9 </w:t>
      </w:r>
      <w:r w:rsidR="006E135B">
        <w:rPr>
          <w:rFonts w:hint="cs"/>
          <w:cs/>
          <w:lang w:val="en-US"/>
        </w:rPr>
        <w:t xml:space="preserve">ล้านบาท </w:t>
      </w:r>
      <w:r w:rsidR="00C45A9F" w:rsidRPr="00C45A9F">
        <w:rPr>
          <w:cs/>
          <w:lang w:val="en-US"/>
        </w:rPr>
        <w:t xml:space="preserve">ซึ่งมีอัตราดอกเบี้ย </w:t>
      </w:r>
      <w:r w:rsidR="00C45A9F" w:rsidRPr="00C45A9F">
        <w:rPr>
          <w:lang w:val="en-US"/>
        </w:rPr>
        <w:t xml:space="preserve">MOR </w:t>
      </w:r>
      <w:r w:rsidR="00C45A9F" w:rsidRPr="00C45A9F">
        <w:rPr>
          <w:cs/>
          <w:lang w:val="en-US"/>
        </w:rPr>
        <w:t>โดยได้รับการค้ำประกันจากที่ดินที่เป็นกรรมสิทธิ์ของบริษัท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ผู้บริหารสำคัญ</w:t>
      </w:r>
      <w:r w:rsidR="00C45A9F">
        <w:rPr>
          <w:rFonts w:hint="cs"/>
          <w:cs/>
          <w:lang w:val="en-US"/>
        </w:rPr>
        <w:t xml:space="preserve"> </w:t>
      </w:r>
      <w:r w:rsidR="00890A7C" w:rsidRPr="00890A7C">
        <w:rPr>
          <w:cs/>
          <w:lang w:val="en-US"/>
        </w:rPr>
        <w:t>และ</w:t>
      </w:r>
      <w:r w:rsidR="006631F4">
        <w:rPr>
          <w:rFonts w:hint="cs"/>
          <w:cs/>
          <w:lang w:val="en-US"/>
        </w:rPr>
        <w:t>บริษัทใหญ่ในลำดับสูงสุด</w:t>
      </w:r>
    </w:p>
    <w:p w14:paraId="4B686CC4" w14:textId="65C06701" w:rsidR="00AF6777" w:rsidRDefault="00AF6777" w:rsidP="00CC7C8E">
      <w:pPr>
        <w:pStyle w:val="FSContent"/>
        <w:ind w:left="0"/>
        <w:rPr>
          <w:lang w:val="en-US"/>
        </w:rPr>
      </w:pPr>
    </w:p>
    <w:p w14:paraId="213C8296" w14:textId="77777777" w:rsidR="006631F4" w:rsidRPr="00AF6777" w:rsidRDefault="006631F4" w:rsidP="00CC7C8E">
      <w:pPr>
        <w:pStyle w:val="FSContent"/>
        <w:ind w:left="0"/>
        <w:rPr>
          <w:lang w:val="en-US"/>
        </w:rPr>
      </w:pPr>
    </w:p>
    <w:p w14:paraId="2093D91A" w14:textId="70396E41" w:rsidR="00232970" w:rsidRPr="00232970" w:rsidRDefault="00232970" w:rsidP="008743DF">
      <w:pPr>
        <w:pStyle w:val="FSContent"/>
        <w:numPr>
          <w:ilvl w:val="0"/>
          <w:numId w:val="26"/>
        </w:numPr>
        <w:spacing w:before="40"/>
        <w:ind w:left="547" w:hanging="547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  <w:lang w:val="en-US"/>
        </w:rPr>
        <w:lastRenderedPageBreak/>
        <w:t>เงินกู้ยืมระยะสั้นจากสถาบันการเงิน</w:t>
      </w:r>
    </w:p>
    <w:p w14:paraId="0DE0110F" w14:textId="77777777" w:rsidR="00232970" w:rsidRPr="00AF6777" w:rsidRDefault="00232970" w:rsidP="009C6AEB">
      <w:pPr>
        <w:pStyle w:val="FSContent"/>
        <w:rPr>
          <w:sz w:val="28"/>
          <w:szCs w:val="28"/>
          <w:lang w:val="en-US"/>
        </w:rPr>
      </w:pPr>
    </w:p>
    <w:p w14:paraId="1A7BDDCF" w14:textId="6A30489C" w:rsidR="009C6AEB" w:rsidRPr="0016249F" w:rsidRDefault="009C6AEB" w:rsidP="009C6AEB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Pr="0016249F">
        <w:rPr>
          <w:lang w:val="en-US"/>
        </w:rPr>
        <w:t>3</w:t>
      </w:r>
      <w:r w:rsidR="00E14432">
        <w:rPr>
          <w:lang w:val="en-US"/>
        </w:rPr>
        <w:t>0</w:t>
      </w:r>
      <w:r w:rsidRPr="0016249F">
        <w:rPr>
          <w:lang w:val="en-US"/>
        </w:rPr>
        <w:t xml:space="preserve"> </w:t>
      </w:r>
      <w:r w:rsidR="00E14432">
        <w:rPr>
          <w:rFonts w:hint="cs"/>
          <w:cs/>
          <w:lang w:val="en-US"/>
        </w:rPr>
        <w:t>มิถุนายน</w:t>
      </w:r>
      <w:r w:rsidRPr="0016249F">
        <w:rPr>
          <w:cs/>
          <w:lang w:val="en-US"/>
        </w:rPr>
        <w:t xml:space="preserve"> </w:t>
      </w:r>
      <w:r w:rsidRPr="0016249F">
        <w:rPr>
          <w:lang w:val="en-US"/>
        </w:rPr>
        <w:t xml:space="preserve">2564 </w:t>
      </w:r>
      <w:r w:rsidRPr="0016249F">
        <w:rPr>
          <w:cs/>
          <w:lang w:val="en-US"/>
        </w:rPr>
        <w:t xml:space="preserve">บริษัทมีตั๋วสัญญาใช้เงินจากสถาบันการเงินรวม </w:t>
      </w:r>
      <w:r w:rsidR="00E14432">
        <w:rPr>
          <w:lang w:val="en-GB"/>
        </w:rPr>
        <w:t>28</w:t>
      </w:r>
      <w:r w:rsidRPr="0016249F">
        <w:rPr>
          <w:lang w:val="en-GB"/>
        </w:rPr>
        <w:t>.0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 xml:space="preserve">ล้านบาท </w:t>
      </w:r>
      <w:r w:rsidRPr="0016249F">
        <w:rPr>
          <w:i/>
          <w:iCs/>
          <w:lang w:val="en-US"/>
        </w:rPr>
        <w:t xml:space="preserve">(31 </w:t>
      </w:r>
      <w:r w:rsidRPr="0016249F">
        <w:rPr>
          <w:i/>
          <w:iCs/>
          <w:cs/>
          <w:lang w:val="en-US"/>
        </w:rPr>
        <w:t xml:space="preserve">ธันวาคม </w:t>
      </w:r>
      <w:r w:rsidRPr="0016249F">
        <w:rPr>
          <w:i/>
          <w:iCs/>
          <w:lang w:val="en-US"/>
        </w:rPr>
        <w:t xml:space="preserve">2563: 74.0 </w:t>
      </w:r>
      <w:r w:rsidRPr="0016249F">
        <w:rPr>
          <w:i/>
          <w:iCs/>
          <w:cs/>
          <w:lang w:val="en-US"/>
        </w:rPr>
        <w:t>ล้านบาท</w:t>
      </w:r>
      <w:r w:rsidRPr="0016249F">
        <w:rPr>
          <w:i/>
          <w:iCs/>
          <w:lang w:val="en-US"/>
        </w:rPr>
        <w:t>)</w:t>
      </w:r>
      <w:r w:rsidRPr="0016249F">
        <w:rPr>
          <w:cs/>
          <w:lang w:val="en-US"/>
        </w:rPr>
        <w:t xml:space="preserve"> โดยตั๋วสัญญาใช้เงินจำนวน </w:t>
      </w:r>
      <w:r w:rsidRPr="0016249F">
        <w:rPr>
          <w:lang w:val="en-US"/>
        </w:rPr>
        <w:t>2</w:t>
      </w:r>
      <w:r w:rsidR="00E14432">
        <w:rPr>
          <w:lang w:val="en-US"/>
        </w:rPr>
        <w:t>4</w:t>
      </w:r>
      <w:r w:rsidRPr="0016249F">
        <w:rPr>
          <w:lang w:val="en-US"/>
        </w:rPr>
        <w:t xml:space="preserve">.0 </w:t>
      </w:r>
      <w:r w:rsidRPr="0016249F">
        <w:rPr>
          <w:cs/>
          <w:lang w:val="en-US"/>
        </w:rPr>
        <w:t xml:space="preserve">ล้านบาท มีอัตราดอกเบี้ย </w:t>
      </w:r>
      <w:r w:rsidRPr="0016249F">
        <w:rPr>
          <w:lang w:val="en-US"/>
        </w:rPr>
        <w:t xml:space="preserve">MLR </w:t>
      </w:r>
      <w:r w:rsidRPr="0016249F">
        <w:rPr>
          <w:cs/>
          <w:lang w:val="en-US"/>
        </w:rPr>
        <w:t xml:space="preserve">และ </w:t>
      </w:r>
      <w:r w:rsidRPr="0016249F">
        <w:rPr>
          <w:lang w:val="en-US"/>
        </w:rPr>
        <w:t xml:space="preserve">MLR-1% </w:t>
      </w:r>
      <w:r w:rsidR="0007492F" w:rsidRPr="0016249F">
        <w:rPr>
          <w:cs/>
          <w:lang w:val="en-US"/>
        </w:rPr>
        <w:t>ซึ่งได้รับการค้ำประกันจากที่ดินที่เป็นกรรมสิทธิ์ของบริษัท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ผู้บริหารสำคัญ</w:t>
      </w:r>
      <w:r w:rsidR="006631F4">
        <w:rPr>
          <w:rFonts w:hint="cs"/>
          <w:cs/>
          <w:lang w:val="en-US"/>
        </w:rPr>
        <w:t xml:space="preserve"> กิจการที่เกี่ยวข้องกัน และบริษัทใหญ่ในลำดับสูงสุด </w:t>
      </w:r>
      <w:r w:rsidRPr="0016249F">
        <w:rPr>
          <w:i/>
          <w:iCs/>
          <w:lang w:val="en-US"/>
        </w:rPr>
        <w:t xml:space="preserve">(31 </w:t>
      </w:r>
      <w:r w:rsidRPr="0016249F">
        <w:rPr>
          <w:i/>
          <w:iCs/>
          <w:cs/>
          <w:lang w:val="en-US"/>
        </w:rPr>
        <w:t xml:space="preserve">ธันวาคม </w:t>
      </w:r>
      <w:r w:rsidRPr="0016249F">
        <w:rPr>
          <w:i/>
          <w:iCs/>
          <w:lang w:val="en-GB"/>
        </w:rPr>
        <w:t>2563: 49.0</w:t>
      </w:r>
      <w:r w:rsidRPr="0016249F">
        <w:rPr>
          <w:i/>
          <w:iCs/>
          <w:cs/>
          <w:lang w:val="en-GB"/>
        </w:rPr>
        <w:t xml:space="preserve"> ล้านบาท</w:t>
      </w:r>
      <w:r w:rsidRPr="0016249F">
        <w:rPr>
          <w:i/>
          <w:iCs/>
          <w:lang w:val="en-US"/>
        </w:rPr>
        <w:t>)</w:t>
      </w:r>
      <w:r w:rsidR="0007492F">
        <w:rPr>
          <w:rFonts w:hint="cs"/>
          <w:cs/>
          <w:lang w:val="en-US"/>
        </w:rPr>
        <w:t xml:space="preserve"> </w:t>
      </w:r>
      <w:r w:rsidRPr="0016249F">
        <w:rPr>
          <w:cs/>
          <w:lang w:val="en-US"/>
        </w:rPr>
        <w:t xml:space="preserve">ตั๋วสัญญาใช้เงินจำนวน </w:t>
      </w:r>
      <w:r w:rsidRPr="0016249F">
        <w:rPr>
          <w:lang w:val="en-GB"/>
        </w:rPr>
        <w:t xml:space="preserve">4.0 </w:t>
      </w:r>
      <w:r w:rsidRPr="0016249F">
        <w:rPr>
          <w:cs/>
          <w:lang w:val="en-GB"/>
        </w:rPr>
        <w:t xml:space="preserve">ล้านบาท </w:t>
      </w:r>
      <w:r w:rsidRPr="0016249F">
        <w:rPr>
          <w:cs/>
          <w:lang w:val="en-US"/>
        </w:rPr>
        <w:t xml:space="preserve">มีอัตราดอกเบี้ยร้อยละ </w:t>
      </w:r>
      <w:r w:rsidRPr="0016249F">
        <w:rPr>
          <w:lang w:val="en-US"/>
        </w:rPr>
        <w:t xml:space="preserve">3.84 </w:t>
      </w:r>
      <w:r w:rsidRPr="0016249F">
        <w:rPr>
          <w:cs/>
          <w:lang w:val="en-US"/>
        </w:rPr>
        <w:t>ซึ่ง</w:t>
      </w:r>
      <w:r w:rsidR="00E14432" w:rsidRPr="0016249F">
        <w:rPr>
          <w:cs/>
          <w:lang w:val="en-US"/>
        </w:rPr>
        <w:t xml:space="preserve">ได้รับการค้ำประกันจากที่ดินที่เป็นกรรมสิทธิ์ของผู้บริหารสำคัญ </w:t>
      </w:r>
      <w:r w:rsidRPr="0016249F">
        <w:rPr>
          <w:i/>
          <w:iCs/>
          <w:lang w:val="en-GB"/>
        </w:rPr>
        <w:t xml:space="preserve">(31 </w:t>
      </w:r>
      <w:r w:rsidRPr="0016249F">
        <w:rPr>
          <w:i/>
          <w:iCs/>
          <w:cs/>
          <w:lang w:val="en-GB"/>
        </w:rPr>
        <w:t xml:space="preserve">ธันวาคม </w:t>
      </w:r>
      <w:r w:rsidRPr="0016249F">
        <w:rPr>
          <w:i/>
          <w:iCs/>
          <w:lang w:val="en-GB"/>
        </w:rPr>
        <w:t>2563</w:t>
      </w:r>
      <w:r w:rsidR="00401B7F">
        <w:rPr>
          <w:i/>
          <w:iCs/>
          <w:lang w:val="en-GB"/>
        </w:rPr>
        <w:t xml:space="preserve"> </w:t>
      </w:r>
      <w:r w:rsidRPr="0016249F">
        <w:rPr>
          <w:i/>
          <w:iCs/>
          <w:lang w:val="en-GB"/>
        </w:rPr>
        <w:t xml:space="preserve">: </w:t>
      </w:r>
      <w:r w:rsidRPr="0016249F">
        <w:rPr>
          <w:i/>
          <w:iCs/>
          <w:cs/>
          <w:lang w:val="en-GB"/>
        </w:rPr>
        <w:t>ไม่มี</w:t>
      </w:r>
      <w:r w:rsidRPr="0016249F">
        <w:rPr>
          <w:i/>
          <w:iCs/>
          <w:lang w:val="en-GB"/>
        </w:rPr>
        <w:t>)</w:t>
      </w:r>
      <w:r w:rsidRPr="0016249F">
        <w:rPr>
          <w:cs/>
          <w:lang w:val="en-US"/>
        </w:rPr>
        <w:t xml:space="preserve"> ตั๋วสัญญาใช้เงินทั้งหมดมีกำหนดชำระคืนในเดือน</w:t>
      </w:r>
      <w:r w:rsidR="00E14432">
        <w:rPr>
          <w:rFonts w:hint="cs"/>
          <w:cs/>
          <w:lang w:val="en-US"/>
        </w:rPr>
        <w:t>กรกฎาคมถึงกันยายน</w:t>
      </w:r>
      <w:r w:rsidRPr="0016249F">
        <w:rPr>
          <w:cs/>
          <w:lang w:val="en-US"/>
        </w:rPr>
        <w:t xml:space="preserve"> </w:t>
      </w:r>
      <w:r w:rsidRPr="0016249F">
        <w:rPr>
          <w:lang w:val="en-US"/>
        </w:rPr>
        <w:t xml:space="preserve">2564 </w:t>
      </w:r>
    </w:p>
    <w:p w14:paraId="1CF90A98" w14:textId="77777777" w:rsidR="009C6AEB" w:rsidRPr="00AF6777" w:rsidRDefault="009C6AEB" w:rsidP="009C6AEB">
      <w:pPr>
        <w:pStyle w:val="FSContent"/>
        <w:rPr>
          <w:sz w:val="28"/>
          <w:szCs w:val="28"/>
          <w:lang w:val="en-US"/>
        </w:rPr>
      </w:pPr>
    </w:p>
    <w:p w14:paraId="19182C22" w14:textId="58469BEC" w:rsidR="009C6AEB" w:rsidRPr="00882253" w:rsidRDefault="009C6AEB" w:rsidP="009C6AEB">
      <w:pPr>
        <w:pStyle w:val="FSContent"/>
        <w:rPr>
          <w:lang w:val="en-GB"/>
        </w:rPr>
      </w:pPr>
      <w:r w:rsidRPr="0016249F">
        <w:rPr>
          <w:cs/>
          <w:lang w:val="en-US"/>
        </w:rPr>
        <w:t xml:space="preserve">ณ วันที่ </w:t>
      </w:r>
      <w:r w:rsidRPr="0016249F">
        <w:rPr>
          <w:lang w:val="en-US"/>
        </w:rPr>
        <w:t xml:space="preserve">31 </w:t>
      </w:r>
      <w:r w:rsidRPr="0016249F">
        <w:rPr>
          <w:cs/>
          <w:lang w:val="en-US"/>
        </w:rPr>
        <w:t xml:space="preserve">ธันวาคม </w:t>
      </w:r>
      <w:r w:rsidRPr="0016249F">
        <w:rPr>
          <w:lang w:val="en-US"/>
        </w:rPr>
        <w:t xml:space="preserve">2563 </w:t>
      </w:r>
      <w:r w:rsidRPr="0016249F">
        <w:rPr>
          <w:cs/>
          <w:lang w:val="en-US"/>
        </w:rPr>
        <w:t xml:space="preserve">บริษัทมีตั๋วสัญญาใช้เงินซึ่งมีอัตราดอกเบี้ย </w:t>
      </w:r>
      <w:r w:rsidRPr="0016249F">
        <w:rPr>
          <w:lang w:val="en-US"/>
        </w:rPr>
        <w:t>Prime rate-0.25%</w:t>
      </w:r>
      <w:r w:rsidRPr="0016249F">
        <w:rPr>
          <w:i/>
          <w:iCs/>
          <w:lang w:val="en-US"/>
        </w:rPr>
        <w:t xml:space="preserve"> </w:t>
      </w:r>
      <w:r w:rsidRPr="0016249F">
        <w:rPr>
          <w:cs/>
          <w:lang w:val="en-US"/>
        </w:rPr>
        <w:t xml:space="preserve">จำนวน </w:t>
      </w:r>
      <w:r w:rsidRPr="0016249F">
        <w:rPr>
          <w:lang w:val="en-US"/>
        </w:rPr>
        <w:t xml:space="preserve">25.0 </w:t>
      </w:r>
      <w:r w:rsidRPr="0016249F">
        <w:rPr>
          <w:cs/>
          <w:lang w:val="en-US"/>
        </w:rPr>
        <w:t>ล้านบาท และได้รับการค้ำประกันจากเงินฝากประจำของบริษัท ผู้บริหารสำคัญ และกิจการที่เกี่ยวข้องกัน ตั๋วสัญญาใช้เงินดังกล่าวได้ชำระคืนทั้งจำนวน</w:t>
      </w:r>
      <w:r w:rsidRPr="00882253">
        <w:rPr>
          <w:cs/>
          <w:lang w:val="en-US"/>
        </w:rPr>
        <w:t>ในเดือน</w:t>
      </w:r>
      <w:r w:rsidRPr="0016249F">
        <w:rPr>
          <w:cs/>
          <w:lang w:val="en-US"/>
        </w:rPr>
        <w:t xml:space="preserve">มีนาคม </w:t>
      </w:r>
      <w:r w:rsidRPr="0016249F">
        <w:rPr>
          <w:lang w:val="en-GB"/>
        </w:rPr>
        <w:t>2564</w:t>
      </w:r>
    </w:p>
    <w:p w14:paraId="25FDCAC9" w14:textId="77777777" w:rsidR="007A7B7A" w:rsidRPr="00AF6777" w:rsidRDefault="007A7B7A" w:rsidP="002C5329">
      <w:pPr>
        <w:pStyle w:val="FSContent"/>
        <w:rPr>
          <w:sz w:val="28"/>
          <w:szCs w:val="28"/>
          <w:highlight w:val="yellow"/>
          <w:lang w:val="en-US"/>
        </w:rPr>
      </w:pPr>
    </w:p>
    <w:p w14:paraId="4DDE3C3C" w14:textId="587C87FE" w:rsidR="002C4FD1" w:rsidRPr="00112DBA" w:rsidRDefault="002C4FD1" w:rsidP="00E24638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112DBA">
        <w:rPr>
          <w:rFonts w:hint="cs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  <w:r w:rsidR="00E14432">
        <w:rPr>
          <w:b/>
          <w:bCs/>
          <w:i/>
          <w:iCs/>
          <w:lang w:val="en-US"/>
        </w:rPr>
        <w:t xml:space="preserve"> </w:t>
      </w:r>
    </w:p>
    <w:p w14:paraId="61B9A1FC" w14:textId="24C46F7F" w:rsidR="002C4FD1" w:rsidRPr="00AF6777" w:rsidRDefault="002C4FD1" w:rsidP="002C4FD1">
      <w:pPr>
        <w:pStyle w:val="FSContent"/>
        <w:rPr>
          <w:sz w:val="28"/>
          <w:szCs w:val="28"/>
          <w:lang w:val="en-US"/>
        </w:rPr>
      </w:pPr>
    </w:p>
    <w:p w14:paraId="298838BC" w14:textId="47187EBA" w:rsidR="002C4FD1" w:rsidRPr="007E3837" w:rsidRDefault="002C4FD1" w:rsidP="002C4FD1">
      <w:pPr>
        <w:pStyle w:val="FSContent"/>
        <w:rPr>
          <w:i/>
          <w:iCs/>
          <w:lang w:val="en-US"/>
        </w:rPr>
      </w:pPr>
      <w:r w:rsidRPr="007A7B7A">
        <w:rPr>
          <w:cs/>
          <w:lang w:val="en-US"/>
        </w:rPr>
        <w:t xml:space="preserve">ณ วันที่ </w:t>
      </w:r>
      <w:r w:rsidR="00F5140D" w:rsidRPr="007A7B7A">
        <w:rPr>
          <w:lang w:val="en-US"/>
        </w:rPr>
        <w:t xml:space="preserve">30 </w:t>
      </w:r>
      <w:r w:rsidR="00F5140D" w:rsidRPr="007A7B7A">
        <w:rPr>
          <w:cs/>
          <w:lang w:val="en-US"/>
        </w:rPr>
        <w:t xml:space="preserve">มิถุนายน </w:t>
      </w:r>
      <w:r w:rsidR="00F5140D" w:rsidRPr="007A7B7A">
        <w:rPr>
          <w:lang w:val="en-US"/>
        </w:rPr>
        <w:t>256</w:t>
      </w:r>
      <w:r w:rsidR="00E14432">
        <w:rPr>
          <w:rFonts w:hint="cs"/>
          <w:cs/>
          <w:lang w:val="en-US"/>
        </w:rPr>
        <w:t>4</w:t>
      </w:r>
      <w:r w:rsidR="005F4184" w:rsidRPr="007A7B7A">
        <w:rPr>
          <w:lang w:val="en-US"/>
        </w:rPr>
        <w:t xml:space="preserve"> </w:t>
      </w:r>
      <w:r w:rsidRPr="007A7B7A">
        <w:rPr>
          <w:cs/>
          <w:lang w:val="en-US"/>
        </w:rPr>
        <w:t xml:space="preserve">บริษัทมีเงินกู้ยืมระยะยาวจำนวน </w:t>
      </w:r>
      <w:r w:rsidR="00E14432">
        <w:rPr>
          <w:lang w:val="en-US"/>
        </w:rPr>
        <w:t>120.8</w:t>
      </w:r>
      <w:r w:rsidRPr="007A7B7A">
        <w:rPr>
          <w:lang w:val="en-US"/>
        </w:rPr>
        <w:t xml:space="preserve"> </w:t>
      </w:r>
      <w:r w:rsidRPr="007A7B7A">
        <w:rPr>
          <w:cs/>
          <w:lang w:val="en-US"/>
        </w:rPr>
        <w:t xml:space="preserve">ล้านบาท </w:t>
      </w:r>
      <w:r w:rsidRPr="007A7B7A">
        <w:rPr>
          <w:i/>
          <w:iCs/>
          <w:lang w:val="en-US"/>
        </w:rPr>
        <w:t>(</w:t>
      </w:r>
      <w:r w:rsidR="0050646B" w:rsidRPr="007A7B7A">
        <w:rPr>
          <w:i/>
          <w:iCs/>
          <w:lang w:val="en-US"/>
        </w:rPr>
        <w:t xml:space="preserve">31 </w:t>
      </w:r>
      <w:r w:rsidR="0050646B" w:rsidRPr="007A7B7A">
        <w:rPr>
          <w:i/>
          <w:iCs/>
          <w:cs/>
          <w:lang w:val="en-US"/>
        </w:rPr>
        <w:t xml:space="preserve">ธันวาคม </w:t>
      </w:r>
      <w:r w:rsidRPr="007A7B7A">
        <w:rPr>
          <w:i/>
          <w:iCs/>
          <w:lang w:val="en-US"/>
        </w:rPr>
        <w:t>25</w:t>
      </w:r>
      <w:r w:rsidR="005B14A7" w:rsidRPr="007A7B7A">
        <w:rPr>
          <w:i/>
          <w:iCs/>
          <w:lang w:val="en-US"/>
        </w:rPr>
        <w:t>6</w:t>
      </w:r>
      <w:r w:rsidR="00E14432">
        <w:rPr>
          <w:i/>
          <w:iCs/>
          <w:lang w:val="en-US"/>
        </w:rPr>
        <w:t>3</w:t>
      </w:r>
      <w:r w:rsidR="00CA665E">
        <w:rPr>
          <w:i/>
          <w:iCs/>
          <w:lang w:val="en-US"/>
        </w:rPr>
        <w:t xml:space="preserve"> </w:t>
      </w:r>
      <w:r w:rsidRPr="007A7B7A">
        <w:rPr>
          <w:i/>
          <w:iCs/>
          <w:lang w:val="en-US"/>
        </w:rPr>
        <w:t xml:space="preserve">: </w:t>
      </w:r>
      <w:r w:rsidR="00E14432">
        <w:rPr>
          <w:i/>
          <w:iCs/>
          <w:lang w:val="en-US"/>
        </w:rPr>
        <w:t>83.9</w:t>
      </w:r>
      <w:r w:rsidRPr="007A7B7A">
        <w:rPr>
          <w:i/>
          <w:iCs/>
          <w:lang w:val="en-US"/>
        </w:rPr>
        <w:t xml:space="preserve"> </w:t>
      </w:r>
      <w:r w:rsidRPr="007A7B7A">
        <w:rPr>
          <w:i/>
          <w:iCs/>
          <w:cs/>
          <w:lang w:val="en-US"/>
        </w:rPr>
        <w:t>ล้านบาท</w:t>
      </w:r>
      <w:r w:rsidRPr="007A7B7A">
        <w:rPr>
          <w:i/>
          <w:iCs/>
          <w:lang w:val="en-US"/>
        </w:rPr>
        <w:t xml:space="preserve">) </w:t>
      </w:r>
      <w:r w:rsidRPr="007A7B7A">
        <w:rPr>
          <w:cs/>
          <w:lang w:val="en-US"/>
        </w:rPr>
        <w:t>จากสถาบันการเงินหลายแห่ง โดย</w:t>
      </w:r>
      <w:r w:rsidR="003D1E39" w:rsidRPr="007A7B7A">
        <w:rPr>
          <w:cs/>
          <w:lang w:val="en-US"/>
        </w:rPr>
        <w:t>เ</w:t>
      </w:r>
      <w:r w:rsidRPr="007A7B7A">
        <w:rPr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7A7B7A">
        <w:rPr>
          <w:lang w:val="en-US"/>
        </w:rPr>
        <w:t>25</w:t>
      </w:r>
      <w:r w:rsidR="007A7B7A" w:rsidRPr="007A7B7A">
        <w:rPr>
          <w:lang w:val="en-US"/>
        </w:rPr>
        <w:t>7</w:t>
      </w:r>
      <w:r w:rsidR="00E14432">
        <w:rPr>
          <w:lang w:val="en-US"/>
        </w:rPr>
        <w:t>3</w:t>
      </w:r>
      <w:r w:rsidRPr="007A7B7A">
        <w:rPr>
          <w:lang w:val="en-US"/>
        </w:rPr>
        <w:t xml:space="preserve"> </w:t>
      </w:r>
      <w:r w:rsidRPr="007A7B7A">
        <w:rPr>
          <w:cs/>
          <w:lang w:val="en-US"/>
        </w:rPr>
        <w:t>ซึ่งมีรายละเอี</w:t>
      </w:r>
      <w:r w:rsidR="003D1E39" w:rsidRPr="007A7B7A">
        <w:rPr>
          <w:cs/>
          <w:lang w:val="en-US"/>
        </w:rPr>
        <w:t>ย</w:t>
      </w:r>
      <w:r w:rsidRPr="007A7B7A">
        <w:rPr>
          <w:cs/>
          <w:lang w:val="en-US"/>
        </w:rPr>
        <w:t>ดดังต่อไปนี้</w:t>
      </w:r>
    </w:p>
    <w:p w14:paraId="0D7EFD6B" w14:textId="295586A1" w:rsidR="00886378" w:rsidRPr="00AF6777" w:rsidRDefault="00886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lang w:eastAsia="x-none"/>
        </w:rPr>
      </w:pPr>
    </w:p>
    <w:tbl>
      <w:tblPr>
        <w:tblW w:w="9741" w:type="dxa"/>
        <w:tblInd w:w="450" w:type="dxa"/>
        <w:tblLook w:val="01E0" w:firstRow="1" w:lastRow="1" w:firstColumn="1" w:lastColumn="1" w:noHBand="0" w:noVBand="0"/>
      </w:tblPr>
      <w:tblGrid>
        <w:gridCol w:w="2102"/>
        <w:gridCol w:w="1559"/>
        <w:gridCol w:w="3624"/>
        <w:gridCol w:w="1164"/>
        <w:gridCol w:w="134"/>
        <w:gridCol w:w="112"/>
        <w:gridCol w:w="1046"/>
      </w:tblGrid>
      <w:tr w:rsidR="00E14432" w:rsidRPr="0034754B" w14:paraId="16500E53" w14:textId="77777777" w:rsidTr="008743DF">
        <w:trPr>
          <w:tblHeader/>
        </w:trPr>
        <w:tc>
          <w:tcPr>
            <w:tcW w:w="2102" w:type="dxa"/>
          </w:tcPr>
          <w:p w14:paraId="4B7D1A14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59" w:type="dxa"/>
          </w:tcPr>
          <w:p w14:paraId="195E3D9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3624" w:type="dxa"/>
            <w:shd w:val="clear" w:color="auto" w:fill="auto"/>
          </w:tcPr>
          <w:p w14:paraId="4F6EB3C2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4F2FFC0" w14:textId="3A67F812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7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754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47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54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58" w:type="dxa"/>
            <w:gridSpan w:val="2"/>
            <w:shd w:val="clear" w:color="auto" w:fill="auto"/>
          </w:tcPr>
          <w:p w14:paraId="594A66A1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34754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7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4754B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</w:tr>
      <w:tr w:rsidR="00E14432" w:rsidRPr="0034754B" w14:paraId="689E4349" w14:textId="77777777" w:rsidTr="008743DF">
        <w:trPr>
          <w:tblHeader/>
        </w:trPr>
        <w:tc>
          <w:tcPr>
            <w:tcW w:w="2102" w:type="dxa"/>
          </w:tcPr>
          <w:p w14:paraId="184245D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559" w:type="dxa"/>
          </w:tcPr>
          <w:p w14:paraId="417E3215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3624" w:type="dxa"/>
            <w:shd w:val="clear" w:color="auto" w:fill="auto"/>
          </w:tcPr>
          <w:p w14:paraId="21541577" w14:textId="6A7016E8" w:rsidR="00E14432" w:rsidRPr="0034754B" w:rsidRDefault="0007492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</w:t>
            </w:r>
            <w:r w:rsidR="00E14432"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ณ วันที่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456" w:type="dxa"/>
            <w:gridSpan w:val="4"/>
            <w:shd w:val="clear" w:color="auto" w:fill="auto"/>
          </w:tcPr>
          <w:p w14:paraId="31C834CC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75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432" w:rsidRPr="0034754B" w14:paraId="52ECBCC5" w14:textId="77777777" w:rsidTr="008743DF">
        <w:tc>
          <w:tcPr>
            <w:tcW w:w="2102" w:type="dxa"/>
          </w:tcPr>
          <w:p w14:paraId="1A8824CF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: MLR-4.10%</w:t>
            </w:r>
          </w:p>
          <w:p w14:paraId="73F8D224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2-3 : MLR-3.10%</w:t>
            </w:r>
          </w:p>
          <w:p w14:paraId="2BA2B115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4-5 : MLR-2.10%</w:t>
            </w:r>
          </w:p>
          <w:p w14:paraId="1B702BCD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>MLR-1.60%</w:t>
            </w:r>
          </w:p>
        </w:tc>
        <w:tc>
          <w:tcPr>
            <w:tcW w:w="1559" w:type="dxa"/>
          </w:tcPr>
          <w:p w14:paraId="394D21A7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3624" w:type="dxa"/>
            <w:shd w:val="clear" w:color="auto" w:fill="auto"/>
          </w:tcPr>
          <w:p w14:paraId="5F10D6C3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และผู้บริหารสำคัญ</w:t>
            </w:r>
          </w:p>
        </w:tc>
        <w:tc>
          <w:tcPr>
            <w:tcW w:w="1164" w:type="dxa"/>
            <w:shd w:val="clear" w:color="auto" w:fill="auto"/>
          </w:tcPr>
          <w:p w14:paraId="240BE18A" w14:textId="19F53385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29,220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6D837C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FE0ECE3" w14:textId="5FAE80D6" w:rsidR="00E14432" w:rsidRPr="0034754B" w:rsidRDefault="00E14432" w:rsidP="00965C9A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E14432" w:rsidRPr="0034754B" w14:paraId="15148A7C" w14:textId="77777777" w:rsidTr="008743DF">
        <w:tc>
          <w:tcPr>
            <w:tcW w:w="2102" w:type="dxa"/>
          </w:tcPr>
          <w:p w14:paraId="5F12B884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1 - 3 : MLR-1%</w:t>
            </w:r>
          </w:p>
          <w:p w14:paraId="6C3D8FD2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4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: MLR</w:t>
            </w:r>
          </w:p>
        </w:tc>
        <w:tc>
          <w:tcPr>
            <w:tcW w:w="1559" w:type="dxa"/>
          </w:tcPr>
          <w:p w14:paraId="10C34C66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2F56A81E" w14:textId="1B417306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bookmarkStart w:id="0" w:name="_Hlk345246"/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 สิทธิการเช่าที่ดินและสิ่งปลูกสร้างกับผู้บริหารสำคัญ ผู้บริหารสำคัญ และ</w:t>
            </w:r>
            <w:bookmarkEnd w:id="0"/>
            <w:r w:rsidR="00401B7F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2A7C502E" w14:textId="7294C9A6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3,441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E1CC0E9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021A06F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26,212</w:t>
            </w:r>
          </w:p>
        </w:tc>
      </w:tr>
      <w:tr w:rsidR="00E14432" w:rsidRPr="0034754B" w14:paraId="0206E2C2" w14:textId="77777777" w:rsidTr="008743DF">
        <w:tc>
          <w:tcPr>
            <w:tcW w:w="2102" w:type="dxa"/>
          </w:tcPr>
          <w:p w14:paraId="50116773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: MLR-1.47%</w:t>
            </w:r>
          </w:p>
          <w:p w14:paraId="46BA8DA7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: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MLR-1.1%</w:t>
            </w:r>
          </w:p>
        </w:tc>
        <w:tc>
          <w:tcPr>
            <w:tcW w:w="1559" w:type="dxa"/>
          </w:tcPr>
          <w:p w14:paraId="7DD92890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3624" w:type="dxa"/>
            <w:shd w:val="clear" w:color="auto" w:fill="auto"/>
          </w:tcPr>
          <w:p w14:paraId="0EF627E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1465B20C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19,926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C6C23C5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BA4F2E3" w14:textId="09140450" w:rsidR="00E14432" w:rsidRPr="0034754B" w:rsidRDefault="00E14432" w:rsidP="00965C9A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E14432" w:rsidRPr="0034754B" w14:paraId="7075F897" w14:textId="77777777" w:rsidTr="008743DF">
        <w:tc>
          <w:tcPr>
            <w:tcW w:w="2102" w:type="dxa"/>
          </w:tcPr>
          <w:p w14:paraId="5D35DC5B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1 - 2 : MLR-2%</w:t>
            </w:r>
          </w:p>
          <w:p w14:paraId="76536B85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MLR-1%</w:t>
            </w:r>
          </w:p>
        </w:tc>
        <w:tc>
          <w:tcPr>
            <w:tcW w:w="1559" w:type="dxa"/>
          </w:tcPr>
          <w:p w14:paraId="7950C3B3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3624" w:type="dxa"/>
            <w:shd w:val="clear" w:color="auto" w:fill="auto"/>
          </w:tcPr>
          <w:p w14:paraId="2A70A9EE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3F33EBB3" w14:textId="41685778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19,738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5E5FC82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314CFD6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19,632</w:t>
            </w:r>
          </w:p>
        </w:tc>
      </w:tr>
      <w:tr w:rsidR="00E14432" w:rsidRPr="0034754B" w14:paraId="321920AC" w14:textId="77777777" w:rsidTr="008743DF">
        <w:tc>
          <w:tcPr>
            <w:tcW w:w="2102" w:type="dxa"/>
          </w:tcPr>
          <w:p w14:paraId="78CEAD5E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559" w:type="dxa"/>
          </w:tcPr>
          <w:p w14:paraId="2BDDDA5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790F45A6" w14:textId="295F4B95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 w:rsidR="0034754B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ผู้บริหารสำคัญ </w:t>
            </w:r>
          </w:p>
        </w:tc>
        <w:tc>
          <w:tcPr>
            <w:tcW w:w="1164" w:type="dxa"/>
            <w:shd w:val="clear" w:color="auto" w:fill="auto"/>
          </w:tcPr>
          <w:p w14:paraId="59EFFB06" w14:textId="72498A9C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9,958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67DE99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7786DCE" w14:textId="77777777" w:rsidR="00E14432" w:rsidRPr="0034754B" w:rsidRDefault="00E14432" w:rsidP="008743D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11,542</w:t>
            </w:r>
          </w:p>
        </w:tc>
      </w:tr>
      <w:tr w:rsidR="00E14432" w:rsidRPr="0034754B" w14:paraId="1645204C" w14:textId="77777777" w:rsidTr="008743DF">
        <w:tc>
          <w:tcPr>
            <w:tcW w:w="2102" w:type="dxa"/>
          </w:tcPr>
          <w:p w14:paraId="0907401A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MLR-0.85%</w:t>
            </w:r>
          </w:p>
        </w:tc>
        <w:tc>
          <w:tcPr>
            <w:tcW w:w="1559" w:type="dxa"/>
          </w:tcPr>
          <w:p w14:paraId="7632E236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191D175F" w14:textId="0DAB0602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 w:rsidR="0034754B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ผู้บริหารสำคัญ </w:t>
            </w:r>
          </w:p>
        </w:tc>
        <w:tc>
          <w:tcPr>
            <w:tcW w:w="1164" w:type="dxa"/>
            <w:shd w:val="clear" w:color="auto" w:fill="auto"/>
          </w:tcPr>
          <w:p w14:paraId="0C1664C4" w14:textId="4FAB1C1D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9,088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224711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B1380E8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10,483</w:t>
            </w:r>
          </w:p>
        </w:tc>
      </w:tr>
      <w:tr w:rsidR="00E14432" w:rsidRPr="0034754B" w14:paraId="0802368E" w14:textId="77777777" w:rsidTr="008743DF">
        <w:tc>
          <w:tcPr>
            <w:tcW w:w="2102" w:type="dxa"/>
          </w:tcPr>
          <w:p w14:paraId="74F4B92E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MLR-1%</w:t>
            </w:r>
          </w:p>
        </w:tc>
        <w:tc>
          <w:tcPr>
            <w:tcW w:w="1559" w:type="dxa"/>
          </w:tcPr>
          <w:p w14:paraId="6B71150A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6C41203C" w14:textId="621B7B1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 และ</w:t>
            </w:r>
            <w:r w:rsidR="0034754B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197E8487" w14:textId="527CEA6A" w:rsidR="00E14432" w:rsidRPr="0034754B" w:rsidRDefault="004B2164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3,737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5AEE3B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162D7EB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7,874</w:t>
            </w:r>
          </w:p>
        </w:tc>
      </w:tr>
      <w:tr w:rsidR="00E14432" w:rsidRPr="0034754B" w14:paraId="5ADC52B0" w14:textId="77777777" w:rsidTr="008743DF">
        <w:tc>
          <w:tcPr>
            <w:tcW w:w="2102" w:type="dxa"/>
          </w:tcPr>
          <w:p w14:paraId="57F39371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1 - 2 : 2%</w:t>
            </w:r>
          </w:p>
          <w:p w14:paraId="366C362F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559" w:type="dxa"/>
          </w:tcPr>
          <w:p w14:paraId="706784A2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4" w:type="dxa"/>
            <w:shd w:val="clear" w:color="auto" w:fill="auto"/>
          </w:tcPr>
          <w:p w14:paraId="4E5839B4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29AA9C2A" w14:textId="11872A62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4B2164"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260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135AEB5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37C191D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4,755</w:t>
            </w:r>
          </w:p>
        </w:tc>
      </w:tr>
      <w:tr w:rsidR="00E14432" w:rsidRPr="0034754B" w14:paraId="0FDD41A3" w14:textId="77777777" w:rsidTr="008743DF">
        <w:tc>
          <w:tcPr>
            <w:tcW w:w="2102" w:type="dxa"/>
          </w:tcPr>
          <w:p w14:paraId="515D0C05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559" w:type="dxa"/>
          </w:tcPr>
          <w:p w14:paraId="79A2ECBC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3624" w:type="dxa"/>
            <w:shd w:val="clear" w:color="auto" w:fill="auto"/>
          </w:tcPr>
          <w:p w14:paraId="7A60EF17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164" w:type="dxa"/>
            <w:shd w:val="clear" w:color="auto" w:fill="auto"/>
          </w:tcPr>
          <w:p w14:paraId="73C13CDD" w14:textId="051EF7DF" w:rsidR="00E14432" w:rsidRPr="0034754B" w:rsidRDefault="004B2164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908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748DFB2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21BAA1C8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1,160</w:t>
            </w:r>
          </w:p>
        </w:tc>
      </w:tr>
      <w:tr w:rsidR="00E14432" w:rsidRPr="0034754B" w14:paraId="4ACECCEC" w14:textId="77777777" w:rsidTr="008743DF">
        <w:tc>
          <w:tcPr>
            <w:tcW w:w="2102" w:type="dxa"/>
          </w:tcPr>
          <w:p w14:paraId="362BC4BC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559" w:type="dxa"/>
          </w:tcPr>
          <w:p w14:paraId="482734D1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23220B92" w14:textId="7456A00E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ที่ดินที่เป็นกรรมสิทธิ์ของผู้บริหารสำคัญ ผู้บริหารสำคัญ และ</w:t>
            </w:r>
            <w:r w:rsidR="0034754B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6C22AB1D" w14:textId="5EBC12E5" w:rsidR="00E14432" w:rsidRPr="0034754B" w:rsidRDefault="004B2164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90B77E4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18031F27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1,971</w:t>
            </w:r>
          </w:p>
        </w:tc>
      </w:tr>
      <w:tr w:rsidR="00E14432" w:rsidRPr="0034754B" w14:paraId="5D081151" w14:textId="77777777" w:rsidTr="008743DF">
        <w:tc>
          <w:tcPr>
            <w:tcW w:w="2102" w:type="dxa"/>
          </w:tcPr>
          <w:p w14:paraId="7A984496" w14:textId="5651D333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 xml:space="preserve">ร้อยละ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0.5</w:t>
            </w:r>
            <w:r w:rsidR="0034754B"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0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และ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 xml:space="preserve">0.68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ต่อเดือน</w:t>
            </w:r>
          </w:p>
        </w:tc>
        <w:tc>
          <w:tcPr>
            <w:tcW w:w="1559" w:type="dxa"/>
          </w:tcPr>
          <w:p w14:paraId="3E8C19F1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1FCBF850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ยานพาหนะที่เป็นกรรมสิทธิ์ของบริษัท และผู้บริหารสำคัญ</w:t>
            </w:r>
          </w:p>
        </w:tc>
        <w:tc>
          <w:tcPr>
            <w:tcW w:w="1164" w:type="dxa"/>
            <w:shd w:val="clear" w:color="auto" w:fill="auto"/>
          </w:tcPr>
          <w:p w14:paraId="6F01CCA8" w14:textId="1C5C001C" w:rsidR="00E14432" w:rsidRPr="0034754B" w:rsidRDefault="00E14432" w:rsidP="00965C9A">
            <w:pPr>
              <w:pStyle w:val="acctfourfigures"/>
              <w:tabs>
                <w:tab w:val="clear" w:pos="765"/>
                <w:tab w:val="left" w:pos="618"/>
              </w:tabs>
              <w:spacing w:line="240" w:lineRule="atLeast"/>
              <w:ind w:left="584" w:right="12" w:hanging="19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31540B1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15FA349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 w:right="-3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</w:tr>
      <w:tr w:rsidR="00E14432" w:rsidRPr="0034754B" w14:paraId="520E8E93" w14:textId="77777777" w:rsidTr="008743DF">
        <w:tc>
          <w:tcPr>
            <w:tcW w:w="2102" w:type="dxa"/>
          </w:tcPr>
          <w:p w14:paraId="198D3C8D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58A4D1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24" w:type="dxa"/>
          </w:tcPr>
          <w:p w14:paraId="15B7DD97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9BCA067" w14:textId="2A771688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</w:t>
            </w:r>
            <w:r w:rsidR="005B6C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3475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B6C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834</w:t>
            </w:r>
          </w:p>
        </w:tc>
        <w:tc>
          <w:tcPr>
            <w:tcW w:w="246" w:type="dxa"/>
            <w:gridSpan w:val="2"/>
          </w:tcPr>
          <w:p w14:paraId="6462723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2FC5CB21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83,879</w:t>
            </w:r>
          </w:p>
        </w:tc>
      </w:tr>
    </w:tbl>
    <w:p w14:paraId="31A5EDD3" w14:textId="77777777" w:rsidR="002B1612" w:rsidRDefault="002B1612" w:rsidP="007654E0">
      <w:pPr>
        <w:pStyle w:val="FSContent"/>
        <w:ind w:left="0"/>
        <w:rPr>
          <w:lang w:val="en-US"/>
        </w:rPr>
      </w:pPr>
    </w:p>
    <w:p w14:paraId="57CDDB47" w14:textId="3A8A00AF" w:rsidR="007C5841" w:rsidRDefault="00C43770" w:rsidP="007C5841">
      <w:pPr>
        <w:pStyle w:val="FSContent"/>
        <w:rPr>
          <w:lang w:val="en-GB"/>
        </w:rPr>
      </w:pPr>
      <w:r w:rsidRPr="00083E5C">
        <w:rPr>
          <w:cs/>
          <w:lang w:val="en-US"/>
        </w:rPr>
        <w:t xml:space="preserve">ณ วันที่ </w:t>
      </w:r>
      <w:r w:rsidR="0007492F">
        <w:rPr>
          <w:lang w:val="en-US"/>
        </w:rPr>
        <w:t xml:space="preserve">31 </w:t>
      </w:r>
      <w:r w:rsidR="0007492F">
        <w:rPr>
          <w:rFonts w:hint="cs"/>
          <w:cs/>
          <w:lang w:val="en-US"/>
        </w:rPr>
        <w:t xml:space="preserve">ธันวาคม </w:t>
      </w:r>
      <w:r w:rsidR="0007492F">
        <w:rPr>
          <w:lang w:val="en-US"/>
        </w:rPr>
        <w:t>2563</w:t>
      </w:r>
      <w:r w:rsidR="005C3AE9">
        <w:rPr>
          <w:lang w:val="en-US"/>
        </w:rPr>
        <w:t xml:space="preserve"> </w:t>
      </w:r>
      <w:r w:rsidR="00FD3BD2" w:rsidRPr="00083E5C">
        <w:rPr>
          <w:cs/>
          <w:lang w:val="en-US"/>
        </w:rPr>
        <w:t>วง</w:t>
      </w:r>
      <w:r w:rsidR="00005F59" w:rsidRPr="00083E5C">
        <w:rPr>
          <w:cs/>
        </w:rPr>
        <w:t xml:space="preserve">เงินกู้ยืมระยะยาวจากสถาบันการเงินแห่งหนึ่งจำนวน </w:t>
      </w:r>
      <w:r w:rsidR="00005F59" w:rsidRPr="00083E5C">
        <w:rPr>
          <w:lang w:val="en-US"/>
        </w:rPr>
        <w:t xml:space="preserve">15.5 </w:t>
      </w:r>
      <w:r w:rsidR="00005F59" w:rsidRPr="00083E5C">
        <w:rPr>
          <w:cs/>
          <w:lang w:val="en-US"/>
        </w:rPr>
        <w:t>ล้านบาท</w:t>
      </w:r>
      <w:r w:rsidR="003D7922">
        <w:rPr>
          <w:lang w:val="en-US"/>
        </w:rPr>
        <w:t xml:space="preserve"> </w:t>
      </w:r>
      <w:r w:rsidR="00005F59" w:rsidRPr="00083E5C">
        <w:rPr>
          <w:cs/>
          <w:lang w:val="en-US"/>
        </w:rPr>
        <w:t>กำหนดให้บริษัทต้องดำรงอัตราส่วนของหนี้สินรวมต่อส่วนของผู้ถือหุ้นรวม (</w:t>
      </w:r>
      <w:r w:rsidR="00005F59" w:rsidRPr="00083E5C">
        <w:rPr>
          <w:lang w:val="en-US"/>
        </w:rPr>
        <w:t xml:space="preserve">Debt-to-equity ratio) </w:t>
      </w:r>
      <w:r w:rsidR="00005F59" w:rsidRPr="00083E5C">
        <w:rPr>
          <w:cs/>
          <w:lang w:val="en-US"/>
        </w:rPr>
        <w:t xml:space="preserve">ไม่เกิน </w:t>
      </w:r>
      <w:r w:rsidR="00005F59" w:rsidRPr="00083E5C">
        <w:rPr>
          <w:lang w:val="en-US"/>
        </w:rPr>
        <w:t>2.3</w:t>
      </w:r>
      <w:r w:rsidR="00005F59" w:rsidRPr="00083E5C">
        <w:rPr>
          <w:cs/>
          <w:lang w:val="en-US"/>
        </w:rPr>
        <w:t xml:space="preserve"> ต่อ</w:t>
      </w:r>
      <w:r w:rsidR="00005F59" w:rsidRPr="00083E5C">
        <w:rPr>
          <w:lang w:val="en-US"/>
        </w:rPr>
        <w:t xml:space="preserve"> 1 </w:t>
      </w:r>
      <w:r w:rsidR="00005F59" w:rsidRPr="00083E5C">
        <w:rPr>
          <w:cs/>
          <w:lang w:val="en-US"/>
        </w:rPr>
        <w:t>แต่ทั้งนี้จะต้องไม่ต่ำกว่าศูนย์</w:t>
      </w:r>
      <w:r w:rsidR="00005F59" w:rsidRPr="00083E5C">
        <w:rPr>
          <w:lang w:val="en-US"/>
        </w:rPr>
        <w:t xml:space="preserve"> </w:t>
      </w:r>
      <w:r w:rsidR="00005F59" w:rsidRPr="00083E5C">
        <w:rPr>
          <w:cs/>
          <w:lang w:val="en-US"/>
        </w:rPr>
        <w:t xml:space="preserve">และต้องดำรงอัตราส่วนความสามารถในการชำระหนี้ </w:t>
      </w:r>
      <w:r w:rsidR="00005F59" w:rsidRPr="00083E5C">
        <w:rPr>
          <w:lang w:val="en-GB"/>
        </w:rPr>
        <w:t xml:space="preserve">(Debt Service Coverage Ratio: DSCR) </w:t>
      </w:r>
      <w:r w:rsidR="00005F59" w:rsidRPr="00083E5C">
        <w:rPr>
          <w:cs/>
          <w:lang w:val="en-GB"/>
        </w:rPr>
        <w:t xml:space="preserve">ไว้ในอัตราไม่น้อยกว่า </w:t>
      </w:r>
      <w:r w:rsidR="00005F59" w:rsidRPr="00083E5C">
        <w:rPr>
          <w:lang w:val="en-GB"/>
        </w:rPr>
        <w:t xml:space="preserve">1.1 </w:t>
      </w:r>
      <w:r w:rsidR="00005F59" w:rsidRPr="00083E5C">
        <w:rPr>
          <w:cs/>
          <w:lang w:val="en-GB"/>
        </w:rPr>
        <w:t>เท่า</w:t>
      </w:r>
      <w:r w:rsidR="00005F59" w:rsidRPr="00083E5C">
        <w:rPr>
          <w:cs/>
          <w:lang w:val="en-US"/>
        </w:rPr>
        <w:t xml:space="preserve"> สำหรับงบการเงินสำหรับปีสิ้นสุดแต่ละ</w:t>
      </w:r>
      <w:r w:rsidR="00B56AA4" w:rsidRPr="00083E5C">
        <w:rPr>
          <w:cs/>
          <w:lang w:val="en-US"/>
        </w:rPr>
        <w:t>ปี</w:t>
      </w:r>
      <w:r w:rsidR="007C5841" w:rsidRPr="00083E5C">
        <w:rPr>
          <w:cs/>
          <w:lang w:val="en-US"/>
        </w:rPr>
        <w:t>โดย</w:t>
      </w:r>
      <w:r w:rsidR="007C5841" w:rsidRPr="00083E5C">
        <w:rPr>
          <w:cs/>
          <w:lang w:val="en-GB"/>
        </w:rPr>
        <w:t>บริษัทสามารถดำรง</w:t>
      </w:r>
      <w:r w:rsidR="007C5841" w:rsidRPr="00083E5C">
        <w:rPr>
          <w:cs/>
          <w:lang w:val="en-GB"/>
        </w:rPr>
        <w:lastRenderedPageBreak/>
        <w:t>อัตราส่วนทางการเงินทั้งหมดได้ตามเงื่อนไข</w:t>
      </w:r>
      <w:r w:rsidR="007C5841">
        <w:rPr>
          <w:lang w:val="en-GB"/>
        </w:rPr>
        <w:t xml:space="preserve"> </w:t>
      </w:r>
      <w:r w:rsidR="00276F1D" w:rsidRPr="00296D74">
        <w:rPr>
          <w:rFonts w:hint="cs"/>
          <w:cs/>
          <w:lang w:val="en-US"/>
        </w:rPr>
        <w:t xml:space="preserve">เมื่อวันที่ </w:t>
      </w:r>
      <w:r w:rsidR="00276F1D">
        <w:rPr>
          <w:lang w:val="en-GB"/>
        </w:rPr>
        <w:t xml:space="preserve">29 </w:t>
      </w:r>
      <w:r w:rsidR="00276F1D">
        <w:rPr>
          <w:rFonts w:hint="cs"/>
          <w:cs/>
          <w:lang w:val="en-GB"/>
        </w:rPr>
        <w:t>มิถุนายน</w:t>
      </w:r>
      <w:r w:rsidR="00276F1D">
        <w:rPr>
          <w:lang w:val="en-GB"/>
        </w:rPr>
        <w:t xml:space="preserve"> 2564</w:t>
      </w:r>
      <w:r w:rsidR="00276F1D" w:rsidRPr="00296D74">
        <w:rPr>
          <w:lang w:val="en-GB"/>
        </w:rPr>
        <w:t xml:space="preserve"> </w:t>
      </w:r>
      <w:r w:rsidR="00276F1D" w:rsidRPr="00296D74">
        <w:rPr>
          <w:rFonts w:hint="cs"/>
          <w:cs/>
          <w:lang w:val="en-GB"/>
        </w:rPr>
        <w:t>สถาบันการ</w:t>
      </w:r>
      <w:r w:rsidR="00276F1D">
        <w:rPr>
          <w:rFonts w:hint="cs"/>
          <w:cs/>
          <w:lang w:val="en-GB"/>
        </w:rPr>
        <w:t>เงินดังกล่าว</w:t>
      </w:r>
      <w:r w:rsidR="00276F1D" w:rsidRPr="00296D74">
        <w:rPr>
          <w:rFonts w:hint="cs"/>
          <w:cs/>
          <w:lang w:val="en-GB"/>
        </w:rPr>
        <w:t>ยินยอมให้บริษัทยกเลิกข้อกำหนดเกี่ยวกับการดำรงอัตราส่วน</w:t>
      </w:r>
      <w:r w:rsidR="00276F1D" w:rsidRPr="00296D74">
        <w:rPr>
          <w:cs/>
          <w:lang w:val="en-GB"/>
        </w:rPr>
        <w:t>ของหนี้สินรวมต่อส่วนของผู้ถือหุ้นรวม</w:t>
      </w:r>
      <w:r w:rsidR="00276F1D" w:rsidRPr="00296D74">
        <w:rPr>
          <w:rFonts w:hint="cs"/>
          <w:cs/>
          <w:lang w:val="en-GB"/>
        </w:rPr>
        <w:t xml:space="preserve"> </w:t>
      </w:r>
      <w:r w:rsidR="00276F1D" w:rsidRPr="00296D74">
        <w:rPr>
          <w:lang w:val="en-US"/>
        </w:rPr>
        <w:t>(Debt-to-equity ratio)</w:t>
      </w:r>
      <w:r w:rsidR="00276F1D" w:rsidRPr="00296D74">
        <w:rPr>
          <w:rFonts w:hint="cs"/>
          <w:cs/>
          <w:lang w:val="en-GB"/>
        </w:rPr>
        <w:t xml:space="preserve"> และการดำรง</w:t>
      </w:r>
      <w:r w:rsidR="00276F1D" w:rsidRPr="00296D74">
        <w:rPr>
          <w:cs/>
          <w:lang w:val="en-US"/>
        </w:rPr>
        <w:t>อัตราส่วนความสามารถในการชำระหนี้</w:t>
      </w:r>
      <w:r w:rsidR="00276F1D" w:rsidRPr="00296D74">
        <w:rPr>
          <w:rFonts w:hint="cs"/>
          <w:cs/>
          <w:lang w:val="en-US"/>
        </w:rPr>
        <w:t xml:space="preserve"> </w:t>
      </w:r>
      <w:r w:rsidR="00276F1D" w:rsidRPr="00296D74">
        <w:rPr>
          <w:lang w:val="en-GB"/>
        </w:rPr>
        <w:t>(Debt Service Coverage Ratio: DSCR)</w:t>
      </w:r>
      <w:r w:rsidR="00276F1D" w:rsidRPr="00296D74">
        <w:rPr>
          <w:rFonts w:hint="cs"/>
          <w:cs/>
          <w:lang w:val="en-GB"/>
        </w:rPr>
        <w:t xml:space="preserve"> สำหรับวงเงินกู้ยืมระยะ</w:t>
      </w:r>
      <w:r w:rsidR="00276F1D">
        <w:rPr>
          <w:rFonts w:hint="cs"/>
          <w:cs/>
          <w:lang w:val="en-GB"/>
        </w:rPr>
        <w:t>ยาวจากสถาบันการเงิน</w:t>
      </w:r>
      <w:r w:rsidR="00276F1D" w:rsidRPr="00296D74">
        <w:rPr>
          <w:rFonts w:hint="cs"/>
          <w:cs/>
          <w:lang w:val="en-GB"/>
        </w:rPr>
        <w:t>ดังกล่าว</w:t>
      </w:r>
      <w:r w:rsidR="00276F1D">
        <w:rPr>
          <w:rFonts w:hint="cs"/>
          <w:cs/>
          <w:lang w:val="en-GB"/>
        </w:rPr>
        <w:t>ข้างต้น</w:t>
      </w:r>
    </w:p>
    <w:p w14:paraId="23956694" w14:textId="2AB60636" w:rsidR="00C45A9F" w:rsidRPr="00890A7C" w:rsidRDefault="00C45A9F" w:rsidP="007C5841">
      <w:pPr>
        <w:pStyle w:val="FSContent"/>
        <w:rPr>
          <w:lang w:val="en-GB"/>
        </w:rPr>
      </w:pPr>
    </w:p>
    <w:p w14:paraId="514FA29A" w14:textId="77777777" w:rsidR="004B2164" w:rsidRPr="0016249F" w:rsidRDefault="004B2164" w:rsidP="004B2164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t>หนี้สินตามสัญญาเช่า</w:t>
      </w:r>
    </w:p>
    <w:p w14:paraId="771DD558" w14:textId="77777777" w:rsidR="004B2164" w:rsidRPr="00890A7C" w:rsidRDefault="004B2164" w:rsidP="004B2164">
      <w:pPr>
        <w:pStyle w:val="FSContent"/>
        <w:ind w:left="450"/>
        <w:rPr>
          <w:lang w:val="en-US"/>
        </w:rPr>
      </w:pPr>
    </w:p>
    <w:p w14:paraId="4E8E8448" w14:textId="77777777" w:rsidR="004B2164" w:rsidRPr="0016249F" w:rsidRDefault="004B2164" w:rsidP="004B2164">
      <w:pPr>
        <w:pStyle w:val="FSContent"/>
        <w:rPr>
          <w:cs/>
          <w:lang w:val="en-GB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4C75ACFA" w14:textId="77777777" w:rsidR="004B2164" w:rsidRPr="00890A7C" w:rsidRDefault="004B2164" w:rsidP="004B2164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magent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4B2164" w:rsidRPr="0016249F" w14:paraId="40041DE2" w14:textId="77777777" w:rsidTr="008743DF">
        <w:tc>
          <w:tcPr>
            <w:tcW w:w="1620" w:type="dxa"/>
          </w:tcPr>
          <w:p w14:paraId="5979BF19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A4F87A" w14:textId="494C2A86" w:rsidR="004B2164" w:rsidRPr="0016249F" w:rsidRDefault="009F712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B2164"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B2164" w:rsidRPr="001624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2164" w:rsidRPr="0016249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9DD245C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3C88E3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249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B2164" w:rsidRPr="0016249F" w14:paraId="3FA3676B" w14:textId="77777777" w:rsidTr="008743DF">
        <w:tc>
          <w:tcPr>
            <w:tcW w:w="1620" w:type="dxa"/>
            <w:shd w:val="clear" w:color="auto" w:fill="auto"/>
          </w:tcPr>
          <w:p w14:paraId="78FB3B65" w14:textId="77777777" w:rsidR="004B2164" w:rsidRPr="00882253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278CB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1A80DB31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5994D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70925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B90B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A45A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EE3DE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886F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39EE072C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F63A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407B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86F4F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3319F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4B2164" w:rsidRPr="0016249F" w14:paraId="44C4BCC6" w14:textId="77777777" w:rsidTr="008743DF">
        <w:trPr>
          <w:trHeight w:val="317"/>
        </w:trPr>
        <w:tc>
          <w:tcPr>
            <w:tcW w:w="1620" w:type="dxa"/>
          </w:tcPr>
          <w:p w14:paraId="7AC358B9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332F9DC7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164" w:rsidRPr="0016249F" w14:paraId="6A96C4BD" w14:textId="77777777" w:rsidTr="008743DF">
        <w:tc>
          <w:tcPr>
            <w:tcW w:w="1620" w:type="dxa"/>
          </w:tcPr>
          <w:p w14:paraId="4A8ADDD5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16249F">
              <w:rPr>
                <w:rFonts w:ascii="Angsana New" w:hAnsi="Angsana New"/>
                <w:sz w:val="30"/>
                <w:szCs w:val="30"/>
              </w:rPr>
              <w:br/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C6D0F6B" w14:textId="18AD9998" w:rsidR="004B2164" w:rsidRPr="0016249F" w:rsidRDefault="004B2164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9,</w:t>
            </w:r>
            <w:r w:rsidR="000E512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0E51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49F3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322AD17" w14:textId="018F7035" w:rsidR="004B2164" w:rsidRPr="0016249F" w:rsidRDefault="004B2164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E51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745F1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2E851" w14:textId="0CE734EC" w:rsidR="004B2164" w:rsidRPr="0016249F" w:rsidRDefault="000E5126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76D5B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AEE55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9,346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462E84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E73265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292ADC6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0215A6D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6,954</w:t>
            </w:r>
          </w:p>
        </w:tc>
      </w:tr>
      <w:tr w:rsidR="004B2164" w:rsidRPr="0016249F" w14:paraId="6EDB7152" w14:textId="77777777" w:rsidTr="008743DF">
        <w:tc>
          <w:tcPr>
            <w:tcW w:w="1620" w:type="dxa"/>
          </w:tcPr>
          <w:p w14:paraId="350668E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br/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F2D1B0" w14:textId="02AB6071" w:rsidR="004B2164" w:rsidRPr="0016249F" w:rsidRDefault="000E5126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632520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59434CF" w14:textId="17FB8D74" w:rsidR="004B2164" w:rsidRPr="0016249F" w:rsidRDefault="000E5126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007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007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  <w:r w:rsidR="006007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AD087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DE9106" w14:textId="0EE11630" w:rsidR="004B2164" w:rsidRPr="0016249F" w:rsidRDefault="00965C9A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6007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E860C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93F4B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9DFE4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130E86D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(6,019)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C515007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677D962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22,378</w:t>
            </w:r>
          </w:p>
        </w:tc>
      </w:tr>
      <w:tr w:rsidR="004B2164" w:rsidRPr="0016249F" w14:paraId="49E3E63F" w14:textId="77777777" w:rsidTr="008743DF">
        <w:tc>
          <w:tcPr>
            <w:tcW w:w="1620" w:type="dxa"/>
          </w:tcPr>
          <w:p w14:paraId="7397463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6D3CFE" w14:textId="1D10D70A" w:rsidR="004B2164" w:rsidRPr="0016249F" w:rsidRDefault="000E5126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120,017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C998BE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AF57AE6" w14:textId="274CF364" w:rsidR="004B2164" w:rsidRPr="0016249F" w:rsidRDefault="00600741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8CD81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70A2C2" w14:textId="1DB88DE3" w:rsidR="004B2164" w:rsidRPr="0016249F" w:rsidRDefault="00600741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0BE9A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CD06B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1474BC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DCF1E4D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DCA26D2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2F401EA2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13,429</w:t>
            </w:r>
          </w:p>
        </w:tc>
      </w:tr>
      <w:tr w:rsidR="004B2164" w:rsidRPr="0016249F" w14:paraId="3C3262FD" w14:textId="77777777" w:rsidTr="008743DF">
        <w:tc>
          <w:tcPr>
            <w:tcW w:w="1620" w:type="dxa"/>
          </w:tcPr>
          <w:p w14:paraId="4704DDF8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46031" w14:textId="53FBAD13" w:rsidR="004B2164" w:rsidRPr="0016249F" w:rsidRDefault="00600741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157,742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AAFD43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2B56D" w14:textId="0E2D6CD4" w:rsidR="004B2164" w:rsidRPr="0016249F" w:rsidRDefault="00600741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6F861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37CA8" w14:textId="02131AEF" w:rsidR="004B2164" w:rsidRPr="0016249F" w:rsidRDefault="00600741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65C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1DD3A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0A34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52,030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04E59F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9DE00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(9,269)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3F68CA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EB6A9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42,761</w:t>
            </w:r>
          </w:p>
        </w:tc>
      </w:tr>
    </w:tbl>
    <w:p w14:paraId="740C4578" w14:textId="355B211E" w:rsidR="004B2164" w:rsidRDefault="004B2164" w:rsidP="004B2164">
      <w:pPr>
        <w:pStyle w:val="FSContent"/>
        <w:rPr>
          <w:highlight w:val="magenta"/>
        </w:rPr>
      </w:pPr>
    </w:p>
    <w:p w14:paraId="04125A76" w14:textId="3153A0E6" w:rsidR="009F7120" w:rsidRDefault="009F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magenta"/>
          <w:cs/>
          <w:lang w:val="x-none" w:eastAsia="x-none"/>
        </w:rPr>
      </w:pPr>
      <w:r>
        <w:rPr>
          <w:highlight w:val="magenta"/>
          <w:cs/>
        </w:rPr>
        <w:br w:type="page"/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0E5126" w:rsidRPr="009D0F59" w14:paraId="458FB640" w14:textId="77777777" w:rsidTr="008743DF">
        <w:tc>
          <w:tcPr>
            <w:tcW w:w="6192" w:type="dxa"/>
            <w:shd w:val="clear" w:color="auto" w:fill="auto"/>
          </w:tcPr>
          <w:p w14:paraId="7EE258FC" w14:textId="77777777" w:rsidR="000E5126" w:rsidRPr="009D0F59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7CA652" w14:textId="77777777" w:rsidR="000E5126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056B7B" w14:textId="77777777" w:rsidR="000E5126" w:rsidRPr="004773D1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F949C4" w14:textId="77777777" w:rsidR="000E5126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5126" w:rsidRPr="009D0F59" w14:paraId="4E84F4BA" w14:textId="77777777" w:rsidTr="008743DF">
        <w:tc>
          <w:tcPr>
            <w:tcW w:w="6192" w:type="dxa"/>
            <w:shd w:val="clear" w:color="auto" w:fill="auto"/>
          </w:tcPr>
          <w:p w14:paraId="354F8B1E" w14:textId="77777777" w:rsidR="000E5126" w:rsidRPr="009D0F59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798DDE2" w14:textId="77777777" w:rsidR="000E5126" w:rsidRPr="004773D1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741" w:rsidRPr="009D0F59" w14:paraId="76E0365D" w14:textId="77777777" w:rsidTr="008743DF">
        <w:tc>
          <w:tcPr>
            <w:tcW w:w="6192" w:type="dxa"/>
            <w:shd w:val="clear" w:color="auto" w:fill="auto"/>
            <w:vAlign w:val="bottom"/>
          </w:tcPr>
          <w:p w14:paraId="5DAD644D" w14:textId="1CC2ED54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shd w:val="clear" w:color="auto" w:fill="auto"/>
          </w:tcPr>
          <w:p w14:paraId="5FEDCAEB" w14:textId="601D0DA7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8E7742" w14:textId="77777777" w:rsidR="00600741" w:rsidRPr="004773D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81E94E" w14:textId="62EE0405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00741" w:rsidRPr="009D0F59" w14:paraId="38146517" w14:textId="77777777" w:rsidTr="00600741">
        <w:tc>
          <w:tcPr>
            <w:tcW w:w="6192" w:type="dxa"/>
          </w:tcPr>
          <w:p w14:paraId="1292969B" w14:textId="556B61AF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1CA885DD" w14:textId="0AE1BFE3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422B1" w14:textId="77777777" w:rsidR="00600741" w:rsidRPr="004773D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384A3" w14:textId="38114DC8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7EC953B0" w14:textId="77777777" w:rsidTr="008743DF">
        <w:tc>
          <w:tcPr>
            <w:tcW w:w="6192" w:type="dxa"/>
          </w:tcPr>
          <w:p w14:paraId="0176F136" w14:textId="43EB0AE6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B104D87" w14:textId="35889B5F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4B7B14A0" w14:textId="77777777" w:rsidR="00600741" w:rsidRPr="004773D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32899" w14:textId="2A8BD2DA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</w:tr>
      <w:tr w:rsidR="00600741" w:rsidRPr="009D0F59" w14:paraId="1D8CC19A" w14:textId="77777777" w:rsidTr="00600741">
        <w:tc>
          <w:tcPr>
            <w:tcW w:w="6192" w:type="dxa"/>
          </w:tcPr>
          <w:p w14:paraId="0C9C8C8A" w14:textId="2B0E017B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50" w:type="dxa"/>
          </w:tcPr>
          <w:p w14:paraId="6CC83883" w14:textId="6C6D322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</w:p>
        </w:tc>
        <w:tc>
          <w:tcPr>
            <w:tcW w:w="270" w:type="dxa"/>
          </w:tcPr>
          <w:p w14:paraId="582CE423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38F7F1" w14:textId="0878885D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0074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600741" w:rsidRPr="009D0F59" w14:paraId="37F051A3" w14:textId="77777777" w:rsidTr="00600741">
        <w:tc>
          <w:tcPr>
            <w:tcW w:w="6192" w:type="dxa"/>
          </w:tcPr>
          <w:p w14:paraId="5EF27CE8" w14:textId="77777777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EC5FF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E88D4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3E18B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527DAA62" w14:textId="77777777" w:rsidTr="008743DF">
        <w:tc>
          <w:tcPr>
            <w:tcW w:w="6192" w:type="dxa"/>
            <w:vAlign w:val="bottom"/>
          </w:tcPr>
          <w:p w14:paraId="7F32D6B6" w14:textId="79D76AAB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C63EEAA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7D4FD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42B09A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383A401A" w14:textId="77777777" w:rsidTr="00600741">
        <w:tc>
          <w:tcPr>
            <w:tcW w:w="6192" w:type="dxa"/>
          </w:tcPr>
          <w:p w14:paraId="2826752E" w14:textId="40F8CBDC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666A3342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D6B1B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2B583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261C39B2" w14:textId="77777777" w:rsidTr="00600741">
        <w:tc>
          <w:tcPr>
            <w:tcW w:w="6192" w:type="dxa"/>
          </w:tcPr>
          <w:p w14:paraId="1BF36DCF" w14:textId="23DE37FC" w:rsidR="00600741" w:rsidRPr="0016249F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4C86874" w14:textId="7EE3334C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1,041</w:t>
            </w:r>
          </w:p>
        </w:tc>
        <w:tc>
          <w:tcPr>
            <w:tcW w:w="270" w:type="dxa"/>
          </w:tcPr>
          <w:p w14:paraId="775C0434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1A2578" w14:textId="09B95D9E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00741">
              <w:rPr>
                <w:rFonts w:ascii="Angsana New" w:hAnsi="Angsana New" w:cs="Angsana New"/>
                <w:sz w:val="30"/>
                <w:szCs w:val="30"/>
              </w:rPr>
              <w:t>1,463</w:t>
            </w:r>
          </w:p>
        </w:tc>
      </w:tr>
      <w:tr w:rsidR="00600741" w:rsidRPr="009D0F59" w14:paraId="77E67051" w14:textId="77777777" w:rsidTr="00600741">
        <w:tc>
          <w:tcPr>
            <w:tcW w:w="6192" w:type="dxa"/>
          </w:tcPr>
          <w:p w14:paraId="2DB37ED4" w14:textId="5E6FD9EC" w:rsidR="00600741" w:rsidRPr="0016249F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50" w:type="dxa"/>
          </w:tcPr>
          <w:p w14:paraId="5A156095" w14:textId="7FC68C4C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1271E9B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CDD80E" w14:textId="3B87F72E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0074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</w:tbl>
    <w:p w14:paraId="7CA44577" w14:textId="4509E1DD" w:rsidR="000E5126" w:rsidRPr="00600741" w:rsidRDefault="000E5126" w:rsidP="004B2164">
      <w:pPr>
        <w:pStyle w:val="FSContent"/>
        <w:rPr>
          <w:highlight w:val="magenta"/>
        </w:rPr>
      </w:pPr>
    </w:p>
    <w:p w14:paraId="0D0B2755" w14:textId="59CC64C1" w:rsidR="004B2164" w:rsidRPr="0016249F" w:rsidRDefault="004B2164" w:rsidP="004B2164">
      <w:pPr>
        <w:pStyle w:val="FSContent"/>
        <w:ind w:left="630"/>
      </w:pPr>
      <w:r w:rsidRPr="0016249F">
        <w:rPr>
          <w:cs/>
        </w:rPr>
        <w:t>กระแสเงินสดจ่ายทั้งหมดของสัญญาเช่าที่แสดงในงบกระแสเงินสด สำหรับงวด</w:t>
      </w:r>
      <w:r w:rsidR="00CA6288">
        <w:rPr>
          <w:rFonts w:hint="cs"/>
          <w:cs/>
        </w:rPr>
        <w:t>หก</w:t>
      </w:r>
      <w:r w:rsidRPr="0016249F">
        <w:rPr>
          <w:cs/>
        </w:rPr>
        <w:t xml:space="preserve">เดือนสิ้นสุดวันที่ </w:t>
      </w:r>
      <w:r w:rsidRPr="0016249F">
        <w:t>3</w:t>
      </w:r>
      <w:r w:rsidR="00CA6288">
        <w:rPr>
          <w:lang w:val="en-GB"/>
        </w:rPr>
        <w:t>0</w:t>
      </w:r>
      <w:r w:rsidRPr="0016249F">
        <w:rPr>
          <w:cs/>
        </w:rPr>
        <w:t xml:space="preserve"> </w:t>
      </w:r>
      <w:r w:rsidR="00CA6288">
        <w:rPr>
          <w:rFonts w:hint="cs"/>
          <w:cs/>
        </w:rPr>
        <w:t>มิถุนายน</w:t>
      </w:r>
      <w:r w:rsidRPr="0016249F">
        <w:rPr>
          <w:cs/>
        </w:rPr>
        <w:t xml:space="preserve"> </w:t>
      </w:r>
      <w:r w:rsidRPr="0016249F">
        <w:t>2564</w:t>
      </w:r>
      <w:r w:rsidRPr="0016249F">
        <w:rPr>
          <w:cs/>
        </w:rPr>
        <w:t xml:space="preserve"> มีจำนวน </w:t>
      </w:r>
      <w:r w:rsidR="00CA6288">
        <w:rPr>
          <w:lang w:val="en-GB"/>
        </w:rPr>
        <w:t>3.6</w:t>
      </w:r>
      <w:r w:rsidRPr="0016249F">
        <w:t xml:space="preserve"> </w:t>
      </w:r>
      <w:r w:rsidRPr="0016249F">
        <w:rPr>
          <w:cs/>
        </w:rPr>
        <w:t>ล้านบาท</w:t>
      </w:r>
      <w:r w:rsidRPr="0016249F">
        <w:rPr>
          <w:lang w:val="en-GB"/>
        </w:rPr>
        <w:t xml:space="preserve"> </w:t>
      </w:r>
      <w:r w:rsidRPr="0016249F">
        <w:rPr>
          <w:i/>
          <w:iCs/>
          <w:lang w:val="en-GB"/>
        </w:rPr>
        <w:t xml:space="preserve">(2563: </w:t>
      </w:r>
      <w:r w:rsidR="00CA6288">
        <w:rPr>
          <w:i/>
          <w:iCs/>
          <w:lang w:val="en-GB"/>
        </w:rPr>
        <w:t>3.2</w:t>
      </w:r>
      <w:r w:rsidRPr="0016249F">
        <w:rPr>
          <w:i/>
          <w:iCs/>
          <w:lang w:val="en-GB"/>
        </w:rPr>
        <w:t xml:space="preserve"> </w:t>
      </w:r>
      <w:r w:rsidRPr="0016249F">
        <w:rPr>
          <w:i/>
          <w:iCs/>
          <w:cs/>
          <w:lang w:val="en-GB"/>
        </w:rPr>
        <w:t>ล้านบาท</w:t>
      </w:r>
      <w:r w:rsidRPr="0016249F">
        <w:rPr>
          <w:i/>
          <w:iCs/>
          <w:lang w:val="en-GB"/>
        </w:rPr>
        <w:t>)</w:t>
      </w:r>
      <w:r w:rsidRPr="0016249F">
        <w:rPr>
          <w:cs/>
          <w:lang w:val="en-GB"/>
        </w:rPr>
        <w:t xml:space="preserve"> </w:t>
      </w:r>
    </w:p>
    <w:p w14:paraId="7FF09AC0" w14:textId="77777777" w:rsidR="004B2164" w:rsidRPr="0016249F" w:rsidRDefault="004B2164" w:rsidP="004B2164">
      <w:pPr>
        <w:pStyle w:val="FSContent"/>
        <w:ind w:left="630"/>
        <w:rPr>
          <w:lang w:val="en-GB"/>
        </w:rPr>
      </w:pPr>
    </w:p>
    <w:p w14:paraId="4C6DC4C4" w14:textId="77777777" w:rsidR="004B2164" w:rsidRPr="0016249F" w:rsidRDefault="004B2164" w:rsidP="004B2164">
      <w:pPr>
        <w:pStyle w:val="FSContent"/>
        <w:ind w:left="630"/>
        <w:rPr>
          <w:spacing w:val="-4"/>
          <w:lang w:val="en-US"/>
        </w:rPr>
      </w:pPr>
      <w:r w:rsidRPr="0016249F">
        <w:rPr>
          <w:cs/>
        </w:rPr>
        <w:t>บริษัททำสัญญาเช่า</w:t>
      </w:r>
      <w:r w:rsidRPr="0016249F">
        <w:rPr>
          <w:cs/>
          <w:lang w:val="en-US"/>
        </w:rPr>
        <w:t xml:space="preserve">กับบริษัทในประเทศหลายแห่ง และบุคคลและกิจการที่เกี่ยวข้องกัน </w:t>
      </w:r>
      <w:r w:rsidRPr="0016249F">
        <w:rPr>
          <w:cs/>
        </w:rPr>
        <w:t>เพื่อเช่ายานพาหนะและอุปกรณ์ และสิทธิการเช่าที่ดินและอาคาร ตามลำดับ</w:t>
      </w:r>
      <w:r w:rsidRPr="0016249F">
        <w:rPr>
          <w:spacing w:val="-4"/>
          <w:lang w:val="en-US"/>
        </w:rPr>
        <w:t xml:space="preserve"> </w:t>
      </w:r>
      <w:r w:rsidRPr="0016249F">
        <w:rPr>
          <w:spacing w:val="-4"/>
          <w:cs/>
          <w:lang w:val="en-US"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2A226759" w14:textId="77777777" w:rsidR="004B2164" w:rsidRPr="00CA6288" w:rsidRDefault="004B2164" w:rsidP="00CA6288">
      <w:pPr>
        <w:pStyle w:val="FSContent"/>
        <w:ind w:left="630"/>
        <w:rPr>
          <w:spacing w:val="-4"/>
          <w:lang w:val="en-US"/>
        </w:rPr>
      </w:pPr>
    </w:p>
    <w:p w14:paraId="04E39A80" w14:textId="0A4D8468" w:rsidR="004B2164" w:rsidRDefault="004B2164" w:rsidP="00CA6288">
      <w:pPr>
        <w:pStyle w:val="FSContent"/>
        <w:ind w:left="630"/>
        <w:rPr>
          <w:spacing w:val="-4"/>
          <w:lang w:val="en-US"/>
        </w:rPr>
      </w:pPr>
      <w:r w:rsidRPr="0016249F">
        <w:rPr>
          <w:spacing w:val="-4"/>
          <w:cs/>
          <w:lang w:val="en-US"/>
        </w:rPr>
        <w:t xml:space="preserve">ในระหว่างปี </w:t>
      </w:r>
      <w:r w:rsidRPr="0016249F">
        <w:rPr>
          <w:spacing w:val="-4"/>
          <w:lang w:val="en-US"/>
        </w:rPr>
        <w:t xml:space="preserve">2562 </w:t>
      </w:r>
      <w:r w:rsidRPr="0016249F">
        <w:rPr>
          <w:spacing w:val="-4"/>
          <w:cs/>
          <w:lang w:val="en-US"/>
        </w:rPr>
        <w:t xml:space="preserve">บริษัทได้ทำสัญญาขายและเช่ากลับคืนกับบริษัทในประเทศไทยแห่งหนึ่งสำหรับเครื่องจักรจำนวนรวม </w:t>
      </w:r>
      <w:r w:rsidRPr="0016249F">
        <w:rPr>
          <w:spacing w:val="-4"/>
          <w:lang w:val="en-US"/>
        </w:rPr>
        <w:t xml:space="preserve">6.5 </w:t>
      </w:r>
      <w:r w:rsidRPr="0016249F">
        <w:rPr>
          <w:spacing w:val="-4"/>
          <w:cs/>
          <w:lang w:val="en-US"/>
        </w:rPr>
        <w:t>ล้านบาท บริษัทมีรายได้รอการตัดบัญชีจากรายการดังกล่าวจำนวน</w:t>
      </w:r>
      <w:r w:rsidRPr="0016249F">
        <w:rPr>
          <w:spacing w:val="-4"/>
          <w:lang w:val="en-US"/>
        </w:rPr>
        <w:t xml:space="preserve"> 0.9 </w:t>
      </w:r>
      <w:r w:rsidRPr="0016249F">
        <w:rPr>
          <w:spacing w:val="-4"/>
          <w:cs/>
          <w:lang w:val="en-US"/>
        </w:rPr>
        <w:t xml:space="preserve">ล้านบาท ซึ่งจะตัดจำหน่ายเป็นระยะเวลา </w:t>
      </w:r>
      <w:r w:rsidRPr="0016249F">
        <w:rPr>
          <w:spacing w:val="-4"/>
          <w:lang w:val="en-US"/>
        </w:rPr>
        <w:t xml:space="preserve">36 </w:t>
      </w:r>
      <w:r w:rsidRPr="0016249F">
        <w:rPr>
          <w:spacing w:val="-4"/>
          <w:cs/>
          <w:lang w:val="en-US"/>
        </w:rPr>
        <w:t>เดือน</w:t>
      </w:r>
      <w:r w:rsidRPr="0016249F">
        <w:rPr>
          <w:spacing w:val="-4"/>
          <w:lang w:val="en-US"/>
        </w:rPr>
        <w:t xml:space="preserve"> </w:t>
      </w:r>
      <w:r w:rsidRPr="0016249F">
        <w:rPr>
          <w:spacing w:val="-4"/>
          <w:cs/>
          <w:lang w:val="en-US"/>
        </w:rPr>
        <w:t>ภายใต้สัญญาเช่าดังกล่าว บริษัทต้องปฏิบัติตามเงื่อนไขที่เกี่ยวกับสินทรัพย์ที่เช่า</w:t>
      </w:r>
    </w:p>
    <w:p w14:paraId="7E86F964" w14:textId="6C8B55A2" w:rsidR="00CF007F" w:rsidRDefault="00CF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>
        <w:rPr>
          <w:spacing w:val="-4"/>
          <w:cs/>
        </w:rPr>
        <w:br w:type="page"/>
      </w:r>
    </w:p>
    <w:p w14:paraId="5DFD5994" w14:textId="77777777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5B627CF9" w14:textId="77777777" w:rsidR="00FC1966" w:rsidRPr="00254D87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4853" w:type="pct"/>
        <w:tblInd w:w="450" w:type="dxa"/>
        <w:tblLook w:val="04A0" w:firstRow="1" w:lastRow="0" w:firstColumn="1" w:lastColumn="0" w:noHBand="0" w:noVBand="1"/>
      </w:tblPr>
      <w:tblGrid>
        <w:gridCol w:w="5261"/>
        <w:gridCol w:w="1039"/>
        <w:gridCol w:w="1278"/>
        <w:gridCol w:w="282"/>
        <w:gridCol w:w="1242"/>
      </w:tblGrid>
      <w:tr w:rsidR="00704D7E" w:rsidRPr="0016249F" w14:paraId="387E5571" w14:textId="77777777" w:rsidTr="008743DF">
        <w:trPr>
          <w:cantSplit/>
        </w:trPr>
        <w:tc>
          <w:tcPr>
            <w:tcW w:w="2890" w:type="pct"/>
          </w:tcPr>
          <w:p w14:paraId="17BA3565" w14:textId="77777777" w:rsidR="00704D7E" w:rsidRPr="0016249F" w:rsidRDefault="00704D7E" w:rsidP="00704D7E">
            <w:pPr>
              <w:pStyle w:val="E"/>
              <w:tabs>
                <w:tab w:val="decimal" w:pos="703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D9F1ECF" w14:textId="77777777" w:rsidR="00704D7E" w:rsidRPr="0016249F" w:rsidRDefault="00704D7E" w:rsidP="00704D7E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</w:tcPr>
          <w:p w14:paraId="3C6DD11A" w14:textId="1655ABB3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5BFBAD7B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13B3C1F" w14:textId="765E8814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04D7E" w:rsidRPr="0016249F" w14:paraId="5A83964F" w14:textId="77777777" w:rsidTr="008743DF">
        <w:trPr>
          <w:cantSplit/>
        </w:trPr>
        <w:tc>
          <w:tcPr>
            <w:tcW w:w="2890" w:type="pct"/>
          </w:tcPr>
          <w:p w14:paraId="6C61401C" w14:textId="77777777" w:rsidR="00704D7E" w:rsidRPr="0016249F" w:rsidRDefault="00704D7E" w:rsidP="00704D7E">
            <w:pPr>
              <w:pStyle w:val="E"/>
              <w:tabs>
                <w:tab w:val="decimal" w:pos="703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69E56256" w14:textId="77777777" w:rsidR="00704D7E" w:rsidRPr="0016249F" w:rsidRDefault="00704D7E" w:rsidP="00704D7E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  <w:hideMark/>
          </w:tcPr>
          <w:p w14:paraId="1FFA7A4D" w14:textId="1ED6442B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67329584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hideMark/>
          </w:tcPr>
          <w:p w14:paraId="1A9ED5FA" w14:textId="125B6535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04D7E" w:rsidRPr="0016249F" w14:paraId="70A046FC" w14:textId="77777777" w:rsidTr="008743DF">
        <w:trPr>
          <w:cantSplit/>
        </w:trPr>
        <w:tc>
          <w:tcPr>
            <w:tcW w:w="2890" w:type="pct"/>
            <w:hideMark/>
          </w:tcPr>
          <w:p w14:paraId="052A4146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116D579" w14:textId="77777777" w:rsidR="00704D7E" w:rsidRPr="0016249F" w:rsidRDefault="00704D7E" w:rsidP="00704D7E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9" w:type="pct"/>
            <w:gridSpan w:val="3"/>
            <w:vAlign w:val="center"/>
            <w:hideMark/>
          </w:tcPr>
          <w:p w14:paraId="240861E5" w14:textId="77777777" w:rsidR="00704D7E" w:rsidRPr="0016249F" w:rsidRDefault="00704D7E" w:rsidP="00704D7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39"/>
              </w:tabs>
              <w:spacing w:line="380" w:lineRule="exact"/>
              <w:ind w:left="-18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04D7E" w:rsidRPr="0016249F" w14:paraId="6C0D8447" w14:textId="77777777" w:rsidTr="008743DF">
        <w:trPr>
          <w:cantSplit/>
        </w:trPr>
        <w:tc>
          <w:tcPr>
            <w:tcW w:w="2890" w:type="pct"/>
            <w:hideMark/>
          </w:tcPr>
          <w:p w14:paraId="4FD0259C" w14:textId="77777777" w:rsidR="00704D7E" w:rsidRPr="0016249F" w:rsidRDefault="00704D7E" w:rsidP="00704D7E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</w:tcPr>
          <w:p w14:paraId="7F3FB972" w14:textId="77777777" w:rsidR="00704D7E" w:rsidRPr="0016249F" w:rsidRDefault="00704D7E" w:rsidP="00704D7E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BA3A35" w14:textId="3AB6C98D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078</w:t>
            </w:r>
          </w:p>
        </w:tc>
        <w:tc>
          <w:tcPr>
            <w:tcW w:w="155" w:type="pct"/>
          </w:tcPr>
          <w:p w14:paraId="6557DD64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D532DF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9,81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5D988DF4" w14:textId="77777777" w:rsidR="00FC1966" w:rsidRPr="00254D87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46" w:type="pct"/>
        <w:tblInd w:w="450" w:type="dxa"/>
        <w:tblLook w:val="04A0" w:firstRow="1" w:lastRow="0" w:firstColumn="1" w:lastColumn="0" w:noHBand="0" w:noVBand="1"/>
      </w:tblPr>
      <w:tblGrid>
        <w:gridCol w:w="6036"/>
        <w:gridCol w:w="256"/>
        <w:gridCol w:w="1205"/>
        <w:gridCol w:w="256"/>
        <w:gridCol w:w="1336"/>
      </w:tblGrid>
      <w:tr w:rsidR="00FC1966" w:rsidRPr="0016249F" w14:paraId="5593A791" w14:textId="77777777" w:rsidTr="008743DF">
        <w:trPr>
          <w:tblHeader/>
        </w:trPr>
        <w:tc>
          <w:tcPr>
            <w:tcW w:w="3461" w:type="pct"/>
            <w:gridSpan w:val="2"/>
          </w:tcPr>
          <w:p w14:paraId="319FD564" w14:textId="23B14711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63" w:type="pct"/>
          </w:tcPr>
          <w:p w14:paraId="5BCA37D7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CD28A1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49C91D7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4E57E7CF" w14:textId="77777777" w:rsidTr="008743DF">
        <w:trPr>
          <w:tblHeader/>
        </w:trPr>
        <w:tc>
          <w:tcPr>
            <w:tcW w:w="3461" w:type="pct"/>
            <w:gridSpan w:val="2"/>
          </w:tcPr>
          <w:p w14:paraId="2443999D" w14:textId="09EB8AA6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663" w:type="pct"/>
            <w:hideMark/>
          </w:tcPr>
          <w:p w14:paraId="618B93A3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42ABC1FC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25BC92C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1966" w:rsidRPr="0016249F" w14:paraId="24D810B3" w14:textId="77777777" w:rsidTr="008743DF">
        <w:trPr>
          <w:tblHeader/>
        </w:trPr>
        <w:tc>
          <w:tcPr>
            <w:tcW w:w="3461" w:type="pct"/>
            <w:gridSpan w:val="2"/>
          </w:tcPr>
          <w:p w14:paraId="1D64D248" w14:textId="77777777" w:rsidR="00FC1966" w:rsidRPr="0016249F" w:rsidRDefault="00FC1966" w:rsidP="008743D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9" w:type="pct"/>
            <w:gridSpan w:val="3"/>
            <w:vAlign w:val="center"/>
            <w:hideMark/>
          </w:tcPr>
          <w:p w14:paraId="3FE3E514" w14:textId="77777777" w:rsidR="00FC1966" w:rsidRPr="0016249F" w:rsidRDefault="00FC1966" w:rsidP="008743DF">
            <w:pPr>
              <w:pStyle w:val="E"/>
              <w:tabs>
                <w:tab w:val="decimal" w:pos="703"/>
              </w:tabs>
              <w:ind w:left="-18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1966" w:rsidRPr="0016249F" w14:paraId="604B0279" w14:textId="77777777" w:rsidTr="008743DF">
        <w:trPr>
          <w:cantSplit/>
          <w:trHeight w:val="380"/>
        </w:trPr>
        <w:tc>
          <w:tcPr>
            <w:tcW w:w="3320" w:type="pct"/>
          </w:tcPr>
          <w:p w14:paraId="1005741A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" w:type="pct"/>
            <w:vAlign w:val="bottom"/>
          </w:tcPr>
          <w:p w14:paraId="3C43D174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10C717F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</w:p>
        </w:tc>
        <w:tc>
          <w:tcPr>
            <w:tcW w:w="141" w:type="pct"/>
          </w:tcPr>
          <w:p w14:paraId="40EF7436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3D4A23C5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8,139</w:t>
            </w:r>
          </w:p>
        </w:tc>
      </w:tr>
      <w:tr w:rsidR="00FC1966" w:rsidRPr="0016249F" w14:paraId="35D50F51" w14:textId="77777777" w:rsidTr="008743DF">
        <w:trPr>
          <w:cantSplit/>
        </w:trPr>
        <w:tc>
          <w:tcPr>
            <w:tcW w:w="3320" w:type="pct"/>
          </w:tcPr>
          <w:p w14:paraId="38AAC7DB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0AC1E59E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4B9295B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185A973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0FC28E2D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4CB92B2B" w14:textId="77777777" w:rsidTr="008743DF">
        <w:trPr>
          <w:cantSplit/>
        </w:trPr>
        <w:tc>
          <w:tcPr>
            <w:tcW w:w="3320" w:type="pct"/>
          </w:tcPr>
          <w:p w14:paraId="49B96E64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69CCD59B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722B8EFF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C19B7DD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51AF4A1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344D552C" w14:textId="77777777" w:rsidTr="008743DF">
        <w:trPr>
          <w:cantSplit/>
        </w:trPr>
        <w:tc>
          <w:tcPr>
            <w:tcW w:w="3320" w:type="pct"/>
          </w:tcPr>
          <w:p w14:paraId="76B9E4EA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" w:type="pct"/>
          </w:tcPr>
          <w:p w14:paraId="548FCC1C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</w:tcPr>
          <w:p w14:paraId="2B96259D" w14:textId="2BFCC865" w:rsidR="00FC1966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41" w:type="pct"/>
          </w:tcPr>
          <w:p w14:paraId="3A2DD0E7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0AB3F1BB" w14:textId="6AB9B365" w:rsidR="00FC1966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FC1966" w:rsidRPr="0016249F" w14:paraId="4A1FCCF0" w14:textId="77777777" w:rsidTr="008743DF">
        <w:trPr>
          <w:cantSplit/>
        </w:trPr>
        <w:tc>
          <w:tcPr>
            <w:tcW w:w="3320" w:type="pct"/>
          </w:tcPr>
          <w:p w14:paraId="45916CDF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" w:type="pct"/>
          </w:tcPr>
          <w:p w14:paraId="770A7AA1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80F6799" w14:textId="5EFC61EF" w:rsidR="00FC1966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1" w:type="pct"/>
          </w:tcPr>
          <w:p w14:paraId="32065530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7FEEEE6" w14:textId="173ABBCC" w:rsidR="00FC1966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FC1966" w:rsidRPr="0016249F" w14:paraId="62681C89" w14:textId="77777777" w:rsidTr="008743DF">
        <w:trPr>
          <w:cantSplit/>
        </w:trPr>
        <w:tc>
          <w:tcPr>
            <w:tcW w:w="3320" w:type="pct"/>
          </w:tcPr>
          <w:p w14:paraId="4105F5CB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14:paraId="1CB34816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4E13794" w14:textId="35F513F1" w:rsidR="00FC1966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41" w:type="pct"/>
          </w:tcPr>
          <w:p w14:paraId="6F1DFC75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6C6B1095" w14:textId="158C51DE" w:rsidR="00FC1966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</w:tr>
      <w:tr w:rsidR="00FC1966" w:rsidRPr="0016249F" w14:paraId="37EB4148" w14:textId="77777777" w:rsidTr="008743DF">
        <w:trPr>
          <w:cantSplit/>
        </w:trPr>
        <w:tc>
          <w:tcPr>
            <w:tcW w:w="3320" w:type="pct"/>
          </w:tcPr>
          <w:p w14:paraId="4F1BB013" w14:textId="77777777" w:rsidR="00FC1966" w:rsidRPr="0016249F" w:rsidRDefault="00FC1966" w:rsidP="008743DF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43EAFDA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23ED2E11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D0CFCFE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56528CAA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561522A3" w14:textId="77777777" w:rsidTr="008743DF">
        <w:trPr>
          <w:cantSplit/>
        </w:trPr>
        <w:tc>
          <w:tcPr>
            <w:tcW w:w="3320" w:type="pct"/>
          </w:tcPr>
          <w:p w14:paraId="573433BB" w14:textId="77777777" w:rsidR="00FC1966" w:rsidRPr="0016249F" w:rsidRDefault="00FC1966" w:rsidP="008743DF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 (ขาดทุน) เบ็ดเสร็จอื่น</w:t>
            </w:r>
          </w:p>
        </w:tc>
        <w:tc>
          <w:tcPr>
            <w:tcW w:w="141" w:type="pct"/>
          </w:tcPr>
          <w:p w14:paraId="08B17F34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1C69A17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B6344B2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4A4F0F9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4CEA9BEB" w14:textId="77777777" w:rsidTr="008743DF">
        <w:trPr>
          <w:cantSplit/>
        </w:trPr>
        <w:tc>
          <w:tcPr>
            <w:tcW w:w="3320" w:type="pct"/>
          </w:tcPr>
          <w:p w14:paraId="03DEB5D0" w14:textId="77777777" w:rsidR="00FC1966" w:rsidRPr="0016249F" w:rsidRDefault="00FC1966" w:rsidP="008743DF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41" w:type="pct"/>
          </w:tcPr>
          <w:p w14:paraId="11F1A3F0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7E2AEA94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F76190A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00AB766B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1966" w:rsidRPr="0016249F" w14:paraId="7735E5A2" w14:textId="77777777" w:rsidTr="008743DF">
        <w:trPr>
          <w:cantSplit/>
        </w:trPr>
        <w:tc>
          <w:tcPr>
            <w:tcW w:w="3320" w:type="pct"/>
          </w:tcPr>
          <w:p w14:paraId="5F6C774A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1" w:type="pct"/>
          </w:tcPr>
          <w:p w14:paraId="5F292CEB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49AD27CF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  <w:vAlign w:val="bottom"/>
          </w:tcPr>
          <w:p w14:paraId="12DD1462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4663A175" w14:textId="272A9AB8" w:rsidR="00FC1966" w:rsidRPr="0016249F" w:rsidRDefault="002F50C1" w:rsidP="002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2E56138E" w14:textId="77777777" w:rsidTr="008743DF">
        <w:trPr>
          <w:cantSplit/>
        </w:trPr>
        <w:tc>
          <w:tcPr>
            <w:tcW w:w="3320" w:type="pct"/>
          </w:tcPr>
          <w:p w14:paraId="69B779C6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1" w:type="pct"/>
          </w:tcPr>
          <w:p w14:paraId="3EC79FEF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0B4F691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1" w:type="pct"/>
            <w:vAlign w:val="bottom"/>
          </w:tcPr>
          <w:p w14:paraId="007F8C53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3836EE05" w14:textId="77777777" w:rsidR="00FC1966" w:rsidRPr="0016249F" w:rsidRDefault="00FC1966" w:rsidP="002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66901471" w14:textId="77777777" w:rsidTr="008743DF">
        <w:trPr>
          <w:cantSplit/>
        </w:trPr>
        <w:tc>
          <w:tcPr>
            <w:tcW w:w="3320" w:type="pct"/>
          </w:tcPr>
          <w:p w14:paraId="3738F671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1" w:type="pct"/>
          </w:tcPr>
          <w:p w14:paraId="1F532E4F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5245DB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(1,064)</w:t>
            </w:r>
          </w:p>
        </w:tc>
        <w:tc>
          <w:tcPr>
            <w:tcW w:w="141" w:type="pct"/>
            <w:vAlign w:val="bottom"/>
          </w:tcPr>
          <w:p w14:paraId="6F2B5D10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D9E222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235F1906" w14:textId="77777777" w:rsidTr="00CF007F">
        <w:trPr>
          <w:cantSplit/>
        </w:trPr>
        <w:tc>
          <w:tcPr>
            <w:tcW w:w="3320" w:type="pct"/>
          </w:tcPr>
          <w:p w14:paraId="406D25C4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64EAD91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398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61449F5F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2DF5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F007F" w:rsidRPr="0016249F" w14:paraId="29E90556" w14:textId="77777777" w:rsidTr="00CF007F">
        <w:trPr>
          <w:cantSplit/>
        </w:trPr>
        <w:tc>
          <w:tcPr>
            <w:tcW w:w="3320" w:type="pct"/>
          </w:tcPr>
          <w:p w14:paraId="54BCBDC6" w14:textId="77777777" w:rsidR="00CF007F" w:rsidRPr="0016249F" w:rsidRDefault="00CF007F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7C92972" w14:textId="77777777" w:rsidR="00CF007F" w:rsidRPr="0016249F" w:rsidRDefault="00CF007F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B47F66C" w14:textId="77777777" w:rsidR="00CF007F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C55851" w14:textId="77777777" w:rsidR="00CF007F" w:rsidRPr="0016249F" w:rsidRDefault="00CF007F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67D9CF0D" w14:textId="77777777" w:rsidR="00CF007F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5444D1A3" w14:textId="77777777" w:rsidTr="00CF007F">
        <w:trPr>
          <w:cantSplit/>
        </w:trPr>
        <w:tc>
          <w:tcPr>
            <w:tcW w:w="3320" w:type="pct"/>
          </w:tcPr>
          <w:p w14:paraId="124FBDCB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1" w:type="pct"/>
          </w:tcPr>
          <w:p w14:paraId="1830DA95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53E44B2" w14:textId="378C79A2" w:rsidR="00FC1966" w:rsidRPr="0016249F" w:rsidRDefault="00CF007F" w:rsidP="00CF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141" w:type="pct"/>
            <w:vAlign w:val="bottom"/>
          </w:tcPr>
          <w:p w14:paraId="60DE2DD7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46916E64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424E13DE" w14:textId="77777777" w:rsidTr="008743DF">
        <w:trPr>
          <w:cantSplit/>
        </w:trPr>
        <w:tc>
          <w:tcPr>
            <w:tcW w:w="3320" w:type="pct"/>
          </w:tcPr>
          <w:p w14:paraId="6F2B35D9" w14:textId="17B46AFA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67BDCBA7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AF64" w14:textId="4A1AA603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CF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41" w:type="pct"/>
          </w:tcPr>
          <w:p w14:paraId="2167747C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C74EB" w14:textId="25DE07E2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254D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</w:tr>
    </w:tbl>
    <w:p w14:paraId="30B5A4E7" w14:textId="77777777" w:rsidR="00CF007F" w:rsidRPr="00254D87" w:rsidRDefault="00CF007F" w:rsidP="00CF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46" w:type="pct"/>
        <w:tblInd w:w="450" w:type="dxa"/>
        <w:tblLook w:val="0000" w:firstRow="0" w:lastRow="0" w:firstColumn="0" w:lastColumn="0" w:noHBand="0" w:noVBand="0"/>
      </w:tblPr>
      <w:tblGrid>
        <w:gridCol w:w="6065"/>
        <w:gridCol w:w="236"/>
        <w:gridCol w:w="1172"/>
        <w:gridCol w:w="273"/>
        <w:gridCol w:w="1343"/>
      </w:tblGrid>
      <w:tr w:rsidR="00FC1966" w:rsidRPr="0016249F" w14:paraId="4E6A575A" w14:textId="77777777" w:rsidTr="00CF007F">
        <w:trPr>
          <w:trHeight w:val="403"/>
        </w:trPr>
        <w:tc>
          <w:tcPr>
            <w:tcW w:w="3465" w:type="pct"/>
            <w:gridSpan w:val="2"/>
            <w:vAlign w:val="bottom"/>
          </w:tcPr>
          <w:p w14:paraId="05C01A96" w14:textId="77777777" w:rsidR="00FC1966" w:rsidRPr="0016249F" w:rsidRDefault="00FC1966" w:rsidP="008743DF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645" w:type="pct"/>
          </w:tcPr>
          <w:p w14:paraId="35C892A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6AAE15C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3869E0E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1966" w:rsidRPr="0016249F" w14:paraId="2FDC9870" w14:textId="77777777" w:rsidTr="00CF007F">
        <w:trPr>
          <w:trHeight w:val="403"/>
        </w:trPr>
        <w:tc>
          <w:tcPr>
            <w:tcW w:w="3336" w:type="pct"/>
            <w:vAlign w:val="bottom"/>
          </w:tcPr>
          <w:p w14:paraId="60A5F07C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907A84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pct"/>
            <w:gridSpan w:val="3"/>
            <w:vAlign w:val="center"/>
          </w:tcPr>
          <w:p w14:paraId="15CE8BF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FC1966" w:rsidRPr="0016249F" w14:paraId="792C6DE9" w14:textId="77777777" w:rsidTr="00CF007F">
        <w:trPr>
          <w:trHeight w:val="403"/>
        </w:trPr>
        <w:tc>
          <w:tcPr>
            <w:tcW w:w="3336" w:type="pct"/>
          </w:tcPr>
          <w:p w14:paraId="3CD0D761" w14:textId="77777777" w:rsidR="00FC1966" w:rsidRPr="0016249F" w:rsidRDefault="00FC1966" w:rsidP="008743DF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0" w:type="pct"/>
            <w:tcBorders>
              <w:left w:val="nil"/>
            </w:tcBorders>
          </w:tcPr>
          <w:p w14:paraId="32E38426" w14:textId="6A19A35F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D516C76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  <w:tc>
          <w:tcPr>
            <w:tcW w:w="150" w:type="pct"/>
            <w:vAlign w:val="bottom"/>
          </w:tcPr>
          <w:p w14:paraId="17BACFB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74BFB26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2.02</w:t>
            </w:r>
          </w:p>
        </w:tc>
      </w:tr>
      <w:tr w:rsidR="00FC1966" w:rsidRPr="0016249F" w14:paraId="425EFDE8" w14:textId="77777777" w:rsidTr="00CF007F">
        <w:trPr>
          <w:trHeight w:val="403"/>
        </w:trPr>
        <w:tc>
          <w:tcPr>
            <w:tcW w:w="3336" w:type="pct"/>
          </w:tcPr>
          <w:p w14:paraId="388188F1" w14:textId="77777777" w:rsidR="00FC1966" w:rsidRPr="0016249F" w:rsidRDefault="00FC1966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0" w:type="pct"/>
            <w:tcBorders>
              <w:left w:val="nil"/>
            </w:tcBorders>
          </w:tcPr>
          <w:p w14:paraId="5C6F64C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87A47B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50" w:type="pct"/>
            <w:vAlign w:val="bottom"/>
          </w:tcPr>
          <w:p w14:paraId="461D0E84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63C2C727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FC1966" w:rsidRPr="0016249F" w14:paraId="23AE5F4C" w14:textId="77777777" w:rsidTr="00CF007F">
        <w:trPr>
          <w:trHeight w:val="403"/>
        </w:trPr>
        <w:tc>
          <w:tcPr>
            <w:tcW w:w="3336" w:type="pct"/>
          </w:tcPr>
          <w:p w14:paraId="513F85D9" w14:textId="77777777" w:rsidR="00FC1966" w:rsidRPr="0016249F" w:rsidRDefault="00FC1966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0" w:type="pct"/>
            <w:tcBorders>
              <w:left w:val="nil"/>
            </w:tcBorders>
          </w:tcPr>
          <w:p w14:paraId="0CFEA423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1FEB7F13" w14:textId="77B1591B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5.73 </w:t>
            </w:r>
            <w:r w:rsidR="0023297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28.65</w:t>
            </w:r>
          </w:p>
        </w:tc>
        <w:tc>
          <w:tcPr>
            <w:tcW w:w="150" w:type="pct"/>
            <w:vAlign w:val="bottom"/>
          </w:tcPr>
          <w:p w14:paraId="2876C3C3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6F40CABB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0.00 - 38.00</w:t>
            </w:r>
          </w:p>
        </w:tc>
      </w:tr>
    </w:tbl>
    <w:p w14:paraId="29513821" w14:textId="77777777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BE30E40" w14:textId="77777777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A672EF" w14:textId="3362B45B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 w:rsidR="009F7120"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712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16249F">
        <w:rPr>
          <w:rFonts w:asciiTheme="majorBidi" w:hAnsiTheme="majorBidi" w:cstheme="majorBidi"/>
          <w:sz w:val="30"/>
          <w:szCs w:val="30"/>
        </w:rPr>
        <w:t xml:space="preserve"> 17.18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 xml:space="preserve">6.75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3090086" w14:textId="6B65F137" w:rsidR="00FC1966" w:rsidRDefault="00FC1966" w:rsidP="00E374E5">
      <w:pPr>
        <w:pStyle w:val="FSContent"/>
        <w:ind w:left="0"/>
        <w:rPr>
          <w:spacing w:val="-4"/>
          <w:lang w:val="en-US"/>
        </w:rPr>
      </w:pPr>
    </w:p>
    <w:p w14:paraId="3F1137DF" w14:textId="11291270" w:rsidR="001A4DE7" w:rsidRPr="002974F1" w:rsidRDefault="00F62C4D" w:rsidP="007C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224A16D" w:rsidR="001A4DE7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04353161" w14:textId="505B3EA9" w:rsidR="00617961" w:rsidRDefault="00617961" w:rsidP="009C3EA8">
      <w:pPr>
        <w:pStyle w:val="FSContent"/>
        <w:rPr>
          <w:spacing w:val="-4"/>
          <w:lang w:val="en-US"/>
        </w:rPr>
      </w:pPr>
      <w:r>
        <w:rPr>
          <w:rFonts w:hint="cs"/>
          <w:spacing w:val="-4"/>
          <w:cs/>
          <w:lang w:val="en-US"/>
        </w:rPr>
        <w:t>ในการประชุม</w:t>
      </w:r>
      <w:r w:rsidR="00CA6288">
        <w:rPr>
          <w:rFonts w:hint="cs"/>
          <w:spacing w:val="-4"/>
          <w:cs/>
          <w:lang w:val="en-US"/>
        </w:rPr>
        <w:t>วิ</w:t>
      </w:r>
      <w:r>
        <w:rPr>
          <w:rFonts w:hint="cs"/>
          <w:spacing w:val="-4"/>
          <w:cs/>
          <w:lang w:val="en-US"/>
        </w:rPr>
        <w:t xml:space="preserve">สามัญผู้ถือหุ้นเมื่อวันที่ </w:t>
      </w:r>
      <w:r w:rsidR="00CA6288">
        <w:rPr>
          <w:spacing w:val="-4"/>
          <w:lang w:val="en-GB"/>
        </w:rPr>
        <w:t>26</w:t>
      </w:r>
      <w:r>
        <w:rPr>
          <w:spacing w:val="-4"/>
          <w:lang w:val="en-GB"/>
        </w:rPr>
        <w:t xml:space="preserve"> </w:t>
      </w:r>
      <w:r w:rsidR="00CA6288">
        <w:rPr>
          <w:rFonts w:hint="cs"/>
          <w:spacing w:val="-4"/>
          <w:cs/>
          <w:lang w:val="en-GB"/>
        </w:rPr>
        <w:t>พฤษภาคม</w:t>
      </w:r>
      <w:r w:rsidR="00CA6288">
        <w:rPr>
          <w:spacing w:val="-4"/>
          <w:lang w:val="en-GB"/>
        </w:rPr>
        <w:t xml:space="preserve"> 2564</w:t>
      </w:r>
      <w:r>
        <w:rPr>
          <w:spacing w:val="-4"/>
          <w:lang w:val="en-GB"/>
        </w:rPr>
        <w:t xml:space="preserve"> </w:t>
      </w:r>
      <w:r>
        <w:rPr>
          <w:rFonts w:hint="cs"/>
          <w:spacing w:val="-4"/>
          <w:cs/>
          <w:lang w:val="en-GB"/>
        </w:rPr>
        <w:t>ผู้ถือหุ้นมีมติอนุมัติให้</w:t>
      </w:r>
      <w:r w:rsidR="00CA6288">
        <w:rPr>
          <w:rFonts w:hint="cs"/>
          <w:spacing w:val="-4"/>
          <w:cs/>
          <w:lang w:val="en-GB"/>
        </w:rPr>
        <w:t xml:space="preserve">ลดทุนจดทะเบียนจำนวน </w:t>
      </w:r>
      <w:r w:rsidR="00CA6288">
        <w:rPr>
          <w:spacing w:val="-4"/>
          <w:lang w:val="en-GB"/>
        </w:rPr>
        <w:t xml:space="preserve">43.0 </w:t>
      </w:r>
      <w:r w:rsidR="00CA6288">
        <w:rPr>
          <w:rFonts w:hint="cs"/>
          <w:spacing w:val="-4"/>
          <w:cs/>
          <w:lang w:val="en-GB"/>
        </w:rPr>
        <w:t xml:space="preserve">ล้านบาท (แบ่งเป็น </w:t>
      </w:r>
      <w:r w:rsidR="00CA6288">
        <w:rPr>
          <w:spacing w:val="-4"/>
          <w:lang w:val="en-GB"/>
        </w:rPr>
        <w:t>86.0</w:t>
      </w:r>
      <w:r w:rsidR="00CA6288">
        <w:rPr>
          <w:rFonts w:hint="cs"/>
          <w:spacing w:val="-4"/>
          <w:cs/>
          <w:lang w:val="en-GB"/>
        </w:rPr>
        <w:t xml:space="preserve"> ล้านหุ้น มูลค่าหุ้นละ </w:t>
      </w:r>
      <w:r w:rsidR="00CA6288">
        <w:rPr>
          <w:spacing w:val="-4"/>
          <w:lang w:val="en-GB"/>
        </w:rPr>
        <w:t>0.5</w:t>
      </w:r>
      <w:r w:rsidR="00CA6288">
        <w:rPr>
          <w:rFonts w:hint="cs"/>
          <w:spacing w:val="-4"/>
          <w:cs/>
          <w:lang w:val="en-GB"/>
        </w:rPr>
        <w:t xml:space="preserve"> บาท</w:t>
      </w:r>
      <w:r w:rsidR="00CA6288">
        <w:rPr>
          <w:spacing w:val="-4"/>
          <w:lang w:val="en-GB"/>
        </w:rPr>
        <w:t>)</w:t>
      </w:r>
      <w:r w:rsidR="00CA6288">
        <w:rPr>
          <w:rFonts w:hint="cs"/>
          <w:spacing w:val="-4"/>
          <w:cs/>
          <w:lang w:val="en-GB"/>
        </w:rPr>
        <w:t xml:space="preserve"> โดยตัดหุ้นเพิ่มทุนที่ยังไม่ได้รับชำระของบริษัท</w:t>
      </w:r>
      <w:r>
        <w:rPr>
          <w:spacing w:val="-4"/>
          <w:lang w:val="en-GB"/>
        </w:rPr>
        <w:t xml:space="preserve"> </w:t>
      </w:r>
      <w:r w:rsidR="00FC1966">
        <w:rPr>
          <w:rFonts w:hint="cs"/>
          <w:spacing w:val="-4"/>
          <w:cs/>
          <w:lang w:val="en-GB"/>
        </w:rPr>
        <w:t>บริษัท</w:t>
      </w:r>
      <w:r>
        <w:rPr>
          <w:rFonts w:hint="cs"/>
          <w:spacing w:val="-4"/>
          <w:cs/>
          <w:lang w:val="en-US"/>
        </w:rPr>
        <w:t>ดำเนินการจดทะเบียน</w:t>
      </w:r>
      <w:r w:rsidR="00FC1966">
        <w:rPr>
          <w:rFonts w:hint="cs"/>
          <w:spacing w:val="-4"/>
          <w:cs/>
          <w:lang w:val="en-US"/>
        </w:rPr>
        <w:t>ลดทุน</w:t>
      </w:r>
      <w:r>
        <w:rPr>
          <w:rFonts w:hint="cs"/>
          <w:spacing w:val="-4"/>
          <w:cs/>
          <w:lang w:val="en-US"/>
        </w:rPr>
        <w:t xml:space="preserve">กับกระทรวงพาณิชย์เมื่อวันที่ </w:t>
      </w:r>
      <w:r w:rsidR="00FC1966">
        <w:rPr>
          <w:spacing w:val="-4"/>
          <w:lang w:val="en-US"/>
        </w:rPr>
        <w:t xml:space="preserve">1 </w:t>
      </w:r>
      <w:r w:rsidR="00FC1966">
        <w:rPr>
          <w:rFonts w:hint="cs"/>
          <w:spacing w:val="-4"/>
          <w:cs/>
          <w:lang w:val="en-US"/>
        </w:rPr>
        <w:t xml:space="preserve">มิถุนายน </w:t>
      </w:r>
      <w:r w:rsidR="00FC1966">
        <w:rPr>
          <w:spacing w:val="-4"/>
          <w:lang w:val="en-GB"/>
        </w:rPr>
        <w:t>2564</w:t>
      </w:r>
    </w:p>
    <w:p w14:paraId="577FC8D0" w14:textId="5C47B139" w:rsidR="00FC1966" w:rsidRDefault="00FC1966" w:rsidP="009C3EA8">
      <w:pPr>
        <w:pStyle w:val="FSContent"/>
        <w:rPr>
          <w:spacing w:val="-4"/>
          <w:lang w:val="en-US"/>
        </w:rPr>
      </w:pPr>
    </w:p>
    <w:p w14:paraId="2808389C" w14:textId="62C321C0" w:rsidR="00FC1966" w:rsidRDefault="00FC1966" w:rsidP="00FC1966">
      <w:pPr>
        <w:pStyle w:val="FSContent"/>
        <w:rPr>
          <w:spacing w:val="-4"/>
          <w:lang w:val="en-US"/>
        </w:rPr>
      </w:pPr>
      <w:r>
        <w:rPr>
          <w:rFonts w:hint="cs"/>
          <w:spacing w:val="-4"/>
          <w:cs/>
          <w:lang w:val="en-US"/>
        </w:rPr>
        <w:t xml:space="preserve">ในการประชุมวิสามัญผู้ถือหุ้นเมื่อวันที่ </w:t>
      </w:r>
      <w:r>
        <w:rPr>
          <w:spacing w:val="-4"/>
          <w:lang w:val="en-GB"/>
        </w:rPr>
        <w:t xml:space="preserve">26 </w:t>
      </w:r>
      <w:r>
        <w:rPr>
          <w:rFonts w:hint="cs"/>
          <w:spacing w:val="-4"/>
          <w:cs/>
          <w:lang w:val="en-GB"/>
        </w:rPr>
        <w:t>พฤษภาคม</w:t>
      </w:r>
      <w:r>
        <w:rPr>
          <w:spacing w:val="-4"/>
          <w:lang w:val="en-GB"/>
        </w:rPr>
        <w:t xml:space="preserve"> 2564 </w:t>
      </w:r>
      <w:r>
        <w:rPr>
          <w:rFonts w:hint="cs"/>
          <w:spacing w:val="-4"/>
          <w:cs/>
          <w:lang w:val="en-GB"/>
        </w:rPr>
        <w:t xml:space="preserve">ผู้ถือหุ้นมีมติอนุมัติให้เพิ่มทุนจดทะเบียนจำนวน </w:t>
      </w:r>
      <w:r>
        <w:rPr>
          <w:spacing w:val="-4"/>
          <w:lang w:val="en-GB"/>
        </w:rPr>
        <w:t xml:space="preserve">57.5 </w:t>
      </w:r>
      <w:r>
        <w:rPr>
          <w:rFonts w:hint="cs"/>
          <w:spacing w:val="-4"/>
          <w:cs/>
          <w:lang w:val="en-GB"/>
        </w:rPr>
        <w:t xml:space="preserve">ล้านบาท (แบ่งเป็น </w:t>
      </w:r>
      <w:r>
        <w:rPr>
          <w:spacing w:val="-4"/>
          <w:lang w:val="en-GB"/>
        </w:rPr>
        <w:t>115.0</w:t>
      </w:r>
      <w:r>
        <w:rPr>
          <w:rFonts w:hint="cs"/>
          <w:spacing w:val="-4"/>
          <w:cs/>
          <w:lang w:val="en-GB"/>
        </w:rPr>
        <w:t xml:space="preserve"> ล้านหุ้น มูลค่าหุ้นละ </w:t>
      </w:r>
      <w:r>
        <w:rPr>
          <w:spacing w:val="-4"/>
          <w:lang w:val="en-GB"/>
        </w:rPr>
        <w:t>0.5</w:t>
      </w:r>
      <w:r>
        <w:rPr>
          <w:rFonts w:hint="cs"/>
          <w:spacing w:val="-4"/>
          <w:cs/>
          <w:lang w:val="en-GB"/>
        </w:rPr>
        <w:t xml:space="preserve"> บาท</w:t>
      </w:r>
      <w:r>
        <w:rPr>
          <w:spacing w:val="-4"/>
          <w:lang w:val="en-GB"/>
        </w:rPr>
        <w:t>)</w:t>
      </w:r>
      <w:r>
        <w:rPr>
          <w:rFonts w:hint="cs"/>
          <w:spacing w:val="-4"/>
          <w:cs/>
          <w:lang w:val="en-GB"/>
        </w:rPr>
        <w:t xml:space="preserve"> เพื่อ</w:t>
      </w:r>
      <w:r w:rsidRPr="00FC1966">
        <w:rPr>
          <w:spacing w:val="-4"/>
          <w:cs/>
          <w:lang w:val="en-GB"/>
        </w:rPr>
        <w:t>เสนอขายให้แก่ประชาชนทั่วไปเป็นครั้งแรก</w:t>
      </w:r>
      <w:r>
        <w:rPr>
          <w:spacing w:val="-4"/>
          <w:lang w:val="en-GB"/>
        </w:rPr>
        <w:t xml:space="preserve"> </w:t>
      </w:r>
      <w:r>
        <w:rPr>
          <w:rFonts w:hint="cs"/>
          <w:spacing w:val="-4"/>
          <w:cs/>
          <w:lang w:val="en-GB"/>
        </w:rPr>
        <w:t>บริษัท</w:t>
      </w:r>
      <w:r>
        <w:rPr>
          <w:rFonts w:hint="cs"/>
          <w:spacing w:val="-4"/>
          <w:cs/>
          <w:lang w:val="en-US"/>
        </w:rPr>
        <w:t xml:space="preserve">ดำเนินการจดทะเบียนเพิ่มทุนกับกระทรวงพาณิชย์เมื่อวันที่ </w:t>
      </w:r>
      <w:r>
        <w:rPr>
          <w:spacing w:val="-4"/>
          <w:lang w:val="en-US"/>
        </w:rPr>
        <w:t xml:space="preserve">2 </w:t>
      </w:r>
      <w:r>
        <w:rPr>
          <w:rFonts w:hint="cs"/>
          <w:spacing w:val="-4"/>
          <w:cs/>
          <w:lang w:val="en-US"/>
        </w:rPr>
        <w:t xml:space="preserve">มิถุนายน </w:t>
      </w:r>
      <w:r>
        <w:rPr>
          <w:spacing w:val="-4"/>
          <w:lang w:val="en-GB"/>
        </w:rPr>
        <w:t>2564</w:t>
      </w:r>
    </w:p>
    <w:p w14:paraId="0251C6F7" w14:textId="164AA8A8" w:rsidR="00617961" w:rsidRDefault="00617961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22CD967C" w14:textId="2B6DDDC2" w:rsidR="002C4FD1" w:rsidRPr="00D931A1" w:rsidRDefault="00F62C4D" w:rsidP="0080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t>10</w:t>
      </w:r>
      <w:r w:rsidR="002C4FD1"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C23230" w:rsidRDefault="002C4FD1" w:rsidP="0085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257F4B81" w14:textId="2808DE10" w:rsidR="00742E5E" w:rsidRDefault="00FE3108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 w:hint="cs"/>
          <w:sz w:val="30"/>
          <w:szCs w:val="30"/>
          <w:cs/>
          <w:lang w:val="en-GB"/>
        </w:rPr>
        <w:t>ส่วนงานที่รายงานดังรายละเอียดข้างล่าง</w:t>
      </w:r>
      <w:r>
        <w:rPr>
          <w:rFonts w:ascii="Angsana New" w:eastAsia="Cordia New" w:hAnsi="Angsana New"/>
          <w:sz w:val="30"/>
          <w:szCs w:val="30"/>
        </w:rPr>
        <w:t xml:space="preserve"> </w:t>
      </w:r>
      <w:r w:rsidRPr="004649BD">
        <w:rPr>
          <w:rFonts w:ascii="Times New Roman" w:hAnsi="Times New Roman"/>
          <w:sz w:val="22"/>
          <w:szCs w:val="30"/>
          <w:cs/>
          <w:lang w:val="en-GB"/>
        </w:rPr>
        <w:t>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>
        <w:rPr>
          <w:rFonts w:ascii="Times New Roman" w:hAnsi="Times New Roman" w:hint="cs"/>
          <w:sz w:val="22"/>
          <w:szCs w:val="30"/>
          <w:cs/>
          <w:lang w:val="en-GB"/>
        </w:rPr>
        <w:t xml:space="preserve"> การดำเนินงานของแต่ละส่วนงานที่รายงานของบริษัทโดยสรุปมีดังนี้</w:t>
      </w:r>
    </w:p>
    <w:p w14:paraId="62DDB294" w14:textId="77777777" w:rsidR="00925A0C" w:rsidRPr="004649BD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2"/>
        <w:gridCol w:w="7560"/>
      </w:tblGrid>
      <w:tr w:rsidR="00742E5E" w:rsidRPr="004649BD" w14:paraId="49F37BF3" w14:textId="77777777" w:rsidTr="002A5F91">
        <w:trPr>
          <w:cantSplit/>
        </w:trPr>
        <w:tc>
          <w:tcPr>
            <w:tcW w:w="1602" w:type="dxa"/>
          </w:tcPr>
          <w:p w14:paraId="1F8067B6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1C176E69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4649BD" w14:paraId="7C34CC20" w14:textId="77777777" w:rsidTr="002A5F91">
        <w:trPr>
          <w:cantSplit/>
        </w:trPr>
        <w:tc>
          <w:tcPr>
            <w:tcW w:w="1602" w:type="dxa"/>
          </w:tcPr>
          <w:p w14:paraId="1CE6EFE6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28DFD21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1087F278" w14:textId="77777777" w:rsidR="00742E5E" w:rsidRPr="004649BD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p w14:paraId="4292A574" w14:textId="652B35E1" w:rsidR="00742E5E" w:rsidRDefault="00254D87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254D87">
        <w:rPr>
          <w:rFonts w:ascii="Times New Roman" w:hAnsi="Times New Roman"/>
          <w:sz w:val="22"/>
          <w:szCs w:val="30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ผลการดำเนินงานวัดโดยใช้กำไรจากการดำเนินงานของแต่ละส่วนงาน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45BED952" w14:textId="77777777" w:rsidR="00254D87" w:rsidRDefault="00254D87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EE2183A" w14:textId="274970D4" w:rsidR="00742E5E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649BD">
        <w:rPr>
          <w:rFonts w:ascii="Angsana New" w:hAnsi="Angsana New" w:hint="cs"/>
          <w:sz w:val="30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64B15431" w14:textId="77777777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91A9DD0" w14:textId="0D2522B6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  <w:sectPr w:rsidR="00254D87" w:rsidSect="003E7D92">
          <w:headerReference w:type="default" r:id="rId8"/>
          <w:footerReference w:type="default" r:id="rId9"/>
          <w:pgSz w:w="11909" w:h="16834" w:code="9"/>
          <w:pgMar w:top="691" w:right="1379" w:bottom="576" w:left="1152" w:header="720" w:footer="720" w:gutter="0"/>
          <w:pgNumType w:start="12"/>
          <w:cols w:space="720"/>
          <w:docGrid w:linePitch="245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57"/>
        <w:gridCol w:w="1220"/>
        <w:gridCol w:w="308"/>
        <w:gridCol w:w="1270"/>
        <w:gridCol w:w="330"/>
        <w:gridCol w:w="1267"/>
        <w:gridCol w:w="308"/>
        <w:gridCol w:w="1305"/>
        <w:gridCol w:w="318"/>
        <w:gridCol w:w="1264"/>
        <w:gridCol w:w="318"/>
        <w:gridCol w:w="1264"/>
        <w:gridCol w:w="308"/>
        <w:gridCol w:w="9"/>
        <w:gridCol w:w="1255"/>
        <w:gridCol w:w="308"/>
        <w:gridCol w:w="1258"/>
      </w:tblGrid>
      <w:tr w:rsidR="00254D87" w:rsidRPr="0016249F" w14:paraId="1FF2BB0C" w14:textId="77777777" w:rsidTr="008743DF">
        <w:tc>
          <w:tcPr>
            <w:tcW w:w="1046" w:type="pct"/>
          </w:tcPr>
          <w:p w14:paraId="1B9F618F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</w:t>
            </w:r>
          </w:p>
          <w:p w14:paraId="4C6E779A" w14:textId="65E5757E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0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99" w:type="pct"/>
            <w:gridSpan w:val="3"/>
            <w:vAlign w:val="bottom"/>
          </w:tcPr>
          <w:p w14:paraId="44EF21D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24F124B8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521A7FDC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vAlign w:val="bottom"/>
          </w:tcPr>
          <w:p w14:paraId="5DA7ECA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0E2F3C7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gridSpan w:val="2"/>
            <w:vAlign w:val="bottom"/>
          </w:tcPr>
          <w:p w14:paraId="453004CA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5E348582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54D87" w:rsidRPr="0016249F" w14:paraId="7D5A0431" w14:textId="77777777" w:rsidTr="008743DF">
        <w:tc>
          <w:tcPr>
            <w:tcW w:w="1046" w:type="pct"/>
          </w:tcPr>
          <w:p w14:paraId="3DFE87A3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68A64E9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4F227AB5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78CA48E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" w:type="pct"/>
          </w:tcPr>
          <w:p w14:paraId="035B5C8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2FA3B4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4C1EE0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ED4B84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</w:tcPr>
          <w:p w14:paraId="11AEC88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94E934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2" w:type="pct"/>
          </w:tcPr>
          <w:p w14:paraId="56747D7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DFDBEC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  <w:gridSpan w:val="2"/>
          </w:tcPr>
          <w:p w14:paraId="1A8BD65F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</w:tcPr>
          <w:p w14:paraId="01ABAF5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272524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66CA638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4D87" w:rsidRPr="0016249F" w14:paraId="6F5F46FB" w14:textId="77777777" w:rsidTr="008743DF">
        <w:tc>
          <w:tcPr>
            <w:tcW w:w="1046" w:type="pct"/>
          </w:tcPr>
          <w:p w14:paraId="015FC231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16"/>
          </w:tcPr>
          <w:p w14:paraId="51A984FA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D87" w:rsidRPr="0016249F" w14:paraId="7526AF2B" w14:textId="77777777" w:rsidTr="008743DF">
        <w:tc>
          <w:tcPr>
            <w:tcW w:w="1046" w:type="pct"/>
          </w:tcPr>
          <w:p w14:paraId="35330086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00A7D98B" w14:textId="4A6C4DFD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67,272</w:t>
            </w:r>
          </w:p>
        </w:tc>
        <w:tc>
          <w:tcPr>
            <w:tcW w:w="99" w:type="pct"/>
          </w:tcPr>
          <w:p w14:paraId="42515A3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45FE32EA" w14:textId="76EC3E56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60,541</w:t>
            </w:r>
          </w:p>
        </w:tc>
        <w:tc>
          <w:tcPr>
            <w:tcW w:w="106" w:type="pct"/>
          </w:tcPr>
          <w:p w14:paraId="43F41EE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0751C92E" w14:textId="3008E918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43,126</w:t>
            </w:r>
          </w:p>
        </w:tc>
        <w:tc>
          <w:tcPr>
            <w:tcW w:w="99" w:type="pct"/>
          </w:tcPr>
          <w:p w14:paraId="679F8D99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6F082702" w14:textId="10E46DC1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52,015</w:t>
            </w:r>
          </w:p>
        </w:tc>
        <w:tc>
          <w:tcPr>
            <w:tcW w:w="102" w:type="pct"/>
          </w:tcPr>
          <w:p w14:paraId="26CD5E4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FA7A370" w14:textId="2882A0B3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2,154</w:t>
            </w:r>
          </w:p>
        </w:tc>
        <w:tc>
          <w:tcPr>
            <w:tcW w:w="102" w:type="pct"/>
          </w:tcPr>
          <w:p w14:paraId="4D35D601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55FC7CC" w14:textId="2FA10221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9,850</w:t>
            </w:r>
          </w:p>
        </w:tc>
        <w:tc>
          <w:tcPr>
            <w:tcW w:w="99" w:type="pct"/>
          </w:tcPr>
          <w:p w14:paraId="66809202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</w:tcPr>
          <w:p w14:paraId="6D6E39B4" w14:textId="05154801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112,552</w:t>
            </w:r>
          </w:p>
        </w:tc>
        <w:tc>
          <w:tcPr>
            <w:tcW w:w="99" w:type="pct"/>
          </w:tcPr>
          <w:p w14:paraId="38A8AC92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39F13262" w14:textId="5E124FD2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122,406</w:t>
            </w:r>
          </w:p>
        </w:tc>
      </w:tr>
      <w:tr w:rsidR="00254D87" w:rsidRPr="0016249F" w14:paraId="0E730712" w14:textId="77777777" w:rsidTr="008743DF">
        <w:tc>
          <w:tcPr>
            <w:tcW w:w="1046" w:type="pct"/>
          </w:tcPr>
          <w:p w14:paraId="681AEF18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6C5349E7" w14:textId="2AF29577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12,800</w:t>
            </w:r>
          </w:p>
        </w:tc>
        <w:tc>
          <w:tcPr>
            <w:tcW w:w="99" w:type="pct"/>
          </w:tcPr>
          <w:p w14:paraId="5247091F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0A35BAD0" w14:textId="662A26EF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10,973</w:t>
            </w:r>
          </w:p>
        </w:tc>
        <w:tc>
          <w:tcPr>
            <w:tcW w:w="106" w:type="pct"/>
          </w:tcPr>
          <w:p w14:paraId="4A4C7B27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731D6CD8" w14:textId="22C3D413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15,131</w:t>
            </w:r>
          </w:p>
        </w:tc>
        <w:tc>
          <w:tcPr>
            <w:tcW w:w="99" w:type="pct"/>
          </w:tcPr>
          <w:p w14:paraId="4AE586F7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62778C2B" w14:textId="6A08BD28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12,967</w:t>
            </w:r>
          </w:p>
        </w:tc>
        <w:tc>
          <w:tcPr>
            <w:tcW w:w="102" w:type="pct"/>
          </w:tcPr>
          <w:p w14:paraId="1F4930A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5DD3BA2" w14:textId="75AFEB1E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170</w:t>
            </w:r>
          </w:p>
        </w:tc>
        <w:tc>
          <w:tcPr>
            <w:tcW w:w="102" w:type="pct"/>
          </w:tcPr>
          <w:p w14:paraId="2345871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D5BB9D8" w14:textId="446F8140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1,210</w:t>
            </w:r>
          </w:p>
        </w:tc>
        <w:tc>
          <w:tcPr>
            <w:tcW w:w="99" w:type="pct"/>
          </w:tcPr>
          <w:p w14:paraId="02F57A6D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64ABE" w14:textId="6BA7326C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28,101</w:t>
            </w:r>
          </w:p>
        </w:tc>
        <w:tc>
          <w:tcPr>
            <w:tcW w:w="99" w:type="pct"/>
          </w:tcPr>
          <w:p w14:paraId="554E15C5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2FA600A2" w14:textId="0D9518AA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25,150</w:t>
            </w:r>
          </w:p>
        </w:tc>
      </w:tr>
      <w:tr w:rsidR="00254D87" w:rsidRPr="0016249F" w14:paraId="79107275" w14:textId="77777777" w:rsidTr="008743DF">
        <w:trPr>
          <w:trHeight w:hRule="exact" w:val="288"/>
        </w:trPr>
        <w:tc>
          <w:tcPr>
            <w:tcW w:w="1046" w:type="pct"/>
          </w:tcPr>
          <w:p w14:paraId="6DE2E433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34596E3E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5E701C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6A3C5DE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28EA3CC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D29A4E9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1A84E9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30DBEFCA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08AF8A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6E7286C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AA89F6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1F6F9DE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ADCAB3E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6EA22B15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E5BC25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013C1579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87" w:rsidRPr="0016249F" w14:paraId="6ACBF419" w14:textId="77777777" w:rsidTr="008743DF">
        <w:tc>
          <w:tcPr>
            <w:tcW w:w="1046" w:type="pct"/>
          </w:tcPr>
          <w:p w14:paraId="0703F8DB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3E6E9C6F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7434F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69212ED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90DD32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26A6717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701DB1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D3EACE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87B6EC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254F0B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FA2F64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9CE76A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0A9D5DB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E7E0474" w14:textId="774A06F1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  <w:tc>
          <w:tcPr>
            <w:tcW w:w="99" w:type="pct"/>
          </w:tcPr>
          <w:p w14:paraId="437DC46F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4AE5BE8D" w14:textId="1C37C4F0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2,455</w:t>
            </w:r>
          </w:p>
        </w:tc>
      </w:tr>
      <w:tr w:rsidR="00254D87" w:rsidRPr="0016249F" w14:paraId="4B6DC42D" w14:textId="77777777" w:rsidTr="008743DF">
        <w:tc>
          <w:tcPr>
            <w:tcW w:w="1046" w:type="pct"/>
          </w:tcPr>
          <w:p w14:paraId="2D604ADC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2" w:type="pct"/>
          </w:tcPr>
          <w:p w14:paraId="6224A36D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29E6DB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02E37BD2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6C11CA3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1871F76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CEB1EF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F8CDCE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A03E01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1B7A49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D3252CE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E9F7EC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7CF7F3F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E515D8A" w14:textId="12538AF2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(11,920)</w:t>
            </w:r>
          </w:p>
        </w:tc>
        <w:tc>
          <w:tcPr>
            <w:tcW w:w="99" w:type="pct"/>
          </w:tcPr>
          <w:p w14:paraId="127E662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1622ADAF" w14:textId="19102CA5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(13,561)</w:t>
            </w:r>
          </w:p>
        </w:tc>
      </w:tr>
      <w:tr w:rsidR="00254D87" w:rsidRPr="0016249F" w14:paraId="1AA243A3" w14:textId="77777777" w:rsidTr="008743DF">
        <w:tc>
          <w:tcPr>
            <w:tcW w:w="2458" w:type="pct"/>
            <w:gridSpan w:val="6"/>
          </w:tcPr>
          <w:p w14:paraId="4D0BD5A1" w14:textId="3F5EFCB8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16249F">
              <w:rPr>
                <w:rFonts w:asciiTheme="majorBidi" w:hAnsiTheme="majorBidi"/>
                <w:sz w:val="30"/>
                <w:szCs w:val="30"/>
                <w:cs/>
              </w:rPr>
              <w:t xml:space="preserve">จากการด้อยค่าที่รับรู้ในกำไรหรือขาดทุนซึ่งเป็นไปตาม </w:t>
            </w:r>
            <w:r w:rsidRPr="00162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9" w:type="pct"/>
          </w:tcPr>
          <w:p w14:paraId="5A0F4ED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184F6CCA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A0D321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747526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6302BA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1078C6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9A1D9B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212AA903" w14:textId="692BBA6A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(239)</w:t>
            </w:r>
          </w:p>
        </w:tc>
        <w:tc>
          <w:tcPr>
            <w:tcW w:w="99" w:type="pct"/>
          </w:tcPr>
          <w:p w14:paraId="7CA295E7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045DB981" w14:textId="540A7A89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(1,237)</w:t>
            </w:r>
          </w:p>
        </w:tc>
      </w:tr>
      <w:tr w:rsidR="00254D87" w:rsidRPr="0016249F" w14:paraId="188BB206" w14:textId="77777777" w:rsidTr="008743DF">
        <w:trPr>
          <w:trHeight w:val="380"/>
        </w:trPr>
        <w:tc>
          <w:tcPr>
            <w:tcW w:w="1046" w:type="pct"/>
          </w:tcPr>
          <w:p w14:paraId="5E09796A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2C83B00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303B75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09D0EB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44A96B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2C83C2B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5D1CC1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6C8F272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ADE081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2E93D3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8DD245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6C7150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E7DE8E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F5CFDCB" w14:textId="6BC897E2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(2,318)</w:t>
            </w:r>
          </w:p>
        </w:tc>
        <w:tc>
          <w:tcPr>
            <w:tcW w:w="99" w:type="pct"/>
          </w:tcPr>
          <w:p w14:paraId="2D815C11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6B5D3D0" w14:textId="1491B3C9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(2,618)</w:t>
            </w:r>
          </w:p>
        </w:tc>
      </w:tr>
      <w:tr w:rsidR="00254D87" w:rsidRPr="0016249F" w14:paraId="2BF4041D" w14:textId="77777777" w:rsidTr="008743DF">
        <w:trPr>
          <w:trHeight w:val="300"/>
        </w:trPr>
        <w:tc>
          <w:tcPr>
            <w:tcW w:w="1046" w:type="pct"/>
          </w:tcPr>
          <w:p w14:paraId="42395364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392" w:type="pct"/>
          </w:tcPr>
          <w:p w14:paraId="2C40FA8C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3D890D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6389877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43DCE5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221D9E3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7B0C41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35F6C0A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EC092A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CC5D98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D37860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61DC75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F74ED5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C1AD78" w14:textId="40264AD6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14,856</w:t>
            </w:r>
          </w:p>
        </w:tc>
        <w:tc>
          <w:tcPr>
            <w:tcW w:w="99" w:type="pct"/>
          </w:tcPr>
          <w:p w14:paraId="1828BB66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6DA9F39F" w14:textId="1F86C483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10,189</w:t>
            </w:r>
          </w:p>
        </w:tc>
      </w:tr>
    </w:tbl>
    <w:p w14:paraId="62A74786" w14:textId="7BDA0A4A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76C9A5AD" w14:textId="77777777" w:rsidR="00254D87" w:rsidRDefault="0025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57"/>
        <w:gridCol w:w="1220"/>
        <w:gridCol w:w="308"/>
        <w:gridCol w:w="1270"/>
        <w:gridCol w:w="330"/>
        <w:gridCol w:w="1267"/>
        <w:gridCol w:w="308"/>
        <w:gridCol w:w="1305"/>
        <w:gridCol w:w="318"/>
        <w:gridCol w:w="1264"/>
        <w:gridCol w:w="318"/>
        <w:gridCol w:w="1264"/>
        <w:gridCol w:w="318"/>
        <w:gridCol w:w="1264"/>
        <w:gridCol w:w="308"/>
        <w:gridCol w:w="1248"/>
      </w:tblGrid>
      <w:tr w:rsidR="00254D87" w:rsidRPr="0016249F" w14:paraId="499BD8EB" w14:textId="77777777" w:rsidTr="008743DF">
        <w:tc>
          <w:tcPr>
            <w:tcW w:w="1046" w:type="pct"/>
          </w:tcPr>
          <w:p w14:paraId="735F3176" w14:textId="3E624055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25F966DE" w14:textId="2386E8F3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0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99" w:type="pct"/>
            <w:gridSpan w:val="3"/>
            <w:vAlign w:val="bottom"/>
          </w:tcPr>
          <w:p w14:paraId="6BEC14CF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5AE731F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72740EB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vAlign w:val="bottom"/>
          </w:tcPr>
          <w:p w14:paraId="696581B5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762DE71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vAlign w:val="bottom"/>
          </w:tcPr>
          <w:p w14:paraId="5A06BA7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4F2B425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E16F9" w:rsidRPr="0016249F" w14:paraId="028D1EA0" w14:textId="77777777" w:rsidTr="008743DF">
        <w:tc>
          <w:tcPr>
            <w:tcW w:w="1046" w:type="pct"/>
          </w:tcPr>
          <w:p w14:paraId="7ADD91C0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212D5F8C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64B74DCE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6730D0C5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" w:type="pct"/>
          </w:tcPr>
          <w:p w14:paraId="56C5F5D9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3756F56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4B3CE02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796F1A1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</w:tcPr>
          <w:p w14:paraId="3647F45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1757252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2" w:type="pct"/>
          </w:tcPr>
          <w:p w14:paraId="11AF568F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E986A38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</w:tcPr>
          <w:p w14:paraId="082FA32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</w:tcPr>
          <w:p w14:paraId="2692BED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66B0DC2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29FA4DF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4D87" w:rsidRPr="0016249F" w14:paraId="441571BD" w14:textId="77777777" w:rsidTr="008743DF">
        <w:tc>
          <w:tcPr>
            <w:tcW w:w="1046" w:type="pct"/>
          </w:tcPr>
          <w:p w14:paraId="7ADC8E34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15"/>
          </w:tcPr>
          <w:p w14:paraId="7A4855E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6F9" w:rsidRPr="0016249F" w14:paraId="3036EDC7" w14:textId="77777777" w:rsidTr="008743DF">
        <w:tc>
          <w:tcPr>
            <w:tcW w:w="1046" w:type="pct"/>
          </w:tcPr>
          <w:p w14:paraId="05B93741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2D89790E" w14:textId="6009C9FD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123,032</w:t>
            </w:r>
          </w:p>
        </w:tc>
        <w:tc>
          <w:tcPr>
            <w:tcW w:w="99" w:type="pct"/>
          </w:tcPr>
          <w:p w14:paraId="0DF5C9A8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2945F505" w14:textId="6A4774D8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113,843</w:t>
            </w:r>
          </w:p>
        </w:tc>
        <w:tc>
          <w:tcPr>
            <w:tcW w:w="106" w:type="pct"/>
          </w:tcPr>
          <w:p w14:paraId="7BD58320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49145950" w14:textId="36C967F5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80,998</w:t>
            </w:r>
          </w:p>
        </w:tc>
        <w:tc>
          <w:tcPr>
            <w:tcW w:w="99" w:type="pct"/>
          </w:tcPr>
          <w:p w14:paraId="2CB3211D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6F0A2136" w14:textId="118BC418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115,417</w:t>
            </w:r>
          </w:p>
        </w:tc>
        <w:tc>
          <w:tcPr>
            <w:tcW w:w="102" w:type="pct"/>
          </w:tcPr>
          <w:p w14:paraId="72A8FFFD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587171FD" w14:textId="1A66D331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3,334</w:t>
            </w:r>
          </w:p>
        </w:tc>
        <w:tc>
          <w:tcPr>
            <w:tcW w:w="102" w:type="pct"/>
          </w:tcPr>
          <w:p w14:paraId="132ED21A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63EE519" w14:textId="56BDA50C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16,828</w:t>
            </w:r>
          </w:p>
        </w:tc>
        <w:tc>
          <w:tcPr>
            <w:tcW w:w="99" w:type="pct"/>
          </w:tcPr>
          <w:p w14:paraId="35E7A5A8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</w:tcPr>
          <w:p w14:paraId="12CAF301" w14:textId="1B45F53F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207,364</w:t>
            </w:r>
          </w:p>
        </w:tc>
        <w:tc>
          <w:tcPr>
            <w:tcW w:w="99" w:type="pct"/>
          </w:tcPr>
          <w:p w14:paraId="0ED92018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3AB0EB12" w14:textId="426CDA94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246,087</w:t>
            </w:r>
          </w:p>
        </w:tc>
      </w:tr>
      <w:tr w:rsidR="005E16F9" w:rsidRPr="0016249F" w14:paraId="6FFB00C7" w14:textId="77777777" w:rsidTr="008743DF">
        <w:tc>
          <w:tcPr>
            <w:tcW w:w="1046" w:type="pct"/>
          </w:tcPr>
          <w:p w14:paraId="464CB5C6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07E6358A" w14:textId="32EB50F2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23,540</w:t>
            </w:r>
          </w:p>
        </w:tc>
        <w:tc>
          <w:tcPr>
            <w:tcW w:w="99" w:type="pct"/>
          </w:tcPr>
          <w:p w14:paraId="25A0A2FC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1E996BB3" w14:textId="4147A383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21,942</w:t>
            </w:r>
          </w:p>
        </w:tc>
        <w:tc>
          <w:tcPr>
            <w:tcW w:w="106" w:type="pct"/>
          </w:tcPr>
          <w:p w14:paraId="7EC576CF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786BD9A8" w14:textId="54CFD02D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27,108</w:t>
            </w:r>
          </w:p>
        </w:tc>
        <w:tc>
          <w:tcPr>
            <w:tcW w:w="99" w:type="pct"/>
          </w:tcPr>
          <w:p w14:paraId="5C8A08FA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873DE8" w14:textId="1ADB624E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26,370</w:t>
            </w:r>
          </w:p>
        </w:tc>
        <w:tc>
          <w:tcPr>
            <w:tcW w:w="102" w:type="pct"/>
          </w:tcPr>
          <w:p w14:paraId="7D5EB40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52CC2EA" w14:textId="157EE9F9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136</w:t>
            </w:r>
          </w:p>
        </w:tc>
        <w:tc>
          <w:tcPr>
            <w:tcW w:w="102" w:type="pct"/>
          </w:tcPr>
          <w:p w14:paraId="113E4D2C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E235360" w14:textId="42FD50A1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2,053</w:t>
            </w:r>
          </w:p>
        </w:tc>
        <w:tc>
          <w:tcPr>
            <w:tcW w:w="99" w:type="pct"/>
          </w:tcPr>
          <w:p w14:paraId="4C423AC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3D6BBC4" w14:textId="72AC3E1E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50,784</w:t>
            </w:r>
          </w:p>
        </w:tc>
        <w:tc>
          <w:tcPr>
            <w:tcW w:w="99" w:type="pct"/>
          </w:tcPr>
          <w:p w14:paraId="7FEE1A40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6C721776" w14:textId="333F6EE6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50,365</w:t>
            </w:r>
          </w:p>
        </w:tc>
      </w:tr>
      <w:tr w:rsidR="005E16F9" w:rsidRPr="0016249F" w14:paraId="299FB0B4" w14:textId="77777777" w:rsidTr="008743DF">
        <w:trPr>
          <w:trHeight w:hRule="exact" w:val="288"/>
        </w:trPr>
        <w:tc>
          <w:tcPr>
            <w:tcW w:w="1046" w:type="pct"/>
          </w:tcPr>
          <w:p w14:paraId="0B59B653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0BB45483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01AEE9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443F2DB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CA3ED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57D9AB2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486CF7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52D267E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6CE8773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D3317B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C22402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6904864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A0A87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476BA011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6E886E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218C9793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6F9" w:rsidRPr="0016249F" w14:paraId="67652E2C" w14:textId="77777777" w:rsidTr="008743DF">
        <w:tc>
          <w:tcPr>
            <w:tcW w:w="1046" w:type="pct"/>
          </w:tcPr>
          <w:p w14:paraId="6E4ABC1C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441F6C6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48E19A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A7B405C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560ECB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326582B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B5491B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76667D7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4E7CE0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5BD83C0F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184F0E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41AA58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D4C530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41A1579" w14:textId="47E13ED4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  <w:tc>
          <w:tcPr>
            <w:tcW w:w="99" w:type="pct"/>
          </w:tcPr>
          <w:p w14:paraId="27B6AC62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25FFF4F5" w14:textId="31B62DA7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5,013</w:t>
            </w:r>
          </w:p>
        </w:tc>
      </w:tr>
      <w:tr w:rsidR="005E16F9" w:rsidRPr="0016249F" w14:paraId="4B4EF4D4" w14:textId="77777777" w:rsidTr="008743DF">
        <w:tc>
          <w:tcPr>
            <w:tcW w:w="1046" w:type="pct"/>
          </w:tcPr>
          <w:p w14:paraId="2FA93FA7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2" w:type="pct"/>
          </w:tcPr>
          <w:p w14:paraId="0AFBB23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4F021C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B4C7B3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001F3E7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9ABA355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8A5E0C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6EAC0B0D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930E1BD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350FEC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54B007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95CDB5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A56C4AF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DC45CFD" w14:textId="1770B77C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</w:t>
            </w:r>
            <w:r w:rsidR="009D6B7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6)</w:t>
            </w:r>
          </w:p>
        </w:tc>
        <w:tc>
          <w:tcPr>
            <w:tcW w:w="99" w:type="pct"/>
          </w:tcPr>
          <w:p w14:paraId="21305A0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6F9E18E" w14:textId="2574C937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(25,147)</w:t>
            </w:r>
          </w:p>
        </w:tc>
      </w:tr>
      <w:tr w:rsidR="00254D87" w:rsidRPr="0016249F" w14:paraId="68986FDD" w14:textId="77777777" w:rsidTr="008743DF">
        <w:tc>
          <w:tcPr>
            <w:tcW w:w="2458" w:type="pct"/>
            <w:gridSpan w:val="6"/>
          </w:tcPr>
          <w:p w14:paraId="2F13469A" w14:textId="3A11EF64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16249F">
              <w:rPr>
                <w:rFonts w:asciiTheme="majorBidi" w:hAnsiTheme="majorBidi"/>
                <w:sz w:val="30"/>
                <w:szCs w:val="30"/>
                <w:cs/>
              </w:rPr>
              <w:t xml:space="preserve">จากการด้อยค่าที่รับรู้ในกำไรหรือขาดทุนซึ่งเป็นไปตาม </w:t>
            </w:r>
            <w:r w:rsidRPr="00162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9" w:type="pct"/>
          </w:tcPr>
          <w:p w14:paraId="118856C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3675685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1314C0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B3E10F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71CBF1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4DB075B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1B6048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ED87A0C" w14:textId="0058DFF1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(65)</w:t>
            </w:r>
          </w:p>
        </w:tc>
        <w:tc>
          <w:tcPr>
            <w:tcW w:w="99" w:type="pct"/>
          </w:tcPr>
          <w:p w14:paraId="61CEF161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B0EF9F7" w14:textId="2B9479BB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(1,167)</w:t>
            </w:r>
          </w:p>
        </w:tc>
      </w:tr>
      <w:tr w:rsidR="005E16F9" w:rsidRPr="0016249F" w14:paraId="5E6BFA5F" w14:textId="77777777" w:rsidTr="008743DF">
        <w:trPr>
          <w:trHeight w:val="380"/>
        </w:trPr>
        <w:tc>
          <w:tcPr>
            <w:tcW w:w="1046" w:type="pct"/>
          </w:tcPr>
          <w:p w14:paraId="3B086A25" w14:textId="77777777" w:rsidR="00254D87" w:rsidRPr="0016249F" w:rsidRDefault="00254D87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4CDCE6C1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18D67B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8D1672C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546FCE9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05534E5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FDB1E5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5426DD32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200A3D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D9AB02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2636B8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B20105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81F1F8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D09AD60" w14:textId="63B22E5E" w:rsidR="00254D87" w:rsidRPr="0016249F" w:rsidRDefault="005E16F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(4,776)</w:t>
            </w:r>
          </w:p>
        </w:tc>
        <w:tc>
          <w:tcPr>
            <w:tcW w:w="99" w:type="pct"/>
          </w:tcPr>
          <w:p w14:paraId="074D1737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33805C91" w14:textId="47C4851E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(5,830)</w:t>
            </w:r>
          </w:p>
        </w:tc>
      </w:tr>
      <w:tr w:rsidR="005E16F9" w:rsidRPr="0016249F" w14:paraId="2C90E584" w14:textId="77777777" w:rsidTr="008743DF">
        <w:trPr>
          <w:trHeight w:val="300"/>
        </w:trPr>
        <w:tc>
          <w:tcPr>
            <w:tcW w:w="1046" w:type="pct"/>
          </w:tcPr>
          <w:p w14:paraId="6F70E43A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392" w:type="pct"/>
          </w:tcPr>
          <w:p w14:paraId="58F07D7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D0AADA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DB3BA1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2F65AC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300518AD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E9067E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14EF1EED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482364D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269F76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644CC3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85B0A6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7AA4F7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4BB80184" w14:textId="793E7D74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24,142</w:t>
            </w:r>
          </w:p>
        </w:tc>
        <w:tc>
          <w:tcPr>
            <w:tcW w:w="99" w:type="pct"/>
          </w:tcPr>
          <w:p w14:paraId="6D1F0B01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5AF60E56" w14:textId="21AC6F38" w:rsidR="00254D87" w:rsidRPr="0016249F" w:rsidRDefault="009D6B7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23,234</w:t>
            </w:r>
          </w:p>
        </w:tc>
      </w:tr>
    </w:tbl>
    <w:p w14:paraId="199139B2" w14:textId="77777777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BF85DC4" w14:textId="1232069E" w:rsidR="00083E5C" w:rsidRDefault="00083E5C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861B658" w14:textId="77777777" w:rsidR="00254D87" w:rsidRDefault="00254D87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sectPr w:rsidR="00254D87" w:rsidSect="00254D87">
          <w:pgSz w:w="16834" w:h="11909" w:orient="landscape" w:code="9"/>
          <w:pgMar w:top="1152" w:right="691" w:bottom="1379" w:left="576" w:header="720" w:footer="720" w:gutter="0"/>
          <w:cols w:space="720"/>
          <w:docGrid w:linePitch="245"/>
        </w:sectPr>
      </w:pPr>
    </w:p>
    <w:p w14:paraId="1A9F6017" w14:textId="105F42E5" w:rsidR="002C4FD1" w:rsidRPr="005D7B6A" w:rsidRDefault="002C4FD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5D7B6A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6F361C62" w14:textId="77777777" w:rsidR="002C4FD1" w:rsidRPr="005C6AA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EBC721" w14:textId="246DAE75" w:rsidR="002C4FD1" w:rsidRPr="005C6AA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C6AA8">
        <w:rPr>
          <w:rFonts w:ascii="Angsana New" w:hAnsi="Angsana New" w:hint="cs"/>
          <w:sz w:val="30"/>
          <w:szCs w:val="30"/>
          <w:cs/>
        </w:rPr>
        <w:t>บริษัท</w:t>
      </w:r>
      <w:r w:rsidRPr="005C6AA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ดำเนินธุรกิจเฉพาะในประเทศเท่านั้น </w:t>
      </w:r>
      <w:r w:rsidR="009C3EA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5C6AA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55511A0" w14:textId="77777777" w:rsidR="007C6506" w:rsidRPr="005C6AA8" w:rsidRDefault="007C6506" w:rsidP="002C4FD1">
      <w:pPr>
        <w:jc w:val="thaiDistribute"/>
        <w:rPr>
          <w:rFonts w:ascii="Angsana New" w:hAnsi="Angsana New"/>
          <w:sz w:val="24"/>
          <w:szCs w:val="24"/>
          <w:cs/>
        </w:rPr>
      </w:pPr>
    </w:p>
    <w:p w14:paraId="6215EDA9" w14:textId="77777777" w:rsidR="002C4FD1" w:rsidRPr="005C6AA8" w:rsidRDefault="002C4FD1" w:rsidP="002C4FD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5C6A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E4B688C" w14:textId="77777777" w:rsidR="00FC0C86" w:rsidRPr="00E374BB" w:rsidRDefault="00FC0C86" w:rsidP="002C4FD1">
      <w:pPr>
        <w:ind w:left="680" w:hanging="140"/>
        <w:rPr>
          <w:rFonts w:ascii="Angsana New" w:hAnsi="Angsana New"/>
          <w:sz w:val="30"/>
          <w:szCs w:val="30"/>
        </w:rPr>
      </w:pPr>
    </w:p>
    <w:p w14:paraId="2DF6C23D" w14:textId="21EBB779" w:rsidR="002C4FD1" w:rsidRPr="006D2FFA" w:rsidRDefault="002C4FD1" w:rsidP="004C66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FFA">
        <w:rPr>
          <w:rFonts w:ascii="Angsana New" w:hAnsi="Angsana New"/>
          <w:sz w:val="30"/>
          <w:szCs w:val="30"/>
          <w:cs/>
        </w:rPr>
        <w:t>รายได้จากลูกค้าหลัก</w:t>
      </w:r>
      <w:r w:rsidR="006D2FFA" w:rsidRPr="006D2FFA">
        <w:rPr>
          <w:rFonts w:ascii="Angsana New" w:hAnsi="Angsana New"/>
          <w:sz w:val="30"/>
          <w:szCs w:val="30"/>
        </w:rPr>
        <w:t xml:space="preserve"> 2 </w:t>
      </w:r>
      <w:r w:rsidR="006D2FFA" w:rsidRPr="006D2FFA">
        <w:rPr>
          <w:rFonts w:ascii="Angsana New" w:hAnsi="Angsana New" w:hint="cs"/>
          <w:sz w:val="30"/>
          <w:szCs w:val="30"/>
          <w:cs/>
        </w:rPr>
        <w:t>ราย</w:t>
      </w:r>
      <w:r w:rsidRPr="006D2FFA">
        <w:rPr>
          <w:rFonts w:ascii="Angsana New" w:hAnsi="Angsana New"/>
          <w:sz w:val="30"/>
          <w:szCs w:val="30"/>
          <w:cs/>
        </w:rPr>
        <w:t>ของบริษัท</w:t>
      </w:r>
      <w:r w:rsidR="004C66A0" w:rsidRPr="006D2FFA">
        <w:rPr>
          <w:rFonts w:ascii="Angsana New" w:hAnsi="Angsana New"/>
          <w:sz w:val="30"/>
          <w:szCs w:val="30"/>
          <w:cs/>
        </w:rPr>
        <w:t>สำหรับ</w:t>
      </w:r>
      <w:r w:rsidR="000D3B7F" w:rsidRPr="006D2FFA">
        <w:rPr>
          <w:rFonts w:ascii="Angsana New" w:hAnsi="Angsana New"/>
          <w:sz w:val="30"/>
          <w:szCs w:val="30"/>
          <w:cs/>
        </w:rPr>
        <w:t>งวดสามเดือน</w:t>
      </w:r>
      <w:r w:rsidR="004C66A0" w:rsidRPr="006D2FF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140D" w:rsidRPr="006D2FFA">
        <w:rPr>
          <w:rFonts w:ascii="Angsana New" w:hAnsi="Angsana New"/>
          <w:sz w:val="30"/>
          <w:szCs w:val="30"/>
        </w:rPr>
        <w:t xml:space="preserve">30 </w:t>
      </w:r>
      <w:r w:rsidR="00F5140D" w:rsidRPr="006D2FF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140D" w:rsidRPr="006D2FFA">
        <w:rPr>
          <w:rFonts w:ascii="Angsana New" w:hAnsi="Angsana New"/>
          <w:sz w:val="30"/>
          <w:szCs w:val="30"/>
        </w:rPr>
        <w:t>256</w:t>
      </w:r>
      <w:r w:rsidR="00BD02DD">
        <w:rPr>
          <w:rFonts w:ascii="Angsana New" w:hAnsi="Angsana New"/>
          <w:sz w:val="30"/>
          <w:szCs w:val="30"/>
        </w:rPr>
        <w:t>4</w:t>
      </w:r>
      <w:r w:rsidR="004C66A0"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="00587AF6" w:rsidRPr="006D2FFA">
        <w:rPr>
          <w:rFonts w:ascii="Angsana New" w:hAnsi="Angsana New"/>
          <w:sz w:val="30"/>
          <w:szCs w:val="30"/>
        </w:rPr>
        <w:t xml:space="preserve">                  </w:t>
      </w:r>
      <w:bookmarkStart w:id="1" w:name="_Hlk77960905"/>
      <w:r w:rsidR="00BD02DD">
        <w:rPr>
          <w:rFonts w:ascii="Angsana New" w:hAnsi="Angsana New"/>
          <w:sz w:val="30"/>
          <w:szCs w:val="30"/>
        </w:rPr>
        <w:t>33.2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>ล้านบาท</w:t>
      </w:r>
      <w:r w:rsidR="006D2FFA" w:rsidRPr="006D2FFA">
        <w:rPr>
          <w:rFonts w:ascii="Angsana New" w:hAnsi="Angsana New"/>
          <w:sz w:val="30"/>
          <w:szCs w:val="30"/>
        </w:rPr>
        <w:t xml:space="preserve"> </w:t>
      </w:r>
      <w:r w:rsidR="006D2FFA" w:rsidRPr="006D2F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D02DD">
        <w:rPr>
          <w:rFonts w:ascii="Angsana New" w:hAnsi="Angsana New"/>
          <w:sz w:val="30"/>
          <w:szCs w:val="30"/>
          <w:lang w:val="en-GB"/>
        </w:rPr>
        <w:t>20.7</w:t>
      </w:r>
      <w:r w:rsidR="006D2FFA" w:rsidRPr="006D2FFA">
        <w:rPr>
          <w:rFonts w:ascii="Angsana New" w:hAnsi="Angsana New"/>
          <w:sz w:val="30"/>
          <w:szCs w:val="30"/>
          <w:lang w:val="en-GB"/>
        </w:rPr>
        <w:t xml:space="preserve"> </w:t>
      </w:r>
      <w:r w:rsidR="006D2FFA" w:rsidRPr="006D2FFA">
        <w:rPr>
          <w:rFonts w:ascii="Angsana New" w:hAnsi="Angsana New" w:hint="cs"/>
          <w:sz w:val="30"/>
          <w:szCs w:val="30"/>
          <w:cs/>
          <w:lang w:val="en-GB"/>
        </w:rPr>
        <w:t>ล้านบาท ตามลำดับ</w:t>
      </w:r>
      <w:bookmarkEnd w:id="1"/>
      <w:r w:rsidR="000B6A0C"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i/>
          <w:iCs/>
          <w:sz w:val="30"/>
          <w:szCs w:val="30"/>
          <w:cs/>
        </w:rPr>
        <w:t>(</w:t>
      </w:r>
      <w:r w:rsidRPr="006D2FFA">
        <w:rPr>
          <w:rFonts w:ascii="Angsana New" w:hAnsi="Angsana New"/>
          <w:i/>
          <w:iCs/>
          <w:sz w:val="30"/>
          <w:szCs w:val="30"/>
        </w:rPr>
        <w:t>25</w:t>
      </w:r>
      <w:r w:rsidR="00435082" w:rsidRPr="006D2FFA">
        <w:rPr>
          <w:rFonts w:ascii="Angsana New" w:hAnsi="Angsana New"/>
          <w:i/>
          <w:iCs/>
          <w:sz w:val="30"/>
          <w:szCs w:val="30"/>
          <w:cs/>
        </w:rPr>
        <w:t>6</w:t>
      </w:r>
      <w:r w:rsidR="00BD02DD">
        <w:rPr>
          <w:rFonts w:ascii="Angsana New" w:hAnsi="Angsana New"/>
          <w:i/>
          <w:iCs/>
          <w:sz w:val="30"/>
          <w:szCs w:val="30"/>
        </w:rPr>
        <w:t>3</w:t>
      </w:r>
      <w:r w:rsidR="007C6506" w:rsidRPr="006D2FFA">
        <w:rPr>
          <w:rFonts w:ascii="Angsana New" w:hAnsi="Angsana New"/>
          <w:i/>
          <w:iCs/>
          <w:sz w:val="30"/>
          <w:szCs w:val="30"/>
        </w:rPr>
        <w:t xml:space="preserve"> </w:t>
      </w:r>
      <w:r w:rsidRPr="006D2FFA">
        <w:rPr>
          <w:rFonts w:ascii="Angsana New" w:hAnsi="Angsana New"/>
          <w:i/>
          <w:iCs/>
          <w:sz w:val="30"/>
          <w:szCs w:val="30"/>
        </w:rPr>
        <w:t>:</w:t>
      </w:r>
      <w:r w:rsidR="00AC586B" w:rsidRPr="006D2FF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17.0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ล้านบาท และ 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14.3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ตามลำดับ</w:t>
      </w:r>
      <w:r w:rsidRPr="006D2FF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B0AA007" w14:textId="098DAD49" w:rsidR="002D3003" w:rsidRDefault="002D3003" w:rsidP="004C66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3D7488" w14:textId="0D778FA4" w:rsidR="007557CB" w:rsidRPr="006D2FFA" w:rsidRDefault="007557CB" w:rsidP="007557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FFA">
        <w:rPr>
          <w:rFonts w:ascii="Angsana New" w:hAnsi="Angsana New"/>
          <w:sz w:val="30"/>
          <w:szCs w:val="30"/>
          <w:cs/>
        </w:rPr>
        <w:t>รายได้จากลูกค้าหลัก</w:t>
      </w:r>
      <w:r w:rsidRPr="006D2FFA">
        <w:rPr>
          <w:rFonts w:ascii="Angsana New" w:hAnsi="Angsana New"/>
          <w:sz w:val="30"/>
          <w:szCs w:val="30"/>
        </w:rPr>
        <w:t xml:space="preserve"> 2 </w:t>
      </w:r>
      <w:r w:rsidRPr="006D2FFA">
        <w:rPr>
          <w:rFonts w:ascii="Angsana New" w:hAnsi="Angsana New" w:hint="cs"/>
          <w:sz w:val="30"/>
          <w:szCs w:val="30"/>
          <w:cs/>
        </w:rPr>
        <w:t>ราย</w:t>
      </w:r>
      <w:r w:rsidRPr="006D2FFA">
        <w:rPr>
          <w:rFonts w:ascii="Angsana New" w:hAnsi="Angsana New"/>
          <w:sz w:val="30"/>
          <w:szCs w:val="30"/>
          <w:cs/>
        </w:rPr>
        <w:t>ของบริษัทสำหรับงวด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6D2FF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2FFA">
        <w:rPr>
          <w:rFonts w:ascii="Angsana New" w:hAnsi="Angsana New"/>
          <w:sz w:val="30"/>
          <w:szCs w:val="30"/>
        </w:rPr>
        <w:t xml:space="preserve">30 </w:t>
      </w:r>
      <w:r w:rsidRPr="006D2FF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D2FFA">
        <w:rPr>
          <w:rFonts w:ascii="Angsana New" w:hAnsi="Angsana New"/>
          <w:sz w:val="30"/>
          <w:szCs w:val="30"/>
        </w:rPr>
        <w:t>256</w:t>
      </w:r>
      <w:r w:rsidR="003172EE">
        <w:rPr>
          <w:rFonts w:ascii="Angsana New" w:hAnsi="Angsana New"/>
          <w:sz w:val="30"/>
          <w:szCs w:val="30"/>
        </w:rPr>
        <w:t>4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Pr="006D2FFA">
        <w:rPr>
          <w:rFonts w:ascii="Angsana New" w:hAnsi="Angsana New"/>
          <w:sz w:val="30"/>
          <w:szCs w:val="30"/>
        </w:rPr>
        <w:t xml:space="preserve">                  </w:t>
      </w:r>
      <w:bookmarkStart w:id="2" w:name="_Hlk77960983"/>
      <w:r w:rsidR="00BD02DD">
        <w:rPr>
          <w:rFonts w:ascii="Angsana New" w:hAnsi="Angsana New"/>
          <w:sz w:val="30"/>
          <w:szCs w:val="30"/>
        </w:rPr>
        <w:t>61.9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>ล้านบาท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D02DD">
        <w:rPr>
          <w:rFonts w:ascii="Angsana New" w:hAnsi="Angsana New"/>
          <w:sz w:val="30"/>
          <w:szCs w:val="30"/>
          <w:lang w:val="en-GB"/>
        </w:rPr>
        <w:t>37.4</w:t>
      </w:r>
      <w:r w:rsidRPr="006D2FFA">
        <w:rPr>
          <w:rFonts w:ascii="Angsana New" w:hAnsi="Angsana New"/>
          <w:sz w:val="30"/>
          <w:szCs w:val="30"/>
          <w:lang w:val="en-GB"/>
        </w:rPr>
        <w:t xml:space="preserve"> </w:t>
      </w:r>
      <w:r w:rsidRPr="006D2FFA">
        <w:rPr>
          <w:rFonts w:ascii="Angsana New" w:hAnsi="Angsana New" w:hint="cs"/>
          <w:sz w:val="30"/>
          <w:szCs w:val="30"/>
          <w:cs/>
          <w:lang w:val="en-GB"/>
        </w:rPr>
        <w:t>ล้านบาท ตามลำดับ</w:t>
      </w:r>
      <w:bookmarkEnd w:id="2"/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i/>
          <w:iCs/>
          <w:sz w:val="30"/>
          <w:szCs w:val="30"/>
          <w:cs/>
        </w:rPr>
        <w:t>(</w:t>
      </w:r>
      <w:r w:rsidRPr="006D2FFA">
        <w:rPr>
          <w:rFonts w:ascii="Angsana New" w:hAnsi="Angsana New"/>
          <w:i/>
          <w:iCs/>
          <w:sz w:val="30"/>
          <w:szCs w:val="30"/>
        </w:rPr>
        <w:t>25</w:t>
      </w:r>
      <w:r w:rsidRPr="006D2FFA">
        <w:rPr>
          <w:rFonts w:ascii="Angsana New" w:hAnsi="Angsana New"/>
          <w:i/>
          <w:iCs/>
          <w:sz w:val="30"/>
          <w:szCs w:val="30"/>
          <w:cs/>
        </w:rPr>
        <w:t>6</w:t>
      </w:r>
      <w:r w:rsidR="003172EE">
        <w:rPr>
          <w:rFonts w:ascii="Angsana New" w:hAnsi="Angsana New"/>
          <w:i/>
          <w:iCs/>
          <w:sz w:val="30"/>
          <w:szCs w:val="30"/>
        </w:rPr>
        <w:t>3</w:t>
      </w:r>
      <w:r w:rsidRPr="006D2FFA">
        <w:rPr>
          <w:rFonts w:ascii="Angsana New" w:hAnsi="Angsana New"/>
          <w:i/>
          <w:iCs/>
          <w:sz w:val="30"/>
          <w:szCs w:val="30"/>
        </w:rPr>
        <w:t xml:space="preserve"> :</w:t>
      </w:r>
      <w:r w:rsidRPr="006D2FF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24.6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ล้านบาท และ 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22.6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ตามลำดับ</w:t>
      </w:r>
      <w:r w:rsidRPr="006D2FF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B9D912C" w14:textId="77777777" w:rsidR="002D3003" w:rsidRDefault="002D3003" w:rsidP="002D30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A741E" w14:textId="77777777" w:rsidR="00742E5E" w:rsidRPr="00BD5ECF" w:rsidRDefault="00742E5E" w:rsidP="00742E5E">
      <w:pPr>
        <w:ind w:left="540"/>
        <w:rPr>
          <w:b/>
          <w:bCs/>
          <w:i/>
          <w:iCs/>
          <w:szCs w:val="30"/>
          <w:lang w:val="en-AU"/>
        </w:rPr>
      </w:pPr>
      <w:r w:rsidRPr="00BD5ECF">
        <w:rPr>
          <w:i/>
          <w:iCs/>
          <w:szCs w:val="30"/>
          <w:cs/>
          <w:lang w:val="en-AU"/>
        </w:rPr>
        <w:t>ยอดคงเหลือของสัญญา</w:t>
      </w:r>
    </w:p>
    <w:p w14:paraId="22454F68" w14:textId="77777777" w:rsidR="00742E5E" w:rsidRPr="002A5DD0" w:rsidRDefault="00742E5E" w:rsidP="00742E5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8041E93" w14:textId="1529C8AF" w:rsidR="00742E5E" w:rsidRPr="00C12517" w:rsidRDefault="00742E5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2517">
        <w:rPr>
          <w:rFonts w:ascii="Angsana New" w:hAnsi="Angsana New"/>
          <w:sz w:val="30"/>
          <w:szCs w:val="30"/>
          <w:cs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C12517">
        <w:rPr>
          <w:rFonts w:ascii="Angsana New" w:hAnsi="Angsana New"/>
          <w:sz w:val="30"/>
          <w:szCs w:val="30"/>
        </w:rPr>
        <w:t xml:space="preserve"> </w:t>
      </w:r>
    </w:p>
    <w:p w14:paraId="7F049413" w14:textId="583A5655" w:rsidR="00886378" w:rsidRPr="00BD02DD" w:rsidRDefault="00886378" w:rsidP="00121C16">
      <w:pPr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BD02DD" w:rsidRPr="003172EE" w14:paraId="4D073290" w14:textId="77777777" w:rsidTr="008743DF">
        <w:trPr>
          <w:tblHeader/>
        </w:trPr>
        <w:tc>
          <w:tcPr>
            <w:tcW w:w="6210" w:type="dxa"/>
          </w:tcPr>
          <w:p w14:paraId="17C596F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E1D90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00D2E2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7236F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02DD" w:rsidRPr="003172EE" w14:paraId="23F313A4" w14:textId="77777777" w:rsidTr="008743DF">
        <w:trPr>
          <w:tblHeader/>
        </w:trPr>
        <w:tc>
          <w:tcPr>
            <w:tcW w:w="6210" w:type="dxa"/>
          </w:tcPr>
          <w:p w14:paraId="282BA4F7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46BBA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8589C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43F0A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D02DD" w:rsidRPr="003172EE" w14:paraId="2EA8B1A3" w14:textId="77777777" w:rsidTr="008743DF">
        <w:trPr>
          <w:tblHeader/>
        </w:trPr>
        <w:tc>
          <w:tcPr>
            <w:tcW w:w="6210" w:type="dxa"/>
          </w:tcPr>
          <w:p w14:paraId="3F45319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C8D2A9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2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DD" w:rsidRPr="003172EE" w14:paraId="3208BAF3" w14:textId="77777777" w:rsidTr="008743DF">
        <w:tc>
          <w:tcPr>
            <w:tcW w:w="6210" w:type="dxa"/>
          </w:tcPr>
          <w:p w14:paraId="18B38393" w14:textId="4DD12C27" w:rsidR="00BD02DD" w:rsidRPr="003172EE" w:rsidRDefault="00BD02DD" w:rsidP="00BD02DD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9CB4B36" w14:textId="54577E1F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47,679</w:t>
            </w:r>
          </w:p>
        </w:tc>
        <w:tc>
          <w:tcPr>
            <w:tcW w:w="270" w:type="dxa"/>
            <w:vAlign w:val="bottom"/>
          </w:tcPr>
          <w:p w14:paraId="471121EC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F2343" w14:textId="5B70EE74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43,737</w:t>
            </w:r>
          </w:p>
        </w:tc>
      </w:tr>
      <w:tr w:rsidR="00BD02DD" w:rsidRPr="003172EE" w14:paraId="188D0E4B" w14:textId="77777777" w:rsidTr="008743DF">
        <w:tc>
          <w:tcPr>
            <w:tcW w:w="6210" w:type="dxa"/>
          </w:tcPr>
          <w:p w14:paraId="13F8CEA0" w14:textId="12547064" w:rsidR="00BD02DD" w:rsidRPr="003172EE" w:rsidRDefault="00BD02DD" w:rsidP="00BD02DD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1260" w:type="dxa"/>
            <w:vAlign w:val="bottom"/>
          </w:tcPr>
          <w:p w14:paraId="4B1B9B81" w14:textId="1678BBA6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29735C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3B85E9" w14:textId="30C38B2C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2DD" w:rsidRPr="003172EE" w14:paraId="11F53BAD" w14:textId="77777777" w:rsidTr="00BD02DD">
        <w:tc>
          <w:tcPr>
            <w:tcW w:w="6210" w:type="dxa"/>
          </w:tcPr>
          <w:p w14:paraId="766A1422" w14:textId="5EFBC7CB" w:rsidR="00BD02DD" w:rsidRPr="003172EE" w:rsidRDefault="00BD02DD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72E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E9341BA" w14:textId="30EA37A9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26,519</w:t>
            </w:r>
          </w:p>
        </w:tc>
        <w:tc>
          <w:tcPr>
            <w:tcW w:w="270" w:type="dxa"/>
            <w:vAlign w:val="bottom"/>
          </w:tcPr>
          <w:p w14:paraId="524D73A1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59D962" w14:textId="7CEEC54E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14,864</w:t>
            </w:r>
          </w:p>
        </w:tc>
      </w:tr>
      <w:tr w:rsidR="00BD02DD" w:rsidRPr="003172EE" w14:paraId="2FBDE5E1" w14:textId="77777777" w:rsidTr="00BD02DD">
        <w:tc>
          <w:tcPr>
            <w:tcW w:w="6210" w:type="dxa"/>
          </w:tcPr>
          <w:p w14:paraId="07FF22BC" w14:textId="589BEF28" w:rsidR="00BD02DD" w:rsidRPr="003172EE" w:rsidRDefault="00BD02DD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72E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61E441B2" w14:textId="74295F39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70" w:type="dxa"/>
            <w:vAlign w:val="bottom"/>
          </w:tcPr>
          <w:p w14:paraId="0CB92CEE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FD554B" w14:textId="4415014A" w:rsidR="00BD02DD" w:rsidRPr="003172EE" w:rsidRDefault="00BD02DD" w:rsidP="002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510EE6C6" w14:textId="43B82959" w:rsidR="00BD02DD" w:rsidRPr="00BD02DD" w:rsidRDefault="00BD02DD" w:rsidP="00121C16">
      <w:pPr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492F4A81" w14:textId="5930DA44" w:rsidR="00317654" w:rsidRPr="00C12517" w:rsidRDefault="00317654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2517">
        <w:rPr>
          <w:rFonts w:ascii="Angsana New" w:hAnsi="Angsana New"/>
          <w:sz w:val="30"/>
          <w:szCs w:val="30"/>
          <w:cs/>
        </w:rPr>
        <w:t>หนี้สินที่เกิดจากสัญญาเกิดจากสิ่งตอบแทนที่ได้รับล่วงหน้าสำหรับการขายสินค้า โดยบริษัทจะรับรู้หนี้สินที่เกิ</w:t>
      </w:r>
      <w:r w:rsidR="00525C69" w:rsidRPr="00C12517">
        <w:rPr>
          <w:rFonts w:ascii="Angsana New" w:hAnsi="Angsana New" w:hint="cs"/>
          <w:sz w:val="30"/>
          <w:szCs w:val="30"/>
          <w:cs/>
        </w:rPr>
        <w:t>ด</w:t>
      </w:r>
      <w:r w:rsidRPr="00C12517">
        <w:rPr>
          <w:rFonts w:ascii="Angsana New" w:hAnsi="Angsana New"/>
          <w:sz w:val="30"/>
          <w:szCs w:val="30"/>
          <w:cs/>
        </w:rPr>
        <w:t>จากสัญญาดังกล่าวเป็นรายได้เมื่อส่งมอบการควบคุมสินค้าให้กับลูกค้า</w:t>
      </w:r>
    </w:p>
    <w:p w14:paraId="13519636" w14:textId="756AD2B2" w:rsidR="008844A5" w:rsidRDefault="008844A5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E21FFEF" w14:textId="196444AD" w:rsidR="003172EE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AB53F3" w14:textId="65C06678" w:rsidR="003172EE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127F797" w14:textId="15522836" w:rsidR="003172EE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DD569E" w14:textId="77777777" w:rsidR="003172EE" w:rsidRPr="00C12517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9B5AF7" w14:textId="7342480E" w:rsidR="001A363B" w:rsidRPr="00C12517" w:rsidRDefault="001A363B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2517">
        <w:rPr>
          <w:rFonts w:ascii="Angsana New" w:hAnsi="Angsana New"/>
          <w:sz w:val="30"/>
          <w:szCs w:val="30"/>
          <w:cs/>
        </w:rPr>
        <w:t>การเปลี่ยนแปลงที่สำคัญของ</w:t>
      </w:r>
      <w:r w:rsidRPr="00C12517">
        <w:rPr>
          <w:rFonts w:ascii="Angsana New" w:hAnsi="Angsana New" w:hint="cs"/>
          <w:sz w:val="30"/>
          <w:szCs w:val="30"/>
          <w:cs/>
        </w:rPr>
        <w:t>ยอดคงเหลือ</w:t>
      </w:r>
      <w:r w:rsidRPr="00C12517">
        <w:rPr>
          <w:rFonts w:ascii="Angsana New" w:hAnsi="Angsana New"/>
          <w:sz w:val="30"/>
          <w:szCs w:val="30"/>
          <w:cs/>
        </w:rPr>
        <w:t>หนี้สินที่เกิดจากสัญญาในระหว่าง</w:t>
      </w:r>
      <w:r w:rsidR="00C12517" w:rsidRPr="00C12517">
        <w:rPr>
          <w:rFonts w:ascii="Angsana New" w:hAnsi="Angsana New" w:hint="cs"/>
          <w:sz w:val="30"/>
          <w:szCs w:val="30"/>
          <w:cs/>
        </w:rPr>
        <w:t>งวด</w:t>
      </w:r>
      <w:r w:rsidRPr="00C12517">
        <w:rPr>
          <w:rFonts w:ascii="Angsana New" w:hAnsi="Angsana New"/>
          <w:sz w:val="30"/>
          <w:szCs w:val="30"/>
          <w:cs/>
        </w:rPr>
        <w:t>มีดังนี้</w:t>
      </w:r>
    </w:p>
    <w:p w14:paraId="1B68667D" w14:textId="27E89D34" w:rsidR="001A363B" w:rsidRDefault="001A363B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3172EE" w:rsidRPr="003172EE" w14:paraId="047DC1E2" w14:textId="77777777" w:rsidTr="008743DF">
        <w:trPr>
          <w:tblHeader/>
        </w:trPr>
        <w:tc>
          <w:tcPr>
            <w:tcW w:w="6210" w:type="dxa"/>
          </w:tcPr>
          <w:p w14:paraId="3AB10059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72070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5434D1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AFE62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172EE" w:rsidRPr="003172EE" w14:paraId="27E0DC1C" w14:textId="77777777" w:rsidTr="008743DF">
        <w:trPr>
          <w:tblHeader/>
        </w:trPr>
        <w:tc>
          <w:tcPr>
            <w:tcW w:w="6210" w:type="dxa"/>
          </w:tcPr>
          <w:p w14:paraId="6783AB21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148FB63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2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2EE" w:rsidRPr="003172EE" w14:paraId="6A1282F9" w14:textId="77777777" w:rsidTr="008743DF">
        <w:tc>
          <w:tcPr>
            <w:tcW w:w="6210" w:type="dxa"/>
          </w:tcPr>
          <w:p w14:paraId="7868DB29" w14:textId="137108FE" w:rsidR="003172EE" w:rsidRPr="003172EE" w:rsidRDefault="003172EE" w:rsidP="003172EE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72EE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3172EE">
              <w:rPr>
                <w:rFonts w:asciiTheme="majorBidi" w:hAnsiTheme="majorBidi" w:cstheme="majorBidi"/>
                <w:cs/>
                <w:lang w:val="en-GB"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69ACAE8D" w14:textId="604BABDA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14,864</w:t>
            </w:r>
          </w:p>
        </w:tc>
        <w:tc>
          <w:tcPr>
            <w:tcW w:w="270" w:type="dxa"/>
            <w:vAlign w:val="bottom"/>
          </w:tcPr>
          <w:p w14:paraId="20B13E67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B3AD77" w14:textId="06B0069F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14,387</w:t>
            </w:r>
          </w:p>
        </w:tc>
      </w:tr>
      <w:tr w:rsidR="003172EE" w:rsidRPr="003172EE" w14:paraId="7F836007" w14:textId="77777777" w:rsidTr="008743DF">
        <w:tc>
          <w:tcPr>
            <w:tcW w:w="6210" w:type="dxa"/>
          </w:tcPr>
          <w:p w14:paraId="63377501" w14:textId="7D46CDD1" w:rsidR="003172EE" w:rsidRPr="003172EE" w:rsidRDefault="003172EE" w:rsidP="003172EE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</w:rPr>
              <w:t>เงินรับล่วงหน้าระหว่างงวด</w:t>
            </w:r>
          </w:p>
        </w:tc>
        <w:tc>
          <w:tcPr>
            <w:tcW w:w="1260" w:type="dxa"/>
            <w:vAlign w:val="bottom"/>
          </w:tcPr>
          <w:p w14:paraId="61908C71" w14:textId="12F7E8DC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40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4044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  <w:vAlign w:val="bottom"/>
          </w:tcPr>
          <w:p w14:paraId="0168A62B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BB6E4E" w14:textId="641495C2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134,517</w:t>
            </w:r>
          </w:p>
        </w:tc>
      </w:tr>
      <w:tr w:rsidR="003172EE" w:rsidRPr="003172EE" w14:paraId="611C9123" w14:textId="77777777" w:rsidTr="003172EE">
        <w:tc>
          <w:tcPr>
            <w:tcW w:w="6210" w:type="dxa"/>
          </w:tcPr>
          <w:p w14:paraId="6E07F300" w14:textId="21D4B37F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รับรู้เป็นรายได้ระหว่างงวด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02325F" w14:textId="780F1ED2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</w:t>
            </w:r>
            <w:r w:rsidR="00864044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534B96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87BAF8" w14:textId="7F88750B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(132,078)</w:t>
            </w:r>
          </w:p>
        </w:tc>
      </w:tr>
      <w:tr w:rsidR="003172EE" w:rsidRPr="003172EE" w14:paraId="40CF8D41" w14:textId="77777777" w:rsidTr="003172EE">
        <w:tc>
          <w:tcPr>
            <w:tcW w:w="6210" w:type="dxa"/>
          </w:tcPr>
          <w:p w14:paraId="1FF8CBC6" w14:textId="7272C0CD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E3F87" w14:textId="7309582F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28,323</w:t>
            </w:r>
          </w:p>
        </w:tc>
        <w:tc>
          <w:tcPr>
            <w:tcW w:w="270" w:type="dxa"/>
            <w:vAlign w:val="bottom"/>
          </w:tcPr>
          <w:p w14:paraId="05C7D44C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80834" w14:textId="45E91436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1E38E1D" w14:textId="31CFA72F" w:rsidR="003172EE" w:rsidRDefault="003172EE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5EBD7C4" w14:textId="614069CD" w:rsidR="00742E5E" w:rsidRDefault="00742E5E" w:rsidP="00742E5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D48D1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ต้นทุนของสัญญา</w:t>
      </w:r>
    </w:p>
    <w:p w14:paraId="63C14A26" w14:textId="77777777" w:rsidR="00742E5E" w:rsidRPr="002E202F" w:rsidRDefault="00742E5E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09468CBE" w14:textId="77777777" w:rsidR="00742E5E" w:rsidRPr="00CF4906" w:rsidRDefault="00742E5E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F4906">
        <w:rPr>
          <w:rFonts w:asciiTheme="majorBidi" w:hAnsiTheme="majorBidi" w:cstheme="majorBidi" w:hint="cs"/>
          <w:sz w:val="30"/>
          <w:szCs w:val="30"/>
          <w:cs/>
          <w:lang w:val="en-GB"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ดังนั้นบริษัทจึงรับรู้ต้นทุนดังกล่าวเป็นสินทรัพย์และตัดจำหน่ายอย่างเป็นระบบ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6EC48A0F" w14:textId="04F142ED" w:rsidR="009A3178" w:rsidRDefault="009A3178" w:rsidP="005667A2">
      <w:pPr>
        <w:ind w:firstLine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DFE1EB7" w14:textId="770CC0DD" w:rsidR="00A50613" w:rsidRPr="007943DB" w:rsidRDefault="009A3178" w:rsidP="007943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บริษัทตัดจำหน่ายต้นทุนของสัญญาระหว่างงวดสาม</w:t>
      </w:r>
      <w:r w:rsidR="007111C0">
        <w:rPr>
          <w:rFonts w:asciiTheme="majorBidi" w:hAnsiTheme="majorBidi" w:cstheme="majorBidi" w:hint="cs"/>
          <w:sz w:val="30"/>
          <w:szCs w:val="30"/>
          <w:cs/>
          <w:lang w:val="en-GB"/>
        </w:rPr>
        <w:t>เดือนและหก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เดือนสิ้นสุดวันที่ </w:t>
      </w:r>
      <w:r w:rsidR="00F5140D" w:rsidRPr="007943DB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F5140D" w:rsidRPr="007943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="00F5140D" w:rsidRPr="007943DB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5667A2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จำนวน </w:t>
      </w:r>
      <w:bookmarkStart w:id="3" w:name="_Hlk77962133"/>
      <w:r w:rsidR="007943DB" w:rsidRPr="005B076A">
        <w:rPr>
          <w:rFonts w:asciiTheme="majorBidi" w:hAnsiTheme="majorBidi" w:cstheme="majorBidi"/>
          <w:sz w:val="30"/>
          <w:szCs w:val="30"/>
          <w:lang w:val="en-GB"/>
        </w:rPr>
        <w:t>0.</w:t>
      </w:r>
      <w:r w:rsidR="005667A2">
        <w:rPr>
          <w:rFonts w:asciiTheme="majorBidi" w:hAnsiTheme="majorBidi" w:cstheme="majorBidi"/>
          <w:sz w:val="30"/>
          <w:szCs w:val="30"/>
          <w:lang w:val="en-GB"/>
        </w:rPr>
        <w:t>04</w:t>
      </w:r>
      <w:r w:rsidR="007943DB"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>ล้า</w:t>
      </w:r>
      <w:r w:rsidR="006A6FB8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>นบาท</w:t>
      </w:r>
      <w:r w:rsidR="007111C0"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111C0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 </w:t>
      </w:r>
      <w:r w:rsidR="007943DB" w:rsidRPr="007943DB">
        <w:rPr>
          <w:rFonts w:asciiTheme="majorBidi" w:hAnsiTheme="majorBidi" w:cstheme="majorBidi"/>
          <w:sz w:val="30"/>
          <w:szCs w:val="30"/>
          <w:lang w:val="en-GB"/>
        </w:rPr>
        <w:t>0.</w:t>
      </w:r>
      <w:r w:rsidR="00704D7E">
        <w:rPr>
          <w:rFonts w:asciiTheme="majorBidi" w:hAnsiTheme="majorBidi" w:cstheme="majorBidi"/>
          <w:sz w:val="30"/>
          <w:szCs w:val="30"/>
        </w:rPr>
        <w:t>07</w:t>
      </w:r>
      <w:r w:rsidR="007111C0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ล้านบาท ตามลำดับ</w:t>
      </w:r>
      <w:bookmarkEnd w:id="3"/>
      <w:r w:rsidR="007111C0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A6FB8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7111C0" w:rsidRPr="007943D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สำหรับ</w:t>
      </w:r>
      <w:r w:rsidR="007111C0" w:rsidRPr="007943D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งวดสามเดือนและหกเดือนสิ้นสุดวันที่ </w:t>
      </w:r>
      <w:r w:rsidR="007943DB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30</w:t>
      </w:r>
      <w:r w:rsidR="007111C0" w:rsidRPr="007943D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มิถุนายน </w:t>
      </w:r>
      <w:r w:rsidR="007943DB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5667A2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6A6FB8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5667A2">
        <w:rPr>
          <w:rFonts w:asciiTheme="majorBidi" w:hAnsiTheme="majorBidi"/>
          <w:i/>
          <w:iCs/>
          <w:sz w:val="30"/>
          <w:szCs w:val="30"/>
          <w:lang w:val="en-GB"/>
        </w:rPr>
        <w:t>0.1</w:t>
      </w:r>
      <w:r w:rsidR="005667A2" w:rsidRPr="005667A2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ล้านบาท และ </w:t>
      </w:r>
      <w:r w:rsidR="005667A2">
        <w:rPr>
          <w:rFonts w:asciiTheme="majorBidi" w:hAnsiTheme="majorBidi"/>
          <w:i/>
          <w:iCs/>
          <w:sz w:val="30"/>
          <w:szCs w:val="30"/>
          <w:lang w:val="en-GB"/>
        </w:rPr>
        <w:t>0.2</w:t>
      </w:r>
      <w:r w:rsidR="005667A2" w:rsidRPr="005667A2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ล้านบาท ตามลำดับ</w:t>
      </w:r>
      <w:r w:rsidR="006A6FB8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12B43148" w14:textId="774D6076" w:rsidR="005667A2" w:rsidRDefault="00566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3FFB5F6" w14:textId="14443770" w:rsidR="002C4FD1" w:rsidRPr="00E15712" w:rsidRDefault="00C12517" w:rsidP="002C4FD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5667A2">
        <w:rPr>
          <w:rFonts w:ascii="Angsana New" w:hAnsi="Angsana New" w:cs="Angsana New"/>
          <w:b/>
          <w:bCs/>
          <w:lang w:val="en-US"/>
        </w:rPr>
        <w:t>1</w:t>
      </w:r>
      <w:r w:rsidR="002C4FD1">
        <w:rPr>
          <w:rFonts w:ascii="Angsana New" w:hAnsi="Angsana New" w:cs="Angsana New"/>
          <w:b/>
          <w:bCs/>
          <w:lang w:val="en-US"/>
        </w:rPr>
        <w:tab/>
      </w:r>
      <w:r w:rsidR="002C4FD1" w:rsidRPr="00E15712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43F48000" w14:textId="77777777" w:rsidR="002C4FD1" w:rsidRPr="00DE4B36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DF4D7B" w14:textId="3A24AA15" w:rsidR="00F547D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5712">
        <w:rPr>
          <w:rFonts w:ascii="Angsana New" w:hAnsi="Angsana New"/>
          <w:i/>
          <w:iCs/>
          <w:sz w:val="30"/>
          <w:szCs w:val="30"/>
          <w:cs/>
        </w:rPr>
        <w:t>กำไรต่อหุ้นขั้นพื้นฐาน</w:t>
      </w:r>
    </w:p>
    <w:p w14:paraId="32AC141E" w14:textId="77777777" w:rsidR="002C4FD1" w:rsidRPr="00890A7C" w:rsidRDefault="00F547D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15712">
        <w:rPr>
          <w:rFonts w:ascii="Angsana New" w:hAnsi="Angsana New"/>
          <w:i/>
          <w:iCs/>
          <w:cs/>
        </w:rPr>
        <w:t xml:space="preserve"> </w:t>
      </w:r>
    </w:p>
    <w:p w14:paraId="0E8C91BA" w14:textId="46CF21EC" w:rsidR="002C4FD1" w:rsidRDefault="002C4FD1" w:rsidP="0065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56243">
        <w:rPr>
          <w:rFonts w:ascii="Angsana New" w:hAnsi="Angsana New"/>
          <w:sz w:val="30"/>
          <w:szCs w:val="30"/>
          <w:cs/>
        </w:rPr>
        <w:t>กำไรต่อหุ้นขั้นพื้นฐานสำหรับแต่ละ</w:t>
      </w:r>
      <w:r w:rsidR="00C1251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C3AE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6562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F5140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140D">
        <w:rPr>
          <w:rFonts w:ascii="Angsana New" w:hAnsi="Angsana New"/>
          <w:sz w:val="30"/>
          <w:szCs w:val="30"/>
        </w:rPr>
        <w:t>256</w:t>
      </w:r>
      <w:r w:rsidR="00864044">
        <w:rPr>
          <w:rFonts w:ascii="Angsana New" w:hAnsi="Angsana New"/>
          <w:sz w:val="30"/>
          <w:szCs w:val="30"/>
        </w:rPr>
        <w:t>4</w:t>
      </w:r>
      <w:r w:rsidR="00C12517">
        <w:rPr>
          <w:rFonts w:ascii="Angsana New" w:hAnsi="Angsana New"/>
          <w:sz w:val="30"/>
          <w:szCs w:val="30"/>
          <w:lang w:val="en-GB"/>
        </w:rPr>
        <w:t xml:space="preserve"> </w:t>
      </w:r>
      <w:r w:rsidR="00C12517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656243">
        <w:rPr>
          <w:rFonts w:ascii="Angsana New" w:hAnsi="Angsana New"/>
          <w:sz w:val="30"/>
          <w:szCs w:val="30"/>
          <w:cs/>
        </w:rPr>
        <w:t xml:space="preserve"> </w:t>
      </w:r>
      <w:r w:rsidRPr="00656243">
        <w:rPr>
          <w:rFonts w:ascii="Angsana New" w:hAnsi="Angsana New"/>
          <w:sz w:val="30"/>
          <w:szCs w:val="30"/>
        </w:rPr>
        <w:t>256</w:t>
      </w:r>
      <w:r w:rsidR="00864044">
        <w:rPr>
          <w:rFonts w:ascii="Angsana New" w:hAnsi="Angsana New"/>
          <w:sz w:val="30"/>
          <w:szCs w:val="30"/>
        </w:rPr>
        <w:t>3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Pr="00656243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C12517">
        <w:rPr>
          <w:rFonts w:ascii="Angsana New" w:hAnsi="Angsana New" w:hint="cs"/>
          <w:sz w:val="30"/>
          <w:szCs w:val="30"/>
          <w:cs/>
        </w:rPr>
        <w:t>งวด</w:t>
      </w:r>
      <w:r w:rsidRPr="00656243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="00551A75">
        <w:rPr>
          <w:rFonts w:ascii="Angsana New" w:hAnsi="Angsana New" w:hint="cs"/>
          <w:sz w:val="30"/>
          <w:szCs w:val="30"/>
          <w:cs/>
        </w:rPr>
        <w:t>ในแต่ละ</w:t>
      </w:r>
      <w:r w:rsidR="00C12517">
        <w:rPr>
          <w:rFonts w:ascii="Angsana New" w:hAnsi="Angsana New" w:hint="cs"/>
          <w:sz w:val="30"/>
          <w:szCs w:val="30"/>
          <w:cs/>
        </w:rPr>
        <w:t>งวด</w:t>
      </w:r>
      <w:r w:rsidR="00551A75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="00551A75">
        <w:rPr>
          <w:rFonts w:ascii="Angsana New" w:hAnsi="Angsana New" w:hint="cs"/>
          <w:sz w:val="30"/>
          <w:szCs w:val="30"/>
          <w:cs/>
        </w:rPr>
        <w:t>โดยแสดงการคำนวณ</w:t>
      </w:r>
      <w:r w:rsidRPr="00656243">
        <w:rPr>
          <w:rFonts w:ascii="Angsana New" w:hAnsi="Angsana New"/>
          <w:sz w:val="30"/>
          <w:szCs w:val="30"/>
          <w:cs/>
        </w:rPr>
        <w:t>ดังต่อไปนี้</w:t>
      </w:r>
    </w:p>
    <w:p w14:paraId="538A1693" w14:textId="77777777" w:rsidR="00C12517" w:rsidRPr="00890A7C" w:rsidRDefault="00C12517" w:rsidP="0065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9" w:type="pct"/>
        <w:tblInd w:w="450" w:type="dxa"/>
        <w:tblLook w:val="01E0" w:firstRow="1" w:lastRow="1" w:firstColumn="1" w:lastColumn="1" w:noHBand="0" w:noVBand="0"/>
      </w:tblPr>
      <w:tblGrid>
        <w:gridCol w:w="5488"/>
        <w:gridCol w:w="1559"/>
        <w:gridCol w:w="335"/>
        <w:gridCol w:w="1713"/>
      </w:tblGrid>
      <w:tr w:rsidR="002C4FD1" w:rsidRPr="009C0F72" w14:paraId="342E9013" w14:textId="77777777" w:rsidTr="00D96465">
        <w:trPr>
          <w:tblHeader/>
        </w:trPr>
        <w:tc>
          <w:tcPr>
            <w:tcW w:w="3017" w:type="pct"/>
          </w:tcPr>
          <w:p w14:paraId="61875857" w14:textId="06732939" w:rsidR="002C4FD1" w:rsidRPr="009C0F72" w:rsidRDefault="00B330E7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9C0F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857" w:type="pct"/>
          </w:tcPr>
          <w:p w14:paraId="2054E57D" w14:textId="1E054554" w:rsidR="002C4FD1" w:rsidRPr="009C0F72" w:rsidRDefault="00B90523" w:rsidP="00435082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3D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pct"/>
          </w:tcPr>
          <w:p w14:paraId="73F4A4C1" w14:textId="77777777" w:rsidR="002C4FD1" w:rsidRPr="009C0F72" w:rsidRDefault="002C4FD1" w:rsidP="00435082">
            <w:pPr>
              <w:pStyle w:val="block"/>
              <w:spacing w:after="0" w:line="240" w:lineRule="auto"/>
              <w:ind w:left="-15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pct"/>
          </w:tcPr>
          <w:p w14:paraId="0B6170BC" w14:textId="6BAAC2D3" w:rsidR="002C4FD1" w:rsidRPr="009C0F72" w:rsidRDefault="00CD3DF5" w:rsidP="00435082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4FD1" w:rsidRPr="009C0F72" w14:paraId="10CBFB5B" w14:textId="77777777" w:rsidTr="00D96465">
        <w:tc>
          <w:tcPr>
            <w:tcW w:w="3017" w:type="pct"/>
          </w:tcPr>
          <w:p w14:paraId="7959F015" w14:textId="77777777" w:rsidR="002C4FD1" w:rsidRPr="009C0F72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pct"/>
            <w:gridSpan w:val="3"/>
            <w:vAlign w:val="bottom"/>
          </w:tcPr>
          <w:p w14:paraId="0A5C44E7" w14:textId="77777777" w:rsidR="002C4FD1" w:rsidRPr="009C0F72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0F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CD3DF5" w:rsidRPr="009C0F72" w14:paraId="169B63D0" w14:textId="77777777" w:rsidTr="00D96465">
        <w:tc>
          <w:tcPr>
            <w:tcW w:w="3017" w:type="pct"/>
          </w:tcPr>
          <w:p w14:paraId="7C7696B1" w14:textId="6C68051F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857" w:type="pct"/>
            <w:tcBorders>
              <w:bottom w:val="double" w:sz="4" w:space="0" w:color="auto"/>
            </w:tcBorders>
            <w:vAlign w:val="center"/>
          </w:tcPr>
          <w:p w14:paraId="6C7FECD3" w14:textId="25CC5AA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11,889</w:t>
            </w:r>
          </w:p>
        </w:tc>
        <w:tc>
          <w:tcPr>
            <w:tcW w:w="184" w:type="pct"/>
            <w:vAlign w:val="center"/>
          </w:tcPr>
          <w:p w14:paraId="02AD437B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center"/>
          </w:tcPr>
          <w:p w14:paraId="4C027DA8" w14:textId="1A7653EF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8,125</w:t>
            </w:r>
          </w:p>
        </w:tc>
      </w:tr>
      <w:tr w:rsidR="00CD3DF5" w:rsidRPr="009C0F72" w14:paraId="01B4FA60" w14:textId="77777777" w:rsidTr="00D96465">
        <w:trPr>
          <w:trHeight w:val="379"/>
        </w:trPr>
        <w:tc>
          <w:tcPr>
            <w:tcW w:w="3017" w:type="pct"/>
          </w:tcPr>
          <w:p w14:paraId="0BB0CD31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18BC78F7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11795CFF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7F15E20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DF5" w:rsidRPr="009C0F72" w14:paraId="5C481643" w14:textId="77777777" w:rsidTr="00D96465">
        <w:trPr>
          <w:trHeight w:val="379"/>
        </w:trPr>
        <w:tc>
          <w:tcPr>
            <w:tcW w:w="3017" w:type="pct"/>
          </w:tcPr>
          <w:p w14:paraId="6956886E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 ณ 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  <w:vAlign w:val="bottom"/>
          </w:tcPr>
          <w:p w14:paraId="37BCDA80" w14:textId="4B88484B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6317219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097157F5" w14:textId="416F98C3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CD3DF5" w:rsidRPr="009C0F72" w14:paraId="11A37CDE" w14:textId="77777777" w:rsidTr="00D96465">
        <w:trPr>
          <w:trHeight w:val="379"/>
        </w:trPr>
        <w:tc>
          <w:tcPr>
            <w:tcW w:w="3017" w:type="pct"/>
          </w:tcPr>
          <w:p w14:paraId="425EA3DB" w14:textId="5C30B8CB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27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857" w:type="pct"/>
            <w:vAlign w:val="bottom"/>
          </w:tcPr>
          <w:p w14:paraId="43C0E459" w14:textId="464A515E" w:rsidR="00CD3DF5" w:rsidRPr="009C0F72" w:rsidRDefault="00CD3DF5" w:rsidP="00CD3DF5">
            <w:pPr>
              <w:pStyle w:val="acctfourfigures"/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pct"/>
          </w:tcPr>
          <w:p w14:paraId="5A04F15D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0AAC5E1F" w14:textId="630BD13A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 w:cstheme="minorBidi"/>
                <w:sz w:val="30"/>
                <w:szCs w:val="38"/>
              </w:rPr>
            </w:pPr>
            <w:r w:rsidRPr="009C0F72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CD3DF5" w:rsidRPr="009C0F72" w14:paraId="5133FC34" w14:textId="77777777" w:rsidTr="00D96465">
        <w:trPr>
          <w:trHeight w:val="379"/>
        </w:trPr>
        <w:tc>
          <w:tcPr>
            <w:tcW w:w="3017" w:type="pct"/>
          </w:tcPr>
          <w:p w14:paraId="2AEE34D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E02D6" w14:textId="3911A3D0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0A6F805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B7713" w14:textId="14715086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</w:tr>
      <w:tr w:rsidR="00CD3DF5" w:rsidRPr="009C0F72" w14:paraId="174306D9" w14:textId="77777777" w:rsidTr="00072960">
        <w:trPr>
          <w:trHeight w:val="30"/>
        </w:trPr>
        <w:tc>
          <w:tcPr>
            <w:tcW w:w="3017" w:type="pct"/>
          </w:tcPr>
          <w:p w14:paraId="525F2AB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27F751F4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pct"/>
          </w:tcPr>
          <w:p w14:paraId="560FC772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663370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D3DF5" w:rsidRPr="004011AC" w14:paraId="7FDBEE08" w14:textId="77777777" w:rsidTr="00D96465">
        <w:tc>
          <w:tcPr>
            <w:tcW w:w="3017" w:type="pct"/>
          </w:tcPr>
          <w:p w14:paraId="016A7D9D" w14:textId="1F2DB2E6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C0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6D61AE26" w14:textId="60D2FE4B" w:rsidR="00CD3DF5" w:rsidRPr="009C0F72" w:rsidRDefault="00CD3DF5" w:rsidP="00CD3DF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0.03</w:t>
            </w:r>
          </w:p>
        </w:tc>
        <w:tc>
          <w:tcPr>
            <w:tcW w:w="184" w:type="pct"/>
          </w:tcPr>
          <w:p w14:paraId="5762D7E6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06016DBF" w14:textId="375497FB" w:rsidR="00CD3DF5" w:rsidRPr="009C0F72" w:rsidRDefault="00CD3DF5" w:rsidP="00CD3DF5">
            <w:pPr>
              <w:pStyle w:val="acctfourfigures"/>
              <w:tabs>
                <w:tab w:val="clear" w:pos="765"/>
                <w:tab w:val="left" w:pos="1091"/>
              </w:tabs>
              <w:spacing w:line="240" w:lineRule="auto"/>
              <w:ind w:left="465" w:right="2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355F6A76" w14:textId="77777777" w:rsidR="00ED7141" w:rsidRPr="00890A7C" w:rsidRDefault="00ED7141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9" w:type="pct"/>
        <w:tblInd w:w="450" w:type="dxa"/>
        <w:tblLook w:val="01E0" w:firstRow="1" w:lastRow="1" w:firstColumn="1" w:lastColumn="1" w:noHBand="0" w:noVBand="0"/>
      </w:tblPr>
      <w:tblGrid>
        <w:gridCol w:w="5488"/>
        <w:gridCol w:w="1559"/>
        <w:gridCol w:w="335"/>
        <w:gridCol w:w="1713"/>
      </w:tblGrid>
      <w:tr w:rsidR="00ED7141" w:rsidRPr="009C0F72" w14:paraId="71A58B6B" w14:textId="77777777" w:rsidTr="00ED7141">
        <w:trPr>
          <w:tblHeader/>
        </w:trPr>
        <w:tc>
          <w:tcPr>
            <w:tcW w:w="3017" w:type="pct"/>
          </w:tcPr>
          <w:p w14:paraId="18DAE963" w14:textId="5948DB17" w:rsidR="00ED7141" w:rsidRPr="009C0F72" w:rsidRDefault="00ED7141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C0F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9C0F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857" w:type="pct"/>
          </w:tcPr>
          <w:p w14:paraId="21383436" w14:textId="02155785" w:rsidR="00ED7141" w:rsidRPr="009C0F72" w:rsidRDefault="00ED7141" w:rsidP="00ED7141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pct"/>
          </w:tcPr>
          <w:p w14:paraId="0437CCC5" w14:textId="77777777" w:rsidR="00ED7141" w:rsidRPr="009C0F72" w:rsidRDefault="00ED7141" w:rsidP="00ED7141">
            <w:pPr>
              <w:pStyle w:val="block"/>
              <w:spacing w:after="0" w:line="240" w:lineRule="auto"/>
              <w:ind w:left="-15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pct"/>
          </w:tcPr>
          <w:p w14:paraId="6BB74A2D" w14:textId="6C07CB76" w:rsidR="00ED7141" w:rsidRPr="009C0F72" w:rsidRDefault="00ED7141" w:rsidP="00ED7141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7141" w:rsidRPr="009C0F72" w14:paraId="30477703" w14:textId="77777777" w:rsidTr="00ED7141">
        <w:tc>
          <w:tcPr>
            <w:tcW w:w="3017" w:type="pct"/>
          </w:tcPr>
          <w:p w14:paraId="76E27770" w14:textId="77777777" w:rsidR="00ED7141" w:rsidRPr="009C0F72" w:rsidRDefault="00ED7141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pct"/>
            <w:gridSpan w:val="3"/>
            <w:vAlign w:val="bottom"/>
          </w:tcPr>
          <w:p w14:paraId="690CEF5B" w14:textId="07CB4CAE" w:rsidR="00ED7141" w:rsidRPr="009C0F72" w:rsidRDefault="00ED7141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D3DF5" w:rsidRPr="009C0F72" w14:paraId="42E64219" w14:textId="77777777" w:rsidTr="00ED7141">
        <w:tc>
          <w:tcPr>
            <w:tcW w:w="3017" w:type="pct"/>
          </w:tcPr>
          <w:p w14:paraId="40AD78B8" w14:textId="5B23E49F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857" w:type="pct"/>
            <w:tcBorders>
              <w:bottom w:val="double" w:sz="4" w:space="0" w:color="auto"/>
            </w:tcBorders>
            <w:vAlign w:val="center"/>
          </w:tcPr>
          <w:p w14:paraId="59FD0162" w14:textId="65ED1BC3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3297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32970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184" w:type="pct"/>
            <w:vAlign w:val="center"/>
          </w:tcPr>
          <w:p w14:paraId="5A2B04EF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center"/>
          </w:tcPr>
          <w:p w14:paraId="3F693A16" w14:textId="27225611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18,605</w:t>
            </w:r>
          </w:p>
        </w:tc>
      </w:tr>
      <w:tr w:rsidR="00CD3DF5" w:rsidRPr="009C0F72" w14:paraId="23FDDF61" w14:textId="77777777" w:rsidTr="00ED7141">
        <w:trPr>
          <w:trHeight w:val="379"/>
        </w:trPr>
        <w:tc>
          <w:tcPr>
            <w:tcW w:w="3017" w:type="pct"/>
          </w:tcPr>
          <w:p w14:paraId="16828656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28684F22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44B0A68A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47F1D82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DF5" w:rsidRPr="009C0F72" w14:paraId="3802021E" w14:textId="77777777" w:rsidTr="00ED7141">
        <w:trPr>
          <w:trHeight w:val="379"/>
        </w:trPr>
        <w:tc>
          <w:tcPr>
            <w:tcW w:w="3017" w:type="pct"/>
          </w:tcPr>
          <w:p w14:paraId="5D6F613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 ณ 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  <w:vAlign w:val="bottom"/>
          </w:tcPr>
          <w:p w14:paraId="14F10759" w14:textId="354568D9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7DB393AE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6D357CCF" w14:textId="719CB468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CD3DF5" w:rsidRPr="009C0F72" w14:paraId="0C361BB0" w14:textId="77777777" w:rsidTr="00ED7141">
        <w:trPr>
          <w:trHeight w:val="379"/>
        </w:trPr>
        <w:tc>
          <w:tcPr>
            <w:tcW w:w="3017" w:type="pct"/>
          </w:tcPr>
          <w:p w14:paraId="4018088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27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857" w:type="pct"/>
            <w:vAlign w:val="bottom"/>
          </w:tcPr>
          <w:p w14:paraId="750CBFEB" w14:textId="42D4277F" w:rsidR="00CD3DF5" w:rsidRPr="009C0F72" w:rsidRDefault="00CD3DF5" w:rsidP="00CD3DF5">
            <w:pPr>
              <w:pStyle w:val="acctfourfigures"/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pct"/>
          </w:tcPr>
          <w:p w14:paraId="052B8B24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285A5CA" w14:textId="5F503BF4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 w:cstheme="minorBidi"/>
                <w:sz w:val="30"/>
                <w:szCs w:val="38"/>
              </w:rPr>
            </w:pPr>
            <w:r w:rsidRPr="009C0F72">
              <w:rPr>
                <w:rFonts w:ascii="Angsana New" w:hAnsi="Angsana New"/>
                <w:sz w:val="30"/>
                <w:szCs w:val="30"/>
              </w:rPr>
              <w:t>10,549</w:t>
            </w:r>
          </w:p>
        </w:tc>
      </w:tr>
      <w:tr w:rsidR="00CD3DF5" w:rsidRPr="009C0F72" w14:paraId="2431B255" w14:textId="77777777" w:rsidTr="00ED7141">
        <w:trPr>
          <w:trHeight w:val="379"/>
        </w:trPr>
        <w:tc>
          <w:tcPr>
            <w:tcW w:w="3017" w:type="pct"/>
          </w:tcPr>
          <w:p w14:paraId="12D0F89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DA7E5" w14:textId="457FAF73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537F03B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33C4" w14:textId="6AC6198C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</w:rPr>
              <w:t>330,549</w:t>
            </w:r>
          </w:p>
        </w:tc>
      </w:tr>
      <w:tr w:rsidR="00CD3DF5" w:rsidRPr="009C0F72" w14:paraId="79D2FF4E" w14:textId="77777777" w:rsidTr="00ED7141">
        <w:trPr>
          <w:trHeight w:val="30"/>
        </w:trPr>
        <w:tc>
          <w:tcPr>
            <w:tcW w:w="3017" w:type="pct"/>
          </w:tcPr>
          <w:p w14:paraId="21932F56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268BC28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pct"/>
          </w:tcPr>
          <w:p w14:paraId="5AB23EB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31C902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D3DF5" w:rsidRPr="004011AC" w14:paraId="43F95EAD" w14:textId="77777777" w:rsidTr="00ED7141">
        <w:tc>
          <w:tcPr>
            <w:tcW w:w="3017" w:type="pct"/>
          </w:tcPr>
          <w:p w14:paraId="2E995D0F" w14:textId="0B069FCD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C0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4C93CD75" w14:textId="75C0CD81" w:rsidR="00CD3DF5" w:rsidRPr="009C0F72" w:rsidRDefault="00CD3DF5" w:rsidP="00CD3DF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2329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4" w:type="pct"/>
          </w:tcPr>
          <w:p w14:paraId="5D3DE681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2AC0DD5F" w14:textId="3E09EE99" w:rsidR="00CD3DF5" w:rsidRPr="009C0F72" w:rsidRDefault="00CD3DF5" w:rsidP="00CD3DF5">
            <w:pPr>
              <w:pStyle w:val="acctfourfigures"/>
              <w:tabs>
                <w:tab w:val="clear" w:pos="765"/>
                <w:tab w:val="left" w:pos="1091"/>
              </w:tabs>
              <w:spacing w:line="240" w:lineRule="auto"/>
              <w:ind w:left="465" w:right="2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7E8EF587" w14:textId="7D999982" w:rsidR="00ED7141" w:rsidRDefault="00ED7141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8A30C16" w14:textId="72136535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1E8B73" w14:textId="47D8BBE1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0AC7F60" w14:textId="549F8181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63826D5" w14:textId="33365B3F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7575D9F" w14:textId="77777777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5E88F35" w14:textId="27C5309E" w:rsidR="00866194" w:rsidRDefault="00866194" w:rsidP="00866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B120EE1" w14:textId="223BFA54" w:rsidR="00866194" w:rsidRDefault="00866194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FF31B8" w14:textId="54DC4496" w:rsidR="009C0F72" w:rsidRPr="009C0F72" w:rsidRDefault="009C0F72" w:rsidP="009C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9C0F72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3120198" w14:textId="77777777" w:rsidR="009C0F72" w:rsidRDefault="009C0F72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56"/>
        <w:gridCol w:w="1350"/>
        <w:gridCol w:w="1278"/>
        <w:gridCol w:w="236"/>
        <w:gridCol w:w="1294"/>
      </w:tblGrid>
      <w:tr w:rsidR="009C0F72" w:rsidRPr="009C0F72" w14:paraId="29FC23AE" w14:textId="77777777" w:rsidTr="009C0F72">
        <w:trPr>
          <w:tblHeader/>
        </w:trPr>
        <w:tc>
          <w:tcPr>
            <w:tcW w:w="2952" w:type="dxa"/>
            <w:vAlign w:val="bottom"/>
          </w:tcPr>
          <w:p w14:paraId="5ADB2526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242D1B4B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vAlign w:val="bottom"/>
          </w:tcPr>
          <w:p w14:paraId="717CC2B7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46E8B4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5A35E7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8D2CA11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99EBE6D" w14:textId="77777777" w:rsidR="009C0F72" w:rsidRPr="009C0F72" w:rsidDel="00D43E7A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F72" w:rsidRPr="009C0F72" w14:paraId="3C2DC2E9" w14:textId="77777777" w:rsidTr="009C0F72">
        <w:trPr>
          <w:tblHeader/>
        </w:trPr>
        <w:tc>
          <w:tcPr>
            <w:tcW w:w="2952" w:type="dxa"/>
          </w:tcPr>
          <w:p w14:paraId="48F19A02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7AE29B9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8386BB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3D49CC3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E8E9CD0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22A557" w14:textId="06BA17F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2D5B" w:rsidRPr="009C0F72" w14:paraId="5CC14FD8" w14:textId="77777777" w:rsidTr="009C0F72">
        <w:tc>
          <w:tcPr>
            <w:tcW w:w="2952" w:type="dxa"/>
          </w:tcPr>
          <w:p w14:paraId="1842EBEE" w14:textId="7428275C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56" w:type="dxa"/>
          </w:tcPr>
          <w:p w14:paraId="5A61D3A3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010DAC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766A2F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459BA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830771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2C8" w:rsidRPr="009C0F72" w14:paraId="4601C8A1" w14:textId="77777777" w:rsidTr="009C0F72">
        <w:tc>
          <w:tcPr>
            <w:tcW w:w="2952" w:type="dxa"/>
          </w:tcPr>
          <w:p w14:paraId="7F20EA7B" w14:textId="3FCB707C" w:rsidR="000412C8" w:rsidRPr="000412C8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56" w:type="dxa"/>
          </w:tcPr>
          <w:p w14:paraId="2CD068CC" w14:textId="2AA9EDC0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251142E" w14:textId="68CDFDBD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0F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B7FF9C9" w14:textId="3929BE41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0.0294</w:t>
            </w:r>
          </w:p>
        </w:tc>
        <w:tc>
          <w:tcPr>
            <w:tcW w:w="236" w:type="dxa"/>
          </w:tcPr>
          <w:p w14:paraId="479E5C07" w14:textId="77777777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213D4160" w14:textId="41B23DD9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7DFA5294" w14:textId="073EF101" w:rsidR="00783238" w:rsidRDefault="00783238" w:rsidP="00783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89834A0" w14:textId="3BF822B5" w:rsidR="0037147B" w:rsidRDefault="006F5154" w:rsidP="00E7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A317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9A317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A3178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  <w:r w:rsidR="0005704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ECACC0A" w14:textId="77777777" w:rsidR="00F50731" w:rsidRPr="00E70F28" w:rsidRDefault="00F50731" w:rsidP="00E7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E8BC33" w14:textId="77777777" w:rsidR="000412C8" w:rsidRPr="0016249F" w:rsidRDefault="000412C8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A88DD67" w14:textId="77777777" w:rsidR="000412C8" w:rsidRPr="0016249F" w:rsidRDefault="000412C8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A268F9" w14:textId="6C136033" w:rsidR="000412C8" w:rsidRPr="0016249F" w:rsidRDefault="000412C8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sz w:val="30"/>
          <w:szCs w:val="30"/>
          <w:cs/>
        </w:rPr>
      </w:pPr>
      <w:r w:rsidRPr="0016249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มีมูลค่าตามบัญชีใกล้เคียงกับมูลค่ายุติธรรมอย่างสมเหตุสมผล</w:t>
      </w:r>
      <w:r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6249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6249F">
        <w:rPr>
          <w:rFonts w:ascii="Angsana New" w:hAnsi="Angsana New"/>
          <w:sz w:val="30"/>
          <w:szCs w:val="30"/>
          <w:cs/>
        </w:rPr>
        <w:t xml:space="preserve"> </w:t>
      </w:r>
      <w:r w:rsidRPr="0016249F">
        <w:rPr>
          <w:rFonts w:ascii="Angsana New" w:hAnsi="Angsana New"/>
          <w:sz w:val="30"/>
          <w:szCs w:val="30"/>
        </w:rPr>
        <w:t xml:space="preserve">2564 </w:t>
      </w:r>
      <w:r w:rsidRPr="0016249F">
        <w:rPr>
          <w:rFonts w:ascii="Angsana New" w:hAnsi="Angsana New"/>
          <w:sz w:val="30"/>
          <w:szCs w:val="30"/>
          <w:cs/>
        </w:rPr>
        <w:t xml:space="preserve">และ </w:t>
      </w:r>
      <w:r w:rsidRPr="0016249F">
        <w:rPr>
          <w:rFonts w:ascii="Angsana New" w:hAnsi="Angsana New"/>
          <w:sz w:val="30"/>
          <w:szCs w:val="30"/>
        </w:rPr>
        <w:t xml:space="preserve">31 </w:t>
      </w:r>
      <w:r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6249F">
        <w:rPr>
          <w:rFonts w:ascii="Angsana New" w:hAnsi="Angsana New"/>
          <w:sz w:val="30"/>
          <w:szCs w:val="30"/>
        </w:rPr>
        <w:t xml:space="preserve">2563 </w:t>
      </w:r>
      <w:r w:rsidRPr="0016249F">
        <w:rPr>
          <w:rFonts w:ascii="Angsana New" w:hAnsi="Angsana New"/>
          <w:sz w:val="30"/>
          <w:szCs w:val="30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</w:p>
    <w:p w14:paraId="5ADCAAC2" w14:textId="77777777" w:rsidR="005C3AE9" w:rsidRDefault="005C3AE9" w:rsidP="00834E0B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89B5D42" w14:textId="212B9286" w:rsidR="00C76809" w:rsidRPr="00B90523" w:rsidRDefault="00C76809" w:rsidP="007C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6189E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B55A648" w14:textId="77777777" w:rsidR="00C76809" w:rsidRPr="00E51D69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tbl>
      <w:tblPr>
        <w:tblW w:w="886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94"/>
        <w:gridCol w:w="1212"/>
        <w:gridCol w:w="326"/>
        <w:gridCol w:w="1230"/>
      </w:tblGrid>
      <w:tr w:rsidR="0046649D" w:rsidRPr="00435082" w14:paraId="7DBEC1BC" w14:textId="77777777" w:rsidTr="007654E0">
        <w:tc>
          <w:tcPr>
            <w:tcW w:w="3438" w:type="pct"/>
            <w:shd w:val="clear" w:color="auto" w:fill="auto"/>
          </w:tcPr>
          <w:p w14:paraId="5D073703" w14:textId="77777777" w:rsidR="0046649D" w:rsidRPr="00C635EC" w:rsidRDefault="0046649D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78D6533D" w14:textId="39B87D0D" w:rsidR="0046649D" w:rsidRPr="00473929" w:rsidRDefault="0046649D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392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7392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" w:type="pct"/>
            <w:shd w:val="clear" w:color="auto" w:fill="auto"/>
            <w:vAlign w:val="bottom"/>
          </w:tcPr>
          <w:p w14:paraId="5144539B" w14:textId="77777777" w:rsidR="0046649D" w:rsidRPr="00435082" w:rsidRDefault="0046649D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548324E" w14:textId="2A2A5E16" w:rsidR="0046649D" w:rsidRDefault="0046649D" w:rsidP="0046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76809" w:rsidRPr="00435082" w14:paraId="27417251" w14:textId="77777777" w:rsidTr="007654E0">
        <w:tc>
          <w:tcPr>
            <w:tcW w:w="3438" w:type="pct"/>
            <w:shd w:val="clear" w:color="auto" w:fill="auto"/>
          </w:tcPr>
          <w:p w14:paraId="1FD91B5C" w14:textId="77777777" w:rsidR="00C76809" w:rsidRPr="00C635EC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51EC049B" w14:textId="21F11B7E" w:rsidR="00C76809" w:rsidRPr="00435082" w:rsidRDefault="0047392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39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12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4" w:type="pct"/>
            <w:shd w:val="clear" w:color="auto" w:fill="auto"/>
            <w:vAlign w:val="bottom"/>
          </w:tcPr>
          <w:p w14:paraId="66798765" w14:textId="77777777" w:rsidR="00C76809" w:rsidRPr="00435082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5E5DCF" w14:textId="7CD49C32" w:rsidR="00C76809" w:rsidRPr="00435082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1D6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76809" w:rsidRPr="00435082" w14:paraId="213EB26A" w14:textId="77777777" w:rsidTr="007654E0">
        <w:tc>
          <w:tcPr>
            <w:tcW w:w="3438" w:type="pct"/>
            <w:shd w:val="clear" w:color="auto" w:fill="auto"/>
          </w:tcPr>
          <w:p w14:paraId="14CB5609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2" w:type="pct"/>
            <w:gridSpan w:val="3"/>
            <w:shd w:val="clear" w:color="auto" w:fill="auto"/>
          </w:tcPr>
          <w:p w14:paraId="57B04B1E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D69" w:rsidRPr="00435082" w14:paraId="5B1992FE" w14:textId="77777777" w:rsidTr="007654E0">
        <w:tc>
          <w:tcPr>
            <w:tcW w:w="3438" w:type="pct"/>
            <w:shd w:val="clear" w:color="auto" w:fill="auto"/>
          </w:tcPr>
          <w:p w14:paraId="73235219" w14:textId="4CFFDAA8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4" w:type="pct"/>
            <w:shd w:val="clear" w:color="auto" w:fill="auto"/>
          </w:tcPr>
          <w:p w14:paraId="2D1185FD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pct"/>
            <w:shd w:val="clear" w:color="auto" w:fill="auto"/>
          </w:tcPr>
          <w:p w14:paraId="144E0CF6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153E8E0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1D69" w:rsidRPr="00435082" w14:paraId="7AFE6D2F" w14:textId="77777777" w:rsidTr="00E51D69">
        <w:tc>
          <w:tcPr>
            <w:tcW w:w="3438" w:type="pct"/>
            <w:shd w:val="clear" w:color="auto" w:fill="auto"/>
          </w:tcPr>
          <w:p w14:paraId="15A05EBE" w14:textId="4667E515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445F5A4B" w14:textId="42690FFE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51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1,123</w:t>
            </w:r>
          </w:p>
        </w:tc>
        <w:tc>
          <w:tcPr>
            <w:tcW w:w="184" w:type="pct"/>
            <w:shd w:val="clear" w:color="auto" w:fill="auto"/>
          </w:tcPr>
          <w:p w14:paraId="1917BCBA" w14:textId="77777777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3EAFD801" w14:textId="53975A1D" w:rsidR="00E51D69" w:rsidRPr="00E51D69" w:rsidRDefault="00E51D69" w:rsidP="00E5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1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51D69" w:rsidRPr="00435082" w14:paraId="22C5B4D1" w14:textId="77777777" w:rsidTr="007654E0">
        <w:tc>
          <w:tcPr>
            <w:tcW w:w="3438" w:type="pct"/>
            <w:shd w:val="clear" w:color="auto" w:fill="auto"/>
          </w:tcPr>
          <w:p w14:paraId="6FDE993C" w14:textId="77777777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49A983A3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pct"/>
            <w:shd w:val="clear" w:color="auto" w:fill="auto"/>
          </w:tcPr>
          <w:p w14:paraId="072BF356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C22EC08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809" w:rsidRPr="00435082" w14:paraId="57AEAF8F" w14:textId="77777777" w:rsidTr="007654E0">
        <w:tc>
          <w:tcPr>
            <w:tcW w:w="3438" w:type="pct"/>
            <w:shd w:val="clear" w:color="auto" w:fill="auto"/>
          </w:tcPr>
          <w:p w14:paraId="7D4F514A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84" w:type="pct"/>
            <w:shd w:val="clear" w:color="auto" w:fill="auto"/>
          </w:tcPr>
          <w:p w14:paraId="66EE7A58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pct"/>
            <w:shd w:val="clear" w:color="auto" w:fill="auto"/>
          </w:tcPr>
          <w:p w14:paraId="65D8628D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9499A3C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809" w:rsidRPr="00435082" w14:paraId="6B07618A" w14:textId="77777777" w:rsidTr="007654E0">
        <w:tc>
          <w:tcPr>
            <w:tcW w:w="3438" w:type="pct"/>
            <w:shd w:val="clear" w:color="auto" w:fill="auto"/>
          </w:tcPr>
          <w:p w14:paraId="6391F0E4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70D342E7" w14:textId="76B7E880" w:rsidR="00C76809" w:rsidRPr="00435082" w:rsidRDefault="009C0F72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76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41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84" w:type="pct"/>
            <w:shd w:val="clear" w:color="auto" w:fill="auto"/>
          </w:tcPr>
          <w:p w14:paraId="73BA7D38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5462BD5C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</w:tr>
    </w:tbl>
    <w:p w14:paraId="2741CF05" w14:textId="77777777" w:rsidR="00C76809" w:rsidRDefault="00C76809" w:rsidP="00C7680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6FB5C961" w:rsidR="00C76809" w:rsidRDefault="000412C8" w:rsidP="00C76809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bookmarkStart w:id="4" w:name="_Hlk39513395"/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0.8 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16249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>ออกให้แก่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และออกให้กองทุนความปลอดภัย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16249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bookmarkEnd w:id="4"/>
      <w:r w:rsidRPr="001624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1624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2563: 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เป็นจำนวน </w:t>
      </w:r>
      <w:r w:rsidRPr="0016249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0.8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ล้านบาท 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16249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0.4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ล้านบาท และออกให้การไฟฟ้านครหลวงเพื่อการใช้ไฟฟ้าเป็นจำนวน </w:t>
      </w:r>
      <w:r w:rsidRPr="0016249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0.1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ล้านบาท)</w:t>
      </w:r>
    </w:p>
    <w:p w14:paraId="48CDCA3C" w14:textId="77777777" w:rsidR="00C76809" w:rsidRPr="009F7120" w:rsidRDefault="00C76809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9D446FA" w14:textId="78DEAC5D" w:rsidR="00C76809" w:rsidRPr="009F7120" w:rsidRDefault="00C76809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9F7120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5667A2" w:rsidRPr="009F7120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Pr="009F7120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9F7120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7FB39CDD" w14:textId="77777777" w:rsidR="00C76809" w:rsidRPr="009F7120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5C565" w14:textId="1B43D49E" w:rsidR="00C76809" w:rsidRPr="009F7120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712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9F7120">
        <w:rPr>
          <w:rFonts w:asciiTheme="majorBidi" w:hAnsiTheme="majorBidi" w:cstheme="majorBidi"/>
          <w:sz w:val="30"/>
          <w:szCs w:val="30"/>
        </w:rPr>
        <w:t>11</w:t>
      </w:r>
      <w:r w:rsidRPr="009F7120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9F7120">
        <w:rPr>
          <w:rFonts w:asciiTheme="majorBidi" w:hAnsiTheme="majorBidi" w:cstheme="majorBidi"/>
          <w:sz w:val="30"/>
          <w:szCs w:val="30"/>
        </w:rPr>
        <w:t>2562</w:t>
      </w:r>
      <w:r w:rsidRPr="009F7120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 w:rsidRPr="009F7120">
        <w:rPr>
          <w:rFonts w:asciiTheme="majorBidi" w:hAnsiTheme="majorBidi" w:cstheme="majorBidi"/>
          <w:sz w:val="30"/>
          <w:szCs w:val="30"/>
        </w:rPr>
        <w:t xml:space="preserve">50.0 </w:t>
      </w:r>
      <w:r w:rsidRPr="009F7120">
        <w:rPr>
          <w:rFonts w:asciiTheme="majorBidi" w:hAnsiTheme="majorBidi" w:cstheme="majorBidi" w:hint="cs"/>
          <w:sz w:val="30"/>
          <w:szCs w:val="30"/>
          <w:cs/>
        </w:rPr>
        <w:t>ล้านบาท ขณะนี้คดีอยู่ระหว่างการพิจารณาของศาลทรัพย์สินทางปัญญา และการค้าระหว่างประเทศกลาง ศาลได้นัดสืบพยานโจทก์และพยานจำเลยในเดือน</w:t>
      </w:r>
      <w:r w:rsidR="000412C8" w:rsidRPr="009F7120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9F7120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9F7120">
        <w:rPr>
          <w:rFonts w:asciiTheme="majorBidi" w:hAnsiTheme="majorBidi" w:cstheme="majorBidi"/>
          <w:sz w:val="30"/>
          <w:szCs w:val="30"/>
        </w:rPr>
        <w:t xml:space="preserve">2564 </w:t>
      </w:r>
      <w:r w:rsidRPr="009F7120">
        <w:rPr>
          <w:rFonts w:asciiTheme="majorBidi" w:hAnsiTheme="majorBidi" w:cstheme="majorBidi" w:hint="cs"/>
          <w:sz w:val="30"/>
          <w:szCs w:val="30"/>
          <w:cs/>
        </w:rPr>
        <w:t xml:space="preserve">ทั้งนี้ผลที่สุดของคดียังไม่สามารถสรุปได้ ณ วันที่ </w:t>
      </w:r>
      <w:r w:rsidR="00F5140D" w:rsidRPr="009F7120">
        <w:rPr>
          <w:rFonts w:asciiTheme="majorBidi" w:hAnsiTheme="majorBidi" w:cstheme="majorBidi"/>
          <w:sz w:val="30"/>
          <w:szCs w:val="30"/>
        </w:rPr>
        <w:t xml:space="preserve">30 </w:t>
      </w:r>
      <w:r w:rsidR="00F5140D" w:rsidRPr="009F712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140D" w:rsidRPr="009F7120">
        <w:rPr>
          <w:rFonts w:asciiTheme="majorBidi" w:hAnsiTheme="majorBidi" w:cstheme="majorBidi"/>
          <w:sz w:val="30"/>
          <w:szCs w:val="30"/>
        </w:rPr>
        <w:t>256</w:t>
      </w:r>
      <w:r w:rsidR="000412C8" w:rsidRPr="009F7120">
        <w:rPr>
          <w:rFonts w:asciiTheme="majorBidi" w:hAnsiTheme="majorBidi" w:cstheme="majorBidi"/>
          <w:sz w:val="30"/>
          <w:szCs w:val="30"/>
        </w:rPr>
        <w:t>4</w:t>
      </w:r>
      <w:r w:rsidRPr="009F7120">
        <w:rPr>
          <w:rFonts w:asciiTheme="majorBidi" w:hAnsiTheme="majorBidi" w:cstheme="majorBidi"/>
          <w:sz w:val="30"/>
          <w:szCs w:val="30"/>
        </w:rPr>
        <w:t xml:space="preserve"> </w:t>
      </w:r>
      <w:r w:rsidRPr="009F7120">
        <w:rPr>
          <w:rFonts w:asciiTheme="majorBidi" w:hAnsiTheme="majorBidi" w:cstheme="majorBidi" w:hint="cs"/>
          <w:sz w:val="30"/>
          <w:szCs w:val="30"/>
          <w:cs/>
        </w:rPr>
        <w:t>บริษัทไม่ได้ตั้งประมาณการหนี้สินสำหรับค่าเสียหายคดีความ เนื่องจากผู้บริหารเชื่อว่าบริษัทไม่ได้กระทำความผิดตามดังฟ้อง</w:t>
      </w:r>
    </w:p>
    <w:p w14:paraId="6F80F87E" w14:textId="77777777" w:rsidR="00EF68CB" w:rsidRPr="009F7120" w:rsidRDefault="00EF68CB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EEB842" w14:textId="40C44282" w:rsidR="004718A6" w:rsidRPr="000412C8" w:rsidRDefault="00C76809" w:rsidP="008E073A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Pr="0024750B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24750B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  <w:r w:rsidR="000412C8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6437C2CA" w14:textId="4A38ADAD" w:rsidR="00EF68CB" w:rsidRPr="00EF68CB" w:rsidRDefault="00EF68CB" w:rsidP="008E073A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D36202B" w14:textId="50667AFB" w:rsidR="009F7120" w:rsidRDefault="009F7120" w:rsidP="009F7120">
      <w:pPr>
        <w:pStyle w:val="FSContent"/>
        <w:rPr>
          <w:cs/>
          <w:lang w:val="en-GB"/>
        </w:rPr>
      </w:pPr>
      <w:r>
        <w:rPr>
          <w:rFonts w:hint="cs"/>
          <w:cs/>
          <w:lang w:val="en-GB"/>
        </w:rPr>
        <w:t xml:space="preserve">เมื่อวันที่ </w:t>
      </w:r>
      <w:r w:rsidR="00CA65C7">
        <w:rPr>
          <w:lang w:val="en-GB"/>
        </w:rPr>
        <w:t xml:space="preserve">7 </w:t>
      </w:r>
      <w:r>
        <w:rPr>
          <w:rFonts w:hint="cs"/>
          <w:cs/>
          <w:lang w:val="en-GB"/>
        </w:rPr>
        <w:t xml:space="preserve">กรกฎาคม </w:t>
      </w:r>
      <w:r>
        <w:rPr>
          <w:lang w:val="en-GB"/>
        </w:rPr>
        <w:t xml:space="preserve">2564 </w:t>
      </w:r>
      <w:r>
        <w:rPr>
          <w:rFonts w:hint="cs"/>
          <w:cs/>
          <w:lang w:val="en-GB"/>
        </w:rPr>
        <w:t xml:space="preserve">บริษัทได้ทำสัญญากู้ยืมเงินระยะยาวกับสถาบันการเงินแห่งหนึ่งจำนวน </w:t>
      </w:r>
      <w:r>
        <w:rPr>
          <w:lang w:val="en-GB"/>
        </w:rPr>
        <w:t xml:space="preserve">1.5 </w:t>
      </w:r>
      <w:r>
        <w:rPr>
          <w:rFonts w:hint="cs"/>
          <w:cs/>
          <w:lang w:val="en-GB"/>
        </w:rPr>
        <w:t xml:space="preserve">ล้านบาท มีอัตราดอกเบี้ยร้อยละ </w:t>
      </w:r>
      <w:r>
        <w:rPr>
          <w:lang w:val="en-GB"/>
        </w:rPr>
        <w:t xml:space="preserve">2.0 </w:t>
      </w:r>
      <w:r>
        <w:rPr>
          <w:rFonts w:hint="cs"/>
          <w:cs/>
          <w:lang w:val="en-GB"/>
        </w:rPr>
        <w:t>ต่อปี</w:t>
      </w:r>
      <w:r>
        <w:rPr>
          <w:lang w:val="en-GB"/>
        </w:rPr>
        <w:t xml:space="preserve"> </w:t>
      </w:r>
      <w:r>
        <w:rPr>
          <w:rFonts w:hint="cs"/>
          <w:cs/>
          <w:lang w:val="en-GB"/>
        </w:rPr>
        <w:t xml:space="preserve">สำหรับปีที่ </w:t>
      </w:r>
      <w:r>
        <w:rPr>
          <w:lang w:val="en-GB"/>
        </w:rPr>
        <w:t xml:space="preserve">1 - 2 </w:t>
      </w:r>
      <w:r>
        <w:rPr>
          <w:rFonts w:hint="cs"/>
          <w:cs/>
          <w:lang w:val="en-GB"/>
        </w:rPr>
        <w:t xml:space="preserve">และอัตราดอกเบี้ยร้อยละ </w:t>
      </w:r>
      <w:r>
        <w:rPr>
          <w:lang w:val="en-GB"/>
        </w:rPr>
        <w:t xml:space="preserve">7.0 </w:t>
      </w:r>
      <w:r>
        <w:rPr>
          <w:rFonts w:hint="cs"/>
          <w:cs/>
          <w:lang w:val="en-GB"/>
        </w:rPr>
        <w:t xml:space="preserve">ต่อปี สำหรับปีที่ </w:t>
      </w:r>
      <w:r>
        <w:rPr>
          <w:lang w:val="en-GB"/>
        </w:rPr>
        <w:t xml:space="preserve">3 - 5 </w:t>
      </w:r>
      <w:r>
        <w:rPr>
          <w:rFonts w:hint="cs"/>
          <w:cs/>
          <w:lang w:val="en-GB"/>
        </w:rPr>
        <w:t>ซึ่งได้รับการค้ำประกันโดย</w:t>
      </w:r>
      <w:r w:rsidRPr="0034754B">
        <w:rPr>
          <w:cs/>
        </w:rPr>
        <w:t>บรรษัทประกันสินเชื่ออุตสาหกรรมขนาดย่อม (บสย.)</w:t>
      </w:r>
      <w:r>
        <w:rPr>
          <w:rFonts w:hint="cs"/>
          <w:cs/>
          <w:lang w:val="en-GB"/>
        </w:rPr>
        <w:t xml:space="preserve"> </w:t>
      </w:r>
    </w:p>
    <w:p w14:paraId="084E7F06" w14:textId="77777777" w:rsidR="000412C8" w:rsidRPr="000412C8" w:rsidRDefault="000412C8" w:rsidP="00036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CA3AC9" w14:textId="2EA342C8" w:rsidR="003B083C" w:rsidRPr="00EF68CB" w:rsidRDefault="00364DF6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เมื่อวันที่ </w:t>
      </w:r>
      <w:r w:rsidR="000412C8">
        <w:rPr>
          <w:rFonts w:asciiTheme="majorBidi" w:hAnsiTheme="majorBidi" w:cstheme="majorBidi"/>
          <w:sz w:val="30"/>
          <w:szCs w:val="30"/>
          <w:lang w:val="en-GB"/>
        </w:rPr>
        <w:t>13</w:t>
      </w:r>
      <w:r w:rsidRPr="00DC1FD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สิงหาคม </w:t>
      </w:r>
      <w:r w:rsidRPr="00DC1FD2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0412C8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DC1FD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>คณะกรรมการบริษัทได้มีมติอนุมัติ</w:t>
      </w:r>
      <w:r w:rsidR="00245178">
        <w:rPr>
          <w:rFonts w:asciiTheme="majorBidi" w:hAnsiTheme="majorBidi" w:cstheme="majorBidi" w:hint="cs"/>
          <w:sz w:val="30"/>
          <w:szCs w:val="30"/>
          <w:cs/>
          <w:lang w:val="en-GB"/>
        </w:rPr>
        <w:t>ให้บริษัทประกาศ</w:t>
      </w:r>
      <w:r w:rsidR="003B083C"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>จ่ายเงินปันผลระหว่างกาล</w:t>
      </w:r>
      <w:r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>ในอัตราหุ้นละ</w:t>
      </w:r>
      <w:r w:rsidR="00CA65C7">
        <w:rPr>
          <w:rFonts w:asciiTheme="majorBidi" w:hAnsiTheme="majorBidi" w:cstheme="majorBidi"/>
          <w:sz w:val="30"/>
          <w:szCs w:val="30"/>
          <w:lang w:val="en-GB"/>
        </w:rPr>
        <w:t xml:space="preserve"> 0.0</w:t>
      </w:r>
      <w:r w:rsidR="00704D7E">
        <w:rPr>
          <w:rFonts w:asciiTheme="majorBidi" w:hAnsiTheme="majorBidi" w:cstheme="majorBidi"/>
          <w:sz w:val="30"/>
          <w:szCs w:val="30"/>
          <w:lang w:val="en-GB"/>
        </w:rPr>
        <w:t>529</w:t>
      </w:r>
      <w:r w:rsidR="00CA65C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C1FD2"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>บาท เป็นจำนวนเงินรวม</w:t>
      </w:r>
      <w:r w:rsidR="00CA65C7">
        <w:rPr>
          <w:rFonts w:asciiTheme="majorBidi" w:hAnsiTheme="majorBidi" w:cstheme="majorBidi"/>
          <w:sz w:val="30"/>
          <w:szCs w:val="30"/>
          <w:lang w:val="en-GB"/>
        </w:rPr>
        <w:t xml:space="preserve"> 1</w:t>
      </w:r>
      <w:r w:rsidR="00704D7E">
        <w:rPr>
          <w:rFonts w:asciiTheme="majorBidi" w:hAnsiTheme="majorBidi" w:cstheme="majorBidi"/>
          <w:sz w:val="30"/>
          <w:szCs w:val="30"/>
          <w:lang w:val="en-GB"/>
        </w:rPr>
        <w:t>8</w:t>
      </w:r>
      <w:r w:rsidR="00CA65C7">
        <w:rPr>
          <w:rFonts w:asciiTheme="majorBidi" w:hAnsiTheme="majorBidi" w:cstheme="majorBidi"/>
          <w:sz w:val="30"/>
          <w:szCs w:val="30"/>
          <w:lang w:val="en-GB"/>
        </w:rPr>
        <w:t xml:space="preserve">.0 </w:t>
      </w:r>
      <w:r w:rsidR="003D7922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="00DC1FD2" w:rsidRPr="00DC1FD2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="00EA0B1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A0B1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โดยจะจ่ายเงินปันผลนี้ให้แก่ผู้ถือหุ้นในเดือนสิงหาคม </w:t>
      </w:r>
      <w:r w:rsidR="00EA0B1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0412C8">
        <w:rPr>
          <w:rFonts w:asciiTheme="majorBidi" w:hAnsiTheme="majorBidi" w:cstheme="majorBidi"/>
          <w:sz w:val="30"/>
          <w:szCs w:val="30"/>
          <w:lang w:val="en-GB"/>
        </w:rPr>
        <w:t>4</w:t>
      </w:r>
    </w:p>
    <w:p w14:paraId="7B594937" w14:textId="29C85429" w:rsidR="00EF68CB" w:rsidRPr="00036A15" w:rsidRDefault="00EF68CB" w:rsidP="00036A15">
      <w:pPr>
        <w:pStyle w:val="block"/>
        <w:spacing w:after="0" w:line="240" w:lineRule="auto"/>
        <w:ind w:left="540" w:hanging="540"/>
        <w:jc w:val="both"/>
        <w:rPr>
          <w:rFonts w:asciiTheme="majorBidi" w:hAnsiTheme="majorBidi"/>
          <w:sz w:val="30"/>
          <w:lang w:val="en-US"/>
        </w:rPr>
      </w:pPr>
    </w:p>
    <w:sectPr w:rsidR="00EF68CB" w:rsidRPr="00036A15" w:rsidSect="00254D87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5530" w14:textId="77777777" w:rsidR="00CA023F" w:rsidRDefault="00CA023F">
      <w:r>
        <w:separator/>
      </w:r>
    </w:p>
  </w:endnote>
  <w:endnote w:type="continuationSeparator" w:id="0">
    <w:p w14:paraId="1702A7A4" w14:textId="77777777" w:rsidR="00CA023F" w:rsidRDefault="00CA023F">
      <w:r>
        <w:continuationSeparator/>
      </w:r>
    </w:p>
  </w:endnote>
  <w:endnote w:type="continuationNotice" w:id="1">
    <w:p w14:paraId="1E86E024" w14:textId="77777777" w:rsidR="00CA023F" w:rsidRDefault="00CA02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AF6777" w:rsidRPr="00D931A1" w:rsidRDefault="00AF677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38E40" w14:textId="77777777" w:rsidR="00CA023F" w:rsidRDefault="00CA023F">
      <w:r>
        <w:separator/>
      </w:r>
    </w:p>
  </w:footnote>
  <w:footnote w:type="continuationSeparator" w:id="0">
    <w:p w14:paraId="4010FBD0" w14:textId="77777777" w:rsidR="00CA023F" w:rsidRDefault="00CA023F">
      <w:r>
        <w:continuationSeparator/>
      </w:r>
    </w:p>
  </w:footnote>
  <w:footnote w:type="continuationNotice" w:id="1">
    <w:p w14:paraId="20031381" w14:textId="77777777" w:rsidR="00CA023F" w:rsidRDefault="00CA02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7777777" w:rsidR="00AF6777" w:rsidRPr="0035306D" w:rsidRDefault="00AF677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306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5306D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35306D">
      <w:rPr>
        <w:rFonts w:ascii="Angsana New" w:hAnsi="Angsana New"/>
        <w:b/>
        <w:bCs/>
        <w:sz w:val="32"/>
        <w:szCs w:val="32"/>
      </w:rPr>
      <w:t>(</w:t>
    </w:r>
    <w:r w:rsidRPr="0035306D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35306D">
      <w:rPr>
        <w:rFonts w:ascii="Angsana New" w:hAnsi="Angsana New"/>
        <w:b/>
        <w:bCs/>
        <w:sz w:val="32"/>
        <w:szCs w:val="32"/>
      </w:rPr>
      <w:t>)</w:t>
    </w:r>
    <w:r w:rsidRPr="0035306D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5306D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D3B4C4A" w14:textId="2B25FCF8" w:rsidR="00AF6777" w:rsidRPr="0035306D" w:rsidRDefault="00AF677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35306D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35306D">
      <w:rPr>
        <w:rFonts w:ascii="Angsana New" w:hAnsi="Angsana New" w:hint="cs"/>
        <w:b/>
        <w:bCs/>
        <w:sz w:val="32"/>
        <w:szCs w:val="32"/>
        <w:cs/>
      </w:rPr>
      <w:t>งบ</w:t>
    </w:r>
    <w:r w:rsidRPr="0035306D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96A4A2" w14:textId="0A2E7C08" w:rsidR="00AF6777" w:rsidRDefault="00AF6777" w:rsidP="005E4F7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่ </w:t>
    </w:r>
    <w:r w:rsidRPr="00846BD5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7237A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846BD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846BD5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181CDE" w14:textId="77777777" w:rsidR="00AF6777" w:rsidRPr="006C0E37" w:rsidRDefault="00AF677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4491750"/>
    <w:multiLevelType w:val="hybridMultilevel"/>
    <w:tmpl w:val="AF5A9E5A"/>
    <w:lvl w:ilvl="0" w:tplc="1818A55E">
      <w:start w:val="31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C4D58"/>
    <w:multiLevelType w:val="hybridMultilevel"/>
    <w:tmpl w:val="67EE7DEE"/>
    <w:lvl w:ilvl="0" w:tplc="61E4FEA4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45CE2"/>
    <w:multiLevelType w:val="hybridMultilevel"/>
    <w:tmpl w:val="1AF0D2CE"/>
    <w:lvl w:ilvl="0" w:tplc="CD363D2C">
      <w:start w:val="1"/>
      <w:numFmt w:val="decimal"/>
      <w:lvlText w:val="%1)"/>
      <w:lvlJc w:val="left"/>
      <w:pPr>
        <w:ind w:left="1267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0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7" w15:restartNumberingAfterBreak="0">
    <w:nsid w:val="29F42483"/>
    <w:multiLevelType w:val="hybridMultilevel"/>
    <w:tmpl w:val="703623DA"/>
    <w:lvl w:ilvl="0" w:tplc="85A0D978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5"/>
  </w:num>
  <w:num w:numId="13">
    <w:abstractNumId w:val="39"/>
  </w:num>
  <w:num w:numId="14">
    <w:abstractNumId w:val="28"/>
  </w:num>
  <w:num w:numId="15">
    <w:abstractNumId w:val="30"/>
  </w:num>
  <w:num w:numId="16">
    <w:abstractNumId w:val="13"/>
  </w:num>
  <w:num w:numId="17">
    <w:abstractNumId w:val="17"/>
  </w:num>
  <w:num w:numId="18">
    <w:abstractNumId w:val="12"/>
  </w:num>
  <w:num w:numId="19">
    <w:abstractNumId w:val="32"/>
  </w:num>
  <w:num w:numId="20">
    <w:abstractNumId w:val="22"/>
  </w:num>
  <w:num w:numId="21">
    <w:abstractNumId w:val="41"/>
  </w:num>
  <w:num w:numId="22">
    <w:abstractNumId w:val="26"/>
  </w:num>
  <w:num w:numId="23">
    <w:abstractNumId w:val="18"/>
  </w:num>
  <w:num w:numId="24">
    <w:abstractNumId w:val="45"/>
  </w:num>
  <w:num w:numId="25">
    <w:abstractNumId w:val="43"/>
  </w:num>
  <w:num w:numId="26">
    <w:abstractNumId w:val="1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36"/>
  </w:num>
  <w:num w:numId="30">
    <w:abstractNumId w:val="33"/>
  </w:num>
  <w:num w:numId="31">
    <w:abstractNumId w:val="40"/>
  </w:num>
  <w:num w:numId="32">
    <w:abstractNumId w:val="38"/>
  </w:num>
  <w:num w:numId="33">
    <w:abstractNumId w:val="35"/>
  </w:num>
  <w:num w:numId="34">
    <w:abstractNumId w:val="23"/>
  </w:num>
  <w:num w:numId="35">
    <w:abstractNumId w:val="42"/>
  </w:num>
  <w:num w:numId="36">
    <w:abstractNumId w:val="20"/>
  </w:num>
  <w:num w:numId="37">
    <w:abstractNumId w:val="44"/>
  </w:num>
  <w:num w:numId="38">
    <w:abstractNumId w:val="19"/>
  </w:num>
  <w:num w:numId="39">
    <w:abstractNumId w:val="24"/>
  </w:num>
  <w:num w:numId="40">
    <w:abstractNumId w:val="16"/>
  </w:num>
  <w:num w:numId="41">
    <w:abstractNumId w:val="31"/>
  </w:num>
  <w:num w:numId="42">
    <w:abstractNumId w:val="34"/>
  </w:num>
  <w:num w:numId="43">
    <w:abstractNumId w:val="21"/>
  </w:num>
  <w:num w:numId="44">
    <w:abstractNumId w:val="27"/>
  </w:num>
  <w:num w:numId="45">
    <w:abstractNumId w:val="14"/>
  </w:num>
  <w:num w:numId="4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F35"/>
    <w:rsid w:val="000040ED"/>
    <w:rsid w:val="00004302"/>
    <w:rsid w:val="000052B8"/>
    <w:rsid w:val="00005F09"/>
    <w:rsid w:val="00005F59"/>
    <w:rsid w:val="000062F8"/>
    <w:rsid w:val="000063FD"/>
    <w:rsid w:val="0000660E"/>
    <w:rsid w:val="0000704E"/>
    <w:rsid w:val="00007745"/>
    <w:rsid w:val="00007BC6"/>
    <w:rsid w:val="00010616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4D45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3DEC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2D1"/>
    <w:rsid w:val="00036610"/>
    <w:rsid w:val="00036A15"/>
    <w:rsid w:val="00036D38"/>
    <w:rsid w:val="000372CE"/>
    <w:rsid w:val="00037C84"/>
    <w:rsid w:val="0004069A"/>
    <w:rsid w:val="000412C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50D"/>
    <w:rsid w:val="00053B7E"/>
    <w:rsid w:val="00053D6E"/>
    <w:rsid w:val="00054147"/>
    <w:rsid w:val="00054551"/>
    <w:rsid w:val="0005549F"/>
    <w:rsid w:val="0005656D"/>
    <w:rsid w:val="0005704E"/>
    <w:rsid w:val="00057C6E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92F"/>
    <w:rsid w:val="00074DF8"/>
    <w:rsid w:val="00075190"/>
    <w:rsid w:val="00075918"/>
    <w:rsid w:val="000761D1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E5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45A8"/>
    <w:rsid w:val="000A61C6"/>
    <w:rsid w:val="000A6AC9"/>
    <w:rsid w:val="000A7619"/>
    <w:rsid w:val="000A7CAA"/>
    <w:rsid w:val="000B0843"/>
    <w:rsid w:val="000B0966"/>
    <w:rsid w:val="000B09DA"/>
    <w:rsid w:val="000B1827"/>
    <w:rsid w:val="000B1B76"/>
    <w:rsid w:val="000B1E5E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4155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195"/>
    <w:rsid w:val="000D491F"/>
    <w:rsid w:val="000D49B4"/>
    <w:rsid w:val="000D5101"/>
    <w:rsid w:val="000D57C5"/>
    <w:rsid w:val="000D5EBE"/>
    <w:rsid w:val="000D656F"/>
    <w:rsid w:val="000D6837"/>
    <w:rsid w:val="000D6A41"/>
    <w:rsid w:val="000D6C17"/>
    <w:rsid w:val="000D7D65"/>
    <w:rsid w:val="000E0602"/>
    <w:rsid w:val="000E0BAB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126"/>
    <w:rsid w:val="000E5680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671B"/>
    <w:rsid w:val="000F6E81"/>
    <w:rsid w:val="000F74B0"/>
    <w:rsid w:val="000F764E"/>
    <w:rsid w:val="000F7BEA"/>
    <w:rsid w:val="0010025C"/>
    <w:rsid w:val="0010060E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C16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0F1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157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2C9"/>
    <w:rsid w:val="001844ED"/>
    <w:rsid w:val="00184D7F"/>
    <w:rsid w:val="00185CF2"/>
    <w:rsid w:val="001862DC"/>
    <w:rsid w:val="00186863"/>
    <w:rsid w:val="00187D39"/>
    <w:rsid w:val="00190396"/>
    <w:rsid w:val="001904F8"/>
    <w:rsid w:val="001915D4"/>
    <w:rsid w:val="001918B2"/>
    <w:rsid w:val="0019227A"/>
    <w:rsid w:val="0019238A"/>
    <w:rsid w:val="00192632"/>
    <w:rsid w:val="00192D5B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94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4BE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6C23"/>
    <w:rsid w:val="00207705"/>
    <w:rsid w:val="00207C8C"/>
    <w:rsid w:val="00207FD9"/>
    <w:rsid w:val="0021032E"/>
    <w:rsid w:val="002108AF"/>
    <w:rsid w:val="00210D3D"/>
    <w:rsid w:val="00211151"/>
    <w:rsid w:val="00211780"/>
    <w:rsid w:val="00211E99"/>
    <w:rsid w:val="00212861"/>
    <w:rsid w:val="00212A3F"/>
    <w:rsid w:val="00212B4D"/>
    <w:rsid w:val="002133C3"/>
    <w:rsid w:val="002137D2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1DC8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11C0"/>
    <w:rsid w:val="00232045"/>
    <w:rsid w:val="00232620"/>
    <w:rsid w:val="0023297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2FF"/>
    <w:rsid w:val="00244664"/>
    <w:rsid w:val="00244B77"/>
    <w:rsid w:val="00244E25"/>
    <w:rsid w:val="00245178"/>
    <w:rsid w:val="002452B9"/>
    <w:rsid w:val="002452D6"/>
    <w:rsid w:val="00245F02"/>
    <w:rsid w:val="00246300"/>
    <w:rsid w:val="002469C9"/>
    <w:rsid w:val="00246A7A"/>
    <w:rsid w:val="00246CD0"/>
    <w:rsid w:val="0024750B"/>
    <w:rsid w:val="00247EAF"/>
    <w:rsid w:val="002508C6"/>
    <w:rsid w:val="00250D12"/>
    <w:rsid w:val="00250E74"/>
    <w:rsid w:val="00251EDC"/>
    <w:rsid w:val="002521B4"/>
    <w:rsid w:val="002521B6"/>
    <w:rsid w:val="00252291"/>
    <w:rsid w:val="00252439"/>
    <w:rsid w:val="0025288F"/>
    <w:rsid w:val="00253334"/>
    <w:rsid w:val="002543C3"/>
    <w:rsid w:val="00254D87"/>
    <w:rsid w:val="0025506F"/>
    <w:rsid w:val="00255173"/>
    <w:rsid w:val="00255208"/>
    <w:rsid w:val="00255631"/>
    <w:rsid w:val="00255694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3B5"/>
    <w:rsid w:val="00270A20"/>
    <w:rsid w:val="002723CD"/>
    <w:rsid w:val="002733C5"/>
    <w:rsid w:val="002737DC"/>
    <w:rsid w:val="00273C05"/>
    <w:rsid w:val="00274380"/>
    <w:rsid w:val="002744A2"/>
    <w:rsid w:val="002749A4"/>
    <w:rsid w:val="002765F4"/>
    <w:rsid w:val="002769BD"/>
    <w:rsid w:val="00276F1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4E19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7B"/>
    <w:rsid w:val="002C4FD1"/>
    <w:rsid w:val="002C5306"/>
    <w:rsid w:val="002C5329"/>
    <w:rsid w:val="002C64FC"/>
    <w:rsid w:val="002C6E45"/>
    <w:rsid w:val="002C6FC7"/>
    <w:rsid w:val="002D0227"/>
    <w:rsid w:val="002D049E"/>
    <w:rsid w:val="002D0C38"/>
    <w:rsid w:val="002D0D4D"/>
    <w:rsid w:val="002D1823"/>
    <w:rsid w:val="002D1E0B"/>
    <w:rsid w:val="002D1FC3"/>
    <w:rsid w:val="002D23E6"/>
    <w:rsid w:val="002D3003"/>
    <w:rsid w:val="002D33BD"/>
    <w:rsid w:val="002D3D21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2C7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04"/>
    <w:rsid w:val="002E5E12"/>
    <w:rsid w:val="002E616C"/>
    <w:rsid w:val="002E6D91"/>
    <w:rsid w:val="002E6EB4"/>
    <w:rsid w:val="002E75AA"/>
    <w:rsid w:val="002E789C"/>
    <w:rsid w:val="002E7E9C"/>
    <w:rsid w:val="002F0A65"/>
    <w:rsid w:val="002F15E1"/>
    <w:rsid w:val="002F3680"/>
    <w:rsid w:val="002F3773"/>
    <w:rsid w:val="002F4793"/>
    <w:rsid w:val="002F4CE0"/>
    <w:rsid w:val="002F50C1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230B"/>
    <w:rsid w:val="003024C6"/>
    <w:rsid w:val="0030381E"/>
    <w:rsid w:val="00303863"/>
    <w:rsid w:val="00303C46"/>
    <w:rsid w:val="00303C69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356"/>
    <w:rsid w:val="003148FE"/>
    <w:rsid w:val="00314BD9"/>
    <w:rsid w:val="00314DC6"/>
    <w:rsid w:val="003151A9"/>
    <w:rsid w:val="00316C09"/>
    <w:rsid w:val="00316C1F"/>
    <w:rsid w:val="00316CEB"/>
    <w:rsid w:val="003172EE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40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EC2"/>
    <w:rsid w:val="00344F30"/>
    <w:rsid w:val="0034502D"/>
    <w:rsid w:val="0034523D"/>
    <w:rsid w:val="00345615"/>
    <w:rsid w:val="0034593E"/>
    <w:rsid w:val="00346AB0"/>
    <w:rsid w:val="0034749E"/>
    <w:rsid w:val="0034754B"/>
    <w:rsid w:val="00347AB0"/>
    <w:rsid w:val="00347AF3"/>
    <w:rsid w:val="00347B24"/>
    <w:rsid w:val="003516CE"/>
    <w:rsid w:val="00351BED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5EA"/>
    <w:rsid w:val="00357669"/>
    <w:rsid w:val="00357722"/>
    <w:rsid w:val="00357C71"/>
    <w:rsid w:val="00357FA3"/>
    <w:rsid w:val="00360473"/>
    <w:rsid w:val="00362073"/>
    <w:rsid w:val="003626DD"/>
    <w:rsid w:val="00363AB1"/>
    <w:rsid w:val="003648D5"/>
    <w:rsid w:val="00364DF6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5504"/>
    <w:rsid w:val="003A64CD"/>
    <w:rsid w:val="003A66F2"/>
    <w:rsid w:val="003A685D"/>
    <w:rsid w:val="003A6AA7"/>
    <w:rsid w:val="003A71BC"/>
    <w:rsid w:val="003A7370"/>
    <w:rsid w:val="003A73C8"/>
    <w:rsid w:val="003A7427"/>
    <w:rsid w:val="003A75E3"/>
    <w:rsid w:val="003A7A3D"/>
    <w:rsid w:val="003B0100"/>
    <w:rsid w:val="003B083C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8A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32C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22F"/>
    <w:rsid w:val="003D66A9"/>
    <w:rsid w:val="003D6A11"/>
    <w:rsid w:val="003D6AF1"/>
    <w:rsid w:val="003D7112"/>
    <w:rsid w:val="003D74FA"/>
    <w:rsid w:val="003D7722"/>
    <w:rsid w:val="003D79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D92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09F0"/>
    <w:rsid w:val="00401715"/>
    <w:rsid w:val="004018C6"/>
    <w:rsid w:val="00401B7F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A2D"/>
    <w:rsid w:val="004100B8"/>
    <w:rsid w:val="0041012F"/>
    <w:rsid w:val="0041087E"/>
    <w:rsid w:val="00410880"/>
    <w:rsid w:val="004112FA"/>
    <w:rsid w:val="004118A8"/>
    <w:rsid w:val="00411B0C"/>
    <w:rsid w:val="00411CEB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1798C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27E14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6E12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82D"/>
    <w:rsid w:val="00463BBA"/>
    <w:rsid w:val="00463C3E"/>
    <w:rsid w:val="00464A9F"/>
    <w:rsid w:val="004652DD"/>
    <w:rsid w:val="004658E0"/>
    <w:rsid w:val="0046649D"/>
    <w:rsid w:val="004678B5"/>
    <w:rsid w:val="00467E19"/>
    <w:rsid w:val="00470203"/>
    <w:rsid w:val="004708BC"/>
    <w:rsid w:val="00470A91"/>
    <w:rsid w:val="00470CA6"/>
    <w:rsid w:val="00471885"/>
    <w:rsid w:val="004718A6"/>
    <w:rsid w:val="004719CD"/>
    <w:rsid w:val="00471C1E"/>
    <w:rsid w:val="00471CEF"/>
    <w:rsid w:val="00471E1C"/>
    <w:rsid w:val="00472334"/>
    <w:rsid w:val="00472ECA"/>
    <w:rsid w:val="004732FF"/>
    <w:rsid w:val="00473929"/>
    <w:rsid w:val="00473BE1"/>
    <w:rsid w:val="0047434D"/>
    <w:rsid w:val="00475151"/>
    <w:rsid w:val="00475230"/>
    <w:rsid w:val="00475484"/>
    <w:rsid w:val="004756E0"/>
    <w:rsid w:val="00475ECC"/>
    <w:rsid w:val="00475FA1"/>
    <w:rsid w:val="004760F9"/>
    <w:rsid w:val="00476BD6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8B4"/>
    <w:rsid w:val="004B1C46"/>
    <w:rsid w:val="004B2164"/>
    <w:rsid w:val="004B2E16"/>
    <w:rsid w:val="004B3ADD"/>
    <w:rsid w:val="004B3CE7"/>
    <w:rsid w:val="004B3DF6"/>
    <w:rsid w:val="004B4E59"/>
    <w:rsid w:val="004B557E"/>
    <w:rsid w:val="004B58E7"/>
    <w:rsid w:val="004B6192"/>
    <w:rsid w:val="004B61C9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2A3C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492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50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46E6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786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3C76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5F2"/>
    <w:rsid w:val="005667A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ECC"/>
    <w:rsid w:val="00574931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8F6"/>
    <w:rsid w:val="0058590D"/>
    <w:rsid w:val="00587380"/>
    <w:rsid w:val="00587AF6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2D52"/>
    <w:rsid w:val="005A304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76A"/>
    <w:rsid w:val="005B0871"/>
    <w:rsid w:val="005B0B53"/>
    <w:rsid w:val="005B0C4B"/>
    <w:rsid w:val="005B14A7"/>
    <w:rsid w:val="005B1729"/>
    <w:rsid w:val="005B27B0"/>
    <w:rsid w:val="005B2A2D"/>
    <w:rsid w:val="005B3042"/>
    <w:rsid w:val="005B330E"/>
    <w:rsid w:val="005B34E6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6C6D"/>
    <w:rsid w:val="005B78B8"/>
    <w:rsid w:val="005B7D0B"/>
    <w:rsid w:val="005C03E0"/>
    <w:rsid w:val="005C0540"/>
    <w:rsid w:val="005C0BAD"/>
    <w:rsid w:val="005C1C49"/>
    <w:rsid w:val="005C2602"/>
    <w:rsid w:val="005C301C"/>
    <w:rsid w:val="005C3AE9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E9A"/>
    <w:rsid w:val="005E0E41"/>
    <w:rsid w:val="005E15E9"/>
    <w:rsid w:val="005E164D"/>
    <w:rsid w:val="005E16F9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4F77"/>
    <w:rsid w:val="005E5D0E"/>
    <w:rsid w:val="005E5DF3"/>
    <w:rsid w:val="005E5E9B"/>
    <w:rsid w:val="005E672F"/>
    <w:rsid w:val="005E6970"/>
    <w:rsid w:val="005E70F0"/>
    <w:rsid w:val="005E77F3"/>
    <w:rsid w:val="005F025B"/>
    <w:rsid w:val="005F110E"/>
    <w:rsid w:val="005F12A5"/>
    <w:rsid w:val="005F169D"/>
    <w:rsid w:val="005F1ADE"/>
    <w:rsid w:val="005F1B07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0741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4EDE"/>
    <w:rsid w:val="006256FD"/>
    <w:rsid w:val="00626A89"/>
    <w:rsid w:val="00627721"/>
    <w:rsid w:val="00627B62"/>
    <w:rsid w:val="00627EBE"/>
    <w:rsid w:val="00630430"/>
    <w:rsid w:val="006307D4"/>
    <w:rsid w:val="0063123D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31F4"/>
    <w:rsid w:val="00664200"/>
    <w:rsid w:val="00664979"/>
    <w:rsid w:val="00664B99"/>
    <w:rsid w:val="00664F03"/>
    <w:rsid w:val="00665227"/>
    <w:rsid w:val="0066542E"/>
    <w:rsid w:val="0066565A"/>
    <w:rsid w:val="00666456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69"/>
    <w:rsid w:val="00683FC6"/>
    <w:rsid w:val="00684049"/>
    <w:rsid w:val="006847B9"/>
    <w:rsid w:val="00685254"/>
    <w:rsid w:val="00685B13"/>
    <w:rsid w:val="006863E4"/>
    <w:rsid w:val="006866DA"/>
    <w:rsid w:val="00686F4A"/>
    <w:rsid w:val="00687169"/>
    <w:rsid w:val="006875B3"/>
    <w:rsid w:val="0068765B"/>
    <w:rsid w:val="00690198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3EBE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FD2"/>
    <w:rsid w:val="006B32F2"/>
    <w:rsid w:val="006B4869"/>
    <w:rsid w:val="006B4E41"/>
    <w:rsid w:val="006B4ED5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2FFA"/>
    <w:rsid w:val="006D3B2C"/>
    <w:rsid w:val="006D3F55"/>
    <w:rsid w:val="006D4370"/>
    <w:rsid w:val="006D4674"/>
    <w:rsid w:val="006D4EDC"/>
    <w:rsid w:val="006D56D0"/>
    <w:rsid w:val="006D57A2"/>
    <w:rsid w:val="006D5FA7"/>
    <w:rsid w:val="006D66F7"/>
    <w:rsid w:val="006D7E01"/>
    <w:rsid w:val="006E0159"/>
    <w:rsid w:val="006E01D6"/>
    <w:rsid w:val="006E0A3F"/>
    <w:rsid w:val="006E135B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4D7E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1C0"/>
    <w:rsid w:val="00711D2C"/>
    <w:rsid w:val="00712154"/>
    <w:rsid w:val="007124C4"/>
    <w:rsid w:val="007129E1"/>
    <w:rsid w:val="00712BC7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969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1D6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2CC"/>
    <w:rsid w:val="00745CBB"/>
    <w:rsid w:val="00745F09"/>
    <w:rsid w:val="00746024"/>
    <w:rsid w:val="00746220"/>
    <w:rsid w:val="00746843"/>
    <w:rsid w:val="00746958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7CB"/>
    <w:rsid w:val="0075581D"/>
    <w:rsid w:val="0075624C"/>
    <w:rsid w:val="00756931"/>
    <w:rsid w:val="00756D4A"/>
    <w:rsid w:val="0075724D"/>
    <w:rsid w:val="00757709"/>
    <w:rsid w:val="00757922"/>
    <w:rsid w:val="00760027"/>
    <w:rsid w:val="007603D9"/>
    <w:rsid w:val="00760958"/>
    <w:rsid w:val="00760ACD"/>
    <w:rsid w:val="00760B89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18D"/>
    <w:rsid w:val="0076741D"/>
    <w:rsid w:val="00767728"/>
    <w:rsid w:val="00767AEE"/>
    <w:rsid w:val="00767E6B"/>
    <w:rsid w:val="00767F30"/>
    <w:rsid w:val="0077186B"/>
    <w:rsid w:val="007721F2"/>
    <w:rsid w:val="007724B7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238"/>
    <w:rsid w:val="00783AA1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3DB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B7A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841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6A56"/>
    <w:rsid w:val="007E71AE"/>
    <w:rsid w:val="007E77E5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0F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644E"/>
    <w:rsid w:val="008269E9"/>
    <w:rsid w:val="00830345"/>
    <w:rsid w:val="00830CE8"/>
    <w:rsid w:val="00830E58"/>
    <w:rsid w:val="00830F56"/>
    <w:rsid w:val="00831591"/>
    <w:rsid w:val="00832156"/>
    <w:rsid w:val="00832945"/>
    <w:rsid w:val="0083334B"/>
    <w:rsid w:val="008336E3"/>
    <w:rsid w:val="008340B9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8DD"/>
    <w:rsid w:val="00855C20"/>
    <w:rsid w:val="00855D67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44"/>
    <w:rsid w:val="008643AD"/>
    <w:rsid w:val="00865342"/>
    <w:rsid w:val="00866028"/>
    <w:rsid w:val="00866194"/>
    <w:rsid w:val="008662A6"/>
    <w:rsid w:val="0086684A"/>
    <w:rsid w:val="00866C4A"/>
    <w:rsid w:val="008713A5"/>
    <w:rsid w:val="008716DE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3DF"/>
    <w:rsid w:val="00874D5B"/>
    <w:rsid w:val="00874F06"/>
    <w:rsid w:val="00875101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A7C"/>
    <w:rsid w:val="00890BF9"/>
    <w:rsid w:val="00891888"/>
    <w:rsid w:val="00892010"/>
    <w:rsid w:val="008922D8"/>
    <w:rsid w:val="00892735"/>
    <w:rsid w:val="00893AB9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258"/>
    <w:rsid w:val="008C13A3"/>
    <w:rsid w:val="008C19EC"/>
    <w:rsid w:val="008C1B7C"/>
    <w:rsid w:val="008C1EE8"/>
    <w:rsid w:val="008C21B8"/>
    <w:rsid w:val="008C227B"/>
    <w:rsid w:val="008C23BA"/>
    <w:rsid w:val="008C2BA0"/>
    <w:rsid w:val="008C2C99"/>
    <w:rsid w:val="008C2D3D"/>
    <w:rsid w:val="008C2DF5"/>
    <w:rsid w:val="008C3B73"/>
    <w:rsid w:val="008C5567"/>
    <w:rsid w:val="008C5D3D"/>
    <w:rsid w:val="008C64E9"/>
    <w:rsid w:val="008C6667"/>
    <w:rsid w:val="008C6C98"/>
    <w:rsid w:val="008C6DBF"/>
    <w:rsid w:val="008C6E86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65F"/>
    <w:rsid w:val="008D7877"/>
    <w:rsid w:val="008E03B0"/>
    <w:rsid w:val="008E073A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1115"/>
    <w:rsid w:val="008F152A"/>
    <w:rsid w:val="008F229C"/>
    <w:rsid w:val="008F2B62"/>
    <w:rsid w:val="008F3719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1482"/>
    <w:rsid w:val="009014D1"/>
    <w:rsid w:val="00901754"/>
    <w:rsid w:val="00902A9D"/>
    <w:rsid w:val="0090322F"/>
    <w:rsid w:val="00903C81"/>
    <w:rsid w:val="0090612C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63D9"/>
    <w:rsid w:val="009163E9"/>
    <w:rsid w:val="00917575"/>
    <w:rsid w:val="009179F5"/>
    <w:rsid w:val="009206F2"/>
    <w:rsid w:val="00920E9E"/>
    <w:rsid w:val="00920F30"/>
    <w:rsid w:val="00921677"/>
    <w:rsid w:val="009219CC"/>
    <w:rsid w:val="00921A58"/>
    <w:rsid w:val="00921F1B"/>
    <w:rsid w:val="00923E9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8BC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7EB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058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05F"/>
    <w:rsid w:val="0096379C"/>
    <w:rsid w:val="009645BE"/>
    <w:rsid w:val="009647D0"/>
    <w:rsid w:val="0096491A"/>
    <w:rsid w:val="00964BFC"/>
    <w:rsid w:val="00964C99"/>
    <w:rsid w:val="009652EE"/>
    <w:rsid w:val="009657ED"/>
    <w:rsid w:val="00965C9A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B94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364"/>
    <w:rsid w:val="009869AE"/>
    <w:rsid w:val="009870A6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758"/>
    <w:rsid w:val="00992912"/>
    <w:rsid w:val="00992E8B"/>
    <w:rsid w:val="00993948"/>
    <w:rsid w:val="0099575E"/>
    <w:rsid w:val="00995CC4"/>
    <w:rsid w:val="00995DA8"/>
    <w:rsid w:val="009970F1"/>
    <w:rsid w:val="00997333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A43"/>
    <w:rsid w:val="009A7D67"/>
    <w:rsid w:val="009B044E"/>
    <w:rsid w:val="009B05A5"/>
    <w:rsid w:val="009B08F0"/>
    <w:rsid w:val="009B0AC5"/>
    <w:rsid w:val="009B0F17"/>
    <w:rsid w:val="009B171A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0F72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6AEB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B79"/>
    <w:rsid w:val="009D6DFF"/>
    <w:rsid w:val="009D6E75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120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341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43D"/>
    <w:rsid w:val="00A426FC"/>
    <w:rsid w:val="00A42DC1"/>
    <w:rsid w:val="00A42E60"/>
    <w:rsid w:val="00A4320C"/>
    <w:rsid w:val="00A439EB"/>
    <w:rsid w:val="00A45223"/>
    <w:rsid w:val="00A4574A"/>
    <w:rsid w:val="00A46422"/>
    <w:rsid w:val="00A4665D"/>
    <w:rsid w:val="00A46836"/>
    <w:rsid w:val="00A46858"/>
    <w:rsid w:val="00A46AE2"/>
    <w:rsid w:val="00A46F45"/>
    <w:rsid w:val="00A47374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949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63A8"/>
    <w:rsid w:val="00A6669D"/>
    <w:rsid w:val="00A67DA2"/>
    <w:rsid w:val="00A70AF3"/>
    <w:rsid w:val="00A70CB2"/>
    <w:rsid w:val="00A70F68"/>
    <w:rsid w:val="00A71B11"/>
    <w:rsid w:val="00A7201D"/>
    <w:rsid w:val="00A72CD8"/>
    <w:rsid w:val="00A72E36"/>
    <w:rsid w:val="00A72F25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0E1D"/>
    <w:rsid w:val="00A81CF2"/>
    <w:rsid w:val="00A82115"/>
    <w:rsid w:val="00A821B9"/>
    <w:rsid w:val="00A821BF"/>
    <w:rsid w:val="00A83534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006"/>
    <w:rsid w:val="00A916BC"/>
    <w:rsid w:val="00A9242E"/>
    <w:rsid w:val="00A92C04"/>
    <w:rsid w:val="00A92E23"/>
    <w:rsid w:val="00A92F34"/>
    <w:rsid w:val="00A93D24"/>
    <w:rsid w:val="00A93E16"/>
    <w:rsid w:val="00A945F1"/>
    <w:rsid w:val="00A946DD"/>
    <w:rsid w:val="00A95548"/>
    <w:rsid w:val="00A96708"/>
    <w:rsid w:val="00A96726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D7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88E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44C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6F2"/>
    <w:rsid w:val="00AF6777"/>
    <w:rsid w:val="00AF6841"/>
    <w:rsid w:val="00AF71A7"/>
    <w:rsid w:val="00AF76BE"/>
    <w:rsid w:val="00AF780F"/>
    <w:rsid w:val="00AF7A99"/>
    <w:rsid w:val="00AF7AC8"/>
    <w:rsid w:val="00B010F1"/>
    <w:rsid w:val="00B01297"/>
    <w:rsid w:val="00B016CD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3FFF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0E7"/>
    <w:rsid w:val="00B33454"/>
    <w:rsid w:val="00B3387D"/>
    <w:rsid w:val="00B33A63"/>
    <w:rsid w:val="00B342EC"/>
    <w:rsid w:val="00B347FD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130"/>
    <w:rsid w:val="00B46A57"/>
    <w:rsid w:val="00B472F9"/>
    <w:rsid w:val="00B474EE"/>
    <w:rsid w:val="00B475C8"/>
    <w:rsid w:val="00B47AD5"/>
    <w:rsid w:val="00B517BE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65B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5BE4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2DD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D7072"/>
    <w:rsid w:val="00BE0146"/>
    <w:rsid w:val="00BE10F7"/>
    <w:rsid w:val="00BE13DD"/>
    <w:rsid w:val="00BE2E84"/>
    <w:rsid w:val="00BE3D77"/>
    <w:rsid w:val="00BE4372"/>
    <w:rsid w:val="00BE43E8"/>
    <w:rsid w:val="00BE45CA"/>
    <w:rsid w:val="00BE4CDE"/>
    <w:rsid w:val="00BE530B"/>
    <w:rsid w:val="00BE5B71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8BF"/>
    <w:rsid w:val="00C0376B"/>
    <w:rsid w:val="00C03DF5"/>
    <w:rsid w:val="00C03E81"/>
    <w:rsid w:val="00C046B8"/>
    <w:rsid w:val="00C047A3"/>
    <w:rsid w:val="00C052E5"/>
    <w:rsid w:val="00C0537E"/>
    <w:rsid w:val="00C065B6"/>
    <w:rsid w:val="00C0669E"/>
    <w:rsid w:val="00C06B4C"/>
    <w:rsid w:val="00C07A4F"/>
    <w:rsid w:val="00C07A90"/>
    <w:rsid w:val="00C100EC"/>
    <w:rsid w:val="00C102E1"/>
    <w:rsid w:val="00C10591"/>
    <w:rsid w:val="00C10BCA"/>
    <w:rsid w:val="00C10F7D"/>
    <w:rsid w:val="00C117CC"/>
    <w:rsid w:val="00C11B75"/>
    <w:rsid w:val="00C12517"/>
    <w:rsid w:val="00C12E35"/>
    <w:rsid w:val="00C12F6E"/>
    <w:rsid w:val="00C137F8"/>
    <w:rsid w:val="00C1483F"/>
    <w:rsid w:val="00C149DA"/>
    <w:rsid w:val="00C14E8E"/>
    <w:rsid w:val="00C15157"/>
    <w:rsid w:val="00C15492"/>
    <w:rsid w:val="00C15DBF"/>
    <w:rsid w:val="00C1606F"/>
    <w:rsid w:val="00C1655A"/>
    <w:rsid w:val="00C16DBF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7F7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27A9E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9F"/>
    <w:rsid w:val="00C45AEA"/>
    <w:rsid w:val="00C4662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6F45"/>
    <w:rsid w:val="00C57695"/>
    <w:rsid w:val="00C5785C"/>
    <w:rsid w:val="00C61162"/>
    <w:rsid w:val="00C61928"/>
    <w:rsid w:val="00C61B73"/>
    <w:rsid w:val="00C624AF"/>
    <w:rsid w:val="00C625CD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52F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23F"/>
    <w:rsid w:val="00CA051B"/>
    <w:rsid w:val="00CA05AA"/>
    <w:rsid w:val="00CA07CB"/>
    <w:rsid w:val="00CA0B14"/>
    <w:rsid w:val="00CA0D11"/>
    <w:rsid w:val="00CA345B"/>
    <w:rsid w:val="00CA413D"/>
    <w:rsid w:val="00CA52A7"/>
    <w:rsid w:val="00CA52F3"/>
    <w:rsid w:val="00CA5A81"/>
    <w:rsid w:val="00CA5D48"/>
    <w:rsid w:val="00CA6288"/>
    <w:rsid w:val="00CA64D3"/>
    <w:rsid w:val="00CA65C7"/>
    <w:rsid w:val="00CA665E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C7C8E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DF5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66C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007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6CA5"/>
    <w:rsid w:val="00D0733A"/>
    <w:rsid w:val="00D07369"/>
    <w:rsid w:val="00D106B4"/>
    <w:rsid w:val="00D1082B"/>
    <w:rsid w:val="00D11051"/>
    <w:rsid w:val="00D110A2"/>
    <w:rsid w:val="00D11483"/>
    <w:rsid w:val="00D1161A"/>
    <w:rsid w:val="00D11A52"/>
    <w:rsid w:val="00D12F53"/>
    <w:rsid w:val="00D13338"/>
    <w:rsid w:val="00D1337E"/>
    <w:rsid w:val="00D135BA"/>
    <w:rsid w:val="00D13CB9"/>
    <w:rsid w:val="00D144B0"/>
    <w:rsid w:val="00D15C88"/>
    <w:rsid w:val="00D15C8F"/>
    <w:rsid w:val="00D15D47"/>
    <w:rsid w:val="00D16E22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4F3F"/>
    <w:rsid w:val="00D251D0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1AD6"/>
    <w:rsid w:val="00D31ED4"/>
    <w:rsid w:val="00D32F73"/>
    <w:rsid w:val="00D33170"/>
    <w:rsid w:val="00D331AD"/>
    <w:rsid w:val="00D331B5"/>
    <w:rsid w:val="00D333EB"/>
    <w:rsid w:val="00D33791"/>
    <w:rsid w:val="00D33BA6"/>
    <w:rsid w:val="00D34499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275"/>
    <w:rsid w:val="00D47670"/>
    <w:rsid w:val="00D501E3"/>
    <w:rsid w:val="00D50C83"/>
    <w:rsid w:val="00D51248"/>
    <w:rsid w:val="00D51451"/>
    <w:rsid w:val="00D51956"/>
    <w:rsid w:val="00D51C5D"/>
    <w:rsid w:val="00D52490"/>
    <w:rsid w:val="00D525CD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BB1"/>
    <w:rsid w:val="00D62D86"/>
    <w:rsid w:val="00D62F9A"/>
    <w:rsid w:val="00D63057"/>
    <w:rsid w:val="00D63D97"/>
    <w:rsid w:val="00D63E2B"/>
    <w:rsid w:val="00D64738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5A5"/>
    <w:rsid w:val="00D80AEA"/>
    <w:rsid w:val="00D81306"/>
    <w:rsid w:val="00D822BC"/>
    <w:rsid w:val="00D82447"/>
    <w:rsid w:val="00D82578"/>
    <w:rsid w:val="00D826F2"/>
    <w:rsid w:val="00D82E7F"/>
    <w:rsid w:val="00D83177"/>
    <w:rsid w:val="00D8398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DF8"/>
    <w:rsid w:val="00DA5088"/>
    <w:rsid w:val="00DA6011"/>
    <w:rsid w:val="00DA74AE"/>
    <w:rsid w:val="00DB0294"/>
    <w:rsid w:val="00DB02B7"/>
    <w:rsid w:val="00DB0344"/>
    <w:rsid w:val="00DB03D3"/>
    <w:rsid w:val="00DB05AA"/>
    <w:rsid w:val="00DB06FB"/>
    <w:rsid w:val="00DB0AFB"/>
    <w:rsid w:val="00DB15B2"/>
    <w:rsid w:val="00DB24AD"/>
    <w:rsid w:val="00DB2B54"/>
    <w:rsid w:val="00DB2C31"/>
    <w:rsid w:val="00DB2D53"/>
    <w:rsid w:val="00DB335F"/>
    <w:rsid w:val="00DB58B4"/>
    <w:rsid w:val="00DB5970"/>
    <w:rsid w:val="00DB5CE6"/>
    <w:rsid w:val="00DB6093"/>
    <w:rsid w:val="00DB68AC"/>
    <w:rsid w:val="00DB6D0D"/>
    <w:rsid w:val="00DB7EC0"/>
    <w:rsid w:val="00DC008D"/>
    <w:rsid w:val="00DC076B"/>
    <w:rsid w:val="00DC08E5"/>
    <w:rsid w:val="00DC1FD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A8F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1"/>
    <w:rsid w:val="00DE0A53"/>
    <w:rsid w:val="00DE0C83"/>
    <w:rsid w:val="00DE0E71"/>
    <w:rsid w:val="00DE13FB"/>
    <w:rsid w:val="00DE1572"/>
    <w:rsid w:val="00DE1615"/>
    <w:rsid w:val="00DE1B89"/>
    <w:rsid w:val="00DE264E"/>
    <w:rsid w:val="00DE2A62"/>
    <w:rsid w:val="00DE307A"/>
    <w:rsid w:val="00DE3138"/>
    <w:rsid w:val="00DE3687"/>
    <w:rsid w:val="00DE3A2A"/>
    <w:rsid w:val="00DE3EE6"/>
    <w:rsid w:val="00DE4202"/>
    <w:rsid w:val="00DE4B36"/>
    <w:rsid w:val="00DE5A53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432"/>
    <w:rsid w:val="00E14543"/>
    <w:rsid w:val="00E14AAC"/>
    <w:rsid w:val="00E15DFD"/>
    <w:rsid w:val="00E160A8"/>
    <w:rsid w:val="00E16B79"/>
    <w:rsid w:val="00E16E9B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1D69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4F7B"/>
    <w:rsid w:val="00E75E62"/>
    <w:rsid w:val="00E75F91"/>
    <w:rsid w:val="00E76BB9"/>
    <w:rsid w:val="00E81A18"/>
    <w:rsid w:val="00E81CB2"/>
    <w:rsid w:val="00E81CCC"/>
    <w:rsid w:val="00E82533"/>
    <w:rsid w:val="00E82FDE"/>
    <w:rsid w:val="00E832F1"/>
    <w:rsid w:val="00E8404A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19F"/>
    <w:rsid w:val="00E97615"/>
    <w:rsid w:val="00E97914"/>
    <w:rsid w:val="00EA0101"/>
    <w:rsid w:val="00EA02B0"/>
    <w:rsid w:val="00EA0B1E"/>
    <w:rsid w:val="00EA0B77"/>
    <w:rsid w:val="00EA1A19"/>
    <w:rsid w:val="00EA2218"/>
    <w:rsid w:val="00EA24B0"/>
    <w:rsid w:val="00EA2618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358"/>
    <w:rsid w:val="00ED5566"/>
    <w:rsid w:val="00ED5BBD"/>
    <w:rsid w:val="00ED5CC7"/>
    <w:rsid w:val="00ED6F04"/>
    <w:rsid w:val="00ED7116"/>
    <w:rsid w:val="00ED7141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5DA3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2B4F"/>
    <w:rsid w:val="00EF3224"/>
    <w:rsid w:val="00EF3829"/>
    <w:rsid w:val="00EF4CE1"/>
    <w:rsid w:val="00EF4F62"/>
    <w:rsid w:val="00EF58B5"/>
    <w:rsid w:val="00EF63CB"/>
    <w:rsid w:val="00EF68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093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7F8"/>
    <w:rsid w:val="00F239E4"/>
    <w:rsid w:val="00F2463C"/>
    <w:rsid w:val="00F25163"/>
    <w:rsid w:val="00F25AE2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375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9B2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40D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2C4D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2AE"/>
    <w:rsid w:val="00FA467C"/>
    <w:rsid w:val="00FA4CCF"/>
    <w:rsid w:val="00FA6047"/>
    <w:rsid w:val="00FB01DE"/>
    <w:rsid w:val="00FB04F6"/>
    <w:rsid w:val="00FB0984"/>
    <w:rsid w:val="00FB12AC"/>
    <w:rsid w:val="00FB2279"/>
    <w:rsid w:val="00FB26ED"/>
    <w:rsid w:val="00FB2E8B"/>
    <w:rsid w:val="00FB3373"/>
    <w:rsid w:val="00FB357F"/>
    <w:rsid w:val="00FB37C0"/>
    <w:rsid w:val="00FB4495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1966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D6F93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B0AC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B0AC5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9BB8-6FFC-4B48-B04F-B83B84F6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3991</Words>
  <Characters>22750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JSP</vt:lpstr>
    </vt:vector>
  </TitlesOfParts>
  <Company>KPMG</Company>
  <LinksUpToDate>false</LinksUpToDate>
  <CharactersWithSpaces>26688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JSP</dc:title>
  <dc:creator>tadsong_h22</dc:creator>
  <cp:lastModifiedBy>poonsap.af</cp:lastModifiedBy>
  <cp:revision>2</cp:revision>
  <cp:lastPrinted>2021-08-10T05:24:00Z</cp:lastPrinted>
  <dcterms:created xsi:type="dcterms:W3CDTF">2021-10-27T09:52:00Z</dcterms:created>
  <dcterms:modified xsi:type="dcterms:W3CDTF">2021-10-27T09:52:00Z</dcterms:modified>
</cp:coreProperties>
</file>