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174325" w14:textId="77777777" w:rsidR="00C15BA2" w:rsidRPr="00AF4501" w:rsidRDefault="00C15BA2" w:rsidP="00460183">
      <w:pPr>
        <w:pStyle w:val="CoverClientName"/>
        <w:spacing w:before="0" w:after="0" w:line="240" w:lineRule="atLeast"/>
        <w:jc w:val="center"/>
        <w:rPr>
          <w:b w:val="0"/>
          <w:bCs/>
          <w:sz w:val="22"/>
          <w:szCs w:val="22"/>
        </w:rPr>
      </w:pPr>
      <w:bookmarkStart w:id="0" w:name="Title"/>
    </w:p>
    <w:p w14:paraId="217798D7" w14:textId="77777777" w:rsidR="00C15BA2" w:rsidRPr="00AF4501" w:rsidRDefault="00C15BA2" w:rsidP="00460183">
      <w:pPr>
        <w:pStyle w:val="CoverClientName"/>
        <w:spacing w:before="0" w:after="0" w:line="240" w:lineRule="atLeast"/>
        <w:jc w:val="center"/>
        <w:rPr>
          <w:b w:val="0"/>
          <w:bCs/>
          <w:sz w:val="22"/>
          <w:szCs w:val="22"/>
        </w:rPr>
      </w:pPr>
    </w:p>
    <w:p w14:paraId="042F4501" w14:textId="77777777" w:rsidR="004C2C31" w:rsidRPr="00AF4501" w:rsidRDefault="004C2C31" w:rsidP="00460183">
      <w:pPr>
        <w:pStyle w:val="CoverClientName"/>
        <w:tabs>
          <w:tab w:val="clear" w:pos="-140"/>
        </w:tabs>
        <w:spacing w:before="0" w:after="0" w:line="240" w:lineRule="atLeast"/>
        <w:jc w:val="center"/>
        <w:rPr>
          <w:sz w:val="40"/>
          <w:szCs w:val="40"/>
        </w:rPr>
      </w:pPr>
    </w:p>
    <w:p w14:paraId="0ECEE216" w14:textId="77777777" w:rsidR="00C9500B" w:rsidRPr="00AF4501" w:rsidRDefault="00C9500B" w:rsidP="00460183">
      <w:pPr>
        <w:pStyle w:val="CoverClientName"/>
        <w:tabs>
          <w:tab w:val="clear" w:pos="-140"/>
        </w:tabs>
        <w:spacing w:before="0" w:after="0" w:line="240" w:lineRule="atLeast"/>
        <w:jc w:val="center"/>
        <w:rPr>
          <w:sz w:val="40"/>
          <w:szCs w:val="40"/>
        </w:rPr>
      </w:pPr>
    </w:p>
    <w:p w14:paraId="772FD81F" w14:textId="77777777" w:rsidR="00C9500B" w:rsidRPr="00AF4501" w:rsidRDefault="00C9500B" w:rsidP="00460183">
      <w:pPr>
        <w:pStyle w:val="CoverClientName"/>
        <w:tabs>
          <w:tab w:val="clear" w:pos="-140"/>
        </w:tabs>
        <w:spacing w:before="0" w:after="0" w:line="240" w:lineRule="atLeast"/>
        <w:jc w:val="center"/>
        <w:rPr>
          <w:sz w:val="40"/>
          <w:szCs w:val="40"/>
        </w:rPr>
      </w:pPr>
    </w:p>
    <w:p w14:paraId="018310A8" w14:textId="77777777" w:rsidR="00C9500B" w:rsidRPr="00AF4501" w:rsidRDefault="00C9500B" w:rsidP="00460183">
      <w:pPr>
        <w:pStyle w:val="CoverClientName"/>
        <w:tabs>
          <w:tab w:val="clear" w:pos="-140"/>
        </w:tabs>
        <w:spacing w:before="0" w:after="0" w:line="240" w:lineRule="atLeast"/>
        <w:jc w:val="center"/>
        <w:rPr>
          <w:sz w:val="40"/>
          <w:szCs w:val="40"/>
        </w:rPr>
      </w:pPr>
    </w:p>
    <w:p w14:paraId="7847CF01" w14:textId="77777777" w:rsidR="00C9500B" w:rsidRPr="00AF4501" w:rsidRDefault="00C9500B" w:rsidP="00460183">
      <w:pPr>
        <w:pStyle w:val="CoverClientName"/>
        <w:tabs>
          <w:tab w:val="clear" w:pos="-140"/>
        </w:tabs>
        <w:spacing w:before="0" w:after="0" w:line="240" w:lineRule="atLeast"/>
        <w:jc w:val="center"/>
        <w:rPr>
          <w:sz w:val="40"/>
          <w:szCs w:val="40"/>
        </w:rPr>
      </w:pPr>
    </w:p>
    <w:p w14:paraId="75DD3FC0" w14:textId="77777777" w:rsidR="00C9500B" w:rsidRPr="00AF4501" w:rsidRDefault="00C9500B" w:rsidP="00460183">
      <w:pPr>
        <w:pStyle w:val="CoverClientName"/>
        <w:tabs>
          <w:tab w:val="clear" w:pos="-140"/>
        </w:tabs>
        <w:spacing w:before="0" w:after="0" w:line="240" w:lineRule="atLeast"/>
        <w:jc w:val="center"/>
        <w:rPr>
          <w:sz w:val="40"/>
          <w:szCs w:val="40"/>
        </w:rPr>
      </w:pPr>
    </w:p>
    <w:p w14:paraId="7FF3F918" w14:textId="263CE2DF" w:rsidR="005B0E94" w:rsidRPr="00AF4501" w:rsidRDefault="00D55B64" w:rsidP="00460183">
      <w:pPr>
        <w:pStyle w:val="CoverClientName"/>
        <w:tabs>
          <w:tab w:val="clear" w:pos="-140"/>
        </w:tabs>
        <w:spacing w:before="0" w:after="0" w:line="240" w:lineRule="atLeast"/>
        <w:jc w:val="center"/>
        <w:rPr>
          <w:sz w:val="40"/>
          <w:szCs w:val="40"/>
        </w:rPr>
      </w:pPr>
      <w:bookmarkStart w:id="1" w:name="SubTitle"/>
      <w:bookmarkEnd w:id="0"/>
      <w:r w:rsidRPr="00AF4501">
        <w:rPr>
          <w:sz w:val="40"/>
          <w:szCs w:val="40"/>
        </w:rPr>
        <w:t>JSP Pharmac</w:t>
      </w:r>
      <w:r w:rsidR="00854D68" w:rsidRPr="00AF4501">
        <w:rPr>
          <w:sz w:val="40"/>
          <w:szCs w:val="40"/>
        </w:rPr>
        <w:t>eutical Manufact</w:t>
      </w:r>
      <w:r w:rsidR="00E911F0">
        <w:rPr>
          <w:sz w:val="40"/>
          <w:szCs w:val="40"/>
        </w:rPr>
        <w:t>uring</w:t>
      </w:r>
      <w:r w:rsidR="00854D68" w:rsidRPr="00AF4501">
        <w:rPr>
          <w:sz w:val="40"/>
          <w:szCs w:val="40"/>
        </w:rPr>
        <w:t xml:space="preserve"> (Thailand) </w:t>
      </w:r>
      <w:r w:rsidR="00E911F0">
        <w:rPr>
          <w:sz w:val="40"/>
          <w:szCs w:val="40"/>
        </w:rPr>
        <w:br/>
        <w:t xml:space="preserve">Public </w:t>
      </w:r>
      <w:r w:rsidR="00854D68" w:rsidRPr="00AF4501">
        <w:rPr>
          <w:sz w:val="40"/>
          <w:szCs w:val="40"/>
        </w:rPr>
        <w:t>C</w:t>
      </w:r>
      <w:r w:rsidRPr="00AF4501">
        <w:rPr>
          <w:sz w:val="40"/>
          <w:szCs w:val="40"/>
        </w:rPr>
        <w:t>o., Ltd.</w:t>
      </w:r>
    </w:p>
    <w:p w14:paraId="1183F037" w14:textId="10716CC7" w:rsidR="001B5005" w:rsidRDefault="001B5005" w:rsidP="004F5931">
      <w:pPr>
        <w:pStyle w:val="CoverClientName"/>
        <w:tabs>
          <w:tab w:val="clear" w:pos="-140"/>
        </w:tabs>
        <w:spacing w:before="0" w:after="0" w:line="240" w:lineRule="atLeast"/>
        <w:rPr>
          <w:rFonts w:cstheme="minorBidi"/>
          <w:sz w:val="28"/>
          <w:szCs w:val="35"/>
          <w:lang w:bidi="th-TH"/>
        </w:rPr>
      </w:pPr>
    </w:p>
    <w:p w14:paraId="6A66CE48" w14:textId="77777777" w:rsidR="004F5931" w:rsidRPr="00AF4501" w:rsidRDefault="004F5931" w:rsidP="004F5931">
      <w:pPr>
        <w:pStyle w:val="CoverClientName"/>
        <w:tabs>
          <w:tab w:val="clear" w:pos="-140"/>
        </w:tabs>
        <w:spacing w:before="0" w:after="0" w:line="240" w:lineRule="atLeast"/>
        <w:rPr>
          <w:sz w:val="28"/>
          <w:szCs w:val="28"/>
        </w:rPr>
      </w:pPr>
    </w:p>
    <w:bookmarkEnd w:id="1"/>
    <w:p w14:paraId="5C70A211" w14:textId="77777777" w:rsidR="00126D04" w:rsidRPr="00126D04" w:rsidRDefault="00126D04" w:rsidP="00126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26D04">
        <w:rPr>
          <w:rFonts w:ascii="Times New Roman" w:hAnsi="Times New Roman" w:cs="Times New Roman"/>
          <w:sz w:val="36"/>
          <w:szCs w:val="36"/>
        </w:rPr>
        <w:t>Condensed interim financial statements</w:t>
      </w:r>
    </w:p>
    <w:p w14:paraId="680648DB" w14:textId="77777777" w:rsidR="00126D04" w:rsidRPr="00126D04" w:rsidRDefault="00126D04" w:rsidP="00126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26D04">
        <w:rPr>
          <w:rFonts w:ascii="Times New Roman" w:hAnsi="Times New Roman" w:cs="Times New Roman"/>
          <w:sz w:val="36"/>
          <w:szCs w:val="36"/>
        </w:rPr>
        <w:t>for the three-month and six-month periods ended</w:t>
      </w:r>
    </w:p>
    <w:p w14:paraId="3991C028" w14:textId="6E5E98EA" w:rsidR="004C61EA" w:rsidRDefault="00126D04" w:rsidP="00126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26D04">
        <w:rPr>
          <w:rFonts w:ascii="Times New Roman" w:hAnsi="Times New Roman" w:cs="Times New Roman"/>
          <w:sz w:val="36"/>
          <w:szCs w:val="36"/>
        </w:rPr>
        <w:t>30 June 202</w:t>
      </w:r>
      <w:r w:rsidR="0092346B">
        <w:rPr>
          <w:rFonts w:ascii="Times New Roman" w:hAnsi="Times New Roman" w:cs="Times New Roman"/>
          <w:sz w:val="36"/>
          <w:szCs w:val="36"/>
        </w:rPr>
        <w:t>1</w:t>
      </w:r>
      <w:r w:rsidR="009E6946" w:rsidRPr="00AF4501">
        <w:rPr>
          <w:rFonts w:ascii="Times New Roman" w:hAnsi="Times New Roman" w:cs="Times New Roman"/>
          <w:sz w:val="36"/>
          <w:szCs w:val="36"/>
        </w:rPr>
        <w:t xml:space="preserve"> </w:t>
      </w:r>
    </w:p>
    <w:p w14:paraId="64732A77" w14:textId="77777777" w:rsidR="009E6946" w:rsidRPr="00AF4501" w:rsidRDefault="009E6946" w:rsidP="009E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AF4501">
        <w:rPr>
          <w:rFonts w:ascii="Times New Roman" w:hAnsi="Times New Roman" w:cs="Times New Roman"/>
          <w:sz w:val="36"/>
          <w:szCs w:val="36"/>
        </w:rPr>
        <w:t>and</w:t>
      </w:r>
    </w:p>
    <w:p w14:paraId="3130F7BE" w14:textId="61D14633" w:rsidR="000701B8" w:rsidRPr="00AF4501" w:rsidRDefault="009E6946" w:rsidP="009E6946">
      <w:pPr>
        <w:jc w:val="center"/>
        <w:rPr>
          <w:rFonts w:ascii="Times New Roman" w:hAnsi="Times New Roman" w:cs="Times New Roman"/>
          <w:sz w:val="28"/>
          <w:szCs w:val="28"/>
        </w:rPr>
      </w:pPr>
      <w:r w:rsidRPr="00AF4501">
        <w:rPr>
          <w:rFonts w:ascii="Times New Roman" w:hAnsi="Times New Roman" w:cs="Times New Roman"/>
          <w:sz w:val="36"/>
          <w:szCs w:val="36"/>
        </w:rPr>
        <w:t xml:space="preserve">Independent </w:t>
      </w:r>
      <w:r w:rsidR="004C61EA">
        <w:rPr>
          <w:rFonts w:ascii="Times New Roman" w:hAnsi="Times New Roman" w:cs="Times New Roman"/>
          <w:sz w:val="36"/>
          <w:szCs w:val="36"/>
        </w:rPr>
        <w:t>a</w:t>
      </w:r>
      <w:r w:rsidRPr="00AF4501">
        <w:rPr>
          <w:rFonts w:ascii="Times New Roman" w:hAnsi="Times New Roman" w:cs="Times New Roman"/>
          <w:sz w:val="36"/>
          <w:szCs w:val="36"/>
        </w:rPr>
        <w:t xml:space="preserve">uditor’s </w:t>
      </w:r>
      <w:r w:rsidR="004C61EA">
        <w:rPr>
          <w:rFonts w:ascii="Times New Roman" w:hAnsi="Times New Roman" w:cs="Times New Roman"/>
          <w:sz w:val="36"/>
          <w:szCs w:val="36"/>
        </w:rPr>
        <w:t>review r</w:t>
      </w:r>
      <w:r w:rsidRPr="00AF4501">
        <w:rPr>
          <w:rFonts w:ascii="Times New Roman" w:hAnsi="Times New Roman" w:cs="Times New Roman"/>
          <w:sz w:val="36"/>
          <w:szCs w:val="36"/>
        </w:rPr>
        <w:t>eport</w:t>
      </w:r>
    </w:p>
    <w:p w14:paraId="3E9CF12A" w14:textId="77777777" w:rsidR="00314E38" w:rsidRPr="00AF4501" w:rsidRDefault="00314E38" w:rsidP="00460183">
      <w:pPr>
        <w:rPr>
          <w:rFonts w:ascii="Times New Roman" w:hAnsi="Times New Roman" w:cs="Times New Roman"/>
          <w:sz w:val="28"/>
          <w:szCs w:val="28"/>
        </w:rPr>
      </w:pPr>
    </w:p>
    <w:p w14:paraId="5915F388" w14:textId="77777777" w:rsidR="00C9500B" w:rsidRPr="00AF4501" w:rsidRDefault="00C9500B" w:rsidP="00460183">
      <w:pPr>
        <w:rPr>
          <w:rFonts w:ascii="Times New Roman" w:hAnsi="Times New Roman" w:cs="Times New Roman"/>
          <w:sz w:val="28"/>
          <w:szCs w:val="28"/>
        </w:rPr>
        <w:sectPr w:rsidR="00C9500B" w:rsidRPr="00AF4501" w:rsidSect="00374BE2">
          <w:headerReference w:type="default" r:id="rId8"/>
          <w:headerReference w:type="first" r:id="rId9"/>
          <w:footerReference w:type="first" r:id="rId10"/>
          <w:type w:val="nextColumn"/>
          <w:pgSz w:w="11909" w:h="16834" w:code="9"/>
          <w:pgMar w:top="691" w:right="1152" w:bottom="576" w:left="1152" w:header="720" w:footer="720" w:gutter="0"/>
          <w:pgNumType w:start="0"/>
          <w:cols w:space="720"/>
        </w:sectPr>
      </w:pPr>
    </w:p>
    <w:p w14:paraId="25DCBA7E" w14:textId="2B7C42A8" w:rsidR="00314E38" w:rsidRPr="00AF4501" w:rsidRDefault="00314E38" w:rsidP="00460183">
      <w:pPr>
        <w:rPr>
          <w:rFonts w:ascii="Times New Roman" w:hAnsi="Times New Roman" w:cs="Times New Roman"/>
          <w:sz w:val="28"/>
          <w:szCs w:val="28"/>
        </w:rPr>
      </w:pPr>
    </w:p>
    <w:p w14:paraId="1FEB2C46" w14:textId="77777777" w:rsidR="00314E38" w:rsidRPr="00AF4501" w:rsidRDefault="00314E38" w:rsidP="00460183">
      <w:pPr>
        <w:rPr>
          <w:rFonts w:ascii="Times New Roman" w:hAnsi="Times New Roman" w:cs="Times New Roman"/>
          <w:sz w:val="28"/>
          <w:szCs w:val="28"/>
        </w:rPr>
      </w:pPr>
    </w:p>
    <w:p w14:paraId="240D8651"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35E6A1C0"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6BD811CC"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B311B7D" w14:textId="77777777" w:rsidR="00C9500B" w:rsidRPr="00460285"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b/>
          <w:bCs/>
          <w:sz w:val="28"/>
          <w:szCs w:val="28"/>
          <w:cs/>
        </w:rPr>
      </w:pPr>
    </w:p>
    <w:p w14:paraId="35F85FC1"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147E44AF"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B1DB1AF"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6327FD6F" w14:textId="222A60C0" w:rsidR="002D0C21" w:rsidRPr="00AF4501" w:rsidRDefault="002B64B8"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F4501">
        <w:rPr>
          <w:rFonts w:ascii="Times New Roman" w:hAnsi="Times New Roman" w:cs="Times New Roman"/>
          <w:b/>
          <w:bCs/>
          <w:sz w:val="28"/>
          <w:szCs w:val="28"/>
        </w:rPr>
        <w:t xml:space="preserve">Independent Auditor’s Report </w:t>
      </w:r>
      <w:r w:rsidR="004C61EA">
        <w:rPr>
          <w:rFonts w:ascii="Times New Roman" w:hAnsi="Times New Roman" w:cs="Times New Roman"/>
          <w:b/>
          <w:bCs/>
          <w:sz w:val="28"/>
          <w:szCs w:val="28"/>
        </w:rPr>
        <w:t>on Review of Interim Financial Information</w:t>
      </w:r>
    </w:p>
    <w:p w14:paraId="103277AC" w14:textId="77777777" w:rsidR="00846BF9" w:rsidRPr="00AF4501" w:rsidRDefault="00846BF9"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7B25CDFC" w14:textId="77777777" w:rsidR="00846BF9" w:rsidRPr="00AF4501" w:rsidRDefault="00846BF9"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745C27D7" w14:textId="24B6618E" w:rsidR="002B64B8" w:rsidRPr="00AF4501" w:rsidRDefault="002B64B8"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AF4501">
        <w:rPr>
          <w:rFonts w:ascii="Times New Roman" w:hAnsi="Times New Roman" w:cs="Times New Roman"/>
          <w:b/>
          <w:bCs/>
          <w:sz w:val="24"/>
          <w:szCs w:val="24"/>
        </w:rPr>
        <w:t xml:space="preserve">To the </w:t>
      </w:r>
      <w:r w:rsidR="004C61EA">
        <w:rPr>
          <w:rFonts w:ascii="Times New Roman" w:hAnsi="Times New Roman" w:cs="Times New Roman"/>
          <w:b/>
          <w:bCs/>
          <w:sz w:val="24"/>
          <w:szCs w:val="24"/>
        </w:rPr>
        <w:t>Board of Directors</w:t>
      </w:r>
      <w:r w:rsidRPr="00AF4501">
        <w:rPr>
          <w:rFonts w:ascii="Times New Roman" w:hAnsi="Times New Roman" w:cs="Times New Roman"/>
          <w:b/>
          <w:bCs/>
          <w:sz w:val="24"/>
          <w:szCs w:val="24"/>
        </w:rPr>
        <w:t xml:space="preserve"> of </w:t>
      </w:r>
      <w:r w:rsidR="00532BE2" w:rsidRPr="00AF4501">
        <w:rPr>
          <w:rFonts w:ascii="Times New Roman" w:hAnsi="Times New Roman" w:cs="Times New Roman"/>
          <w:b/>
          <w:bCs/>
          <w:sz w:val="24"/>
          <w:szCs w:val="24"/>
        </w:rPr>
        <w:t>JSP Pharmac</w:t>
      </w:r>
      <w:r w:rsidR="00854D68" w:rsidRPr="00AF4501">
        <w:rPr>
          <w:rFonts w:ascii="Times New Roman" w:hAnsi="Times New Roman" w:cs="Times New Roman"/>
          <w:b/>
          <w:bCs/>
          <w:sz w:val="24"/>
          <w:szCs w:val="24"/>
        </w:rPr>
        <w:t>eutical Manufact</w:t>
      </w:r>
      <w:r w:rsidR="00E911F0">
        <w:rPr>
          <w:rFonts w:ascii="Times New Roman" w:hAnsi="Times New Roman" w:cs="Times New Roman"/>
          <w:b/>
          <w:bCs/>
          <w:sz w:val="24"/>
          <w:szCs w:val="24"/>
        </w:rPr>
        <w:t>uring</w:t>
      </w:r>
      <w:r w:rsidR="00854D68" w:rsidRPr="00AF4501">
        <w:rPr>
          <w:rFonts w:ascii="Times New Roman" w:hAnsi="Times New Roman" w:cs="Times New Roman"/>
          <w:b/>
          <w:bCs/>
          <w:sz w:val="24"/>
          <w:szCs w:val="24"/>
        </w:rPr>
        <w:t xml:space="preserve"> (Thailand) </w:t>
      </w:r>
      <w:r w:rsidR="00AB3504">
        <w:rPr>
          <w:rFonts w:ascii="Times New Roman" w:hAnsi="Times New Roman" w:cs="Times New Roman"/>
          <w:b/>
          <w:bCs/>
          <w:sz w:val="24"/>
          <w:szCs w:val="24"/>
        </w:rPr>
        <w:t xml:space="preserve">Public </w:t>
      </w:r>
      <w:r w:rsidR="00854D68" w:rsidRPr="00AF4501">
        <w:rPr>
          <w:rFonts w:ascii="Times New Roman" w:hAnsi="Times New Roman" w:cs="Times New Roman"/>
          <w:b/>
          <w:bCs/>
          <w:sz w:val="24"/>
          <w:szCs w:val="24"/>
        </w:rPr>
        <w:t>C</w:t>
      </w:r>
      <w:r w:rsidR="00532BE2" w:rsidRPr="00AF4501">
        <w:rPr>
          <w:rFonts w:ascii="Times New Roman" w:hAnsi="Times New Roman" w:cs="Times New Roman"/>
          <w:b/>
          <w:bCs/>
          <w:sz w:val="24"/>
          <w:szCs w:val="24"/>
        </w:rPr>
        <w:t>o., Ltd.</w:t>
      </w:r>
    </w:p>
    <w:p w14:paraId="20FD9707" w14:textId="77777777" w:rsidR="00CB7344" w:rsidRPr="00AF4501" w:rsidRDefault="00CB7344"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64F4CB8" w14:textId="77777777" w:rsidR="001B5005" w:rsidRPr="00AF4501" w:rsidRDefault="001B5005"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1300204" w14:textId="29EF1444" w:rsidR="004D4FC3" w:rsidRPr="004D4FC3" w:rsidRDefault="004D4FC3" w:rsidP="0009784E">
      <w:pPr>
        <w:autoSpaceDE w:val="0"/>
        <w:autoSpaceDN w:val="0"/>
        <w:adjustRightInd w:val="0"/>
        <w:jc w:val="thaiDistribute"/>
        <w:rPr>
          <w:rFonts w:ascii="Times New Roman" w:hAnsi="Times New Roman" w:cs="Times New Roman"/>
          <w:sz w:val="22"/>
          <w:szCs w:val="22"/>
        </w:rPr>
      </w:pPr>
      <w:r w:rsidRPr="004D4FC3">
        <w:rPr>
          <w:rFonts w:ascii="Times New Roman" w:hAnsi="Times New Roman" w:cs="Times New Roman"/>
          <w:sz w:val="22"/>
          <w:szCs w:val="22"/>
        </w:rPr>
        <w:t>I have reviewed the accompanying statement of financial position</w:t>
      </w:r>
      <w:r>
        <w:rPr>
          <w:rFonts w:ascii="Times New Roman" w:hAnsi="Times New Roman" w:cs="Times New Roman"/>
          <w:sz w:val="22"/>
          <w:szCs w:val="22"/>
        </w:rPr>
        <w:t xml:space="preserve"> </w:t>
      </w:r>
      <w:r w:rsidR="0014781F">
        <w:rPr>
          <w:rFonts w:ascii="Times New Roman" w:hAnsi="Times New Roman" w:cs="Times New Roman"/>
          <w:sz w:val="22"/>
          <w:szCs w:val="22"/>
        </w:rPr>
        <w:t>of</w:t>
      </w:r>
      <w:r w:rsidR="0014781F" w:rsidRPr="004D4FC3">
        <w:rPr>
          <w:rFonts w:ascii="Times New Roman" w:hAnsi="Times New Roman" w:cs="Times New Roman"/>
          <w:sz w:val="22"/>
          <w:szCs w:val="22"/>
        </w:rPr>
        <w:t xml:space="preserve"> </w:t>
      </w:r>
      <w:r w:rsidR="0014781F">
        <w:rPr>
          <w:rFonts w:ascii="Times New Roman" w:hAnsi="Times New Roman" w:cs="Times New Roman"/>
          <w:sz w:val="22"/>
          <w:szCs w:val="22"/>
        </w:rPr>
        <w:t>JSP Pharmaceutical Manufacturing (Thailand)</w:t>
      </w:r>
      <w:r w:rsidR="0014781F" w:rsidRPr="004D4FC3">
        <w:rPr>
          <w:rFonts w:ascii="Times New Roman" w:hAnsi="Times New Roman" w:cs="Times New Roman"/>
          <w:sz w:val="22"/>
          <w:szCs w:val="22"/>
        </w:rPr>
        <w:t xml:space="preserve"> Public Co</w:t>
      </w:r>
      <w:r w:rsidR="0014781F">
        <w:rPr>
          <w:rFonts w:ascii="Times New Roman" w:hAnsi="Times New Roman" w:cs="Times New Roman"/>
          <w:sz w:val="22"/>
          <w:szCs w:val="22"/>
        </w:rPr>
        <w:t>., Ltd.</w:t>
      </w:r>
      <w:r w:rsidR="0014781F" w:rsidRPr="004D4FC3">
        <w:rPr>
          <w:rFonts w:ascii="Times New Roman" w:hAnsi="Times New Roman" w:cs="Times New Roman"/>
          <w:sz w:val="22"/>
          <w:szCs w:val="22"/>
        </w:rPr>
        <w:t xml:space="preserve"> (the </w:t>
      </w:r>
      <w:r w:rsidR="0014781F">
        <w:rPr>
          <w:rFonts w:ascii="Times New Roman" w:hAnsi="Times New Roman" w:cs="Times New Roman"/>
          <w:sz w:val="22"/>
          <w:szCs w:val="22"/>
          <w:lang w:val="en-GB"/>
        </w:rPr>
        <w:t>“</w:t>
      </w:r>
      <w:r w:rsidR="0014781F">
        <w:rPr>
          <w:rFonts w:ascii="Times New Roman" w:hAnsi="Times New Roman" w:cs="Times New Roman"/>
          <w:sz w:val="22"/>
          <w:szCs w:val="22"/>
        </w:rPr>
        <w:t>Company”</w:t>
      </w:r>
      <w:r w:rsidR="0014781F" w:rsidRPr="004D4FC3">
        <w:rPr>
          <w:rFonts w:ascii="Times New Roman" w:hAnsi="Times New Roman" w:cs="Times New Roman"/>
          <w:sz w:val="22"/>
          <w:szCs w:val="22"/>
        </w:rPr>
        <w:t>)</w:t>
      </w:r>
      <w:r w:rsidR="0014781F">
        <w:rPr>
          <w:rFonts w:ascii="Times New Roman" w:hAnsi="Times New Roman" w:cs="Times New Roman"/>
          <w:sz w:val="22"/>
          <w:szCs w:val="22"/>
        </w:rPr>
        <w:t xml:space="preserve"> </w:t>
      </w:r>
      <w:r w:rsidRPr="004D4FC3">
        <w:rPr>
          <w:rFonts w:ascii="Times New Roman" w:hAnsi="Times New Roman" w:cs="Times New Roman"/>
          <w:sz w:val="22"/>
          <w:szCs w:val="22"/>
        </w:rPr>
        <w:t xml:space="preserve">as at </w:t>
      </w:r>
      <w:r w:rsidR="00126D04">
        <w:rPr>
          <w:rFonts w:ascii="Times New Roman" w:hAnsi="Times New Roman" w:cs="Times New Roman"/>
          <w:sz w:val="22"/>
          <w:szCs w:val="22"/>
        </w:rPr>
        <w:t>30 June 202</w:t>
      </w:r>
      <w:r w:rsidR="0092346B">
        <w:rPr>
          <w:rFonts w:ascii="Times New Roman" w:hAnsi="Times New Roman" w:cs="Times New Roman"/>
          <w:sz w:val="22"/>
          <w:szCs w:val="22"/>
        </w:rPr>
        <w:t>1</w:t>
      </w:r>
      <w:r w:rsidR="0009784E" w:rsidRPr="0009784E">
        <w:rPr>
          <w:rFonts w:ascii="Times New Roman" w:hAnsi="Times New Roman" w:cs="Times New Roman"/>
          <w:sz w:val="22"/>
          <w:szCs w:val="22"/>
        </w:rPr>
        <w:t>;</w:t>
      </w:r>
      <w:r w:rsidRPr="0009784E">
        <w:rPr>
          <w:rFonts w:ascii="Times New Roman" w:hAnsi="Times New Roman" w:cs="Times New Roman"/>
          <w:sz w:val="22"/>
          <w:szCs w:val="22"/>
        </w:rPr>
        <w:t xml:space="preserve"> </w:t>
      </w:r>
      <w:r w:rsidR="0009784E" w:rsidRPr="0009784E">
        <w:rPr>
          <w:rFonts w:ascii="Times New Roman" w:hAnsi="Times New Roman" w:cs="Times New Roman"/>
          <w:sz w:val="22"/>
          <w:szCs w:val="22"/>
        </w:rPr>
        <w:t xml:space="preserve">the </w:t>
      </w:r>
      <w:r w:rsidRPr="0009784E">
        <w:rPr>
          <w:rFonts w:ascii="Times New Roman" w:hAnsi="Times New Roman" w:cs="Times New Roman"/>
          <w:sz w:val="22"/>
          <w:szCs w:val="22"/>
        </w:rPr>
        <w:t>statement of comprehensive income</w:t>
      </w:r>
      <w:r w:rsidR="00ED05F7" w:rsidRPr="00ED05F7">
        <w:rPr>
          <w:rFonts w:ascii="Times New Roman" w:hAnsi="Times New Roman" w:cs="Times New Roman"/>
          <w:sz w:val="22"/>
          <w:szCs w:val="22"/>
        </w:rPr>
        <w:t xml:space="preserve"> </w:t>
      </w:r>
      <w:r w:rsidR="00ED05F7" w:rsidRPr="0009784E">
        <w:rPr>
          <w:rFonts w:ascii="Times New Roman" w:hAnsi="Times New Roman" w:cs="Times New Roman"/>
          <w:sz w:val="22"/>
          <w:szCs w:val="22"/>
        </w:rPr>
        <w:t>for the three-month</w:t>
      </w:r>
      <w:r w:rsidR="00ED05F7">
        <w:rPr>
          <w:rFonts w:ascii="Times New Roman" w:hAnsi="Times New Roman" w:cs="Times New Roman"/>
          <w:sz w:val="22"/>
          <w:szCs w:val="22"/>
        </w:rPr>
        <w:t xml:space="preserve"> </w:t>
      </w:r>
      <w:r w:rsidR="00B53771" w:rsidRPr="0009784E">
        <w:rPr>
          <w:rFonts w:ascii="Times New Roman" w:hAnsi="Times New Roman" w:cs="Times New Roman"/>
          <w:sz w:val="22"/>
          <w:szCs w:val="22"/>
        </w:rPr>
        <w:t>period</w:t>
      </w:r>
      <w:r w:rsidR="00B53771">
        <w:rPr>
          <w:rFonts w:ascii="Times New Roman" w:hAnsi="Times New Roman" w:cs="Times New Roman"/>
          <w:sz w:val="22"/>
          <w:szCs w:val="22"/>
        </w:rPr>
        <w:t xml:space="preserve"> </w:t>
      </w:r>
      <w:r w:rsidR="00ED05F7">
        <w:rPr>
          <w:rFonts w:ascii="Times New Roman" w:hAnsi="Times New Roman" w:cs="Times New Roman"/>
          <w:sz w:val="22"/>
          <w:szCs w:val="22"/>
        </w:rPr>
        <w:t>and six</w:t>
      </w:r>
      <w:r w:rsidR="00ED05F7" w:rsidRPr="0009784E">
        <w:rPr>
          <w:rFonts w:ascii="Times New Roman" w:hAnsi="Times New Roman" w:cs="Times New Roman"/>
          <w:sz w:val="22"/>
          <w:szCs w:val="22"/>
        </w:rPr>
        <w:t>-month</w:t>
      </w:r>
      <w:r w:rsidR="00ED05F7">
        <w:rPr>
          <w:rFonts w:ascii="Times New Roman" w:hAnsi="Times New Roman" w:cs="Times New Roman"/>
          <w:sz w:val="22"/>
          <w:szCs w:val="22"/>
        </w:rPr>
        <w:t xml:space="preserve"> </w:t>
      </w:r>
      <w:r w:rsidR="00B53771" w:rsidRPr="0009784E">
        <w:rPr>
          <w:rFonts w:ascii="Times New Roman" w:hAnsi="Times New Roman" w:cs="Times New Roman"/>
          <w:sz w:val="22"/>
          <w:szCs w:val="22"/>
        </w:rPr>
        <w:t>period</w:t>
      </w:r>
      <w:r w:rsidR="00B53771">
        <w:rPr>
          <w:rFonts w:ascii="Times New Roman" w:hAnsi="Times New Roman" w:cs="Times New Roman"/>
          <w:sz w:val="22"/>
          <w:szCs w:val="22"/>
        </w:rPr>
        <w:t xml:space="preserve"> end</w:t>
      </w:r>
      <w:r w:rsidR="001C3DB4">
        <w:rPr>
          <w:rFonts w:ascii="Times New Roman" w:hAnsi="Times New Roman" w:cs="Times New Roman"/>
          <w:sz w:val="22"/>
          <w:szCs w:val="22"/>
        </w:rPr>
        <w:t>ed</w:t>
      </w:r>
      <w:r w:rsidR="00B53771">
        <w:rPr>
          <w:rFonts w:ascii="Times New Roman" w:hAnsi="Times New Roman" w:cs="Times New Roman"/>
          <w:sz w:val="22"/>
          <w:szCs w:val="22"/>
        </w:rPr>
        <w:t xml:space="preserve"> 30 June 202</w:t>
      </w:r>
      <w:r w:rsidR="0092346B">
        <w:rPr>
          <w:rFonts w:ascii="Times New Roman" w:hAnsi="Times New Roman" w:cs="Times New Roman"/>
          <w:sz w:val="22"/>
          <w:szCs w:val="22"/>
        </w:rPr>
        <w:t>1</w:t>
      </w:r>
      <w:r w:rsidRPr="0009784E">
        <w:rPr>
          <w:rFonts w:ascii="Times New Roman" w:hAnsi="Times New Roman" w:cs="Times New Roman"/>
          <w:sz w:val="22"/>
          <w:szCs w:val="22"/>
        </w:rPr>
        <w:t xml:space="preserve">, changes in equity and cash flows for the </w:t>
      </w:r>
      <w:r w:rsidR="00B53771">
        <w:rPr>
          <w:rFonts w:ascii="Times New Roman" w:hAnsi="Times New Roman" w:cs="Times New Roman"/>
          <w:sz w:val="22"/>
          <w:szCs w:val="22"/>
        </w:rPr>
        <w:t>six</w:t>
      </w:r>
      <w:r w:rsidRPr="0009784E">
        <w:rPr>
          <w:rFonts w:ascii="Times New Roman" w:hAnsi="Times New Roman" w:cs="Times New Roman"/>
          <w:sz w:val="22"/>
          <w:szCs w:val="22"/>
        </w:rPr>
        <w:t>-month period ended</w:t>
      </w:r>
      <w:r w:rsidR="00AF484D">
        <w:rPr>
          <w:rFonts w:ascii="Times New Roman" w:hAnsi="Times New Roman" w:cstheme="minorBidi" w:hint="cs"/>
          <w:sz w:val="22"/>
          <w:szCs w:val="22"/>
          <w:cs/>
        </w:rPr>
        <w:t xml:space="preserve"> </w:t>
      </w:r>
      <w:r w:rsidR="00AF484D">
        <w:rPr>
          <w:rFonts w:ascii="Times New Roman" w:hAnsi="Times New Roman" w:cstheme="minorBidi"/>
          <w:sz w:val="22"/>
          <w:szCs w:val="22"/>
        </w:rPr>
        <w:t>30 June 2021</w:t>
      </w:r>
      <w:r w:rsidR="0014781F">
        <w:rPr>
          <w:rFonts w:ascii="Times New Roman" w:hAnsi="Times New Roman" w:cs="Times New Roman"/>
          <w:sz w:val="22"/>
          <w:szCs w:val="22"/>
        </w:rPr>
        <w:t>;</w:t>
      </w:r>
      <w:r w:rsidRPr="0009784E">
        <w:rPr>
          <w:rFonts w:ascii="Times New Roman" w:hAnsi="Times New Roman" w:cs="Times New Roman"/>
          <w:sz w:val="22"/>
          <w:szCs w:val="22"/>
        </w:rPr>
        <w:t xml:space="preserve"> and</w:t>
      </w:r>
      <w:r w:rsidRPr="004D4FC3">
        <w:rPr>
          <w:rFonts w:ascii="Times New Roman" w:hAnsi="Times New Roman" w:cs="Times New Roman"/>
          <w:sz w:val="22"/>
          <w:szCs w:val="22"/>
        </w:rPr>
        <w:t xml:space="preserve"> condensed notes (“interim financial information”). Management is responsible for</w:t>
      </w:r>
      <w:r>
        <w:rPr>
          <w:rFonts w:ascii="Times New Roman" w:hAnsi="Times New Roman" w:cs="Times New Roman"/>
          <w:sz w:val="22"/>
          <w:szCs w:val="22"/>
        </w:rPr>
        <w:t xml:space="preserve"> </w:t>
      </w:r>
      <w:r w:rsidRPr="004D4FC3">
        <w:rPr>
          <w:rFonts w:ascii="Times New Roman" w:hAnsi="Times New Roman" w:cs="Times New Roman"/>
          <w:sz w:val="22"/>
          <w:szCs w:val="22"/>
        </w:rPr>
        <w:t>the preparation and presentation of this interim financial information in accordance with Thai Accounting Standard 34, “Interim Financial Reporting”. My responsibility is to express a conclusion on this interim financial information based on my review.</w:t>
      </w:r>
    </w:p>
    <w:p w14:paraId="69CA3190" w14:textId="77777777" w:rsidR="004D4FC3" w:rsidRPr="004D4FC3" w:rsidRDefault="004D4FC3" w:rsidP="004D4FC3">
      <w:pPr>
        <w:autoSpaceDE w:val="0"/>
        <w:autoSpaceDN w:val="0"/>
        <w:adjustRightInd w:val="0"/>
        <w:jc w:val="both"/>
        <w:rPr>
          <w:rFonts w:ascii="Times New Roman" w:hAnsi="Times New Roman" w:cs="Times New Roman"/>
          <w:sz w:val="22"/>
          <w:szCs w:val="22"/>
        </w:rPr>
      </w:pPr>
    </w:p>
    <w:p w14:paraId="0CDC408D" w14:textId="77777777" w:rsidR="004D4FC3" w:rsidRPr="00C81CE0" w:rsidRDefault="004D4FC3" w:rsidP="004D4FC3">
      <w:pPr>
        <w:autoSpaceDE w:val="0"/>
        <w:autoSpaceDN w:val="0"/>
        <w:adjustRightInd w:val="0"/>
        <w:jc w:val="both"/>
        <w:rPr>
          <w:rFonts w:ascii="Times New Roman" w:hAnsi="Times New Roman" w:cstheme="minorBidi"/>
          <w:i/>
          <w:iCs/>
          <w:sz w:val="22"/>
          <w:szCs w:val="22"/>
          <w:cs/>
        </w:rPr>
      </w:pPr>
      <w:r w:rsidRPr="004D4FC3">
        <w:rPr>
          <w:rFonts w:ascii="Times New Roman" w:hAnsi="Times New Roman" w:cs="Times New Roman"/>
          <w:i/>
          <w:iCs/>
          <w:sz w:val="22"/>
          <w:szCs w:val="22"/>
        </w:rPr>
        <w:t>Scope of Review</w:t>
      </w:r>
    </w:p>
    <w:p w14:paraId="78A50F86" w14:textId="77777777" w:rsidR="004D4FC3" w:rsidRPr="004D4FC3" w:rsidRDefault="004D4FC3" w:rsidP="004D4FC3">
      <w:pPr>
        <w:autoSpaceDE w:val="0"/>
        <w:autoSpaceDN w:val="0"/>
        <w:adjustRightInd w:val="0"/>
        <w:jc w:val="both"/>
        <w:rPr>
          <w:rFonts w:ascii="Times New Roman" w:hAnsi="Times New Roman" w:cs="Times New Roman"/>
          <w:sz w:val="22"/>
          <w:szCs w:val="22"/>
        </w:rPr>
      </w:pPr>
    </w:p>
    <w:p w14:paraId="61120CFC" w14:textId="77777777" w:rsidR="00460285" w:rsidRDefault="004D4FC3" w:rsidP="004D4FC3">
      <w:pPr>
        <w:autoSpaceDE w:val="0"/>
        <w:autoSpaceDN w:val="0"/>
        <w:adjustRightInd w:val="0"/>
        <w:jc w:val="both"/>
        <w:rPr>
          <w:rFonts w:ascii="Times New Roman" w:hAnsi="Times New Roman" w:cs="Times New Roman"/>
          <w:sz w:val="22"/>
          <w:szCs w:val="22"/>
        </w:rPr>
      </w:pPr>
      <w:r w:rsidRPr="004D4FC3">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0371F17" w14:textId="77777777" w:rsidR="00BE662B" w:rsidRDefault="00BE662B" w:rsidP="004D4FC3">
      <w:pPr>
        <w:autoSpaceDE w:val="0"/>
        <w:autoSpaceDN w:val="0"/>
        <w:adjustRightInd w:val="0"/>
        <w:jc w:val="both"/>
        <w:rPr>
          <w:rFonts w:ascii="Times New Roman" w:hAnsi="Times New Roman" w:cs="Times New Roman"/>
          <w:sz w:val="22"/>
          <w:szCs w:val="22"/>
        </w:rPr>
      </w:pPr>
    </w:p>
    <w:p w14:paraId="2DB07053" w14:textId="77777777" w:rsidR="00BE662B" w:rsidRPr="004D4FC3" w:rsidRDefault="00BE662B" w:rsidP="00BE662B">
      <w:pPr>
        <w:autoSpaceDE w:val="0"/>
        <w:autoSpaceDN w:val="0"/>
        <w:adjustRightInd w:val="0"/>
        <w:jc w:val="both"/>
        <w:rPr>
          <w:rFonts w:ascii="Times New Roman" w:hAnsi="Times New Roman" w:cs="Times New Roman"/>
          <w:i/>
          <w:iCs/>
          <w:sz w:val="22"/>
          <w:szCs w:val="22"/>
        </w:rPr>
      </w:pPr>
      <w:r w:rsidRPr="004D4FC3">
        <w:rPr>
          <w:rFonts w:ascii="Times New Roman" w:hAnsi="Times New Roman" w:cs="Times New Roman"/>
          <w:i/>
          <w:iCs/>
          <w:sz w:val="22"/>
          <w:szCs w:val="22"/>
        </w:rPr>
        <w:t>Conclusion</w:t>
      </w:r>
    </w:p>
    <w:p w14:paraId="64D1F81E" w14:textId="77777777" w:rsidR="00BE662B" w:rsidRPr="004D4FC3" w:rsidRDefault="00BE662B" w:rsidP="00BE662B">
      <w:pPr>
        <w:autoSpaceDE w:val="0"/>
        <w:autoSpaceDN w:val="0"/>
        <w:adjustRightInd w:val="0"/>
        <w:jc w:val="both"/>
        <w:rPr>
          <w:rFonts w:ascii="Times New Roman" w:hAnsi="Times New Roman" w:cs="Times New Roman"/>
          <w:sz w:val="22"/>
          <w:szCs w:val="22"/>
        </w:rPr>
      </w:pPr>
    </w:p>
    <w:p w14:paraId="66287A2D" w14:textId="77777777" w:rsidR="00BE662B" w:rsidRPr="004D4FC3" w:rsidRDefault="00BE662B" w:rsidP="00BE662B">
      <w:pPr>
        <w:autoSpaceDE w:val="0"/>
        <w:autoSpaceDN w:val="0"/>
        <w:adjustRightInd w:val="0"/>
        <w:jc w:val="both"/>
        <w:rPr>
          <w:rFonts w:ascii="Times New Roman" w:hAnsi="Times New Roman" w:cs="Times New Roman"/>
          <w:sz w:val="22"/>
          <w:szCs w:val="22"/>
        </w:rPr>
      </w:pPr>
      <w:r w:rsidRPr="004D4FC3">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9E4040A" w14:textId="77777777" w:rsidR="00BE662B" w:rsidRPr="004D4FC3" w:rsidRDefault="00BE662B" w:rsidP="00BE662B">
      <w:pPr>
        <w:autoSpaceDE w:val="0"/>
        <w:autoSpaceDN w:val="0"/>
        <w:adjustRightInd w:val="0"/>
        <w:jc w:val="both"/>
        <w:rPr>
          <w:rFonts w:ascii="Times New Roman" w:hAnsi="Times New Roman" w:cs="Times New Roman"/>
          <w:sz w:val="22"/>
          <w:szCs w:val="22"/>
        </w:rPr>
      </w:pPr>
    </w:p>
    <w:p w14:paraId="7B7BB87D" w14:textId="77777777" w:rsidR="00BE662B" w:rsidRPr="004D4FC3" w:rsidRDefault="00BE662B" w:rsidP="00BE662B">
      <w:pPr>
        <w:autoSpaceDE w:val="0"/>
        <w:autoSpaceDN w:val="0"/>
        <w:adjustRightInd w:val="0"/>
        <w:jc w:val="both"/>
        <w:rPr>
          <w:rFonts w:ascii="Times New Roman" w:hAnsi="Times New Roman" w:cs="Times New Roman"/>
          <w:sz w:val="22"/>
          <w:szCs w:val="22"/>
        </w:rPr>
      </w:pPr>
    </w:p>
    <w:p w14:paraId="546190D7" w14:textId="77777777" w:rsidR="00BE662B" w:rsidRPr="004D4FC3" w:rsidRDefault="00BE662B" w:rsidP="00BE662B">
      <w:pPr>
        <w:autoSpaceDE w:val="0"/>
        <w:autoSpaceDN w:val="0"/>
        <w:adjustRightInd w:val="0"/>
        <w:jc w:val="both"/>
        <w:rPr>
          <w:rFonts w:ascii="Times New Roman" w:hAnsi="Times New Roman" w:cs="Times New Roman"/>
          <w:sz w:val="22"/>
          <w:szCs w:val="22"/>
        </w:rPr>
      </w:pPr>
    </w:p>
    <w:p w14:paraId="3DFE64A4" w14:textId="77777777" w:rsidR="00BE662B" w:rsidRPr="004D4FC3" w:rsidRDefault="00BE662B" w:rsidP="00BE662B">
      <w:pPr>
        <w:autoSpaceDE w:val="0"/>
        <w:autoSpaceDN w:val="0"/>
        <w:adjustRightInd w:val="0"/>
        <w:jc w:val="both"/>
        <w:rPr>
          <w:rFonts w:ascii="Times New Roman" w:hAnsi="Times New Roman" w:cs="Times New Roman"/>
          <w:sz w:val="22"/>
          <w:szCs w:val="22"/>
        </w:rPr>
      </w:pPr>
    </w:p>
    <w:p w14:paraId="6367CDEE" w14:textId="77777777" w:rsidR="00BE662B" w:rsidRPr="004D4FC3" w:rsidRDefault="00BE662B" w:rsidP="00BE662B">
      <w:pPr>
        <w:autoSpaceDE w:val="0"/>
        <w:autoSpaceDN w:val="0"/>
        <w:adjustRightInd w:val="0"/>
        <w:jc w:val="both"/>
        <w:rPr>
          <w:rFonts w:ascii="Times New Roman" w:hAnsi="Times New Roman" w:cs="Times New Roman"/>
          <w:sz w:val="22"/>
          <w:szCs w:val="22"/>
        </w:rPr>
      </w:pPr>
    </w:p>
    <w:p w14:paraId="205401F3" w14:textId="77777777" w:rsidR="00BE662B" w:rsidRPr="004D4FC3" w:rsidRDefault="00BE662B" w:rsidP="00BE662B">
      <w:pPr>
        <w:jc w:val="both"/>
        <w:rPr>
          <w:rFonts w:ascii="Times New Roman" w:hAnsi="Times New Roman" w:cs="Times New Roman"/>
          <w:sz w:val="22"/>
          <w:szCs w:val="22"/>
        </w:rPr>
      </w:pPr>
    </w:p>
    <w:p w14:paraId="51DB7CA0" w14:textId="77777777" w:rsidR="00BE662B" w:rsidRPr="00AF4501" w:rsidRDefault="00BE662B" w:rsidP="00BE662B">
      <w:pPr>
        <w:pStyle w:val="E3"/>
        <w:spacing w:line="240" w:lineRule="atLeast"/>
        <w:ind w:left="0" w:right="0"/>
        <w:jc w:val="both"/>
        <w:rPr>
          <w:lang w:val="en-US"/>
        </w:rPr>
      </w:pPr>
      <w:r w:rsidRPr="00AF4501">
        <w:rPr>
          <w:lang w:val="en-US"/>
        </w:rPr>
        <w:t>(Sumate Jangsamsee)</w:t>
      </w:r>
    </w:p>
    <w:p w14:paraId="6C48EC8D" w14:textId="77777777" w:rsidR="00BE662B" w:rsidRPr="00AF4501" w:rsidRDefault="00BE662B" w:rsidP="00BE6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Certified Public Accountant</w:t>
      </w:r>
    </w:p>
    <w:p w14:paraId="44A7C2AD" w14:textId="77777777" w:rsidR="00BE662B" w:rsidRPr="00AF4501" w:rsidRDefault="00BE662B" w:rsidP="00BE6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r w:rsidRPr="00AF4501">
        <w:rPr>
          <w:rFonts w:ascii="Times New Roman" w:hAnsi="Times New Roman" w:cs="Times New Roman"/>
          <w:sz w:val="22"/>
          <w:szCs w:val="22"/>
        </w:rPr>
        <w:t>Registration No</w:t>
      </w:r>
      <w:r w:rsidRPr="00AF4501">
        <w:rPr>
          <w:rFonts w:ascii="Times New Roman" w:hAnsi="Times New Roman" w:cs="Times New Roman"/>
          <w:sz w:val="22"/>
          <w:szCs w:val="22"/>
          <w:cs/>
        </w:rPr>
        <w:t>.</w:t>
      </w:r>
      <w:r w:rsidRPr="00AF4501">
        <w:rPr>
          <w:rFonts w:ascii="Times New Roman" w:hAnsi="Times New Roman" w:cs="Times New Roman"/>
          <w:sz w:val="22"/>
          <w:szCs w:val="22"/>
        </w:rPr>
        <w:t xml:space="preserve"> 9362</w:t>
      </w:r>
    </w:p>
    <w:p w14:paraId="72E43E96" w14:textId="77777777" w:rsidR="00BE662B" w:rsidRPr="00AF4501" w:rsidRDefault="00BE662B" w:rsidP="00BE6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941F53B" w14:textId="77777777" w:rsidR="00BE662B" w:rsidRPr="00AF4501" w:rsidRDefault="00BE662B" w:rsidP="00BE6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 xml:space="preserve">KPMG </w:t>
      </w:r>
      <w:proofErr w:type="spellStart"/>
      <w:r w:rsidRPr="00AF4501">
        <w:rPr>
          <w:rFonts w:ascii="Times New Roman" w:hAnsi="Times New Roman" w:cs="Times New Roman"/>
          <w:sz w:val="22"/>
          <w:szCs w:val="22"/>
        </w:rPr>
        <w:t>Phoomchai</w:t>
      </w:r>
      <w:proofErr w:type="spellEnd"/>
      <w:r w:rsidRPr="00AF4501">
        <w:rPr>
          <w:rFonts w:ascii="Times New Roman" w:hAnsi="Times New Roman" w:cs="Times New Roman"/>
          <w:sz w:val="22"/>
          <w:szCs w:val="22"/>
        </w:rPr>
        <w:t xml:space="preserve"> Audit Ltd.</w:t>
      </w:r>
    </w:p>
    <w:p w14:paraId="3269B246" w14:textId="77777777" w:rsidR="00BE662B" w:rsidRPr="00AF4501" w:rsidRDefault="00BE662B" w:rsidP="00BE6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smartTag w:uri="urn:schemas-microsoft-com:office:smarttags" w:element="place">
        <w:smartTag w:uri="urn:schemas-microsoft-com:office:smarttags" w:element="City">
          <w:r w:rsidRPr="00AF4501">
            <w:rPr>
              <w:rFonts w:ascii="Times New Roman" w:hAnsi="Times New Roman" w:cs="Times New Roman"/>
              <w:sz w:val="22"/>
              <w:szCs w:val="22"/>
            </w:rPr>
            <w:t>Bangkok</w:t>
          </w:r>
        </w:smartTag>
      </w:smartTag>
    </w:p>
    <w:p w14:paraId="24B968BC" w14:textId="77777777" w:rsidR="00BE662B" w:rsidRDefault="00BE662B" w:rsidP="00BE66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sidRPr="00B53771">
        <w:rPr>
          <w:rFonts w:cs="Times New Roman"/>
        </w:rPr>
        <w:t>1</w:t>
      </w:r>
      <w:r>
        <w:rPr>
          <w:rFonts w:cs="Times New Roman"/>
        </w:rPr>
        <w:t>3</w:t>
      </w:r>
      <w:r w:rsidRPr="00B53771">
        <w:rPr>
          <w:rFonts w:cs="Times New Roman"/>
        </w:rPr>
        <w:t xml:space="preserve"> August 202</w:t>
      </w:r>
      <w:r>
        <w:rPr>
          <w:rFonts w:cs="Times New Roman"/>
        </w:rPr>
        <w:t>1</w:t>
      </w:r>
    </w:p>
    <w:p w14:paraId="33331672" w14:textId="77777777" w:rsidR="00BE662B" w:rsidRDefault="00BE662B" w:rsidP="004D4FC3">
      <w:pPr>
        <w:autoSpaceDE w:val="0"/>
        <w:autoSpaceDN w:val="0"/>
        <w:adjustRightInd w:val="0"/>
        <w:jc w:val="both"/>
        <w:rPr>
          <w:rFonts w:ascii="Times New Roman" w:hAnsi="Times New Roman" w:cs="Times New Roman"/>
          <w:sz w:val="22"/>
          <w:szCs w:val="22"/>
        </w:rPr>
      </w:pPr>
    </w:p>
    <w:p w14:paraId="389FE13F" w14:textId="77777777" w:rsidR="00BE662B" w:rsidRPr="00BE662B" w:rsidRDefault="00BE662B" w:rsidP="00BE662B">
      <w:pPr>
        <w:rPr>
          <w:rFonts w:ascii="Times New Roman" w:hAnsi="Times New Roman" w:cs="Times New Roman"/>
          <w:sz w:val="22"/>
          <w:szCs w:val="22"/>
        </w:rPr>
      </w:pPr>
    </w:p>
    <w:p w14:paraId="6DB8E53C" w14:textId="334E9353" w:rsidR="00BE662B" w:rsidRDefault="00BE662B" w:rsidP="00BE662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rPr>
          <w:rFonts w:ascii="Times New Roman" w:hAnsi="Times New Roman" w:cs="Times New Roman"/>
          <w:sz w:val="22"/>
          <w:szCs w:val="22"/>
        </w:rPr>
      </w:pPr>
    </w:p>
    <w:p w14:paraId="5BA1DC17" w14:textId="6B85459B" w:rsidR="000D7B7F" w:rsidRPr="000C7588" w:rsidRDefault="000D7B7F" w:rsidP="000D7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
          <w:szCs w:val="2"/>
          <w:cs/>
        </w:rPr>
      </w:pPr>
    </w:p>
    <w:sectPr w:rsidR="000D7B7F" w:rsidRPr="000C7588" w:rsidSect="00E93485">
      <w:headerReference w:type="default" r:id="rId11"/>
      <w:footerReference w:type="default" r:id="rId12"/>
      <w:pgSz w:w="11909" w:h="16834" w:code="9"/>
      <w:pgMar w:top="691" w:right="1152" w:bottom="576" w:left="1152" w:header="720" w:footer="720" w:gutter="0"/>
      <w:pgNumType w:start="2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63ABA9" w14:textId="77777777" w:rsidR="00516AA7" w:rsidRDefault="00516AA7">
      <w:r>
        <w:separator/>
      </w:r>
    </w:p>
  </w:endnote>
  <w:endnote w:type="continuationSeparator" w:id="0">
    <w:p w14:paraId="5881E0BC" w14:textId="77777777" w:rsidR="00516AA7" w:rsidRDefault="00516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Univers LT Std 45 Light">
    <w:altName w:val="Calibri"/>
    <w:panose1 w:val="00000000000000000000"/>
    <w:charset w:val="00"/>
    <w:family w:val="swiss"/>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6E78F" w14:textId="415227ED" w:rsidR="00F92F06" w:rsidRPr="000701B8" w:rsidRDefault="00F92F06" w:rsidP="002B58F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90"/>
      </w:tabs>
      <w:ind w:right="-43"/>
      <w:rPr>
        <w:rFonts w:ascii="Times New Roman" w:hAnsi="Times New Roman"/>
        <w:sz w:val="22"/>
        <w:szCs w:val="22"/>
      </w:rPr>
    </w:pPr>
    <w:r w:rsidRPr="00A9446B">
      <w:rPr>
        <w:rFonts w:ascii="Times New Roman" w:hAnsi="Times New Roman"/>
        <w:i/>
        <w:iCs/>
        <w:snapToGrid w:val="0"/>
        <w:sz w:val="22"/>
        <w:szCs w:val="22"/>
      </w:rPr>
      <w:fldChar w:fldCharType="begin"/>
    </w:r>
    <w:r w:rsidRPr="00A9446B">
      <w:rPr>
        <w:rFonts w:ascii="Times New Roman" w:hAnsi="Times New Roman"/>
        <w:i/>
        <w:iCs/>
        <w:snapToGrid w:val="0"/>
        <w:sz w:val="22"/>
        <w:szCs w:val="22"/>
      </w:rPr>
      <w:instrText xml:space="preserve"> FILENAME </w:instrText>
    </w:r>
    <w:r w:rsidRPr="00A9446B">
      <w:rPr>
        <w:rFonts w:ascii="Times New Roman" w:hAnsi="Times New Roman"/>
        <w:i/>
        <w:iCs/>
        <w:snapToGrid w:val="0"/>
        <w:sz w:val="22"/>
        <w:szCs w:val="22"/>
      </w:rPr>
      <w:fldChar w:fldCharType="separate"/>
    </w:r>
    <w:r w:rsidR="000C7588">
      <w:rPr>
        <w:rFonts w:ascii="Times New Roman" w:hAnsi="Times New Roman"/>
        <w:i/>
        <w:iCs/>
        <w:noProof/>
        <w:snapToGrid w:val="0"/>
        <w:sz w:val="22"/>
        <w:szCs w:val="22"/>
      </w:rPr>
      <w:t>JPe1-Q2'21-set</w:t>
    </w:r>
    <w:r w:rsidRPr="00A9446B">
      <w:rPr>
        <w:rFonts w:ascii="Times New Roman" w:hAnsi="Times New Roman"/>
        <w:i/>
        <w:iCs/>
        <w:snapToGrid w:val="0"/>
        <w:sz w:val="22"/>
        <w:szCs w:val="22"/>
      </w:rPr>
      <w:fldChar w:fldCharType="end"/>
    </w:r>
    <w:r>
      <w:rPr>
        <w:rFonts w:ascii="Times New Roman" w:hAnsi="Times New Roman"/>
        <w:snapToGrid w:val="0"/>
        <w:sz w:val="22"/>
        <w:szCs w:val="22"/>
      </w:rPr>
      <w:tab/>
    </w:r>
    <w:r w:rsidRPr="000701B8">
      <w:rPr>
        <w:rStyle w:val="PageNumber"/>
        <w:rFonts w:ascii="Times New Roman" w:hAnsi="Times New Roman"/>
        <w:sz w:val="22"/>
        <w:szCs w:val="22"/>
      </w:rPr>
      <w:fldChar w:fldCharType="begin"/>
    </w:r>
    <w:r w:rsidRPr="000701B8">
      <w:rPr>
        <w:rStyle w:val="PageNumber"/>
        <w:rFonts w:ascii="Times New Roman" w:hAnsi="Times New Roman"/>
        <w:sz w:val="22"/>
        <w:szCs w:val="22"/>
      </w:rPr>
      <w:instrText xml:space="preserve"> PAGE </w:instrText>
    </w:r>
    <w:r w:rsidRPr="000701B8">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0701B8">
      <w:rPr>
        <w:rStyle w:val="PageNumbe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80DC9A" w14:textId="5811B455" w:rsidR="00F92F06" w:rsidRPr="00FC7DD3" w:rsidRDefault="00F92F06" w:rsidP="00C9500B">
    <w:pPr>
      <w:pStyle w:val="Footer"/>
      <w:jc w:val="center"/>
      <w:rPr>
        <w:rFonts w:ascii="Times New Roman" w:hAnsi="Times New Roman" w:cs="Times New Roman"/>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A3CFD1" w14:textId="77777777" w:rsidR="00516AA7" w:rsidRDefault="00516AA7">
      <w:r>
        <w:separator/>
      </w:r>
    </w:p>
  </w:footnote>
  <w:footnote w:type="continuationSeparator" w:id="0">
    <w:p w14:paraId="26B83185" w14:textId="77777777" w:rsidR="00516AA7" w:rsidRDefault="00516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75364A" w14:textId="77777777" w:rsidR="00F92F06" w:rsidRDefault="00F92F06"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7A09F84" w14:textId="77777777" w:rsidR="00F92F06" w:rsidRDefault="00F92F06"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8146611" w14:textId="77777777" w:rsidR="00F92F06" w:rsidRDefault="00F92F06"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C1E98F6" w14:textId="77777777" w:rsidR="00F92F06" w:rsidRDefault="00F92F06"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06AE838" w14:textId="77777777" w:rsidR="00F92F06" w:rsidRPr="00D53A98" w:rsidRDefault="00F92F06"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EF205" w14:textId="77777777" w:rsidR="00F92F06" w:rsidRPr="00D53A98" w:rsidRDefault="00F92F06"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sidRPr="00D53A98">
      <w:rPr>
        <w:rFonts w:ascii="Times New Roman" w:hAnsi="Times New Roman" w:cs="Times New Roman"/>
        <w:b/>
        <w:bCs/>
        <w:sz w:val="28"/>
        <w:szCs w:val="28"/>
        <w:lang w:val="en-GB"/>
      </w:rPr>
      <w:t>Nitto Denko Material (</w:t>
    </w:r>
    <w:smartTag w:uri="urn:schemas-microsoft-com:office:smarttags" w:element="place">
      <w:smartTag w:uri="urn:schemas-microsoft-com:office:smarttags" w:element="country-region">
        <w:r w:rsidRPr="00D53A98">
          <w:rPr>
            <w:rFonts w:ascii="Times New Roman" w:hAnsi="Times New Roman" w:cs="Times New Roman"/>
            <w:b/>
            <w:bCs/>
            <w:sz w:val="28"/>
            <w:szCs w:val="28"/>
            <w:lang w:val="en-GB"/>
          </w:rPr>
          <w:t>Thailand</w:t>
        </w:r>
      </w:smartTag>
    </w:smartTag>
    <w:r w:rsidRPr="00D53A98">
      <w:rPr>
        <w:rFonts w:ascii="Times New Roman" w:hAnsi="Times New Roman" w:cs="Times New Roman"/>
        <w:b/>
        <w:bCs/>
        <w:sz w:val="28"/>
        <w:szCs w:val="28"/>
        <w:lang w:val="en-GB"/>
      </w:rPr>
      <w:t>) Co., Ltd.</w:t>
    </w:r>
  </w:p>
  <w:p w14:paraId="562759FF" w14:textId="77777777" w:rsidR="00F92F06" w:rsidRPr="00D53A98" w:rsidRDefault="00F92F06"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53A9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D53A98">
      <w:rPr>
        <w:rFonts w:ascii="Times New Roman" w:hAnsi="Times New Roman" w:cs="Times New Roman"/>
        <w:b/>
        <w:bCs/>
        <w:sz w:val="24"/>
        <w:szCs w:val="24"/>
      </w:rPr>
      <w:t xml:space="preserve">tatements </w:t>
    </w:r>
  </w:p>
  <w:p w14:paraId="3EB45D9C" w14:textId="77777777" w:rsidR="00F92F06" w:rsidRDefault="00F92F06" w:rsidP="00D53A98">
    <w:pPr>
      <w:pStyle w:val="Header"/>
      <w:rPr>
        <w:rFonts w:ascii="Times New Roman" w:hAnsi="Times New Roman"/>
        <w:b/>
        <w:bCs/>
        <w:sz w:val="24"/>
        <w:szCs w:val="24"/>
      </w:rPr>
    </w:pPr>
    <w:r w:rsidRPr="00D53A98">
      <w:rPr>
        <w:rFonts w:ascii="Times New Roman" w:hAnsi="Times New Roman"/>
        <w:b/>
        <w:bCs/>
        <w:sz w:val="24"/>
        <w:szCs w:val="24"/>
      </w:rPr>
      <w:t>For the years ended 31 March 200</w:t>
    </w:r>
    <w:r>
      <w:rPr>
        <w:rFonts w:ascii="Times New Roman" w:hAnsi="Times New Roman"/>
        <w:b/>
        <w:bCs/>
        <w:sz w:val="24"/>
        <w:szCs w:val="24"/>
      </w:rPr>
      <w:t>8</w:t>
    </w:r>
    <w:r w:rsidRPr="00D53A98">
      <w:rPr>
        <w:rFonts w:ascii="Times New Roman" w:hAnsi="Times New Roman"/>
        <w:b/>
        <w:bCs/>
        <w:sz w:val="24"/>
        <w:szCs w:val="24"/>
      </w:rPr>
      <w:t xml:space="preserve"> and 200</w:t>
    </w:r>
    <w:r>
      <w:rPr>
        <w:rFonts w:ascii="Times New Roman" w:hAnsi="Times New Roman"/>
        <w:b/>
        <w:bCs/>
        <w:sz w:val="24"/>
        <w:szCs w:val="24"/>
      </w:rPr>
      <w:t>7</w:t>
    </w:r>
  </w:p>
  <w:p w14:paraId="2877F893" w14:textId="77777777" w:rsidR="00F92F06" w:rsidRDefault="00F92F06" w:rsidP="00D53A98">
    <w:pPr>
      <w:pStyle w:val="Header"/>
      <w:rPr>
        <w:rFonts w:ascii="Times New Roman" w:hAnsi="Times New Roman"/>
        <w:b/>
        <w:bCs/>
        <w:sz w:val="24"/>
        <w:szCs w:val="24"/>
      </w:rPr>
    </w:pPr>
  </w:p>
  <w:p w14:paraId="1D87DD25" w14:textId="77777777" w:rsidR="00F92F06" w:rsidRPr="00D53A98" w:rsidRDefault="00F92F06" w:rsidP="00D53A98">
    <w:pPr>
      <w:pStyle w:val="Header"/>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2BD9A" w14:textId="77777777" w:rsidR="00F92F06" w:rsidRPr="001B5005" w:rsidRDefault="00F92F06"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580592"/>
    <w:multiLevelType w:val="hybridMultilevel"/>
    <w:tmpl w:val="B96277B2"/>
    <w:lvl w:ilvl="0" w:tplc="A12EDDE2">
      <w:start w:val="2"/>
      <w:numFmt w:val="bullet"/>
      <w:lvlText w:val="-"/>
      <w:lvlJc w:val="left"/>
      <w:pPr>
        <w:ind w:left="-180" w:hanging="360"/>
      </w:pPr>
      <w:rPr>
        <w:rFonts w:ascii="Times New Roman" w:eastAsia="Times New Roman" w:hAnsi="Times New Roman" w:cs="Times New Roman" w:hint="default"/>
      </w:rPr>
    </w:lvl>
    <w:lvl w:ilvl="1" w:tplc="04090003" w:tentative="1">
      <w:start w:val="1"/>
      <w:numFmt w:val="bullet"/>
      <w:lvlText w:val="o"/>
      <w:lvlJc w:val="left"/>
      <w:pPr>
        <w:ind w:left="540" w:hanging="360"/>
      </w:pPr>
      <w:rPr>
        <w:rFonts w:ascii="Courier New" w:hAnsi="Courier New" w:cs="Courier New" w:hint="default"/>
      </w:rPr>
    </w:lvl>
    <w:lvl w:ilvl="2" w:tplc="04090005" w:tentative="1">
      <w:start w:val="1"/>
      <w:numFmt w:val="bullet"/>
      <w:lvlText w:val=""/>
      <w:lvlJc w:val="left"/>
      <w:pPr>
        <w:ind w:left="12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cs="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cs="Courier New" w:hint="default"/>
      </w:rPr>
    </w:lvl>
    <w:lvl w:ilvl="8" w:tplc="04090005" w:tentative="1">
      <w:start w:val="1"/>
      <w:numFmt w:val="bullet"/>
      <w:lvlText w:val=""/>
      <w:lvlJc w:val="left"/>
      <w:pPr>
        <w:ind w:left="5580" w:hanging="360"/>
      </w:pPr>
      <w:rPr>
        <w:rFonts w:ascii="Wingdings" w:hAnsi="Wingdings" w:hint="default"/>
      </w:rPr>
    </w:lvl>
  </w:abstractNum>
  <w:abstractNum w:abstractNumId="11" w15:restartNumberingAfterBreak="0">
    <w:nsid w:val="0BF91468"/>
    <w:multiLevelType w:val="hybridMultilevel"/>
    <w:tmpl w:val="D872297E"/>
    <w:lvl w:ilvl="0" w:tplc="B9D6D87E">
      <w:start w:val="368"/>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0C1E04CE"/>
    <w:multiLevelType w:val="hybridMultilevel"/>
    <w:tmpl w:val="5764F962"/>
    <w:lvl w:ilvl="0" w:tplc="EE90B9A6">
      <w:start w:val="1"/>
      <w:numFmt w:val="lowerRoman"/>
      <w:lvlText w:val="(%1)"/>
      <w:lvlJc w:val="left"/>
      <w:pPr>
        <w:ind w:left="1267" w:hanging="72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7DA2332"/>
    <w:multiLevelType w:val="hybridMultilevel"/>
    <w:tmpl w:val="EA74F5A2"/>
    <w:lvl w:ilvl="0" w:tplc="1E74C0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9377E3"/>
    <w:multiLevelType w:val="hybridMultilevel"/>
    <w:tmpl w:val="5DD07AC6"/>
    <w:lvl w:ilvl="0" w:tplc="F77282CC">
      <w:start w:val="31"/>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50437001"/>
    <w:multiLevelType w:val="hybridMultilevel"/>
    <w:tmpl w:val="B4444BDE"/>
    <w:lvl w:ilvl="0" w:tplc="AC14EF9C">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18C35F1"/>
    <w:multiLevelType w:val="hybridMultilevel"/>
    <w:tmpl w:val="C5109F48"/>
    <w:lvl w:ilvl="0" w:tplc="4F96B268">
      <w:start w:val="31"/>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6A8C44FE"/>
    <w:multiLevelType w:val="hybridMultilevel"/>
    <w:tmpl w:val="0186B498"/>
    <w:lvl w:ilvl="0" w:tplc="E3B2B6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ABE1C1A"/>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5"/>
  </w:num>
  <w:num w:numId="13">
    <w:abstractNumId w:val="25"/>
  </w:num>
  <w:num w:numId="14">
    <w:abstractNumId w:val="19"/>
  </w:num>
  <w:num w:numId="15">
    <w:abstractNumId w:val="21"/>
  </w:num>
  <w:num w:numId="16">
    <w:abstractNumId w:val="13"/>
  </w:num>
  <w:num w:numId="17">
    <w:abstractNumId w:val="28"/>
  </w:num>
  <w:num w:numId="18">
    <w:abstractNumId w:val="27"/>
  </w:num>
  <w:num w:numId="19">
    <w:abstractNumId w:val="12"/>
  </w:num>
  <w:num w:numId="20">
    <w:abstractNumId w:val="11"/>
  </w:num>
  <w:num w:numId="21">
    <w:abstractNumId w:val="17"/>
  </w:num>
  <w:num w:numId="22">
    <w:abstractNumId w:val="14"/>
  </w:num>
  <w:num w:numId="23">
    <w:abstractNumId w:val="30"/>
  </w:num>
  <w:num w:numId="24">
    <w:abstractNumId w:val="29"/>
  </w:num>
  <w:num w:numId="25">
    <w:abstractNumId w:val="23"/>
  </w:num>
  <w:num w:numId="26">
    <w:abstractNumId w:val="10"/>
  </w:num>
  <w:num w:numId="27">
    <w:abstractNumId w:val="16"/>
  </w:num>
  <w:num w:numId="28">
    <w:abstractNumId w:val="26"/>
  </w:num>
  <w:num w:numId="29">
    <w:abstractNumId w:val="22"/>
  </w:num>
  <w:num w:numId="30">
    <w:abstractNumId w:val="24"/>
  </w:num>
  <w:num w:numId="31">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8193"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D84"/>
    <w:rsid w:val="00000F82"/>
    <w:rsid w:val="000018E5"/>
    <w:rsid w:val="00001AEA"/>
    <w:rsid w:val="00002511"/>
    <w:rsid w:val="0000286B"/>
    <w:rsid w:val="00003049"/>
    <w:rsid w:val="00003242"/>
    <w:rsid w:val="000039F4"/>
    <w:rsid w:val="00003AD8"/>
    <w:rsid w:val="00003D7C"/>
    <w:rsid w:val="00004A65"/>
    <w:rsid w:val="00004DBB"/>
    <w:rsid w:val="00005F09"/>
    <w:rsid w:val="000068C1"/>
    <w:rsid w:val="000071A8"/>
    <w:rsid w:val="00007B39"/>
    <w:rsid w:val="00010BE2"/>
    <w:rsid w:val="00010C18"/>
    <w:rsid w:val="00011508"/>
    <w:rsid w:val="00011D01"/>
    <w:rsid w:val="000120FE"/>
    <w:rsid w:val="00013038"/>
    <w:rsid w:val="0001354E"/>
    <w:rsid w:val="0001383E"/>
    <w:rsid w:val="00014317"/>
    <w:rsid w:val="000147BA"/>
    <w:rsid w:val="0001493F"/>
    <w:rsid w:val="000149EB"/>
    <w:rsid w:val="000160CA"/>
    <w:rsid w:val="000160EF"/>
    <w:rsid w:val="00016BD2"/>
    <w:rsid w:val="00017FA9"/>
    <w:rsid w:val="00021317"/>
    <w:rsid w:val="00021589"/>
    <w:rsid w:val="00021640"/>
    <w:rsid w:val="000224B5"/>
    <w:rsid w:val="00022AA9"/>
    <w:rsid w:val="000239F0"/>
    <w:rsid w:val="00023DD6"/>
    <w:rsid w:val="00024E1B"/>
    <w:rsid w:val="00025ADC"/>
    <w:rsid w:val="000260D2"/>
    <w:rsid w:val="00026DF4"/>
    <w:rsid w:val="00027377"/>
    <w:rsid w:val="00027454"/>
    <w:rsid w:val="00027471"/>
    <w:rsid w:val="00027594"/>
    <w:rsid w:val="00027CB3"/>
    <w:rsid w:val="0003020A"/>
    <w:rsid w:val="0003033A"/>
    <w:rsid w:val="00030F53"/>
    <w:rsid w:val="0003113E"/>
    <w:rsid w:val="0003135D"/>
    <w:rsid w:val="00031ED1"/>
    <w:rsid w:val="00033BCA"/>
    <w:rsid w:val="00034C41"/>
    <w:rsid w:val="00034F8C"/>
    <w:rsid w:val="0003735B"/>
    <w:rsid w:val="00037AC2"/>
    <w:rsid w:val="00040A6F"/>
    <w:rsid w:val="0004194B"/>
    <w:rsid w:val="00041A3E"/>
    <w:rsid w:val="00041B73"/>
    <w:rsid w:val="00041CC6"/>
    <w:rsid w:val="00042DF0"/>
    <w:rsid w:val="00043D82"/>
    <w:rsid w:val="00044C9D"/>
    <w:rsid w:val="00045D68"/>
    <w:rsid w:val="0004653A"/>
    <w:rsid w:val="00050195"/>
    <w:rsid w:val="000508E6"/>
    <w:rsid w:val="00050C28"/>
    <w:rsid w:val="00050C3E"/>
    <w:rsid w:val="00051265"/>
    <w:rsid w:val="00053757"/>
    <w:rsid w:val="000541A9"/>
    <w:rsid w:val="000546BC"/>
    <w:rsid w:val="000556DB"/>
    <w:rsid w:val="000560C1"/>
    <w:rsid w:val="000561C8"/>
    <w:rsid w:val="000569F8"/>
    <w:rsid w:val="00056B08"/>
    <w:rsid w:val="0005734C"/>
    <w:rsid w:val="000611E8"/>
    <w:rsid w:val="000618AD"/>
    <w:rsid w:val="00061CB3"/>
    <w:rsid w:val="00061F5B"/>
    <w:rsid w:val="000623CD"/>
    <w:rsid w:val="00062D3E"/>
    <w:rsid w:val="000646DA"/>
    <w:rsid w:val="000650B8"/>
    <w:rsid w:val="0006566D"/>
    <w:rsid w:val="00065CF0"/>
    <w:rsid w:val="00066938"/>
    <w:rsid w:val="00066A25"/>
    <w:rsid w:val="00066BD2"/>
    <w:rsid w:val="00066D14"/>
    <w:rsid w:val="00066DF5"/>
    <w:rsid w:val="0006784B"/>
    <w:rsid w:val="0006796C"/>
    <w:rsid w:val="000701B8"/>
    <w:rsid w:val="000703D1"/>
    <w:rsid w:val="00071162"/>
    <w:rsid w:val="0007204F"/>
    <w:rsid w:val="00072A9D"/>
    <w:rsid w:val="00072CD5"/>
    <w:rsid w:val="00074F7E"/>
    <w:rsid w:val="0007513E"/>
    <w:rsid w:val="000756CA"/>
    <w:rsid w:val="00075859"/>
    <w:rsid w:val="00075EA5"/>
    <w:rsid w:val="00076060"/>
    <w:rsid w:val="000777B4"/>
    <w:rsid w:val="00077B3D"/>
    <w:rsid w:val="00080725"/>
    <w:rsid w:val="00081B95"/>
    <w:rsid w:val="00081CED"/>
    <w:rsid w:val="000824F3"/>
    <w:rsid w:val="00082B56"/>
    <w:rsid w:val="00083041"/>
    <w:rsid w:val="00083421"/>
    <w:rsid w:val="00083CBC"/>
    <w:rsid w:val="0008421B"/>
    <w:rsid w:val="000842A2"/>
    <w:rsid w:val="0008433F"/>
    <w:rsid w:val="000845CD"/>
    <w:rsid w:val="000847EA"/>
    <w:rsid w:val="00084A0C"/>
    <w:rsid w:val="00084BF1"/>
    <w:rsid w:val="00084CDA"/>
    <w:rsid w:val="00085A48"/>
    <w:rsid w:val="00086BD1"/>
    <w:rsid w:val="00086D4B"/>
    <w:rsid w:val="00090444"/>
    <w:rsid w:val="0009117C"/>
    <w:rsid w:val="00091BB6"/>
    <w:rsid w:val="000920B0"/>
    <w:rsid w:val="00092E12"/>
    <w:rsid w:val="000931F5"/>
    <w:rsid w:val="00093570"/>
    <w:rsid w:val="000939C4"/>
    <w:rsid w:val="00093B24"/>
    <w:rsid w:val="00093CBB"/>
    <w:rsid w:val="00094012"/>
    <w:rsid w:val="00094877"/>
    <w:rsid w:val="00094F01"/>
    <w:rsid w:val="00096A07"/>
    <w:rsid w:val="0009784E"/>
    <w:rsid w:val="00097B32"/>
    <w:rsid w:val="000A10D5"/>
    <w:rsid w:val="000A21F1"/>
    <w:rsid w:val="000A2CBC"/>
    <w:rsid w:val="000A3430"/>
    <w:rsid w:val="000A4A3A"/>
    <w:rsid w:val="000A5C06"/>
    <w:rsid w:val="000A5F2F"/>
    <w:rsid w:val="000A7129"/>
    <w:rsid w:val="000A7665"/>
    <w:rsid w:val="000A7CD6"/>
    <w:rsid w:val="000B0401"/>
    <w:rsid w:val="000B11EA"/>
    <w:rsid w:val="000B1379"/>
    <w:rsid w:val="000B1928"/>
    <w:rsid w:val="000B198B"/>
    <w:rsid w:val="000B1FF4"/>
    <w:rsid w:val="000B2AD3"/>
    <w:rsid w:val="000B2D07"/>
    <w:rsid w:val="000B3A05"/>
    <w:rsid w:val="000B418B"/>
    <w:rsid w:val="000B55F2"/>
    <w:rsid w:val="000B5B58"/>
    <w:rsid w:val="000B61F7"/>
    <w:rsid w:val="000B62EE"/>
    <w:rsid w:val="000B729B"/>
    <w:rsid w:val="000B72C6"/>
    <w:rsid w:val="000C028D"/>
    <w:rsid w:val="000C1231"/>
    <w:rsid w:val="000C163B"/>
    <w:rsid w:val="000C1BF7"/>
    <w:rsid w:val="000C2190"/>
    <w:rsid w:val="000C2589"/>
    <w:rsid w:val="000C3B7E"/>
    <w:rsid w:val="000C47F2"/>
    <w:rsid w:val="000C51EE"/>
    <w:rsid w:val="000C612F"/>
    <w:rsid w:val="000C6E4C"/>
    <w:rsid w:val="000C7352"/>
    <w:rsid w:val="000C7588"/>
    <w:rsid w:val="000D0004"/>
    <w:rsid w:val="000D1386"/>
    <w:rsid w:val="000D139D"/>
    <w:rsid w:val="000D1CC7"/>
    <w:rsid w:val="000D1E14"/>
    <w:rsid w:val="000D2307"/>
    <w:rsid w:val="000D2776"/>
    <w:rsid w:val="000D2E2E"/>
    <w:rsid w:val="000D4414"/>
    <w:rsid w:val="000D4651"/>
    <w:rsid w:val="000D47C8"/>
    <w:rsid w:val="000D4A79"/>
    <w:rsid w:val="000D7B7F"/>
    <w:rsid w:val="000E0A42"/>
    <w:rsid w:val="000E1E80"/>
    <w:rsid w:val="000E1E8F"/>
    <w:rsid w:val="000E24DC"/>
    <w:rsid w:val="000E3924"/>
    <w:rsid w:val="000E421E"/>
    <w:rsid w:val="000E4241"/>
    <w:rsid w:val="000E4803"/>
    <w:rsid w:val="000E481D"/>
    <w:rsid w:val="000E5D60"/>
    <w:rsid w:val="000E5F17"/>
    <w:rsid w:val="000E65F7"/>
    <w:rsid w:val="000E68F6"/>
    <w:rsid w:val="000E73EF"/>
    <w:rsid w:val="000F0074"/>
    <w:rsid w:val="000F0275"/>
    <w:rsid w:val="000F083C"/>
    <w:rsid w:val="000F08B2"/>
    <w:rsid w:val="000F0A60"/>
    <w:rsid w:val="000F0D8F"/>
    <w:rsid w:val="000F1005"/>
    <w:rsid w:val="000F24BC"/>
    <w:rsid w:val="000F2931"/>
    <w:rsid w:val="000F30CF"/>
    <w:rsid w:val="000F31A9"/>
    <w:rsid w:val="000F3FD0"/>
    <w:rsid w:val="000F58E1"/>
    <w:rsid w:val="000F5B05"/>
    <w:rsid w:val="000F6027"/>
    <w:rsid w:val="000F605A"/>
    <w:rsid w:val="000F6673"/>
    <w:rsid w:val="000F67BA"/>
    <w:rsid w:val="000F6C47"/>
    <w:rsid w:val="000F6DE4"/>
    <w:rsid w:val="000F71E8"/>
    <w:rsid w:val="000F7545"/>
    <w:rsid w:val="000F78AF"/>
    <w:rsid w:val="00100610"/>
    <w:rsid w:val="00100708"/>
    <w:rsid w:val="001014C9"/>
    <w:rsid w:val="0010151F"/>
    <w:rsid w:val="0010196B"/>
    <w:rsid w:val="00101BA4"/>
    <w:rsid w:val="00104AE5"/>
    <w:rsid w:val="001056FC"/>
    <w:rsid w:val="00105F93"/>
    <w:rsid w:val="00106296"/>
    <w:rsid w:val="0010692A"/>
    <w:rsid w:val="00106AAB"/>
    <w:rsid w:val="00107666"/>
    <w:rsid w:val="00107832"/>
    <w:rsid w:val="0011014D"/>
    <w:rsid w:val="001104D9"/>
    <w:rsid w:val="001110DC"/>
    <w:rsid w:val="001111D6"/>
    <w:rsid w:val="0011165E"/>
    <w:rsid w:val="00112CA3"/>
    <w:rsid w:val="001134AF"/>
    <w:rsid w:val="001134E8"/>
    <w:rsid w:val="001135B8"/>
    <w:rsid w:val="00113AED"/>
    <w:rsid w:val="001179E8"/>
    <w:rsid w:val="00117E69"/>
    <w:rsid w:val="00120A8D"/>
    <w:rsid w:val="00120BE7"/>
    <w:rsid w:val="001221A4"/>
    <w:rsid w:val="00122B76"/>
    <w:rsid w:val="0012422B"/>
    <w:rsid w:val="00125163"/>
    <w:rsid w:val="0012651D"/>
    <w:rsid w:val="001268B3"/>
    <w:rsid w:val="00126A69"/>
    <w:rsid w:val="00126D04"/>
    <w:rsid w:val="00127412"/>
    <w:rsid w:val="0012751A"/>
    <w:rsid w:val="0013041D"/>
    <w:rsid w:val="00131963"/>
    <w:rsid w:val="001319A4"/>
    <w:rsid w:val="00131D55"/>
    <w:rsid w:val="00132850"/>
    <w:rsid w:val="00132DF4"/>
    <w:rsid w:val="00134764"/>
    <w:rsid w:val="001354F2"/>
    <w:rsid w:val="001355F0"/>
    <w:rsid w:val="001361E0"/>
    <w:rsid w:val="001362F2"/>
    <w:rsid w:val="00137CE4"/>
    <w:rsid w:val="001404D8"/>
    <w:rsid w:val="001409AD"/>
    <w:rsid w:val="001413F5"/>
    <w:rsid w:val="00141486"/>
    <w:rsid w:val="001415FF"/>
    <w:rsid w:val="00141BCA"/>
    <w:rsid w:val="00141ED9"/>
    <w:rsid w:val="00143288"/>
    <w:rsid w:val="00143315"/>
    <w:rsid w:val="00143502"/>
    <w:rsid w:val="001456AA"/>
    <w:rsid w:val="00146441"/>
    <w:rsid w:val="00146DC5"/>
    <w:rsid w:val="001470D3"/>
    <w:rsid w:val="0014781F"/>
    <w:rsid w:val="00147A7C"/>
    <w:rsid w:val="00152FC7"/>
    <w:rsid w:val="001532F5"/>
    <w:rsid w:val="0015352B"/>
    <w:rsid w:val="00153C85"/>
    <w:rsid w:val="001546D6"/>
    <w:rsid w:val="001556A7"/>
    <w:rsid w:val="00155809"/>
    <w:rsid w:val="00155B63"/>
    <w:rsid w:val="00155EE5"/>
    <w:rsid w:val="00156C60"/>
    <w:rsid w:val="001573CD"/>
    <w:rsid w:val="00157704"/>
    <w:rsid w:val="001577C4"/>
    <w:rsid w:val="00160208"/>
    <w:rsid w:val="00161B61"/>
    <w:rsid w:val="001627B8"/>
    <w:rsid w:val="00162B1C"/>
    <w:rsid w:val="00162FA2"/>
    <w:rsid w:val="001636BF"/>
    <w:rsid w:val="001659E2"/>
    <w:rsid w:val="001660B8"/>
    <w:rsid w:val="0016638F"/>
    <w:rsid w:val="00166489"/>
    <w:rsid w:val="00166F38"/>
    <w:rsid w:val="0016789C"/>
    <w:rsid w:val="001713D4"/>
    <w:rsid w:val="00171F39"/>
    <w:rsid w:val="00171FE7"/>
    <w:rsid w:val="0017241B"/>
    <w:rsid w:val="001727CD"/>
    <w:rsid w:val="00172975"/>
    <w:rsid w:val="00172F9D"/>
    <w:rsid w:val="00174C60"/>
    <w:rsid w:val="00175EE3"/>
    <w:rsid w:val="00176640"/>
    <w:rsid w:val="00177B04"/>
    <w:rsid w:val="00180E2B"/>
    <w:rsid w:val="00181122"/>
    <w:rsid w:val="0018173B"/>
    <w:rsid w:val="001817E2"/>
    <w:rsid w:val="00181D3B"/>
    <w:rsid w:val="00181E08"/>
    <w:rsid w:val="0018216A"/>
    <w:rsid w:val="00183936"/>
    <w:rsid w:val="0018509B"/>
    <w:rsid w:val="0018549E"/>
    <w:rsid w:val="0018575E"/>
    <w:rsid w:val="0018612D"/>
    <w:rsid w:val="00186A3C"/>
    <w:rsid w:val="00186FA6"/>
    <w:rsid w:val="00187586"/>
    <w:rsid w:val="001875AA"/>
    <w:rsid w:val="001900C4"/>
    <w:rsid w:val="001902E4"/>
    <w:rsid w:val="001903A2"/>
    <w:rsid w:val="00190BB3"/>
    <w:rsid w:val="00190FAD"/>
    <w:rsid w:val="00191385"/>
    <w:rsid w:val="00192342"/>
    <w:rsid w:val="00193CE4"/>
    <w:rsid w:val="0019441D"/>
    <w:rsid w:val="00194541"/>
    <w:rsid w:val="00194708"/>
    <w:rsid w:val="00194859"/>
    <w:rsid w:val="00194EAA"/>
    <w:rsid w:val="00194EFF"/>
    <w:rsid w:val="0019519F"/>
    <w:rsid w:val="001954EC"/>
    <w:rsid w:val="00195675"/>
    <w:rsid w:val="00195A58"/>
    <w:rsid w:val="001961E3"/>
    <w:rsid w:val="00196301"/>
    <w:rsid w:val="00196BE9"/>
    <w:rsid w:val="00196D25"/>
    <w:rsid w:val="001971BB"/>
    <w:rsid w:val="00197432"/>
    <w:rsid w:val="001A066D"/>
    <w:rsid w:val="001A10BC"/>
    <w:rsid w:val="001A1541"/>
    <w:rsid w:val="001A1924"/>
    <w:rsid w:val="001A1DF0"/>
    <w:rsid w:val="001A2B7A"/>
    <w:rsid w:val="001A2F34"/>
    <w:rsid w:val="001A361D"/>
    <w:rsid w:val="001A40B8"/>
    <w:rsid w:val="001A454A"/>
    <w:rsid w:val="001A490D"/>
    <w:rsid w:val="001A7D1E"/>
    <w:rsid w:val="001B1825"/>
    <w:rsid w:val="001B1D8F"/>
    <w:rsid w:val="001B1DB6"/>
    <w:rsid w:val="001B24D5"/>
    <w:rsid w:val="001B3250"/>
    <w:rsid w:val="001B3781"/>
    <w:rsid w:val="001B3B36"/>
    <w:rsid w:val="001B3D96"/>
    <w:rsid w:val="001B4198"/>
    <w:rsid w:val="001B4247"/>
    <w:rsid w:val="001B5005"/>
    <w:rsid w:val="001B5569"/>
    <w:rsid w:val="001B596B"/>
    <w:rsid w:val="001B5FDF"/>
    <w:rsid w:val="001B6732"/>
    <w:rsid w:val="001B76E0"/>
    <w:rsid w:val="001C010D"/>
    <w:rsid w:val="001C0477"/>
    <w:rsid w:val="001C06C5"/>
    <w:rsid w:val="001C20E3"/>
    <w:rsid w:val="001C276E"/>
    <w:rsid w:val="001C31F3"/>
    <w:rsid w:val="001C3DB4"/>
    <w:rsid w:val="001C5168"/>
    <w:rsid w:val="001C51FF"/>
    <w:rsid w:val="001C5210"/>
    <w:rsid w:val="001C54B9"/>
    <w:rsid w:val="001C6FF9"/>
    <w:rsid w:val="001D0433"/>
    <w:rsid w:val="001D19C5"/>
    <w:rsid w:val="001D25A8"/>
    <w:rsid w:val="001D3CFD"/>
    <w:rsid w:val="001D3EB2"/>
    <w:rsid w:val="001D40A4"/>
    <w:rsid w:val="001D49B8"/>
    <w:rsid w:val="001D521E"/>
    <w:rsid w:val="001D52D8"/>
    <w:rsid w:val="001D52E4"/>
    <w:rsid w:val="001D5C8E"/>
    <w:rsid w:val="001D5F27"/>
    <w:rsid w:val="001D6219"/>
    <w:rsid w:val="001D643E"/>
    <w:rsid w:val="001D79BC"/>
    <w:rsid w:val="001E04DD"/>
    <w:rsid w:val="001E0517"/>
    <w:rsid w:val="001E05B2"/>
    <w:rsid w:val="001E08E6"/>
    <w:rsid w:val="001E0EDD"/>
    <w:rsid w:val="001E0F27"/>
    <w:rsid w:val="001E10F7"/>
    <w:rsid w:val="001E13B8"/>
    <w:rsid w:val="001E1484"/>
    <w:rsid w:val="001E1E4F"/>
    <w:rsid w:val="001E1EB4"/>
    <w:rsid w:val="001E1EDF"/>
    <w:rsid w:val="001E377D"/>
    <w:rsid w:val="001E3FA3"/>
    <w:rsid w:val="001E492B"/>
    <w:rsid w:val="001E4FEE"/>
    <w:rsid w:val="001E5292"/>
    <w:rsid w:val="001E717E"/>
    <w:rsid w:val="001E7224"/>
    <w:rsid w:val="001E74FC"/>
    <w:rsid w:val="001F0BEA"/>
    <w:rsid w:val="001F165B"/>
    <w:rsid w:val="001F2D39"/>
    <w:rsid w:val="001F3128"/>
    <w:rsid w:val="001F350E"/>
    <w:rsid w:val="001F3BEC"/>
    <w:rsid w:val="001F4468"/>
    <w:rsid w:val="001F4B2C"/>
    <w:rsid w:val="001F5825"/>
    <w:rsid w:val="001F5AAC"/>
    <w:rsid w:val="001F5CBB"/>
    <w:rsid w:val="001F64B5"/>
    <w:rsid w:val="001F6587"/>
    <w:rsid w:val="001F6F6F"/>
    <w:rsid w:val="001F7BDE"/>
    <w:rsid w:val="0020009F"/>
    <w:rsid w:val="00200334"/>
    <w:rsid w:val="002003FC"/>
    <w:rsid w:val="00200E2D"/>
    <w:rsid w:val="00201EB5"/>
    <w:rsid w:val="00201FCA"/>
    <w:rsid w:val="00202BDF"/>
    <w:rsid w:val="00203286"/>
    <w:rsid w:val="00205C42"/>
    <w:rsid w:val="002060F9"/>
    <w:rsid w:val="00206130"/>
    <w:rsid w:val="002067E0"/>
    <w:rsid w:val="00207704"/>
    <w:rsid w:val="00207E0A"/>
    <w:rsid w:val="00210488"/>
    <w:rsid w:val="002108FC"/>
    <w:rsid w:val="0021145D"/>
    <w:rsid w:val="00211F89"/>
    <w:rsid w:val="002130F4"/>
    <w:rsid w:val="002132C1"/>
    <w:rsid w:val="00213C33"/>
    <w:rsid w:val="00213D2D"/>
    <w:rsid w:val="00214115"/>
    <w:rsid w:val="00214195"/>
    <w:rsid w:val="00214D78"/>
    <w:rsid w:val="002150E6"/>
    <w:rsid w:val="00215546"/>
    <w:rsid w:val="0021592F"/>
    <w:rsid w:val="00215C6E"/>
    <w:rsid w:val="00216BEE"/>
    <w:rsid w:val="00217C64"/>
    <w:rsid w:val="00224664"/>
    <w:rsid w:val="00224BAB"/>
    <w:rsid w:val="00225070"/>
    <w:rsid w:val="0022519F"/>
    <w:rsid w:val="0022584A"/>
    <w:rsid w:val="00225ECD"/>
    <w:rsid w:val="00226250"/>
    <w:rsid w:val="00227A52"/>
    <w:rsid w:val="00227F16"/>
    <w:rsid w:val="00230AA5"/>
    <w:rsid w:val="00231152"/>
    <w:rsid w:val="00231B27"/>
    <w:rsid w:val="00231C7D"/>
    <w:rsid w:val="00234EC8"/>
    <w:rsid w:val="00235872"/>
    <w:rsid w:val="00235DB3"/>
    <w:rsid w:val="00235EA2"/>
    <w:rsid w:val="00237064"/>
    <w:rsid w:val="00237142"/>
    <w:rsid w:val="0024092A"/>
    <w:rsid w:val="00241480"/>
    <w:rsid w:val="002417CD"/>
    <w:rsid w:val="0024318B"/>
    <w:rsid w:val="00243A51"/>
    <w:rsid w:val="00244790"/>
    <w:rsid w:val="002447C7"/>
    <w:rsid w:val="002449DB"/>
    <w:rsid w:val="0024582F"/>
    <w:rsid w:val="00245F9A"/>
    <w:rsid w:val="002466D9"/>
    <w:rsid w:val="00246E7E"/>
    <w:rsid w:val="002504E7"/>
    <w:rsid w:val="002512C5"/>
    <w:rsid w:val="00253C8C"/>
    <w:rsid w:val="00255871"/>
    <w:rsid w:val="00255E71"/>
    <w:rsid w:val="00257497"/>
    <w:rsid w:val="0025778E"/>
    <w:rsid w:val="00257791"/>
    <w:rsid w:val="00257D7C"/>
    <w:rsid w:val="00261235"/>
    <w:rsid w:val="00261711"/>
    <w:rsid w:val="0026216B"/>
    <w:rsid w:val="00262F53"/>
    <w:rsid w:val="00263172"/>
    <w:rsid w:val="00263FF1"/>
    <w:rsid w:val="00264092"/>
    <w:rsid w:val="0026465F"/>
    <w:rsid w:val="00264F24"/>
    <w:rsid w:val="00265234"/>
    <w:rsid w:val="002654F9"/>
    <w:rsid w:val="002656F3"/>
    <w:rsid w:val="00265F6A"/>
    <w:rsid w:val="00266712"/>
    <w:rsid w:val="0026706B"/>
    <w:rsid w:val="00267BC3"/>
    <w:rsid w:val="00270214"/>
    <w:rsid w:val="0027139A"/>
    <w:rsid w:val="0027165A"/>
    <w:rsid w:val="00271EFC"/>
    <w:rsid w:val="00272850"/>
    <w:rsid w:val="00272A78"/>
    <w:rsid w:val="00272D69"/>
    <w:rsid w:val="00273E7A"/>
    <w:rsid w:val="00275DE1"/>
    <w:rsid w:val="00276B3A"/>
    <w:rsid w:val="00277D31"/>
    <w:rsid w:val="0028003C"/>
    <w:rsid w:val="0028086A"/>
    <w:rsid w:val="0028119C"/>
    <w:rsid w:val="00282CD8"/>
    <w:rsid w:val="00283262"/>
    <w:rsid w:val="002833F4"/>
    <w:rsid w:val="00283610"/>
    <w:rsid w:val="002859BA"/>
    <w:rsid w:val="00287BCF"/>
    <w:rsid w:val="002901B2"/>
    <w:rsid w:val="0029021F"/>
    <w:rsid w:val="00290C0D"/>
    <w:rsid w:val="00291092"/>
    <w:rsid w:val="002916B0"/>
    <w:rsid w:val="0029183C"/>
    <w:rsid w:val="0029218E"/>
    <w:rsid w:val="002923CC"/>
    <w:rsid w:val="00292F3E"/>
    <w:rsid w:val="002931A3"/>
    <w:rsid w:val="00293741"/>
    <w:rsid w:val="002938C8"/>
    <w:rsid w:val="00293BDB"/>
    <w:rsid w:val="002948C3"/>
    <w:rsid w:val="002957DE"/>
    <w:rsid w:val="00295BF8"/>
    <w:rsid w:val="00297FE4"/>
    <w:rsid w:val="002A17F0"/>
    <w:rsid w:val="002A1BA3"/>
    <w:rsid w:val="002A1DA0"/>
    <w:rsid w:val="002A24D3"/>
    <w:rsid w:val="002A2932"/>
    <w:rsid w:val="002A32B5"/>
    <w:rsid w:val="002A40BF"/>
    <w:rsid w:val="002A46CD"/>
    <w:rsid w:val="002A4C33"/>
    <w:rsid w:val="002A6247"/>
    <w:rsid w:val="002A74F2"/>
    <w:rsid w:val="002A7903"/>
    <w:rsid w:val="002B1132"/>
    <w:rsid w:val="002B28B6"/>
    <w:rsid w:val="002B2DB3"/>
    <w:rsid w:val="002B2E76"/>
    <w:rsid w:val="002B58F1"/>
    <w:rsid w:val="002B64B8"/>
    <w:rsid w:val="002B6A1D"/>
    <w:rsid w:val="002B7AF8"/>
    <w:rsid w:val="002B7C7C"/>
    <w:rsid w:val="002C0140"/>
    <w:rsid w:val="002C089E"/>
    <w:rsid w:val="002C0B42"/>
    <w:rsid w:val="002C1DD1"/>
    <w:rsid w:val="002C2033"/>
    <w:rsid w:val="002C25EE"/>
    <w:rsid w:val="002C2E90"/>
    <w:rsid w:val="002C38FD"/>
    <w:rsid w:val="002C3D21"/>
    <w:rsid w:val="002C43E0"/>
    <w:rsid w:val="002C4984"/>
    <w:rsid w:val="002C4D1D"/>
    <w:rsid w:val="002C4F45"/>
    <w:rsid w:val="002C53C4"/>
    <w:rsid w:val="002C6308"/>
    <w:rsid w:val="002C666B"/>
    <w:rsid w:val="002C6834"/>
    <w:rsid w:val="002C6BA6"/>
    <w:rsid w:val="002C70D7"/>
    <w:rsid w:val="002C7B30"/>
    <w:rsid w:val="002C7DE5"/>
    <w:rsid w:val="002D0102"/>
    <w:rsid w:val="002D0C21"/>
    <w:rsid w:val="002D0C94"/>
    <w:rsid w:val="002D0D9F"/>
    <w:rsid w:val="002D10BD"/>
    <w:rsid w:val="002D13F5"/>
    <w:rsid w:val="002D1499"/>
    <w:rsid w:val="002D1D7B"/>
    <w:rsid w:val="002D2879"/>
    <w:rsid w:val="002D2F56"/>
    <w:rsid w:val="002D32A8"/>
    <w:rsid w:val="002D353A"/>
    <w:rsid w:val="002D4D26"/>
    <w:rsid w:val="002D5EBA"/>
    <w:rsid w:val="002D612A"/>
    <w:rsid w:val="002D78DA"/>
    <w:rsid w:val="002E035A"/>
    <w:rsid w:val="002E0618"/>
    <w:rsid w:val="002E062F"/>
    <w:rsid w:val="002E0CEB"/>
    <w:rsid w:val="002E1AD9"/>
    <w:rsid w:val="002E2267"/>
    <w:rsid w:val="002E2787"/>
    <w:rsid w:val="002E2EE1"/>
    <w:rsid w:val="002E3854"/>
    <w:rsid w:val="002E4FB2"/>
    <w:rsid w:val="002E5F27"/>
    <w:rsid w:val="002E6510"/>
    <w:rsid w:val="002E66DA"/>
    <w:rsid w:val="002E6C58"/>
    <w:rsid w:val="002F0569"/>
    <w:rsid w:val="002F12C6"/>
    <w:rsid w:val="002F1D73"/>
    <w:rsid w:val="002F2CF1"/>
    <w:rsid w:val="002F35B8"/>
    <w:rsid w:val="002F3743"/>
    <w:rsid w:val="002F5EC0"/>
    <w:rsid w:val="002F5F69"/>
    <w:rsid w:val="002F64F1"/>
    <w:rsid w:val="002F6665"/>
    <w:rsid w:val="002F6804"/>
    <w:rsid w:val="002F6EB0"/>
    <w:rsid w:val="002F7F1D"/>
    <w:rsid w:val="00300B62"/>
    <w:rsid w:val="00300EC3"/>
    <w:rsid w:val="003038AC"/>
    <w:rsid w:val="00305866"/>
    <w:rsid w:val="0030648C"/>
    <w:rsid w:val="00306A2C"/>
    <w:rsid w:val="003074CC"/>
    <w:rsid w:val="00307777"/>
    <w:rsid w:val="003118FF"/>
    <w:rsid w:val="00314E38"/>
    <w:rsid w:val="0031547E"/>
    <w:rsid w:val="003159AB"/>
    <w:rsid w:val="003160AA"/>
    <w:rsid w:val="00316605"/>
    <w:rsid w:val="003172D2"/>
    <w:rsid w:val="00317C81"/>
    <w:rsid w:val="00317F66"/>
    <w:rsid w:val="00320546"/>
    <w:rsid w:val="00320EA5"/>
    <w:rsid w:val="003211A3"/>
    <w:rsid w:val="0032123B"/>
    <w:rsid w:val="00321391"/>
    <w:rsid w:val="00322101"/>
    <w:rsid w:val="0032282D"/>
    <w:rsid w:val="00322A92"/>
    <w:rsid w:val="00323736"/>
    <w:rsid w:val="00324468"/>
    <w:rsid w:val="00324FE9"/>
    <w:rsid w:val="00326D96"/>
    <w:rsid w:val="00326E33"/>
    <w:rsid w:val="00326F5B"/>
    <w:rsid w:val="00327420"/>
    <w:rsid w:val="00327EF7"/>
    <w:rsid w:val="00330D1C"/>
    <w:rsid w:val="0033315C"/>
    <w:rsid w:val="003333F3"/>
    <w:rsid w:val="00334445"/>
    <w:rsid w:val="00334D14"/>
    <w:rsid w:val="0033547B"/>
    <w:rsid w:val="00335976"/>
    <w:rsid w:val="00336CD5"/>
    <w:rsid w:val="003374ED"/>
    <w:rsid w:val="003408A2"/>
    <w:rsid w:val="0034148F"/>
    <w:rsid w:val="00341EB4"/>
    <w:rsid w:val="003435C4"/>
    <w:rsid w:val="00343BF7"/>
    <w:rsid w:val="00343C49"/>
    <w:rsid w:val="00344C6B"/>
    <w:rsid w:val="00344DBE"/>
    <w:rsid w:val="00345494"/>
    <w:rsid w:val="003456BA"/>
    <w:rsid w:val="003459DC"/>
    <w:rsid w:val="00345D63"/>
    <w:rsid w:val="00345EA5"/>
    <w:rsid w:val="003466E4"/>
    <w:rsid w:val="003478E4"/>
    <w:rsid w:val="00347C14"/>
    <w:rsid w:val="0035097F"/>
    <w:rsid w:val="003509A4"/>
    <w:rsid w:val="00350A30"/>
    <w:rsid w:val="00351990"/>
    <w:rsid w:val="00351F4C"/>
    <w:rsid w:val="00352011"/>
    <w:rsid w:val="00352475"/>
    <w:rsid w:val="00352F2B"/>
    <w:rsid w:val="0035363D"/>
    <w:rsid w:val="0035388A"/>
    <w:rsid w:val="00353A5B"/>
    <w:rsid w:val="00354759"/>
    <w:rsid w:val="003551F1"/>
    <w:rsid w:val="003552ED"/>
    <w:rsid w:val="003562D5"/>
    <w:rsid w:val="00356406"/>
    <w:rsid w:val="003569FC"/>
    <w:rsid w:val="0036033B"/>
    <w:rsid w:val="00360546"/>
    <w:rsid w:val="0036175A"/>
    <w:rsid w:val="00361C30"/>
    <w:rsid w:val="00362528"/>
    <w:rsid w:val="003625DC"/>
    <w:rsid w:val="00364F22"/>
    <w:rsid w:val="00365C53"/>
    <w:rsid w:val="00366730"/>
    <w:rsid w:val="00366E84"/>
    <w:rsid w:val="00366F3D"/>
    <w:rsid w:val="0036744A"/>
    <w:rsid w:val="003707C0"/>
    <w:rsid w:val="00370BC3"/>
    <w:rsid w:val="00371AF2"/>
    <w:rsid w:val="00371E10"/>
    <w:rsid w:val="003720DC"/>
    <w:rsid w:val="00372EA4"/>
    <w:rsid w:val="00373593"/>
    <w:rsid w:val="00374469"/>
    <w:rsid w:val="00374BE2"/>
    <w:rsid w:val="0037528A"/>
    <w:rsid w:val="003756FF"/>
    <w:rsid w:val="00376956"/>
    <w:rsid w:val="00376C98"/>
    <w:rsid w:val="00376F93"/>
    <w:rsid w:val="0037737A"/>
    <w:rsid w:val="003800B6"/>
    <w:rsid w:val="00380157"/>
    <w:rsid w:val="003806B8"/>
    <w:rsid w:val="00381796"/>
    <w:rsid w:val="00381ACC"/>
    <w:rsid w:val="003820F7"/>
    <w:rsid w:val="00383794"/>
    <w:rsid w:val="0038400A"/>
    <w:rsid w:val="00384507"/>
    <w:rsid w:val="00384A75"/>
    <w:rsid w:val="00384EB4"/>
    <w:rsid w:val="00385F52"/>
    <w:rsid w:val="00386850"/>
    <w:rsid w:val="00386CF1"/>
    <w:rsid w:val="00386D9C"/>
    <w:rsid w:val="003874C2"/>
    <w:rsid w:val="00387F1F"/>
    <w:rsid w:val="00392C57"/>
    <w:rsid w:val="003930DB"/>
    <w:rsid w:val="003937DD"/>
    <w:rsid w:val="00394C18"/>
    <w:rsid w:val="00394DF0"/>
    <w:rsid w:val="003959B8"/>
    <w:rsid w:val="00395A3D"/>
    <w:rsid w:val="00397078"/>
    <w:rsid w:val="00397A90"/>
    <w:rsid w:val="003A00DF"/>
    <w:rsid w:val="003A115A"/>
    <w:rsid w:val="003A12A9"/>
    <w:rsid w:val="003A134F"/>
    <w:rsid w:val="003A1D28"/>
    <w:rsid w:val="003A1DFE"/>
    <w:rsid w:val="003A2F5D"/>
    <w:rsid w:val="003A3CF6"/>
    <w:rsid w:val="003A5C6A"/>
    <w:rsid w:val="003A5DEE"/>
    <w:rsid w:val="003A5EF7"/>
    <w:rsid w:val="003A5F67"/>
    <w:rsid w:val="003A64B1"/>
    <w:rsid w:val="003A6590"/>
    <w:rsid w:val="003A6FFD"/>
    <w:rsid w:val="003A7929"/>
    <w:rsid w:val="003A7B17"/>
    <w:rsid w:val="003A7D8F"/>
    <w:rsid w:val="003B0474"/>
    <w:rsid w:val="003B05FE"/>
    <w:rsid w:val="003B0832"/>
    <w:rsid w:val="003B0C1D"/>
    <w:rsid w:val="003B1315"/>
    <w:rsid w:val="003B2C8D"/>
    <w:rsid w:val="003B30BB"/>
    <w:rsid w:val="003B4D0A"/>
    <w:rsid w:val="003B4D68"/>
    <w:rsid w:val="003B5494"/>
    <w:rsid w:val="003B5CD7"/>
    <w:rsid w:val="003B7B11"/>
    <w:rsid w:val="003B7C46"/>
    <w:rsid w:val="003C0239"/>
    <w:rsid w:val="003C080F"/>
    <w:rsid w:val="003C08F4"/>
    <w:rsid w:val="003C14B0"/>
    <w:rsid w:val="003C14FC"/>
    <w:rsid w:val="003C1C27"/>
    <w:rsid w:val="003C22A7"/>
    <w:rsid w:val="003C2DC6"/>
    <w:rsid w:val="003C31B5"/>
    <w:rsid w:val="003C35F5"/>
    <w:rsid w:val="003C37F3"/>
    <w:rsid w:val="003C38C1"/>
    <w:rsid w:val="003C4709"/>
    <w:rsid w:val="003C553B"/>
    <w:rsid w:val="003C67E5"/>
    <w:rsid w:val="003C6FB0"/>
    <w:rsid w:val="003D00F8"/>
    <w:rsid w:val="003D0C35"/>
    <w:rsid w:val="003D0FD1"/>
    <w:rsid w:val="003D119C"/>
    <w:rsid w:val="003D163E"/>
    <w:rsid w:val="003D174E"/>
    <w:rsid w:val="003D1B60"/>
    <w:rsid w:val="003D2487"/>
    <w:rsid w:val="003D3CA0"/>
    <w:rsid w:val="003D404C"/>
    <w:rsid w:val="003D5201"/>
    <w:rsid w:val="003D627B"/>
    <w:rsid w:val="003D62F9"/>
    <w:rsid w:val="003D6860"/>
    <w:rsid w:val="003D6ED6"/>
    <w:rsid w:val="003D705B"/>
    <w:rsid w:val="003D7FDF"/>
    <w:rsid w:val="003E0743"/>
    <w:rsid w:val="003E12CE"/>
    <w:rsid w:val="003E1B31"/>
    <w:rsid w:val="003E3305"/>
    <w:rsid w:val="003E33F6"/>
    <w:rsid w:val="003E45A2"/>
    <w:rsid w:val="003E4775"/>
    <w:rsid w:val="003E5EB3"/>
    <w:rsid w:val="003E705F"/>
    <w:rsid w:val="003E7563"/>
    <w:rsid w:val="003E77C3"/>
    <w:rsid w:val="003F011A"/>
    <w:rsid w:val="003F0458"/>
    <w:rsid w:val="003F0EDA"/>
    <w:rsid w:val="003F187D"/>
    <w:rsid w:val="003F1C48"/>
    <w:rsid w:val="003F1CF2"/>
    <w:rsid w:val="003F1E75"/>
    <w:rsid w:val="003F2078"/>
    <w:rsid w:val="003F226F"/>
    <w:rsid w:val="003F29F4"/>
    <w:rsid w:val="003F29FB"/>
    <w:rsid w:val="003F34FB"/>
    <w:rsid w:val="003F3E0C"/>
    <w:rsid w:val="003F41AF"/>
    <w:rsid w:val="003F4632"/>
    <w:rsid w:val="003F48F3"/>
    <w:rsid w:val="003F4BE9"/>
    <w:rsid w:val="003F4EFF"/>
    <w:rsid w:val="003F5595"/>
    <w:rsid w:val="003F5CBA"/>
    <w:rsid w:val="003F5F14"/>
    <w:rsid w:val="003F69AC"/>
    <w:rsid w:val="003F6EF9"/>
    <w:rsid w:val="0040054A"/>
    <w:rsid w:val="004008AD"/>
    <w:rsid w:val="00400F66"/>
    <w:rsid w:val="004010AC"/>
    <w:rsid w:val="004012E6"/>
    <w:rsid w:val="00401BDC"/>
    <w:rsid w:val="00401FBD"/>
    <w:rsid w:val="00402491"/>
    <w:rsid w:val="0040292C"/>
    <w:rsid w:val="00402F5B"/>
    <w:rsid w:val="00403278"/>
    <w:rsid w:val="004042D5"/>
    <w:rsid w:val="00404A7F"/>
    <w:rsid w:val="004055F5"/>
    <w:rsid w:val="00406753"/>
    <w:rsid w:val="00406756"/>
    <w:rsid w:val="00406AAB"/>
    <w:rsid w:val="004070C2"/>
    <w:rsid w:val="004076BA"/>
    <w:rsid w:val="0040792F"/>
    <w:rsid w:val="004103E1"/>
    <w:rsid w:val="00411034"/>
    <w:rsid w:val="00411B18"/>
    <w:rsid w:val="00411CC3"/>
    <w:rsid w:val="004126DC"/>
    <w:rsid w:val="00413197"/>
    <w:rsid w:val="0041354F"/>
    <w:rsid w:val="0041357D"/>
    <w:rsid w:val="00413E08"/>
    <w:rsid w:val="00414549"/>
    <w:rsid w:val="00414553"/>
    <w:rsid w:val="00414766"/>
    <w:rsid w:val="0041499E"/>
    <w:rsid w:val="00414D12"/>
    <w:rsid w:val="0041550E"/>
    <w:rsid w:val="00415904"/>
    <w:rsid w:val="0041658D"/>
    <w:rsid w:val="004168E1"/>
    <w:rsid w:val="00416D53"/>
    <w:rsid w:val="00417A5F"/>
    <w:rsid w:val="00417E04"/>
    <w:rsid w:val="0042027E"/>
    <w:rsid w:val="00420848"/>
    <w:rsid w:val="00420C19"/>
    <w:rsid w:val="00421986"/>
    <w:rsid w:val="00421D33"/>
    <w:rsid w:val="004229C4"/>
    <w:rsid w:val="00423017"/>
    <w:rsid w:val="00423E98"/>
    <w:rsid w:val="0042408C"/>
    <w:rsid w:val="00424290"/>
    <w:rsid w:val="00424A53"/>
    <w:rsid w:val="004257EA"/>
    <w:rsid w:val="00425EAB"/>
    <w:rsid w:val="00426575"/>
    <w:rsid w:val="004303B9"/>
    <w:rsid w:val="004323C2"/>
    <w:rsid w:val="00432D0F"/>
    <w:rsid w:val="00433A3C"/>
    <w:rsid w:val="004340F1"/>
    <w:rsid w:val="00434D5B"/>
    <w:rsid w:val="00435020"/>
    <w:rsid w:val="004367CA"/>
    <w:rsid w:val="004371A6"/>
    <w:rsid w:val="00440191"/>
    <w:rsid w:val="004402D4"/>
    <w:rsid w:val="0044166D"/>
    <w:rsid w:val="00441C3A"/>
    <w:rsid w:val="00441C5E"/>
    <w:rsid w:val="00442500"/>
    <w:rsid w:val="00442B0B"/>
    <w:rsid w:val="004434F5"/>
    <w:rsid w:val="00444EEB"/>
    <w:rsid w:val="0044504D"/>
    <w:rsid w:val="00445A20"/>
    <w:rsid w:val="00445AB6"/>
    <w:rsid w:val="004462DE"/>
    <w:rsid w:val="00446B56"/>
    <w:rsid w:val="00450263"/>
    <w:rsid w:val="00450564"/>
    <w:rsid w:val="0045086F"/>
    <w:rsid w:val="004509CF"/>
    <w:rsid w:val="00451EA9"/>
    <w:rsid w:val="004520F8"/>
    <w:rsid w:val="00453465"/>
    <w:rsid w:val="00453C81"/>
    <w:rsid w:val="00454723"/>
    <w:rsid w:val="0045525F"/>
    <w:rsid w:val="00455530"/>
    <w:rsid w:val="00455630"/>
    <w:rsid w:val="00455CA2"/>
    <w:rsid w:val="00457CCB"/>
    <w:rsid w:val="00460183"/>
    <w:rsid w:val="00460285"/>
    <w:rsid w:val="0046073E"/>
    <w:rsid w:val="00460EF4"/>
    <w:rsid w:val="00461681"/>
    <w:rsid w:val="00462486"/>
    <w:rsid w:val="00462894"/>
    <w:rsid w:val="00462B7F"/>
    <w:rsid w:val="00463438"/>
    <w:rsid w:val="00463E4E"/>
    <w:rsid w:val="004662EA"/>
    <w:rsid w:val="00466B6E"/>
    <w:rsid w:val="00466BE7"/>
    <w:rsid w:val="00466FF6"/>
    <w:rsid w:val="00467B3B"/>
    <w:rsid w:val="00467BA5"/>
    <w:rsid w:val="00470AE5"/>
    <w:rsid w:val="00472313"/>
    <w:rsid w:val="00473A48"/>
    <w:rsid w:val="00473AFB"/>
    <w:rsid w:val="00473DB7"/>
    <w:rsid w:val="004740FD"/>
    <w:rsid w:val="00474C4E"/>
    <w:rsid w:val="00476CB2"/>
    <w:rsid w:val="004803D6"/>
    <w:rsid w:val="004804CD"/>
    <w:rsid w:val="0048259B"/>
    <w:rsid w:val="0048389E"/>
    <w:rsid w:val="004838E7"/>
    <w:rsid w:val="00484C98"/>
    <w:rsid w:val="00484D4D"/>
    <w:rsid w:val="004858BD"/>
    <w:rsid w:val="00485917"/>
    <w:rsid w:val="004860BB"/>
    <w:rsid w:val="004860D8"/>
    <w:rsid w:val="004863DA"/>
    <w:rsid w:val="00486998"/>
    <w:rsid w:val="00490AA6"/>
    <w:rsid w:val="00491330"/>
    <w:rsid w:val="00492002"/>
    <w:rsid w:val="0049252F"/>
    <w:rsid w:val="004938C9"/>
    <w:rsid w:val="0049433F"/>
    <w:rsid w:val="0049489E"/>
    <w:rsid w:val="004948A7"/>
    <w:rsid w:val="004956ED"/>
    <w:rsid w:val="0049599E"/>
    <w:rsid w:val="00496486"/>
    <w:rsid w:val="0049790C"/>
    <w:rsid w:val="004A072A"/>
    <w:rsid w:val="004A09B5"/>
    <w:rsid w:val="004A09C5"/>
    <w:rsid w:val="004A09C8"/>
    <w:rsid w:val="004A0DB3"/>
    <w:rsid w:val="004A0E4C"/>
    <w:rsid w:val="004A11B3"/>
    <w:rsid w:val="004A152B"/>
    <w:rsid w:val="004A2861"/>
    <w:rsid w:val="004A456B"/>
    <w:rsid w:val="004A4AC6"/>
    <w:rsid w:val="004A4F45"/>
    <w:rsid w:val="004A6135"/>
    <w:rsid w:val="004A63BA"/>
    <w:rsid w:val="004A6A2C"/>
    <w:rsid w:val="004A7851"/>
    <w:rsid w:val="004B04B3"/>
    <w:rsid w:val="004B0889"/>
    <w:rsid w:val="004B0D4F"/>
    <w:rsid w:val="004B0EBE"/>
    <w:rsid w:val="004B14B7"/>
    <w:rsid w:val="004B26AE"/>
    <w:rsid w:val="004B4514"/>
    <w:rsid w:val="004B4F97"/>
    <w:rsid w:val="004B517D"/>
    <w:rsid w:val="004C00D1"/>
    <w:rsid w:val="004C0D4D"/>
    <w:rsid w:val="004C2C31"/>
    <w:rsid w:val="004C3B68"/>
    <w:rsid w:val="004C4D34"/>
    <w:rsid w:val="004C6121"/>
    <w:rsid w:val="004C61EA"/>
    <w:rsid w:val="004C6432"/>
    <w:rsid w:val="004C6A9F"/>
    <w:rsid w:val="004C77EE"/>
    <w:rsid w:val="004D03D8"/>
    <w:rsid w:val="004D11D4"/>
    <w:rsid w:val="004D2962"/>
    <w:rsid w:val="004D335B"/>
    <w:rsid w:val="004D460E"/>
    <w:rsid w:val="004D4810"/>
    <w:rsid w:val="004D4FC3"/>
    <w:rsid w:val="004D644C"/>
    <w:rsid w:val="004D7A20"/>
    <w:rsid w:val="004E009F"/>
    <w:rsid w:val="004E2582"/>
    <w:rsid w:val="004E276D"/>
    <w:rsid w:val="004E548D"/>
    <w:rsid w:val="004E5E53"/>
    <w:rsid w:val="004E6271"/>
    <w:rsid w:val="004E6AF9"/>
    <w:rsid w:val="004E76F4"/>
    <w:rsid w:val="004E7C8D"/>
    <w:rsid w:val="004F0F74"/>
    <w:rsid w:val="004F1561"/>
    <w:rsid w:val="004F489A"/>
    <w:rsid w:val="004F4D5B"/>
    <w:rsid w:val="004F4EAA"/>
    <w:rsid w:val="004F547C"/>
    <w:rsid w:val="004F55E6"/>
    <w:rsid w:val="004F5892"/>
    <w:rsid w:val="004F5931"/>
    <w:rsid w:val="004F648B"/>
    <w:rsid w:val="004F7448"/>
    <w:rsid w:val="004F7AB1"/>
    <w:rsid w:val="004F7AE5"/>
    <w:rsid w:val="0050037F"/>
    <w:rsid w:val="0050146A"/>
    <w:rsid w:val="00501F2F"/>
    <w:rsid w:val="005021D6"/>
    <w:rsid w:val="005030C5"/>
    <w:rsid w:val="005044DB"/>
    <w:rsid w:val="00504B4C"/>
    <w:rsid w:val="00504B72"/>
    <w:rsid w:val="00504E33"/>
    <w:rsid w:val="00505294"/>
    <w:rsid w:val="0050577C"/>
    <w:rsid w:val="00506659"/>
    <w:rsid w:val="00506769"/>
    <w:rsid w:val="00506B80"/>
    <w:rsid w:val="0050752F"/>
    <w:rsid w:val="0051014C"/>
    <w:rsid w:val="0051050D"/>
    <w:rsid w:val="00510B5E"/>
    <w:rsid w:val="00510ED9"/>
    <w:rsid w:val="00510F42"/>
    <w:rsid w:val="0051198A"/>
    <w:rsid w:val="00511AB2"/>
    <w:rsid w:val="00512B39"/>
    <w:rsid w:val="005134B3"/>
    <w:rsid w:val="00515E38"/>
    <w:rsid w:val="00516010"/>
    <w:rsid w:val="005163E1"/>
    <w:rsid w:val="0051642D"/>
    <w:rsid w:val="00516AA7"/>
    <w:rsid w:val="00516C3C"/>
    <w:rsid w:val="00517A42"/>
    <w:rsid w:val="005218EA"/>
    <w:rsid w:val="005229B0"/>
    <w:rsid w:val="0052366E"/>
    <w:rsid w:val="00523B67"/>
    <w:rsid w:val="00523BA4"/>
    <w:rsid w:val="00523BBE"/>
    <w:rsid w:val="00523FAB"/>
    <w:rsid w:val="005248B1"/>
    <w:rsid w:val="0052495E"/>
    <w:rsid w:val="00524B1F"/>
    <w:rsid w:val="00525056"/>
    <w:rsid w:val="005254E7"/>
    <w:rsid w:val="00525E67"/>
    <w:rsid w:val="005262FD"/>
    <w:rsid w:val="00526F1C"/>
    <w:rsid w:val="0052772E"/>
    <w:rsid w:val="005301A5"/>
    <w:rsid w:val="005302E7"/>
    <w:rsid w:val="00530F62"/>
    <w:rsid w:val="00531593"/>
    <w:rsid w:val="00531771"/>
    <w:rsid w:val="00531F08"/>
    <w:rsid w:val="00531F9A"/>
    <w:rsid w:val="00532258"/>
    <w:rsid w:val="00532563"/>
    <w:rsid w:val="00532B5D"/>
    <w:rsid w:val="00532BE2"/>
    <w:rsid w:val="00533E36"/>
    <w:rsid w:val="0053453F"/>
    <w:rsid w:val="00534C24"/>
    <w:rsid w:val="00534DCC"/>
    <w:rsid w:val="00535A24"/>
    <w:rsid w:val="00535EC6"/>
    <w:rsid w:val="005360E8"/>
    <w:rsid w:val="005360FC"/>
    <w:rsid w:val="0053666E"/>
    <w:rsid w:val="00536D70"/>
    <w:rsid w:val="00536F79"/>
    <w:rsid w:val="00536FBA"/>
    <w:rsid w:val="00537055"/>
    <w:rsid w:val="005402F8"/>
    <w:rsid w:val="00541107"/>
    <w:rsid w:val="00541155"/>
    <w:rsid w:val="005412DA"/>
    <w:rsid w:val="00541971"/>
    <w:rsid w:val="00541A9B"/>
    <w:rsid w:val="00541CE6"/>
    <w:rsid w:val="005421FA"/>
    <w:rsid w:val="005423E5"/>
    <w:rsid w:val="0054241E"/>
    <w:rsid w:val="00544605"/>
    <w:rsid w:val="00544730"/>
    <w:rsid w:val="005457FD"/>
    <w:rsid w:val="00545E10"/>
    <w:rsid w:val="00545EA1"/>
    <w:rsid w:val="005477D4"/>
    <w:rsid w:val="0055026B"/>
    <w:rsid w:val="00550CD6"/>
    <w:rsid w:val="00550E86"/>
    <w:rsid w:val="0055198C"/>
    <w:rsid w:val="00551E62"/>
    <w:rsid w:val="00553C29"/>
    <w:rsid w:val="00553F13"/>
    <w:rsid w:val="00554CAA"/>
    <w:rsid w:val="00555BB8"/>
    <w:rsid w:val="005572AC"/>
    <w:rsid w:val="00557889"/>
    <w:rsid w:val="005602DD"/>
    <w:rsid w:val="005617B8"/>
    <w:rsid w:val="00563186"/>
    <w:rsid w:val="00563764"/>
    <w:rsid w:val="0056478A"/>
    <w:rsid w:val="00564ABF"/>
    <w:rsid w:val="00565BDD"/>
    <w:rsid w:val="00566DCB"/>
    <w:rsid w:val="00567276"/>
    <w:rsid w:val="005676F2"/>
    <w:rsid w:val="00567DBB"/>
    <w:rsid w:val="005705A8"/>
    <w:rsid w:val="00570ED9"/>
    <w:rsid w:val="005710A1"/>
    <w:rsid w:val="00571F2A"/>
    <w:rsid w:val="0057241C"/>
    <w:rsid w:val="00573873"/>
    <w:rsid w:val="005745B7"/>
    <w:rsid w:val="005745DD"/>
    <w:rsid w:val="005747C3"/>
    <w:rsid w:val="00574D67"/>
    <w:rsid w:val="0057512D"/>
    <w:rsid w:val="005756A5"/>
    <w:rsid w:val="005763C9"/>
    <w:rsid w:val="005779DC"/>
    <w:rsid w:val="005800A5"/>
    <w:rsid w:val="005807E2"/>
    <w:rsid w:val="0058157A"/>
    <w:rsid w:val="005817AF"/>
    <w:rsid w:val="00582815"/>
    <w:rsid w:val="005828EA"/>
    <w:rsid w:val="00582934"/>
    <w:rsid w:val="00582A8F"/>
    <w:rsid w:val="0058459D"/>
    <w:rsid w:val="00584776"/>
    <w:rsid w:val="00584D44"/>
    <w:rsid w:val="00584F09"/>
    <w:rsid w:val="00585506"/>
    <w:rsid w:val="005856B7"/>
    <w:rsid w:val="00585CB1"/>
    <w:rsid w:val="00585D61"/>
    <w:rsid w:val="00586630"/>
    <w:rsid w:val="0058684B"/>
    <w:rsid w:val="00587CF1"/>
    <w:rsid w:val="005917CE"/>
    <w:rsid w:val="00591C22"/>
    <w:rsid w:val="00592274"/>
    <w:rsid w:val="005928E1"/>
    <w:rsid w:val="0059301F"/>
    <w:rsid w:val="005933F4"/>
    <w:rsid w:val="00594CC3"/>
    <w:rsid w:val="00594CC5"/>
    <w:rsid w:val="005950DA"/>
    <w:rsid w:val="00595C5C"/>
    <w:rsid w:val="00597B18"/>
    <w:rsid w:val="00597EE1"/>
    <w:rsid w:val="005A0EFF"/>
    <w:rsid w:val="005A27B7"/>
    <w:rsid w:val="005A2A3B"/>
    <w:rsid w:val="005A2E34"/>
    <w:rsid w:val="005A34D7"/>
    <w:rsid w:val="005A35A6"/>
    <w:rsid w:val="005A384E"/>
    <w:rsid w:val="005A402C"/>
    <w:rsid w:val="005A4148"/>
    <w:rsid w:val="005A582A"/>
    <w:rsid w:val="005A5A3A"/>
    <w:rsid w:val="005A5BFD"/>
    <w:rsid w:val="005A5FB5"/>
    <w:rsid w:val="005B0538"/>
    <w:rsid w:val="005B0C48"/>
    <w:rsid w:val="005B0E94"/>
    <w:rsid w:val="005B139F"/>
    <w:rsid w:val="005B1419"/>
    <w:rsid w:val="005B1EB4"/>
    <w:rsid w:val="005B2656"/>
    <w:rsid w:val="005B456D"/>
    <w:rsid w:val="005B45DE"/>
    <w:rsid w:val="005B476F"/>
    <w:rsid w:val="005B4D50"/>
    <w:rsid w:val="005B4EAE"/>
    <w:rsid w:val="005B57B5"/>
    <w:rsid w:val="005B5B64"/>
    <w:rsid w:val="005B5CC3"/>
    <w:rsid w:val="005B6440"/>
    <w:rsid w:val="005B66D0"/>
    <w:rsid w:val="005B6C75"/>
    <w:rsid w:val="005B7EEF"/>
    <w:rsid w:val="005C0072"/>
    <w:rsid w:val="005C0E8A"/>
    <w:rsid w:val="005C163A"/>
    <w:rsid w:val="005C193E"/>
    <w:rsid w:val="005C275D"/>
    <w:rsid w:val="005C36F3"/>
    <w:rsid w:val="005C5196"/>
    <w:rsid w:val="005C5CBE"/>
    <w:rsid w:val="005C5F38"/>
    <w:rsid w:val="005C6A5D"/>
    <w:rsid w:val="005C6D23"/>
    <w:rsid w:val="005C6E8D"/>
    <w:rsid w:val="005D2608"/>
    <w:rsid w:val="005D2EF6"/>
    <w:rsid w:val="005D34C3"/>
    <w:rsid w:val="005D38AC"/>
    <w:rsid w:val="005D3D70"/>
    <w:rsid w:val="005D3D93"/>
    <w:rsid w:val="005D3F11"/>
    <w:rsid w:val="005D4049"/>
    <w:rsid w:val="005D50A6"/>
    <w:rsid w:val="005D552C"/>
    <w:rsid w:val="005D5A71"/>
    <w:rsid w:val="005D66DF"/>
    <w:rsid w:val="005D6E09"/>
    <w:rsid w:val="005E029C"/>
    <w:rsid w:val="005E0A58"/>
    <w:rsid w:val="005E14EB"/>
    <w:rsid w:val="005E1AB9"/>
    <w:rsid w:val="005E1FD8"/>
    <w:rsid w:val="005E296F"/>
    <w:rsid w:val="005E2D80"/>
    <w:rsid w:val="005E3C73"/>
    <w:rsid w:val="005E4928"/>
    <w:rsid w:val="005E5B2E"/>
    <w:rsid w:val="005E5E46"/>
    <w:rsid w:val="005E6514"/>
    <w:rsid w:val="005F012B"/>
    <w:rsid w:val="005F07FE"/>
    <w:rsid w:val="005F0B23"/>
    <w:rsid w:val="005F13F3"/>
    <w:rsid w:val="005F3661"/>
    <w:rsid w:val="005F3C79"/>
    <w:rsid w:val="005F3EE6"/>
    <w:rsid w:val="005F4C70"/>
    <w:rsid w:val="005F5F6D"/>
    <w:rsid w:val="005F64F2"/>
    <w:rsid w:val="005F696C"/>
    <w:rsid w:val="005F7A22"/>
    <w:rsid w:val="006000BB"/>
    <w:rsid w:val="0060028F"/>
    <w:rsid w:val="00600A1A"/>
    <w:rsid w:val="00600FCB"/>
    <w:rsid w:val="00601A2F"/>
    <w:rsid w:val="00601AC9"/>
    <w:rsid w:val="00601FA9"/>
    <w:rsid w:val="00602869"/>
    <w:rsid w:val="00602B70"/>
    <w:rsid w:val="006043F2"/>
    <w:rsid w:val="0060485B"/>
    <w:rsid w:val="006048D7"/>
    <w:rsid w:val="00604FF6"/>
    <w:rsid w:val="006051EE"/>
    <w:rsid w:val="00605F2F"/>
    <w:rsid w:val="00605F37"/>
    <w:rsid w:val="00605FE8"/>
    <w:rsid w:val="00606D75"/>
    <w:rsid w:val="00607AB6"/>
    <w:rsid w:val="006103E1"/>
    <w:rsid w:val="006138BA"/>
    <w:rsid w:val="0061446E"/>
    <w:rsid w:val="006146AA"/>
    <w:rsid w:val="00616C42"/>
    <w:rsid w:val="00617CEF"/>
    <w:rsid w:val="00617E76"/>
    <w:rsid w:val="00620331"/>
    <w:rsid w:val="00620FC1"/>
    <w:rsid w:val="00621231"/>
    <w:rsid w:val="00621A83"/>
    <w:rsid w:val="00621EEF"/>
    <w:rsid w:val="00622C67"/>
    <w:rsid w:val="00623699"/>
    <w:rsid w:val="006243C7"/>
    <w:rsid w:val="00624AF7"/>
    <w:rsid w:val="00625152"/>
    <w:rsid w:val="006265CF"/>
    <w:rsid w:val="00627440"/>
    <w:rsid w:val="00627A16"/>
    <w:rsid w:val="00627FF9"/>
    <w:rsid w:val="00630929"/>
    <w:rsid w:val="006310BF"/>
    <w:rsid w:val="00632682"/>
    <w:rsid w:val="00632C28"/>
    <w:rsid w:val="00633032"/>
    <w:rsid w:val="00633394"/>
    <w:rsid w:val="00633AE6"/>
    <w:rsid w:val="006343A2"/>
    <w:rsid w:val="00634899"/>
    <w:rsid w:val="006367F2"/>
    <w:rsid w:val="00636E38"/>
    <w:rsid w:val="006404CD"/>
    <w:rsid w:val="00641A98"/>
    <w:rsid w:val="006429A3"/>
    <w:rsid w:val="0064370E"/>
    <w:rsid w:val="0064382D"/>
    <w:rsid w:val="00644289"/>
    <w:rsid w:val="0064495D"/>
    <w:rsid w:val="00644A05"/>
    <w:rsid w:val="00645BF8"/>
    <w:rsid w:val="00646764"/>
    <w:rsid w:val="00646A61"/>
    <w:rsid w:val="0064775C"/>
    <w:rsid w:val="00647841"/>
    <w:rsid w:val="00647D5C"/>
    <w:rsid w:val="00647F95"/>
    <w:rsid w:val="006502DF"/>
    <w:rsid w:val="006504DE"/>
    <w:rsid w:val="006507E0"/>
    <w:rsid w:val="00650F36"/>
    <w:rsid w:val="00651361"/>
    <w:rsid w:val="00651CC2"/>
    <w:rsid w:val="006521F9"/>
    <w:rsid w:val="0065255A"/>
    <w:rsid w:val="006528B1"/>
    <w:rsid w:val="00652AE9"/>
    <w:rsid w:val="00655205"/>
    <w:rsid w:val="00655337"/>
    <w:rsid w:val="006567D6"/>
    <w:rsid w:val="006572A0"/>
    <w:rsid w:val="00657974"/>
    <w:rsid w:val="0066046D"/>
    <w:rsid w:val="006604FD"/>
    <w:rsid w:val="00660B2A"/>
    <w:rsid w:val="00660B2E"/>
    <w:rsid w:val="00660EB0"/>
    <w:rsid w:val="0066117A"/>
    <w:rsid w:val="00661914"/>
    <w:rsid w:val="00661D87"/>
    <w:rsid w:val="006623B2"/>
    <w:rsid w:val="0066300C"/>
    <w:rsid w:val="006632E4"/>
    <w:rsid w:val="006634B4"/>
    <w:rsid w:val="006636DB"/>
    <w:rsid w:val="0066399C"/>
    <w:rsid w:val="00664556"/>
    <w:rsid w:val="006650A4"/>
    <w:rsid w:val="00665985"/>
    <w:rsid w:val="00666469"/>
    <w:rsid w:val="00670044"/>
    <w:rsid w:val="0067031D"/>
    <w:rsid w:val="006703D0"/>
    <w:rsid w:val="00671BE4"/>
    <w:rsid w:val="00671C8D"/>
    <w:rsid w:val="0067317B"/>
    <w:rsid w:val="006734F5"/>
    <w:rsid w:val="00673A8B"/>
    <w:rsid w:val="00673F52"/>
    <w:rsid w:val="00674342"/>
    <w:rsid w:val="006747EF"/>
    <w:rsid w:val="0067496F"/>
    <w:rsid w:val="00674DE1"/>
    <w:rsid w:val="006758A1"/>
    <w:rsid w:val="006758A8"/>
    <w:rsid w:val="00675A79"/>
    <w:rsid w:val="00676808"/>
    <w:rsid w:val="00676DA8"/>
    <w:rsid w:val="0067729D"/>
    <w:rsid w:val="00677CC4"/>
    <w:rsid w:val="00680598"/>
    <w:rsid w:val="00680F57"/>
    <w:rsid w:val="006829E0"/>
    <w:rsid w:val="006843EC"/>
    <w:rsid w:val="0068596B"/>
    <w:rsid w:val="00687B74"/>
    <w:rsid w:val="006909AA"/>
    <w:rsid w:val="00690EC0"/>
    <w:rsid w:val="00691E2D"/>
    <w:rsid w:val="00692452"/>
    <w:rsid w:val="00692F3C"/>
    <w:rsid w:val="0069318A"/>
    <w:rsid w:val="006938DE"/>
    <w:rsid w:val="00693AE2"/>
    <w:rsid w:val="0069408E"/>
    <w:rsid w:val="00694677"/>
    <w:rsid w:val="006948CB"/>
    <w:rsid w:val="00694BC7"/>
    <w:rsid w:val="00696148"/>
    <w:rsid w:val="006978FB"/>
    <w:rsid w:val="006A08B7"/>
    <w:rsid w:val="006A0D05"/>
    <w:rsid w:val="006A0D90"/>
    <w:rsid w:val="006A0E93"/>
    <w:rsid w:val="006A1650"/>
    <w:rsid w:val="006A1712"/>
    <w:rsid w:val="006A19AB"/>
    <w:rsid w:val="006A26E8"/>
    <w:rsid w:val="006A2F70"/>
    <w:rsid w:val="006A3551"/>
    <w:rsid w:val="006A380A"/>
    <w:rsid w:val="006A3E02"/>
    <w:rsid w:val="006A4058"/>
    <w:rsid w:val="006A52BE"/>
    <w:rsid w:val="006A6F16"/>
    <w:rsid w:val="006B0B86"/>
    <w:rsid w:val="006B1322"/>
    <w:rsid w:val="006B1CE8"/>
    <w:rsid w:val="006B2322"/>
    <w:rsid w:val="006B351F"/>
    <w:rsid w:val="006B3AD6"/>
    <w:rsid w:val="006B3D82"/>
    <w:rsid w:val="006B3DC0"/>
    <w:rsid w:val="006B4638"/>
    <w:rsid w:val="006B4DAA"/>
    <w:rsid w:val="006B5862"/>
    <w:rsid w:val="006B6E11"/>
    <w:rsid w:val="006B74CD"/>
    <w:rsid w:val="006B7888"/>
    <w:rsid w:val="006B7E3C"/>
    <w:rsid w:val="006C1248"/>
    <w:rsid w:val="006C1859"/>
    <w:rsid w:val="006C1893"/>
    <w:rsid w:val="006C20EB"/>
    <w:rsid w:val="006C349C"/>
    <w:rsid w:val="006C36A7"/>
    <w:rsid w:val="006C5035"/>
    <w:rsid w:val="006C5AAB"/>
    <w:rsid w:val="006C674B"/>
    <w:rsid w:val="006C688E"/>
    <w:rsid w:val="006C6FAC"/>
    <w:rsid w:val="006C7A08"/>
    <w:rsid w:val="006C7A14"/>
    <w:rsid w:val="006D1404"/>
    <w:rsid w:val="006D1986"/>
    <w:rsid w:val="006D267D"/>
    <w:rsid w:val="006D26B4"/>
    <w:rsid w:val="006D3210"/>
    <w:rsid w:val="006D34F7"/>
    <w:rsid w:val="006D3523"/>
    <w:rsid w:val="006D3798"/>
    <w:rsid w:val="006D3DF2"/>
    <w:rsid w:val="006E0243"/>
    <w:rsid w:val="006E076E"/>
    <w:rsid w:val="006E0C32"/>
    <w:rsid w:val="006E11E4"/>
    <w:rsid w:val="006E1220"/>
    <w:rsid w:val="006E14A8"/>
    <w:rsid w:val="006E2D03"/>
    <w:rsid w:val="006E3077"/>
    <w:rsid w:val="006E36C5"/>
    <w:rsid w:val="006E523F"/>
    <w:rsid w:val="006E620E"/>
    <w:rsid w:val="006E65DA"/>
    <w:rsid w:val="006E6EDC"/>
    <w:rsid w:val="006E7727"/>
    <w:rsid w:val="006F0663"/>
    <w:rsid w:val="006F096F"/>
    <w:rsid w:val="006F20C3"/>
    <w:rsid w:val="006F3DAF"/>
    <w:rsid w:val="006F41B6"/>
    <w:rsid w:val="006F4A4F"/>
    <w:rsid w:val="006F52C5"/>
    <w:rsid w:val="006F6347"/>
    <w:rsid w:val="006F672C"/>
    <w:rsid w:val="006F7A55"/>
    <w:rsid w:val="00700CEE"/>
    <w:rsid w:val="00700DC6"/>
    <w:rsid w:val="00702404"/>
    <w:rsid w:val="00702500"/>
    <w:rsid w:val="00702784"/>
    <w:rsid w:val="00702DAA"/>
    <w:rsid w:val="00703404"/>
    <w:rsid w:val="00704D3B"/>
    <w:rsid w:val="007052EF"/>
    <w:rsid w:val="00705C0F"/>
    <w:rsid w:val="00706772"/>
    <w:rsid w:val="007074F1"/>
    <w:rsid w:val="00707D06"/>
    <w:rsid w:val="00710239"/>
    <w:rsid w:val="007123D8"/>
    <w:rsid w:val="00713B75"/>
    <w:rsid w:val="00713D1B"/>
    <w:rsid w:val="00713DEC"/>
    <w:rsid w:val="00714541"/>
    <w:rsid w:val="00714B93"/>
    <w:rsid w:val="007154CA"/>
    <w:rsid w:val="0071612F"/>
    <w:rsid w:val="00716A51"/>
    <w:rsid w:val="00717694"/>
    <w:rsid w:val="00720537"/>
    <w:rsid w:val="00720767"/>
    <w:rsid w:val="00720801"/>
    <w:rsid w:val="00720833"/>
    <w:rsid w:val="0072153F"/>
    <w:rsid w:val="00721EAB"/>
    <w:rsid w:val="00721F91"/>
    <w:rsid w:val="00722054"/>
    <w:rsid w:val="00722E91"/>
    <w:rsid w:val="007235F2"/>
    <w:rsid w:val="00723654"/>
    <w:rsid w:val="007237D7"/>
    <w:rsid w:val="00723EF2"/>
    <w:rsid w:val="00724EFA"/>
    <w:rsid w:val="007257B0"/>
    <w:rsid w:val="00725EA9"/>
    <w:rsid w:val="00725F27"/>
    <w:rsid w:val="007262E7"/>
    <w:rsid w:val="00726863"/>
    <w:rsid w:val="00727729"/>
    <w:rsid w:val="00731508"/>
    <w:rsid w:val="00731FBA"/>
    <w:rsid w:val="00732841"/>
    <w:rsid w:val="00733A85"/>
    <w:rsid w:val="00733B82"/>
    <w:rsid w:val="00733BFC"/>
    <w:rsid w:val="00733CE5"/>
    <w:rsid w:val="0073652A"/>
    <w:rsid w:val="0073671E"/>
    <w:rsid w:val="007373B0"/>
    <w:rsid w:val="00740AB4"/>
    <w:rsid w:val="00742175"/>
    <w:rsid w:val="00742D87"/>
    <w:rsid w:val="007431B2"/>
    <w:rsid w:val="007436A3"/>
    <w:rsid w:val="007436BE"/>
    <w:rsid w:val="00743D20"/>
    <w:rsid w:val="0074444E"/>
    <w:rsid w:val="007449AD"/>
    <w:rsid w:val="0074640C"/>
    <w:rsid w:val="00746550"/>
    <w:rsid w:val="00750AF4"/>
    <w:rsid w:val="007514FF"/>
    <w:rsid w:val="00752545"/>
    <w:rsid w:val="00752CF8"/>
    <w:rsid w:val="00753466"/>
    <w:rsid w:val="00755E3B"/>
    <w:rsid w:val="007566E1"/>
    <w:rsid w:val="007568FB"/>
    <w:rsid w:val="007601BF"/>
    <w:rsid w:val="007601D8"/>
    <w:rsid w:val="00760941"/>
    <w:rsid w:val="00761519"/>
    <w:rsid w:val="00761615"/>
    <w:rsid w:val="00761B65"/>
    <w:rsid w:val="00762E55"/>
    <w:rsid w:val="00763DFC"/>
    <w:rsid w:val="00763F2A"/>
    <w:rsid w:val="00764A1A"/>
    <w:rsid w:val="007655F6"/>
    <w:rsid w:val="00765A7B"/>
    <w:rsid w:val="00765DBF"/>
    <w:rsid w:val="00766129"/>
    <w:rsid w:val="00766570"/>
    <w:rsid w:val="00766D31"/>
    <w:rsid w:val="007676AD"/>
    <w:rsid w:val="00767DFE"/>
    <w:rsid w:val="00771AAC"/>
    <w:rsid w:val="00772C86"/>
    <w:rsid w:val="0077794D"/>
    <w:rsid w:val="007779BB"/>
    <w:rsid w:val="00780A7A"/>
    <w:rsid w:val="0078190F"/>
    <w:rsid w:val="00781E95"/>
    <w:rsid w:val="00782048"/>
    <w:rsid w:val="007820B5"/>
    <w:rsid w:val="007823F0"/>
    <w:rsid w:val="0078287D"/>
    <w:rsid w:val="00782C60"/>
    <w:rsid w:val="007832D7"/>
    <w:rsid w:val="0078418D"/>
    <w:rsid w:val="00785F11"/>
    <w:rsid w:val="00786135"/>
    <w:rsid w:val="00786CC2"/>
    <w:rsid w:val="007873D1"/>
    <w:rsid w:val="00787F72"/>
    <w:rsid w:val="007909D5"/>
    <w:rsid w:val="00790B8F"/>
    <w:rsid w:val="00790BA0"/>
    <w:rsid w:val="00790D21"/>
    <w:rsid w:val="00792C20"/>
    <w:rsid w:val="00794092"/>
    <w:rsid w:val="007947FE"/>
    <w:rsid w:val="00794D66"/>
    <w:rsid w:val="00797456"/>
    <w:rsid w:val="0079795C"/>
    <w:rsid w:val="007979B6"/>
    <w:rsid w:val="00797A51"/>
    <w:rsid w:val="00797BC3"/>
    <w:rsid w:val="007A0577"/>
    <w:rsid w:val="007A11AB"/>
    <w:rsid w:val="007A181D"/>
    <w:rsid w:val="007A1BFB"/>
    <w:rsid w:val="007A3549"/>
    <w:rsid w:val="007A359F"/>
    <w:rsid w:val="007A36CE"/>
    <w:rsid w:val="007A3B6D"/>
    <w:rsid w:val="007A4FB0"/>
    <w:rsid w:val="007A6840"/>
    <w:rsid w:val="007A6EE7"/>
    <w:rsid w:val="007A7CFE"/>
    <w:rsid w:val="007B08CD"/>
    <w:rsid w:val="007B0E42"/>
    <w:rsid w:val="007B0F7B"/>
    <w:rsid w:val="007B116F"/>
    <w:rsid w:val="007B174C"/>
    <w:rsid w:val="007B28F2"/>
    <w:rsid w:val="007B2E48"/>
    <w:rsid w:val="007B3BE0"/>
    <w:rsid w:val="007B462D"/>
    <w:rsid w:val="007B4F3B"/>
    <w:rsid w:val="007B4F95"/>
    <w:rsid w:val="007B6C1C"/>
    <w:rsid w:val="007B6E28"/>
    <w:rsid w:val="007B7090"/>
    <w:rsid w:val="007C0463"/>
    <w:rsid w:val="007C1014"/>
    <w:rsid w:val="007C14AD"/>
    <w:rsid w:val="007C1DDE"/>
    <w:rsid w:val="007C28D2"/>
    <w:rsid w:val="007C367D"/>
    <w:rsid w:val="007C3ED9"/>
    <w:rsid w:val="007C40B6"/>
    <w:rsid w:val="007C4E3C"/>
    <w:rsid w:val="007C5B87"/>
    <w:rsid w:val="007C5F53"/>
    <w:rsid w:val="007C609B"/>
    <w:rsid w:val="007C6A22"/>
    <w:rsid w:val="007C6FBC"/>
    <w:rsid w:val="007C7DAC"/>
    <w:rsid w:val="007D0679"/>
    <w:rsid w:val="007D0D67"/>
    <w:rsid w:val="007D10BE"/>
    <w:rsid w:val="007D1276"/>
    <w:rsid w:val="007D1998"/>
    <w:rsid w:val="007D1C17"/>
    <w:rsid w:val="007D20CB"/>
    <w:rsid w:val="007D211C"/>
    <w:rsid w:val="007D216A"/>
    <w:rsid w:val="007D3575"/>
    <w:rsid w:val="007D41FE"/>
    <w:rsid w:val="007D5487"/>
    <w:rsid w:val="007D5BB3"/>
    <w:rsid w:val="007D60F0"/>
    <w:rsid w:val="007D6BB6"/>
    <w:rsid w:val="007D764C"/>
    <w:rsid w:val="007D7882"/>
    <w:rsid w:val="007D7B75"/>
    <w:rsid w:val="007E0B78"/>
    <w:rsid w:val="007E16D7"/>
    <w:rsid w:val="007E1928"/>
    <w:rsid w:val="007E1966"/>
    <w:rsid w:val="007E197A"/>
    <w:rsid w:val="007E2EEC"/>
    <w:rsid w:val="007E41EA"/>
    <w:rsid w:val="007E5F0C"/>
    <w:rsid w:val="007E607B"/>
    <w:rsid w:val="007E69E3"/>
    <w:rsid w:val="007E6B8E"/>
    <w:rsid w:val="007F0221"/>
    <w:rsid w:val="007F0398"/>
    <w:rsid w:val="007F33B0"/>
    <w:rsid w:val="007F33DB"/>
    <w:rsid w:val="007F3767"/>
    <w:rsid w:val="007F3789"/>
    <w:rsid w:val="007F4DBF"/>
    <w:rsid w:val="007F50CD"/>
    <w:rsid w:val="007F58A6"/>
    <w:rsid w:val="007F622D"/>
    <w:rsid w:val="007F6599"/>
    <w:rsid w:val="007F7AEF"/>
    <w:rsid w:val="008009B0"/>
    <w:rsid w:val="00800CC4"/>
    <w:rsid w:val="008015E6"/>
    <w:rsid w:val="00801C6D"/>
    <w:rsid w:val="00801E08"/>
    <w:rsid w:val="00802F43"/>
    <w:rsid w:val="00803631"/>
    <w:rsid w:val="00803DF3"/>
    <w:rsid w:val="00803EC9"/>
    <w:rsid w:val="008041F5"/>
    <w:rsid w:val="00804429"/>
    <w:rsid w:val="0080646A"/>
    <w:rsid w:val="00806BC4"/>
    <w:rsid w:val="00806C63"/>
    <w:rsid w:val="00806C69"/>
    <w:rsid w:val="00807981"/>
    <w:rsid w:val="00811103"/>
    <w:rsid w:val="00811313"/>
    <w:rsid w:val="00811CA3"/>
    <w:rsid w:val="008134F7"/>
    <w:rsid w:val="00813EB2"/>
    <w:rsid w:val="0081477F"/>
    <w:rsid w:val="00816551"/>
    <w:rsid w:val="0081724C"/>
    <w:rsid w:val="00817E86"/>
    <w:rsid w:val="00820A2A"/>
    <w:rsid w:val="00822630"/>
    <w:rsid w:val="0082273B"/>
    <w:rsid w:val="008231D3"/>
    <w:rsid w:val="00823B7E"/>
    <w:rsid w:val="00823C3F"/>
    <w:rsid w:val="00823F28"/>
    <w:rsid w:val="008248D1"/>
    <w:rsid w:val="008249C3"/>
    <w:rsid w:val="00824ACB"/>
    <w:rsid w:val="00825169"/>
    <w:rsid w:val="00825527"/>
    <w:rsid w:val="00825A21"/>
    <w:rsid w:val="00830201"/>
    <w:rsid w:val="0083034B"/>
    <w:rsid w:val="0083049B"/>
    <w:rsid w:val="008323D4"/>
    <w:rsid w:val="00832448"/>
    <w:rsid w:val="00832EAB"/>
    <w:rsid w:val="008338BC"/>
    <w:rsid w:val="00834C50"/>
    <w:rsid w:val="00835657"/>
    <w:rsid w:val="008366DF"/>
    <w:rsid w:val="00836B68"/>
    <w:rsid w:val="00836E75"/>
    <w:rsid w:val="00837485"/>
    <w:rsid w:val="008403CF"/>
    <w:rsid w:val="00840880"/>
    <w:rsid w:val="008415E2"/>
    <w:rsid w:val="00843296"/>
    <w:rsid w:val="00843416"/>
    <w:rsid w:val="00843A66"/>
    <w:rsid w:val="00843F03"/>
    <w:rsid w:val="00843F57"/>
    <w:rsid w:val="00844511"/>
    <w:rsid w:val="00846BF9"/>
    <w:rsid w:val="00846EA8"/>
    <w:rsid w:val="00851241"/>
    <w:rsid w:val="00852374"/>
    <w:rsid w:val="008531B5"/>
    <w:rsid w:val="0085325E"/>
    <w:rsid w:val="008547BD"/>
    <w:rsid w:val="00854A6A"/>
    <w:rsid w:val="00854B7B"/>
    <w:rsid w:val="00854D1D"/>
    <w:rsid w:val="00854D68"/>
    <w:rsid w:val="008550FB"/>
    <w:rsid w:val="00855771"/>
    <w:rsid w:val="00855F6E"/>
    <w:rsid w:val="0085716B"/>
    <w:rsid w:val="00857798"/>
    <w:rsid w:val="0085791B"/>
    <w:rsid w:val="00857F7D"/>
    <w:rsid w:val="0086131F"/>
    <w:rsid w:val="00861BFF"/>
    <w:rsid w:val="0086233E"/>
    <w:rsid w:val="00862D8A"/>
    <w:rsid w:val="008634E4"/>
    <w:rsid w:val="00863A1A"/>
    <w:rsid w:val="00863D0F"/>
    <w:rsid w:val="00863E51"/>
    <w:rsid w:val="00864A92"/>
    <w:rsid w:val="00864C9B"/>
    <w:rsid w:val="00864FF4"/>
    <w:rsid w:val="008655A7"/>
    <w:rsid w:val="008656ED"/>
    <w:rsid w:val="00865AE8"/>
    <w:rsid w:val="00865B74"/>
    <w:rsid w:val="00865C54"/>
    <w:rsid w:val="0086684A"/>
    <w:rsid w:val="00867432"/>
    <w:rsid w:val="00870606"/>
    <w:rsid w:val="00870E9B"/>
    <w:rsid w:val="0087171C"/>
    <w:rsid w:val="008721FB"/>
    <w:rsid w:val="0087305E"/>
    <w:rsid w:val="0087482B"/>
    <w:rsid w:val="00874AAD"/>
    <w:rsid w:val="00874EA0"/>
    <w:rsid w:val="008751C6"/>
    <w:rsid w:val="0087527D"/>
    <w:rsid w:val="00875BBB"/>
    <w:rsid w:val="00875D46"/>
    <w:rsid w:val="00875E4D"/>
    <w:rsid w:val="00876A82"/>
    <w:rsid w:val="0087751A"/>
    <w:rsid w:val="00877923"/>
    <w:rsid w:val="00877B02"/>
    <w:rsid w:val="00880018"/>
    <w:rsid w:val="00880EE3"/>
    <w:rsid w:val="0088188E"/>
    <w:rsid w:val="00881BCD"/>
    <w:rsid w:val="00881BE0"/>
    <w:rsid w:val="008823ED"/>
    <w:rsid w:val="00883431"/>
    <w:rsid w:val="00883906"/>
    <w:rsid w:val="00884F22"/>
    <w:rsid w:val="00885367"/>
    <w:rsid w:val="00885DDA"/>
    <w:rsid w:val="008860AF"/>
    <w:rsid w:val="0088635F"/>
    <w:rsid w:val="00887278"/>
    <w:rsid w:val="008876D3"/>
    <w:rsid w:val="00887EC2"/>
    <w:rsid w:val="008900D9"/>
    <w:rsid w:val="00890280"/>
    <w:rsid w:val="00891DB6"/>
    <w:rsid w:val="0089290C"/>
    <w:rsid w:val="00892BCC"/>
    <w:rsid w:val="008932CF"/>
    <w:rsid w:val="00893A7E"/>
    <w:rsid w:val="00894FFB"/>
    <w:rsid w:val="00895C62"/>
    <w:rsid w:val="008967B2"/>
    <w:rsid w:val="008967BB"/>
    <w:rsid w:val="00896975"/>
    <w:rsid w:val="00896C55"/>
    <w:rsid w:val="00896CEC"/>
    <w:rsid w:val="00897729"/>
    <w:rsid w:val="00897810"/>
    <w:rsid w:val="00897FB9"/>
    <w:rsid w:val="008A0044"/>
    <w:rsid w:val="008A0931"/>
    <w:rsid w:val="008A0AC9"/>
    <w:rsid w:val="008A17D1"/>
    <w:rsid w:val="008A1B72"/>
    <w:rsid w:val="008A1DB0"/>
    <w:rsid w:val="008A227A"/>
    <w:rsid w:val="008A2785"/>
    <w:rsid w:val="008A29E4"/>
    <w:rsid w:val="008A2DCB"/>
    <w:rsid w:val="008A474B"/>
    <w:rsid w:val="008A5B78"/>
    <w:rsid w:val="008A5BB0"/>
    <w:rsid w:val="008A5BE2"/>
    <w:rsid w:val="008A608E"/>
    <w:rsid w:val="008A679B"/>
    <w:rsid w:val="008B01F6"/>
    <w:rsid w:val="008B0288"/>
    <w:rsid w:val="008B0AEC"/>
    <w:rsid w:val="008B1843"/>
    <w:rsid w:val="008B2BF7"/>
    <w:rsid w:val="008B3491"/>
    <w:rsid w:val="008B3A4A"/>
    <w:rsid w:val="008B3D73"/>
    <w:rsid w:val="008B43F9"/>
    <w:rsid w:val="008B4428"/>
    <w:rsid w:val="008B452D"/>
    <w:rsid w:val="008B4589"/>
    <w:rsid w:val="008B5DD6"/>
    <w:rsid w:val="008B6C50"/>
    <w:rsid w:val="008C0656"/>
    <w:rsid w:val="008C1134"/>
    <w:rsid w:val="008C1482"/>
    <w:rsid w:val="008C2489"/>
    <w:rsid w:val="008C285F"/>
    <w:rsid w:val="008C3436"/>
    <w:rsid w:val="008C4960"/>
    <w:rsid w:val="008C4E5E"/>
    <w:rsid w:val="008C530B"/>
    <w:rsid w:val="008C5DB8"/>
    <w:rsid w:val="008C604E"/>
    <w:rsid w:val="008C6C02"/>
    <w:rsid w:val="008C70D1"/>
    <w:rsid w:val="008C7421"/>
    <w:rsid w:val="008D06C5"/>
    <w:rsid w:val="008D12C1"/>
    <w:rsid w:val="008D14FD"/>
    <w:rsid w:val="008D165A"/>
    <w:rsid w:val="008D1DB7"/>
    <w:rsid w:val="008D205D"/>
    <w:rsid w:val="008D2526"/>
    <w:rsid w:val="008D2CF6"/>
    <w:rsid w:val="008D3A95"/>
    <w:rsid w:val="008D48BF"/>
    <w:rsid w:val="008D65C3"/>
    <w:rsid w:val="008D7520"/>
    <w:rsid w:val="008D7561"/>
    <w:rsid w:val="008D7738"/>
    <w:rsid w:val="008D7C34"/>
    <w:rsid w:val="008D7F7F"/>
    <w:rsid w:val="008E0025"/>
    <w:rsid w:val="008E180C"/>
    <w:rsid w:val="008E39E1"/>
    <w:rsid w:val="008E4809"/>
    <w:rsid w:val="008E7835"/>
    <w:rsid w:val="008F0196"/>
    <w:rsid w:val="008F0C81"/>
    <w:rsid w:val="008F0DA4"/>
    <w:rsid w:val="008F106B"/>
    <w:rsid w:val="008F2821"/>
    <w:rsid w:val="008F3203"/>
    <w:rsid w:val="008F3CAB"/>
    <w:rsid w:val="008F3D28"/>
    <w:rsid w:val="008F47AC"/>
    <w:rsid w:val="008F5B1B"/>
    <w:rsid w:val="008F6638"/>
    <w:rsid w:val="008F769B"/>
    <w:rsid w:val="008F7885"/>
    <w:rsid w:val="00900BB1"/>
    <w:rsid w:val="00900F29"/>
    <w:rsid w:val="00902013"/>
    <w:rsid w:val="0090330C"/>
    <w:rsid w:val="00903432"/>
    <w:rsid w:val="00903FFB"/>
    <w:rsid w:val="009054B3"/>
    <w:rsid w:val="00905E1C"/>
    <w:rsid w:val="00907684"/>
    <w:rsid w:val="00907DDA"/>
    <w:rsid w:val="00910187"/>
    <w:rsid w:val="00911634"/>
    <w:rsid w:val="00912F65"/>
    <w:rsid w:val="009131DE"/>
    <w:rsid w:val="009133B2"/>
    <w:rsid w:val="00914358"/>
    <w:rsid w:val="00914420"/>
    <w:rsid w:val="009145C4"/>
    <w:rsid w:val="009147D1"/>
    <w:rsid w:val="00915B40"/>
    <w:rsid w:val="0092073B"/>
    <w:rsid w:val="00920B7A"/>
    <w:rsid w:val="00921635"/>
    <w:rsid w:val="00921C6C"/>
    <w:rsid w:val="0092346B"/>
    <w:rsid w:val="0092417F"/>
    <w:rsid w:val="00925201"/>
    <w:rsid w:val="00925D3C"/>
    <w:rsid w:val="0092711F"/>
    <w:rsid w:val="00927B28"/>
    <w:rsid w:val="00927B84"/>
    <w:rsid w:val="00927FD5"/>
    <w:rsid w:val="00930ED0"/>
    <w:rsid w:val="009316A5"/>
    <w:rsid w:val="009319AA"/>
    <w:rsid w:val="009319B2"/>
    <w:rsid w:val="00931B62"/>
    <w:rsid w:val="00931F93"/>
    <w:rsid w:val="0093271F"/>
    <w:rsid w:val="00933785"/>
    <w:rsid w:val="009338DA"/>
    <w:rsid w:val="009343BF"/>
    <w:rsid w:val="00934549"/>
    <w:rsid w:val="0093473B"/>
    <w:rsid w:val="00934AF3"/>
    <w:rsid w:val="009359B9"/>
    <w:rsid w:val="009369D7"/>
    <w:rsid w:val="0094137C"/>
    <w:rsid w:val="00941460"/>
    <w:rsid w:val="00942042"/>
    <w:rsid w:val="00946217"/>
    <w:rsid w:val="0094699C"/>
    <w:rsid w:val="00946B46"/>
    <w:rsid w:val="009473F3"/>
    <w:rsid w:val="00947853"/>
    <w:rsid w:val="009507F6"/>
    <w:rsid w:val="009510BE"/>
    <w:rsid w:val="00951202"/>
    <w:rsid w:val="0095139A"/>
    <w:rsid w:val="009516F8"/>
    <w:rsid w:val="009521CF"/>
    <w:rsid w:val="0095235E"/>
    <w:rsid w:val="009529C6"/>
    <w:rsid w:val="00952D54"/>
    <w:rsid w:val="0095381C"/>
    <w:rsid w:val="00953F93"/>
    <w:rsid w:val="00954913"/>
    <w:rsid w:val="009568ED"/>
    <w:rsid w:val="00956E90"/>
    <w:rsid w:val="0096006D"/>
    <w:rsid w:val="00961BBC"/>
    <w:rsid w:val="00962124"/>
    <w:rsid w:val="00962D7D"/>
    <w:rsid w:val="009659EF"/>
    <w:rsid w:val="00965ADB"/>
    <w:rsid w:val="00966A5A"/>
    <w:rsid w:val="00966FD5"/>
    <w:rsid w:val="00967CF0"/>
    <w:rsid w:val="0097011B"/>
    <w:rsid w:val="00970955"/>
    <w:rsid w:val="00970D37"/>
    <w:rsid w:val="009713DF"/>
    <w:rsid w:val="009722D6"/>
    <w:rsid w:val="00972674"/>
    <w:rsid w:val="00972982"/>
    <w:rsid w:val="00974193"/>
    <w:rsid w:val="00974F6A"/>
    <w:rsid w:val="00975145"/>
    <w:rsid w:val="00976DB1"/>
    <w:rsid w:val="0097766E"/>
    <w:rsid w:val="0097799D"/>
    <w:rsid w:val="00980281"/>
    <w:rsid w:val="009815E0"/>
    <w:rsid w:val="009815FA"/>
    <w:rsid w:val="00981730"/>
    <w:rsid w:val="00982684"/>
    <w:rsid w:val="00983430"/>
    <w:rsid w:val="0098344A"/>
    <w:rsid w:val="00983559"/>
    <w:rsid w:val="00984B67"/>
    <w:rsid w:val="009852FD"/>
    <w:rsid w:val="00987144"/>
    <w:rsid w:val="009871A5"/>
    <w:rsid w:val="009877E9"/>
    <w:rsid w:val="00987C74"/>
    <w:rsid w:val="00987CC6"/>
    <w:rsid w:val="00992089"/>
    <w:rsid w:val="009929D7"/>
    <w:rsid w:val="009932A6"/>
    <w:rsid w:val="00993E0D"/>
    <w:rsid w:val="009941CA"/>
    <w:rsid w:val="009943C9"/>
    <w:rsid w:val="009948EA"/>
    <w:rsid w:val="009954A7"/>
    <w:rsid w:val="00995A61"/>
    <w:rsid w:val="00995A7D"/>
    <w:rsid w:val="009960A7"/>
    <w:rsid w:val="00996491"/>
    <w:rsid w:val="0099667D"/>
    <w:rsid w:val="009979BB"/>
    <w:rsid w:val="00997F65"/>
    <w:rsid w:val="009A1A3E"/>
    <w:rsid w:val="009A1C70"/>
    <w:rsid w:val="009A1EFA"/>
    <w:rsid w:val="009A2FC2"/>
    <w:rsid w:val="009A32AB"/>
    <w:rsid w:val="009A3CCB"/>
    <w:rsid w:val="009A4EA8"/>
    <w:rsid w:val="009A5F89"/>
    <w:rsid w:val="009A6DE8"/>
    <w:rsid w:val="009A7608"/>
    <w:rsid w:val="009A7FA0"/>
    <w:rsid w:val="009B0BA9"/>
    <w:rsid w:val="009B2A3B"/>
    <w:rsid w:val="009B3300"/>
    <w:rsid w:val="009B3811"/>
    <w:rsid w:val="009B43C6"/>
    <w:rsid w:val="009B478D"/>
    <w:rsid w:val="009B55AD"/>
    <w:rsid w:val="009B5D88"/>
    <w:rsid w:val="009C05F9"/>
    <w:rsid w:val="009C1838"/>
    <w:rsid w:val="009C2531"/>
    <w:rsid w:val="009C2B72"/>
    <w:rsid w:val="009C2BEF"/>
    <w:rsid w:val="009C337D"/>
    <w:rsid w:val="009C3D99"/>
    <w:rsid w:val="009C462C"/>
    <w:rsid w:val="009C4EB5"/>
    <w:rsid w:val="009C5157"/>
    <w:rsid w:val="009C5F9F"/>
    <w:rsid w:val="009C64B4"/>
    <w:rsid w:val="009C65B2"/>
    <w:rsid w:val="009C68CF"/>
    <w:rsid w:val="009C6C07"/>
    <w:rsid w:val="009C6CCF"/>
    <w:rsid w:val="009D01ED"/>
    <w:rsid w:val="009D0236"/>
    <w:rsid w:val="009D0A20"/>
    <w:rsid w:val="009D0C2A"/>
    <w:rsid w:val="009D105A"/>
    <w:rsid w:val="009D2052"/>
    <w:rsid w:val="009D2405"/>
    <w:rsid w:val="009D2512"/>
    <w:rsid w:val="009D3E95"/>
    <w:rsid w:val="009D4056"/>
    <w:rsid w:val="009D4489"/>
    <w:rsid w:val="009D6A50"/>
    <w:rsid w:val="009D6F8A"/>
    <w:rsid w:val="009D777C"/>
    <w:rsid w:val="009D7F5B"/>
    <w:rsid w:val="009E127F"/>
    <w:rsid w:val="009E1D11"/>
    <w:rsid w:val="009E2468"/>
    <w:rsid w:val="009E2C2D"/>
    <w:rsid w:val="009E336D"/>
    <w:rsid w:val="009E4A4C"/>
    <w:rsid w:val="009E56D3"/>
    <w:rsid w:val="009E66F2"/>
    <w:rsid w:val="009E6946"/>
    <w:rsid w:val="009E7C17"/>
    <w:rsid w:val="009F140F"/>
    <w:rsid w:val="009F1711"/>
    <w:rsid w:val="009F39DF"/>
    <w:rsid w:val="009F3BC9"/>
    <w:rsid w:val="009F410C"/>
    <w:rsid w:val="009F4228"/>
    <w:rsid w:val="009F4C8C"/>
    <w:rsid w:val="009F4E90"/>
    <w:rsid w:val="009F51F6"/>
    <w:rsid w:val="009F5257"/>
    <w:rsid w:val="009F5566"/>
    <w:rsid w:val="009F560C"/>
    <w:rsid w:val="009F58A3"/>
    <w:rsid w:val="009F6507"/>
    <w:rsid w:val="009F66AF"/>
    <w:rsid w:val="009F7B3B"/>
    <w:rsid w:val="009F7E48"/>
    <w:rsid w:val="00A003F6"/>
    <w:rsid w:val="00A00401"/>
    <w:rsid w:val="00A00A2B"/>
    <w:rsid w:val="00A0149F"/>
    <w:rsid w:val="00A014A8"/>
    <w:rsid w:val="00A01701"/>
    <w:rsid w:val="00A0298D"/>
    <w:rsid w:val="00A03245"/>
    <w:rsid w:val="00A03C86"/>
    <w:rsid w:val="00A03D2C"/>
    <w:rsid w:val="00A0444C"/>
    <w:rsid w:val="00A047EA"/>
    <w:rsid w:val="00A04C94"/>
    <w:rsid w:val="00A06252"/>
    <w:rsid w:val="00A064BA"/>
    <w:rsid w:val="00A0731F"/>
    <w:rsid w:val="00A103FA"/>
    <w:rsid w:val="00A104EE"/>
    <w:rsid w:val="00A116A6"/>
    <w:rsid w:val="00A13FF1"/>
    <w:rsid w:val="00A14403"/>
    <w:rsid w:val="00A14D46"/>
    <w:rsid w:val="00A15473"/>
    <w:rsid w:val="00A15E8D"/>
    <w:rsid w:val="00A16882"/>
    <w:rsid w:val="00A16D2D"/>
    <w:rsid w:val="00A17346"/>
    <w:rsid w:val="00A179BB"/>
    <w:rsid w:val="00A17BAB"/>
    <w:rsid w:val="00A21367"/>
    <w:rsid w:val="00A220D4"/>
    <w:rsid w:val="00A227AC"/>
    <w:rsid w:val="00A228AE"/>
    <w:rsid w:val="00A228C6"/>
    <w:rsid w:val="00A228F0"/>
    <w:rsid w:val="00A24178"/>
    <w:rsid w:val="00A24801"/>
    <w:rsid w:val="00A24CB4"/>
    <w:rsid w:val="00A25E43"/>
    <w:rsid w:val="00A26216"/>
    <w:rsid w:val="00A264AB"/>
    <w:rsid w:val="00A26988"/>
    <w:rsid w:val="00A26CC0"/>
    <w:rsid w:val="00A31C86"/>
    <w:rsid w:val="00A32434"/>
    <w:rsid w:val="00A332D1"/>
    <w:rsid w:val="00A33A2E"/>
    <w:rsid w:val="00A3429C"/>
    <w:rsid w:val="00A34C83"/>
    <w:rsid w:val="00A35201"/>
    <w:rsid w:val="00A35481"/>
    <w:rsid w:val="00A35534"/>
    <w:rsid w:val="00A35D68"/>
    <w:rsid w:val="00A35FF7"/>
    <w:rsid w:val="00A36946"/>
    <w:rsid w:val="00A37245"/>
    <w:rsid w:val="00A374A9"/>
    <w:rsid w:val="00A376AA"/>
    <w:rsid w:val="00A37FA5"/>
    <w:rsid w:val="00A400B1"/>
    <w:rsid w:val="00A40F92"/>
    <w:rsid w:val="00A41548"/>
    <w:rsid w:val="00A42860"/>
    <w:rsid w:val="00A42F1F"/>
    <w:rsid w:val="00A46709"/>
    <w:rsid w:val="00A46B75"/>
    <w:rsid w:val="00A47D64"/>
    <w:rsid w:val="00A47F95"/>
    <w:rsid w:val="00A5007E"/>
    <w:rsid w:val="00A50A4D"/>
    <w:rsid w:val="00A51403"/>
    <w:rsid w:val="00A51F22"/>
    <w:rsid w:val="00A53085"/>
    <w:rsid w:val="00A5314E"/>
    <w:rsid w:val="00A532F6"/>
    <w:rsid w:val="00A53EC9"/>
    <w:rsid w:val="00A571EC"/>
    <w:rsid w:val="00A576A8"/>
    <w:rsid w:val="00A6017E"/>
    <w:rsid w:val="00A607BB"/>
    <w:rsid w:val="00A619B9"/>
    <w:rsid w:val="00A61CE1"/>
    <w:rsid w:val="00A61FD4"/>
    <w:rsid w:val="00A622ED"/>
    <w:rsid w:val="00A625BC"/>
    <w:rsid w:val="00A63AF1"/>
    <w:rsid w:val="00A65268"/>
    <w:rsid w:val="00A65C66"/>
    <w:rsid w:val="00A670D1"/>
    <w:rsid w:val="00A67504"/>
    <w:rsid w:val="00A67C82"/>
    <w:rsid w:val="00A70194"/>
    <w:rsid w:val="00A72ABF"/>
    <w:rsid w:val="00A72EF8"/>
    <w:rsid w:val="00A732FD"/>
    <w:rsid w:val="00A7557E"/>
    <w:rsid w:val="00A7619D"/>
    <w:rsid w:val="00A7639F"/>
    <w:rsid w:val="00A76B20"/>
    <w:rsid w:val="00A76EBB"/>
    <w:rsid w:val="00A77010"/>
    <w:rsid w:val="00A77181"/>
    <w:rsid w:val="00A801E4"/>
    <w:rsid w:val="00A8061C"/>
    <w:rsid w:val="00A81A28"/>
    <w:rsid w:val="00A8431F"/>
    <w:rsid w:val="00A843F0"/>
    <w:rsid w:val="00A850BF"/>
    <w:rsid w:val="00A856EA"/>
    <w:rsid w:val="00A8579E"/>
    <w:rsid w:val="00A85F63"/>
    <w:rsid w:val="00A87610"/>
    <w:rsid w:val="00A87A51"/>
    <w:rsid w:val="00A87E3D"/>
    <w:rsid w:val="00A9002B"/>
    <w:rsid w:val="00A909F1"/>
    <w:rsid w:val="00A90FC1"/>
    <w:rsid w:val="00A914A5"/>
    <w:rsid w:val="00A91B93"/>
    <w:rsid w:val="00A92051"/>
    <w:rsid w:val="00A924AF"/>
    <w:rsid w:val="00A9446B"/>
    <w:rsid w:val="00A94693"/>
    <w:rsid w:val="00A95A15"/>
    <w:rsid w:val="00A95E35"/>
    <w:rsid w:val="00A96105"/>
    <w:rsid w:val="00A969B9"/>
    <w:rsid w:val="00AA0165"/>
    <w:rsid w:val="00AA2500"/>
    <w:rsid w:val="00AA2721"/>
    <w:rsid w:val="00AA3380"/>
    <w:rsid w:val="00AA394B"/>
    <w:rsid w:val="00AA4328"/>
    <w:rsid w:val="00AA4626"/>
    <w:rsid w:val="00AA472C"/>
    <w:rsid w:val="00AA4EF2"/>
    <w:rsid w:val="00AA5E39"/>
    <w:rsid w:val="00AA61EA"/>
    <w:rsid w:val="00AA64F2"/>
    <w:rsid w:val="00AA7875"/>
    <w:rsid w:val="00AA78D0"/>
    <w:rsid w:val="00AB019D"/>
    <w:rsid w:val="00AB02F2"/>
    <w:rsid w:val="00AB21EE"/>
    <w:rsid w:val="00AB24BD"/>
    <w:rsid w:val="00AB335E"/>
    <w:rsid w:val="00AB3504"/>
    <w:rsid w:val="00AB359B"/>
    <w:rsid w:val="00AB36A4"/>
    <w:rsid w:val="00AB401E"/>
    <w:rsid w:val="00AB4595"/>
    <w:rsid w:val="00AB53C4"/>
    <w:rsid w:val="00AB5A5A"/>
    <w:rsid w:val="00AB67BA"/>
    <w:rsid w:val="00AB6B0D"/>
    <w:rsid w:val="00AB748E"/>
    <w:rsid w:val="00AC01A7"/>
    <w:rsid w:val="00AC1BFC"/>
    <w:rsid w:val="00AC2234"/>
    <w:rsid w:val="00AC2661"/>
    <w:rsid w:val="00AC2C0C"/>
    <w:rsid w:val="00AC3374"/>
    <w:rsid w:val="00AC3B03"/>
    <w:rsid w:val="00AC48C0"/>
    <w:rsid w:val="00AC495F"/>
    <w:rsid w:val="00AC4C21"/>
    <w:rsid w:val="00AC546E"/>
    <w:rsid w:val="00AC55E7"/>
    <w:rsid w:val="00AC5EDB"/>
    <w:rsid w:val="00AC6431"/>
    <w:rsid w:val="00AC6A81"/>
    <w:rsid w:val="00AC6E25"/>
    <w:rsid w:val="00AC7460"/>
    <w:rsid w:val="00AC76CD"/>
    <w:rsid w:val="00AD0182"/>
    <w:rsid w:val="00AD04D7"/>
    <w:rsid w:val="00AD0700"/>
    <w:rsid w:val="00AD1376"/>
    <w:rsid w:val="00AD15E8"/>
    <w:rsid w:val="00AD1833"/>
    <w:rsid w:val="00AD2642"/>
    <w:rsid w:val="00AD309D"/>
    <w:rsid w:val="00AD3A2A"/>
    <w:rsid w:val="00AD3E3D"/>
    <w:rsid w:val="00AD4641"/>
    <w:rsid w:val="00AD48E9"/>
    <w:rsid w:val="00AD50BC"/>
    <w:rsid w:val="00AD53E1"/>
    <w:rsid w:val="00AD6D74"/>
    <w:rsid w:val="00AD76D0"/>
    <w:rsid w:val="00AD7D8A"/>
    <w:rsid w:val="00AE023C"/>
    <w:rsid w:val="00AE07BB"/>
    <w:rsid w:val="00AE1275"/>
    <w:rsid w:val="00AE1525"/>
    <w:rsid w:val="00AE1961"/>
    <w:rsid w:val="00AE2053"/>
    <w:rsid w:val="00AE2E66"/>
    <w:rsid w:val="00AE3592"/>
    <w:rsid w:val="00AE3F69"/>
    <w:rsid w:val="00AE4349"/>
    <w:rsid w:val="00AE52AC"/>
    <w:rsid w:val="00AE5D77"/>
    <w:rsid w:val="00AE7395"/>
    <w:rsid w:val="00AE7ED8"/>
    <w:rsid w:val="00AF04F4"/>
    <w:rsid w:val="00AF0ADC"/>
    <w:rsid w:val="00AF19CF"/>
    <w:rsid w:val="00AF21EC"/>
    <w:rsid w:val="00AF2BA6"/>
    <w:rsid w:val="00AF4342"/>
    <w:rsid w:val="00AF43C6"/>
    <w:rsid w:val="00AF4501"/>
    <w:rsid w:val="00AF484D"/>
    <w:rsid w:val="00AF6170"/>
    <w:rsid w:val="00AF7269"/>
    <w:rsid w:val="00AF789A"/>
    <w:rsid w:val="00AF7FBB"/>
    <w:rsid w:val="00B00605"/>
    <w:rsid w:val="00B00D1E"/>
    <w:rsid w:val="00B00FB7"/>
    <w:rsid w:val="00B01F5A"/>
    <w:rsid w:val="00B020A5"/>
    <w:rsid w:val="00B0211A"/>
    <w:rsid w:val="00B02790"/>
    <w:rsid w:val="00B02BB1"/>
    <w:rsid w:val="00B039F5"/>
    <w:rsid w:val="00B0473D"/>
    <w:rsid w:val="00B04A56"/>
    <w:rsid w:val="00B04C42"/>
    <w:rsid w:val="00B05194"/>
    <w:rsid w:val="00B05342"/>
    <w:rsid w:val="00B0684F"/>
    <w:rsid w:val="00B06D11"/>
    <w:rsid w:val="00B072FA"/>
    <w:rsid w:val="00B077D7"/>
    <w:rsid w:val="00B0798D"/>
    <w:rsid w:val="00B07CD2"/>
    <w:rsid w:val="00B07D97"/>
    <w:rsid w:val="00B10421"/>
    <w:rsid w:val="00B1113C"/>
    <w:rsid w:val="00B112F7"/>
    <w:rsid w:val="00B113E4"/>
    <w:rsid w:val="00B118BC"/>
    <w:rsid w:val="00B1274B"/>
    <w:rsid w:val="00B12D33"/>
    <w:rsid w:val="00B13192"/>
    <w:rsid w:val="00B13194"/>
    <w:rsid w:val="00B13A87"/>
    <w:rsid w:val="00B13CD4"/>
    <w:rsid w:val="00B1405E"/>
    <w:rsid w:val="00B15848"/>
    <w:rsid w:val="00B15EAC"/>
    <w:rsid w:val="00B16523"/>
    <w:rsid w:val="00B16E00"/>
    <w:rsid w:val="00B17190"/>
    <w:rsid w:val="00B171F1"/>
    <w:rsid w:val="00B175E3"/>
    <w:rsid w:val="00B1763A"/>
    <w:rsid w:val="00B17E62"/>
    <w:rsid w:val="00B21F13"/>
    <w:rsid w:val="00B22C95"/>
    <w:rsid w:val="00B22E37"/>
    <w:rsid w:val="00B231F5"/>
    <w:rsid w:val="00B24A45"/>
    <w:rsid w:val="00B25407"/>
    <w:rsid w:val="00B2598A"/>
    <w:rsid w:val="00B25DBF"/>
    <w:rsid w:val="00B26271"/>
    <w:rsid w:val="00B2665B"/>
    <w:rsid w:val="00B275BD"/>
    <w:rsid w:val="00B27745"/>
    <w:rsid w:val="00B279F1"/>
    <w:rsid w:val="00B310FF"/>
    <w:rsid w:val="00B33539"/>
    <w:rsid w:val="00B33BB3"/>
    <w:rsid w:val="00B33E9D"/>
    <w:rsid w:val="00B34942"/>
    <w:rsid w:val="00B34AF6"/>
    <w:rsid w:val="00B35540"/>
    <w:rsid w:val="00B35BEF"/>
    <w:rsid w:val="00B364F0"/>
    <w:rsid w:val="00B3757B"/>
    <w:rsid w:val="00B407FC"/>
    <w:rsid w:val="00B41443"/>
    <w:rsid w:val="00B41892"/>
    <w:rsid w:val="00B4210B"/>
    <w:rsid w:val="00B42AA7"/>
    <w:rsid w:val="00B43850"/>
    <w:rsid w:val="00B44311"/>
    <w:rsid w:val="00B44FA3"/>
    <w:rsid w:val="00B45C16"/>
    <w:rsid w:val="00B45C54"/>
    <w:rsid w:val="00B46140"/>
    <w:rsid w:val="00B4621A"/>
    <w:rsid w:val="00B47316"/>
    <w:rsid w:val="00B47669"/>
    <w:rsid w:val="00B47A9A"/>
    <w:rsid w:val="00B47F4D"/>
    <w:rsid w:val="00B5028B"/>
    <w:rsid w:val="00B510E8"/>
    <w:rsid w:val="00B51752"/>
    <w:rsid w:val="00B51DC7"/>
    <w:rsid w:val="00B52447"/>
    <w:rsid w:val="00B52AFC"/>
    <w:rsid w:val="00B53771"/>
    <w:rsid w:val="00B537B1"/>
    <w:rsid w:val="00B537FF"/>
    <w:rsid w:val="00B53DA0"/>
    <w:rsid w:val="00B54167"/>
    <w:rsid w:val="00B549D2"/>
    <w:rsid w:val="00B54F46"/>
    <w:rsid w:val="00B552D0"/>
    <w:rsid w:val="00B56487"/>
    <w:rsid w:val="00B565DA"/>
    <w:rsid w:val="00B56BB3"/>
    <w:rsid w:val="00B60E19"/>
    <w:rsid w:val="00B6150A"/>
    <w:rsid w:val="00B61C69"/>
    <w:rsid w:val="00B628AC"/>
    <w:rsid w:val="00B6463D"/>
    <w:rsid w:val="00B64847"/>
    <w:rsid w:val="00B64EDD"/>
    <w:rsid w:val="00B65765"/>
    <w:rsid w:val="00B66824"/>
    <w:rsid w:val="00B6701A"/>
    <w:rsid w:val="00B679AB"/>
    <w:rsid w:val="00B67CB5"/>
    <w:rsid w:val="00B67DC4"/>
    <w:rsid w:val="00B7134E"/>
    <w:rsid w:val="00B71848"/>
    <w:rsid w:val="00B72BEC"/>
    <w:rsid w:val="00B73049"/>
    <w:rsid w:val="00B73330"/>
    <w:rsid w:val="00B751F9"/>
    <w:rsid w:val="00B757CA"/>
    <w:rsid w:val="00B7586E"/>
    <w:rsid w:val="00B75B24"/>
    <w:rsid w:val="00B75D12"/>
    <w:rsid w:val="00B76A5E"/>
    <w:rsid w:val="00B76BAA"/>
    <w:rsid w:val="00B77367"/>
    <w:rsid w:val="00B7783B"/>
    <w:rsid w:val="00B80A91"/>
    <w:rsid w:val="00B80DDF"/>
    <w:rsid w:val="00B8187D"/>
    <w:rsid w:val="00B81BFA"/>
    <w:rsid w:val="00B8293A"/>
    <w:rsid w:val="00B8396B"/>
    <w:rsid w:val="00B848F6"/>
    <w:rsid w:val="00B851DC"/>
    <w:rsid w:val="00B85F57"/>
    <w:rsid w:val="00B9086D"/>
    <w:rsid w:val="00B90F22"/>
    <w:rsid w:val="00B91034"/>
    <w:rsid w:val="00B91E1D"/>
    <w:rsid w:val="00B9272C"/>
    <w:rsid w:val="00B92982"/>
    <w:rsid w:val="00B92C03"/>
    <w:rsid w:val="00B931D3"/>
    <w:rsid w:val="00B93A83"/>
    <w:rsid w:val="00B93FC8"/>
    <w:rsid w:val="00B94946"/>
    <w:rsid w:val="00B95533"/>
    <w:rsid w:val="00B95DA4"/>
    <w:rsid w:val="00B964DA"/>
    <w:rsid w:val="00B9658E"/>
    <w:rsid w:val="00B96BF8"/>
    <w:rsid w:val="00BA0BB6"/>
    <w:rsid w:val="00BA3647"/>
    <w:rsid w:val="00BA385C"/>
    <w:rsid w:val="00BA4B6C"/>
    <w:rsid w:val="00BA4B86"/>
    <w:rsid w:val="00BA56F1"/>
    <w:rsid w:val="00BA6714"/>
    <w:rsid w:val="00BB0884"/>
    <w:rsid w:val="00BB149F"/>
    <w:rsid w:val="00BB249E"/>
    <w:rsid w:val="00BB2FE4"/>
    <w:rsid w:val="00BB314C"/>
    <w:rsid w:val="00BB3727"/>
    <w:rsid w:val="00BB3A71"/>
    <w:rsid w:val="00BB50A6"/>
    <w:rsid w:val="00BB6C3E"/>
    <w:rsid w:val="00BB6DA4"/>
    <w:rsid w:val="00BB719F"/>
    <w:rsid w:val="00BB748A"/>
    <w:rsid w:val="00BC0145"/>
    <w:rsid w:val="00BC018E"/>
    <w:rsid w:val="00BC06A5"/>
    <w:rsid w:val="00BC1215"/>
    <w:rsid w:val="00BC23E5"/>
    <w:rsid w:val="00BC3A00"/>
    <w:rsid w:val="00BC400A"/>
    <w:rsid w:val="00BC40E2"/>
    <w:rsid w:val="00BC4C0A"/>
    <w:rsid w:val="00BC55CA"/>
    <w:rsid w:val="00BC6427"/>
    <w:rsid w:val="00BC665D"/>
    <w:rsid w:val="00BC6D59"/>
    <w:rsid w:val="00BD021B"/>
    <w:rsid w:val="00BD071B"/>
    <w:rsid w:val="00BD1EE7"/>
    <w:rsid w:val="00BD2C90"/>
    <w:rsid w:val="00BD3501"/>
    <w:rsid w:val="00BD3723"/>
    <w:rsid w:val="00BD3769"/>
    <w:rsid w:val="00BD41F4"/>
    <w:rsid w:val="00BD56E9"/>
    <w:rsid w:val="00BD5B1F"/>
    <w:rsid w:val="00BE05C9"/>
    <w:rsid w:val="00BE1AB0"/>
    <w:rsid w:val="00BE23D3"/>
    <w:rsid w:val="00BE3E6E"/>
    <w:rsid w:val="00BE412B"/>
    <w:rsid w:val="00BE44E3"/>
    <w:rsid w:val="00BE58C8"/>
    <w:rsid w:val="00BE5E33"/>
    <w:rsid w:val="00BE61D6"/>
    <w:rsid w:val="00BE662B"/>
    <w:rsid w:val="00BE67DD"/>
    <w:rsid w:val="00BE6A28"/>
    <w:rsid w:val="00BE75F6"/>
    <w:rsid w:val="00BE7B43"/>
    <w:rsid w:val="00BE7DAE"/>
    <w:rsid w:val="00BF0195"/>
    <w:rsid w:val="00BF0CF6"/>
    <w:rsid w:val="00BF1414"/>
    <w:rsid w:val="00BF1477"/>
    <w:rsid w:val="00BF2EA4"/>
    <w:rsid w:val="00BF4A87"/>
    <w:rsid w:val="00BF52D2"/>
    <w:rsid w:val="00BF5A7E"/>
    <w:rsid w:val="00BF60E7"/>
    <w:rsid w:val="00BF6443"/>
    <w:rsid w:val="00BF7C5A"/>
    <w:rsid w:val="00C00353"/>
    <w:rsid w:val="00C0070A"/>
    <w:rsid w:val="00C023C4"/>
    <w:rsid w:val="00C02BBC"/>
    <w:rsid w:val="00C0316C"/>
    <w:rsid w:val="00C03745"/>
    <w:rsid w:val="00C040D7"/>
    <w:rsid w:val="00C044F1"/>
    <w:rsid w:val="00C0456D"/>
    <w:rsid w:val="00C04E3E"/>
    <w:rsid w:val="00C05BF9"/>
    <w:rsid w:val="00C0643F"/>
    <w:rsid w:val="00C06B0A"/>
    <w:rsid w:val="00C07700"/>
    <w:rsid w:val="00C07912"/>
    <w:rsid w:val="00C07C2B"/>
    <w:rsid w:val="00C07EAA"/>
    <w:rsid w:val="00C10303"/>
    <w:rsid w:val="00C10791"/>
    <w:rsid w:val="00C10D26"/>
    <w:rsid w:val="00C123BA"/>
    <w:rsid w:val="00C128A8"/>
    <w:rsid w:val="00C12FD0"/>
    <w:rsid w:val="00C1319A"/>
    <w:rsid w:val="00C135EB"/>
    <w:rsid w:val="00C13D91"/>
    <w:rsid w:val="00C14026"/>
    <w:rsid w:val="00C14423"/>
    <w:rsid w:val="00C144AB"/>
    <w:rsid w:val="00C14992"/>
    <w:rsid w:val="00C14AEB"/>
    <w:rsid w:val="00C15297"/>
    <w:rsid w:val="00C153C9"/>
    <w:rsid w:val="00C154A7"/>
    <w:rsid w:val="00C159EE"/>
    <w:rsid w:val="00C15BA2"/>
    <w:rsid w:val="00C15F34"/>
    <w:rsid w:val="00C1610D"/>
    <w:rsid w:val="00C17AD6"/>
    <w:rsid w:val="00C2044D"/>
    <w:rsid w:val="00C20C29"/>
    <w:rsid w:val="00C21465"/>
    <w:rsid w:val="00C21684"/>
    <w:rsid w:val="00C224DC"/>
    <w:rsid w:val="00C22AF8"/>
    <w:rsid w:val="00C22F94"/>
    <w:rsid w:val="00C236ED"/>
    <w:rsid w:val="00C24155"/>
    <w:rsid w:val="00C24395"/>
    <w:rsid w:val="00C2692A"/>
    <w:rsid w:val="00C27E41"/>
    <w:rsid w:val="00C30094"/>
    <w:rsid w:val="00C30FF6"/>
    <w:rsid w:val="00C31323"/>
    <w:rsid w:val="00C3186B"/>
    <w:rsid w:val="00C31A90"/>
    <w:rsid w:val="00C324D0"/>
    <w:rsid w:val="00C32AA2"/>
    <w:rsid w:val="00C33E12"/>
    <w:rsid w:val="00C33ED2"/>
    <w:rsid w:val="00C34A1F"/>
    <w:rsid w:val="00C34B71"/>
    <w:rsid w:val="00C35A73"/>
    <w:rsid w:val="00C35E9C"/>
    <w:rsid w:val="00C361CD"/>
    <w:rsid w:val="00C3630C"/>
    <w:rsid w:val="00C37B38"/>
    <w:rsid w:val="00C37CEA"/>
    <w:rsid w:val="00C420C2"/>
    <w:rsid w:val="00C42890"/>
    <w:rsid w:val="00C436D0"/>
    <w:rsid w:val="00C43B2A"/>
    <w:rsid w:val="00C43D87"/>
    <w:rsid w:val="00C45EB2"/>
    <w:rsid w:val="00C46A1C"/>
    <w:rsid w:val="00C50732"/>
    <w:rsid w:val="00C5077A"/>
    <w:rsid w:val="00C50967"/>
    <w:rsid w:val="00C50C6E"/>
    <w:rsid w:val="00C50EEE"/>
    <w:rsid w:val="00C517B2"/>
    <w:rsid w:val="00C51EBE"/>
    <w:rsid w:val="00C520BB"/>
    <w:rsid w:val="00C5251D"/>
    <w:rsid w:val="00C52962"/>
    <w:rsid w:val="00C53864"/>
    <w:rsid w:val="00C539EF"/>
    <w:rsid w:val="00C54ACD"/>
    <w:rsid w:val="00C56164"/>
    <w:rsid w:val="00C5708E"/>
    <w:rsid w:val="00C57C1F"/>
    <w:rsid w:val="00C602C4"/>
    <w:rsid w:val="00C60FC5"/>
    <w:rsid w:val="00C623E6"/>
    <w:rsid w:val="00C627CA"/>
    <w:rsid w:val="00C642E6"/>
    <w:rsid w:val="00C655C6"/>
    <w:rsid w:val="00C655E6"/>
    <w:rsid w:val="00C66089"/>
    <w:rsid w:val="00C672FB"/>
    <w:rsid w:val="00C70FCB"/>
    <w:rsid w:val="00C723DD"/>
    <w:rsid w:val="00C73781"/>
    <w:rsid w:val="00C7415A"/>
    <w:rsid w:val="00C743A2"/>
    <w:rsid w:val="00C74FA4"/>
    <w:rsid w:val="00C7587B"/>
    <w:rsid w:val="00C75FB3"/>
    <w:rsid w:val="00C7665E"/>
    <w:rsid w:val="00C76A49"/>
    <w:rsid w:val="00C76AC4"/>
    <w:rsid w:val="00C77352"/>
    <w:rsid w:val="00C7763B"/>
    <w:rsid w:val="00C77D49"/>
    <w:rsid w:val="00C80B19"/>
    <w:rsid w:val="00C80D2C"/>
    <w:rsid w:val="00C80E80"/>
    <w:rsid w:val="00C815C3"/>
    <w:rsid w:val="00C81BB1"/>
    <w:rsid w:val="00C81CE0"/>
    <w:rsid w:val="00C81ED6"/>
    <w:rsid w:val="00C86CEE"/>
    <w:rsid w:val="00C86EF8"/>
    <w:rsid w:val="00C871B5"/>
    <w:rsid w:val="00C87575"/>
    <w:rsid w:val="00C87B98"/>
    <w:rsid w:val="00C87FEF"/>
    <w:rsid w:val="00C90098"/>
    <w:rsid w:val="00C9026F"/>
    <w:rsid w:val="00C9063F"/>
    <w:rsid w:val="00C906BD"/>
    <w:rsid w:val="00C90B9D"/>
    <w:rsid w:val="00C91B7E"/>
    <w:rsid w:val="00C923BF"/>
    <w:rsid w:val="00C92A4A"/>
    <w:rsid w:val="00C93678"/>
    <w:rsid w:val="00C940D1"/>
    <w:rsid w:val="00C94282"/>
    <w:rsid w:val="00C944A8"/>
    <w:rsid w:val="00C94562"/>
    <w:rsid w:val="00C94D4A"/>
    <w:rsid w:val="00C9500B"/>
    <w:rsid w:val="00C95C98"/>
    <w:rsid w:val="00C9655E"/>
    <w:rsid w:val="00CA00C2"/>
    <w:rsid w:val="00CA184B"/>
    <w:rsid w:val="00CA199B"/>
    <w:rsid w:val="00CA1C33"/>
    <w:rsid w:val="00CA212E"/>
    <w:rsid w:val="00CA298C"/>
    <w:rsid w:val="00CA31AA"/>
    <w:rsid w:val="00CA39DE"/>
    <w:rsid w:val="00CA3AC0"/>
    <w:rsid w:val="00CA70EB"/>
    <w:rsid w:val="00CA755C"/>
    <w:rsid w:val="00CA7576"/>
    <w:rsid w:val="00CA7C80"/>
    <w:rsid w:val="00CB0490"/>
    <w:rsid w:val="00CB2820"/>
    <w:rsid w:val="00CB2B13"/>
    <w:rsid w:val="00CB2DDD"/>
    <w:rsid w:val="00CB679B"/>
    <w:rsid w:val="00CB7296"/>
    <w:rsid w:val="00CB7344"/>
    <w:rsid w:val="00CB75AC"/>
    <w:rsid w:val="00CB75DA"/>
    <w:rsid w:val="00CB7B7A"/>
    <w:rsid w:val="00CB7CD9"/>
    <w:rsid w:val="00CC03C0"/>
    <w:rsid w:val="00CC04A7"/>
    <w:rsid w:val="00CC05C2"/>
    <w:rsid w:val="00CC0A6A"/>
    <w:rsid w:val="00CC17BF"/>
    <w:rsid w:val="00CC1C24"/>
    <w:rsid w:val="00CC1DF8"/>
    <w:rsid w:val="00CC21DA"/>
    <w:rsid w:val="00CC2CDC"/>
    <w:rsid w:val="00CC2FF0"/>
    <w:rsid w:val="00CC309A"/>
    <w:rsid w:val="00CC36FB"/>
    <w:rsid w:val="00CC3747"/>
    <w:rsid w:val="00CC3D5C"/>
    <w:rsid w:val="00CC46D7"/>
    <w:rsid w:val="00CC51C9"/>
    <w:rsid w:val="00CC5622"/>
    <w:rsid w:val="00CC66B5"/>
    <w:rsid w:val="00CC77B8"/>
    <w:rsid w:val="00CC7BBC"/>
    <w:rsid w:val="00CD1589"/>
    <w:rsid w:val="00CD1694"/>
    <w:rsid w:val="00CD1BDB"/>
    <w:rsid w:val="00CD2ECC"/>
    <w:rsid w:val="00CD2EFF"/>
    <w:rsid w:val="00CD3569"/>
    <w:rsid w:val="00CD3D8E"/>
    <w:rsid w:val="00CD3FEB"/>
    <w:rsid w:val="00CD4A50"/>
    <w:rsid w:val="00CD4B3A"/>
    <w:rsid w:val="00CD4E7C"/>
    <w:rsid w:val="00CD5EA5"/>
    <w:rsid w:val="00CD6151"/>
    <w:rsid w:val="00CD61D9"/>
    <w:rsid w:val="00CD6998"/>
    <w:rsid w:val="00CD6AE2"/>
    <w:rsid w:val="00CD6CD0"/>
    <w:rsid w:val="00CD6E88"/>
    <w:rsid w:val="00CD704D"/>
    <w:rsid w:val="00CD75DD"/>
    <w:rsid w:val="00CD7670"/>
    <w:rsid w:val="00CD7C46"/>
    <w:rsid w:val="00CE0EB7"/>
    <w:rsid w:val="00CE211D"/>
    <w:rsid w:val="00CE2D27"/>
    <w:rsid w:val="00CE2E35"/>
    <w:rsid w:val="00CE3283"/>
    <w:rsid w:val="00CE3AB1"/>
    <w:rsid w:val="00CE48B8"/>
    <w:rsid w:val="00CE49E2"/>
    <w:rsid w:val="00CE54F5"/>
    <w:rsid w:val="00CE6C65"/>
    <w:rsid w:val="00CE7EAC"/>
    <w:rsid w:val="00CF1D8A"/>
    <w:rsid w:val="00CF3B95"/>
    <w:rsid w:val="00CF3DBE"/>
    <w:rsid w:val="00CF5312"/>
    <w:rsid w:val="00CF5449"/>
    <w:rsid w:val="00CF586C"/>
    <w:rsid w:val="00CF60E9"/>
    <w:rsid w:val="00CF60FA"/>
    <w:rsid w:val="00CF7CE2"/>
    <w:rsid w:val="00CF7D13"/>
    <w:rsid w:val="00D001E0"/>
    <w:rsid w:val="00D014FD"/>
    <w:rsid w:val="00D015EC"/>
    <w:rsid w:val="00D0261E"/>
    <w:rsid w:val="00D02EEB"/>
    <w:rsid w:val="00D0348E"/>
    <w:rsid w:val="00D03CAE"/>
    <w:rsid w:val="00D04F78"/>
    <w:rsid w:val="00D04FA2"/>
    <w:rsid w:val="00D05624"/>
    <w:rsid w:val="00D05F68"/>
    <w:rsid w:val="00D06F68"/>
    <w:rsid w:val="00D0739A"/>
    <w:rsid w:val="00D10482"/>
    <w:rsid w:val="00D11D75"/>
    <w:rsid w:val="00D11EB8"/>
    <w:rsid w:val="00D128ED"/>
    <w:rsid w:val="00D12ABA"/>
    <w:rsid w:val="00D139FA"/>
    <w:rsid w:val="00D142F3"/>
    <w:rsid w:val="00D14569"/>
    <w:rsid w:val="00D15A5A"/>
    <w:rsid w:val="00D16B30"/>
    <w:rsid w:val="00D17168"/>
    <w:rsid w:val="00D17504"/>
    <w:rsid w:val="00D17EBC"/>
    <w:rsid w:val="00D2049A"/>
    <w:rsid w:val="00D221AB"/>
    <w:rsid w:val="00D2220F"/>
    <w:rsid w:val="00D22EF3"/>
    <w:rsid w:val="00D23672"/>
    <w:rsid w:val="00D2403B"/>
    <w:rsid w:val="00D24426"/>
    <w:rsid w:val="00D24FEF"/>
    <w:rsid w:val="00D257BB"/>
    <w:rsid w:val="00D308C7"/>
    <w:rsid w:val="00D30F4C"/>
    <w:rsid w:val="00D31749"/>
    <w:rsid w:val="00D31FBC"/>
    <w:rsid w:val="00D32061"/>
    <w:rsid w:val="00D32D12"/>
    <w:rsid w:val="00D34CD1"/>
    <w:rsid w:val="00D35227"/>
    <w:rsid w:val="00D35AED"/>
    <w:rsid w:val="00D37005"/>
    <w:rsid w:val="00D37A8A"/>
    <w:rsid w:val="00D41848"/>
    <w:rsid w:val="00D418A5"/>
    <w:rsid w:val="00D42778"/>
    <w:rsid w:val="00D430DD"/>
    <w:rsid w:val="00D431DB"/>
    <w:rsid w:val="00D4331F"/>
    <w:rsid w:val="00D4348D"/>
    <w:rsid w:val="00D440B6"/>
    <w:rsid w:val="00D44848"/>
    <w:rsid w:val="00D44864"/>
    <w:rsid w:val="00D4495F"/>
    <w:rsid w:val="00D45155"/>
    <w:rsid w:val="00D4525E"/>
    <w:rsid w:val="00D469FF"/>
    <w:rsid w:val="00D46C4A"/>
    <w:rsid w:val="00D47506"/>
    <w:rsid w:val="00D50651"/>
    <w:rsid w:val="00D51C07"/>
    <w:rsid w:val="00D51F70"/>
    <w:rsid w:val="00D52453"/>
    <w:rsid w:val="00D5268C"/>
    <w:rsid w:val="00D5275A"/>
    <w:rsid w:val="00D53A98"/>
    <w:rsid w:val="00D55B64"/>
    <w:rsid w:val="00D56070"/>
    <w:rsid w:val="00D56ED1"/>
    <w:rsid w:val="00D56F27"/>
    <w:rsid w:val="00D608ED"/>
    <w:rsid w:val="00D61809"/>
    <w:rsid w:val="00D61883"/>
    <w:rsid w:val="00D622AF"/>
    <w:rsid w:val="00D62AB2"/>
    <w:rsid w:val="00D62ED3"/>
    <w:rsid w:val="00D63478"/>
    <w:rsid w:val="00D6396D"/>
    <w:rsid w:val="00D65EA7"/>
    <w:rsid w:val="00D660B1"/>
    <w:rsid w:val="00D66441"/>
    <w:rsid w:val="00D70B57"/>
    <w:rsid w:val="00D71571"/>
    <w:rsid w:val="00D72052"/>
    <w:rsid w:val="00D72072"/>
    <w:rsid w:val="00D72B31"/>
    <w:rsid w:val="00D72C57"/>
    <w:rsid w:val="00D730D7"/>
    <w:rsid w:val="00D733EC"/>
    <w:rsid w:val="00D7362E"/>
    <w:rsid w:val="00D7372C"/>
    <w:rsid w:val="00D737E8"/>
    <w:rsid w:val="00D74CD7"/>
    <w:rsid w:val="00D75657"/>
    <w:rsid w:val="00D75D52"/>
    <w:rsid w:val="00D76B0D"/>
    <w:rsid w:val="00D77696"/>
    <w:rsid w:val="00D77DBF"/>
    <w:rsid w:val="00D807C5"/>
    <w:rsid w:val="00D82414"/>
    <w:rsid w:val="00D82505"/>
    <w:rsid w:val="00D833B7"/>
    <w:rsid w:val="00D83862"/>
    <w:rsid w:val="00D84173"/>
    <w:rsid w:val="00D8502E"/>
    <w:rsid w:val="00D85EDB"/>
    <w:rsid w:val="00D865E6"/>
    <w:rsid w:val="00D879DD"/>
    <w:rsid w:val="00D9018E"/>
    <w:rsid w:val="00D9031F"/>
    <w:rsid w:val="00D9057D"/>
    <w:rsid w:val="00D90E0D"/>
    <w:rsid w:val="00D90E1A"/>
    <w:rsid w:val="00D914A5"/>
    <w:rsid w:val="00D9159B"/>
    <w:rsid w:val="00D919E7"/>
    <w:rsid w:val="00D91DD8"/>
    <w:rsid w:val="00D922E2"/>
    <w:rsid w:val="00D925E0"/>
    <w:rsid w:val="00D930D5"/>
    <w:rsid w:val="00D9370C"/>
    <w:rsid w:val="00D9486F"/>
    <w:rsid w:val="00D94A7A"/>
    <w:rsid w:val="00D94ADF"/>
    <w:rsid w:val="00D9562B"/>
    <w:rsid w:val="00D960EC"/>
    <w:rsid w:val="00D9630C"/>
    <w:rsid w:val="00D96413"/>
    <w:rsid w:val="00D96804"/>
    <w:rsid w:val="00D969D1"/>
    <w:rsid w:val="00D971A0"/>
    <w:rsid w:val="00DA01CF"/>
    <w:rsid w:val="00DA11DC"/>
    <w:rsid w:val="00DA2671"/>
    <w:rsid w:val="00DA3601"/>
    <w:rsid w:val="00DA378D"/>
    <w:rsid w:val="00DA46F3"/>
    <w:rsid w:val="00DA4BDE"/>
    <w:rsid w:val="00DA54C6"/>
    <w:rsid w:val="00DA6834"/>
    <w:rsid w:val="00DA7216"/>
    <w:rsid w:val="00DA7482"/>
    <w:rsid w:val="00DB0029"/>
    <w:rsid w:val="00DB0A8C"/>
    <w:rsid w:val="00DB2084"/>
    <w:rsid w:val="00DB2802"/>
    <w:rsid w:val="00DB293D"/>
    <w:rsid w:val="00DB2A2C"/>
    <w:rsid w:val="00DB3596"/>
    <w:rsid w:val="00DB361E"/>
    <w:rsid w:val="00DB3A01"/>
    <w:rsid w:val="00DB3BAC"/>
    <w:rsid w:val="00DB4E3D"/>
    <w:rsid w:val="00DB5CA3"/>
    <w:rsid w:val="00DB6190"/>
    <w:rsid w:val="00DB61D6"/>
    <w:rsid w:val="00DB6EA4"/>
    <w:rsid w:val="00DB771D"/>
    <w:rsid w:val="00DB79B4"/>
    <w:rsid w:val="00DB7A95"/>
    <w:rsid w:val="00DC0C16"/>
    <w:rsid w:val="00DC0D2A"/>
    <w:rsid w:val="00DC13E8"/>
    <w:rsid w:val="00DC15C0"/>
    <w:rsid w:val="00DC1724"/>
    <w:rsid w:val="00DC1FC5"/>
    <w:rsid w:val="00DC241C"/>
    <w:rsid w:val="00DC38C1"/>
    <w:rsid w:val="00DC4B54"/>
    <w:rsid w:val="00DC5745"/>
    <w:rsid w:val="00DC6643"/>
    <w:rsid w:val="00DC66E1"/>
    <w:rsid w:val="00DC6F71"/>
    <w:rsid w:val="00DC7141"/>
    <w:rsid w:val="00DD0226"/>
    <w:rsid w:val="00DD02AA"/>
    <w:rsid w:val="00DD159A"/>
    <w:rsid w:val="00DD1DFC"/>
    <w:rsid w:val="00DD3227"/>
    <w:rsid w:val="00DD3740"/>
    <w:rsid w:val="00DD51AD"/>
    <w:rsid w:val="00DD5800"/>
    <w:rsid w:val="00DD7BBD"/>
    <w:rsid w:val="00DE0621"/>
    <w:rsid w:val="00DE17E5"/>
    <w:rsid w:val="00DE2D26"/>
    <w:rsid w:val="00DE39FB"/>
    <w:rsid w:val="00DE3AC9"/>
    <w:rsid w:val="00DE4611"/>
    <w:rsid w:val="00DE5165"/>
    <w:rsid w:val="00DE553E"/>
    <w:rsid w:val="00DE60C2"/>
    <w:rsid w:val="00DE70E9"/>
    <w:rsid w:val="00DF012E"/>
    <w:rsid w:val="00DF01E5"/>
    <w:rsid w:val="00DF1178"/>
    <w:rsid w:val="00DF1D9D"/>
    <w:rsid w:val="00DF220E"/>
    <w:rsid w:val="00DF2880"/>
    <w:rsid w:val="00DF3235"/>
    <w:rsid w:val="00DF34A8"/>
    <w:rsid w:val="00DF3ABF"/>
    <w:rsid w:val="00DF3B4A"/>
    <w:rsid w:val="00DF3E3A"/>
    <w:rsid w:val="00DF5C1D"/>
    <w:rsid w:val="00DF605F"/>
    <w:rsid w:val="00DF69A6"/>
    <w:rsid w:val="00DF6F3A"/>
    <w:rsid w:val="00DF74F0"/>
    <w:rsid w:val="00E00BC3"/>
    <w:rsid w:val="00E00EA2"/>
    <w:rsid w:val="00E01CFF"/>
    <w:rsid w:val="00E0394F"/>
    <w:rsid w:val="00E042B5"/>
    <w:rsid w:val="00E05192"/>
    <w:rsid w:val="00E051FC"/>
    <w:rsid w:val="00E06594"/>
    <w:rsid w:val="00E06A37"/>
    <w:rsid w:val="00E06A79"/>
    <w:rsid w:val="00E07D68"/>
    <w:rsid w:val="00E10758"/>
    <w:rsid w:val="00E10978"/>
    <w:rsid w:val="00E10A8C"/>
    <w:rsid w:val="00E111D2"/>
    <w:rsid w:val="00E11C2D"/>
    <w:rsid w:val="00E122DF"/>
    <w:rsid w:val="00E128F8"/>
    <w:rsid w:val="00E12E2F"/>
    <w:rsid w:val="00E1377A"/>
    <w:rsid w:val="00E138EB"/>
    <w:rsid w:val="00E14A5F"/>
    <w:rsid w:val="00E1534C"/>
    <w:rsid w:val="00E15CC9"/>
    <w:rsid w:val="00E16213"/>
    <w:rsid w:val="00E1649E"/>
    <w:rsid w:val="00E175A1"/>
    <w:rsid w:val="00E17C23"/>
    <w:rsid w:val="00E20FEC"/>
    <w:rsid w:val="00E216E0"/>
    <w:rsid w:val="00E22895"/>
    <w:rsid w:val="00E23330"/>
    <w:rsid w:val="00E237AA"/>
    <w:rsid w:val="00E24206"/>
    <w:rsid w:val="00E25237"/>
    <w:rsid w:val="00E26866"/>
    <w:rsid w:val="00E3071E"/>
    <w:rsid w:val="00E31050"/>
    <w:rsid w:val="00E322A7"/>
    <w:rsid w:val="00E3319A"/>
    <w:rsid w:val="00E33401"/>
    <w:rsid w:val="00E34518"/>
    <w:rsid w:val="00E3541D"/>
    <w:rsid w:val="00E35B82"/>
    <w:rsid w:val="00E35F03"/>
    <w:rsid w:val="00E3717B"/>
    <w:rsid w:val="00E40D84"/>
    <w:rsid w:val="00E4116E"/>
    <w:rsid w:val="00E41B9A"/>
    <w:rsid w:val="00E41EE9"/>
    <w:rsid w:val="00E42033"/>
    <w:rsid w:val="00E4260A"/>
    <w:rsid w:val="00E42BBF"/>
    <w:rsid w:val="00E43928"/>
    <w:rsid w:val="00E43A6E"/>
    <w:rsid w:val="00E44F98"/>
    <w:rsid w:val="00E4700C"/>
    <w:rsid w:val="00E47992"/>
    <w:rsid w:val="00E479F3"/>
    <w:rsid w:val="00E50706"/>
    <w:rsid w:val="00E51900"/>
    <w:rsid w:val="00E519DF"/>
    <w:rsid w:val="00E51C36"/>
    <w:rsid w:val="00E5274E"/>
    <w:rsid w:val="00E53943"/>
    <w:rsid w:val="00E53CF2"/>
    <w:rsid w:val="00E543FC"/>
    <w:rsid w:val="00E54433"/>
    <w:rsid w:val="00E54447"/>
    <w:rsid w:val="00E546E5"/>
    <w:rsid w:val="00E547A8"/>
    <w:rsid w:val="00E55312"/>
    <w:rsid w:val="00E553B0"/>
    <w:rsid w:val="00E55E29"/>
    <w:rsid w:val="00E56165"/>
    <w:rsid w:val="00E56B95"/>
    <w:rsid w:val="00E574D4"/>
    <w:rsid w:val="00E57607"/>
    <w:rsid w:val="00E60F1B"/>
    <w:rsid w:val="00E6149D"/>
    <w:rsid w:val="00E61B20"/>
    <w:rsid w:val="00E62C54"/>
    <w:rsid w:val="00E63161"/>
    <w:rsid w:val="00E6393B"/>
    <w:rsid w:val="00E6459C"/>
    <w:rsid w:val="00E65688"/>
    <w:rsid w:val="00E65A78"/>
    <w:rsid w:val="00E65B13"/>
    <w:rsid w:val="00E663E3"/>
    <w:rsid w:val="00E672C0"/>
    <w:rsid w:val="00E67322"/>
    <w:rsid w:val="00E67C43"/>
    <w:rsid w:val="00E70A29"/>
    <w:rsid w:val="00E72E55"/>
    <w:rsid w:val="00E734B8"/>
    <w:rsid w:val="00E73E0B"/>
    <w:rsid w:val="00E73EAB"/>
    <w:rsid w:val="00E745C9"/>
    <w:rsid w:val="00E76350"/>
    <w:rsid w:val="00E7649F"/>
    <w:rsid w:val="00E764EB"/>
    <w:rsid w:val="00E76EF4"/>
    <w:rsid w:val="00E77E81"/>
    <w:rsid w:val="00E8011B"/>
    <w:rsid w:val="00E80490"/>
    <w:rsid w:val="00E8339E"/>
    <w:rsid w:val="00E83FE8"/>
    <w:rsid w:val="00E846F7"/>
    <w:rsid w:val="00E84D7E"/>
    <w:rsid w:val="00E850AE"/>
    <w:rsid w:val="00E85463"/>
    <w:rsid w:val="00E85CA2"/>
    <w:rsid w:val="00E8611E"/>
    <w:rsid w:val="00E86484"/>
    <w:rsid w:val="00E9040A"/>
    <w:rsid w:val="00E911F0"/>
    <w:rsid w:val="00E918CD"/>
    <w:rsid w:val="00E93485"/>
    <w:rsid w:val="00E94322"/>
    <w:rsid w:val="00E944F7"/>
    <w:rsid w:val="00E96332"/>
    <w:rsid w:val="00E9668A"/>
    <w:rsid w:val="00E9690D"/>
    <w:rsid w:val="00E96FA4"/>
    <w:rsid w:val="00E9743B"/>
    <w:rsid w:val="00E97D9C"/>
    <w:rsid w:val="00EA02BD"/>
    <w:rsid w:val="00EA0426"/>
    <w:rsid w:val="00EA09C9"/>
    <w:rsid w:val="00EA0D20"/>
    <w:rsid w:val="00EA1287"/>
    <w:rsid w:val="00EA208C"/>
    <w:rsid w:val="00EA3023"/>
    <w:rsid w:val="00EA4580"/>
    <w:rsid w:val="00EA54B8"/>
    <w:rsid w:val="00EA5EC3"/>
    <w:rsid w:val="00EA69E0"/>
    <w:rsid w:val="00EA6B09"/>
    <w:rsid w:val="00EA7D51"/>
    <w:rsid w:val="00EB12C7"/>
    <w:rsid w:val="00EB1F0C"/>
    <w:rsid w:val="00EB2243"/>
    <w:rsid w:val="00EB224E"/>
    <w:rsid w:val="00EB2888"/>
    <w:rsid w:val="00EB2960"/>
    <w:rsid w:val="00EB2969"/>
    <w:rsid w:val="00EB2A29"/>
    <w:rsid w:val="00EB32DA"/>
    <w:rsid w:val="00EB384B"/>
    <w:rsid w:val="00EB408C"/>
    <w:rsid w:val="00EB4B26"/>
    <w:rsid w:val="00EB5658"/>
    <w:rsid w:val="00EB5E6C"/>
    <w:rsid w:val="00EB657B"/>
    <w:rsid w:val="00EB6775"/>
    <w:rsid w:val="00EB746D"/>
    <w:rsid w:val="00EC209B"/>
    <w:rsid w:val="00EC20BB"/>
    <w:rsid w:val="00EC216C"/>
    <w:rsid w:val="00EC2324"/>
    <w:rsid w:val="00EC296D"/>
    <w:rsid w:val="00EC2BA0"/>
    <w:rsid w:val="00EC3DEE"/>
    <w:rsid w:val="00EC4D7C"/>
    <w:rsid w:val="00EC4E6E"/>
    <w:rsid w:val="00EC54E0"/>
    <w:rsid w:val="00EC554E"/>
    <w:rsid w:val="00EC5F98"/>
    <w:rsid w:val="00EC68F4"/>
    <w:rsid w:val="00EC7A58"/>
    <w:rsid w:val="00ED05F7"/>
    <w:rsid w:val="00ED1310"/>
    <w:rsid w:val="00ED25E5"/>
    <w:rsid w:val="00ED297F"/>
    <w:rsid w:val="00ED3D34"/>
    <w:rsid w:val="00ED4872"/>
    <w:rsid w:val="00ED7922"/>
    <w:rsid w:val="00ED7BD4"/>
    <w:rsid w:val="00EE0471"/>
    <w:rsid w:val="00EE07A4"/>
    <w:rsid w:val="00EE2E84"/>
    <w:rsid w:val="00EE3B00"/>
    <w:rsid w:val="00EE40E2"/>
    <w:rsid w:val="00EE41AA"/>
    <w:rsid w:val="00EE4213"/>
    <w:rsid w:val="00EE43FF"/>
    <w:rsid w:val="00EE63B3"/>
    <w:rsid w:val="00EE6925"/>
    <w:rsid w:val="00EE744C"/>
    <w:rsid w:val="00EE7DA8"/>
    <w:rsid w:val="00EF0603"/>
    <w:rsid w:val="00EF0EEC"/>
    <w:rsid w:val="00EF229B"/>
    <w:rsid w:val="00EF22B4"/>
    <w:rsid w:val="00EF2708"/>
    <w:rsid w:val="00EF2FA7"/>
    <w:rsid w:val="00EF34E3"/>
    <w:rsid w:val="00EF47F4"/>
    <w:rsid w:val="00EF4B10"/>
    <w:rsid w:val="00EF64D5"/>
    <w:rsid w:val="00EF64E3"/>
    <w:rsid w:val="00EF72B9"/>
    <w:rsid w:val="00EF751E"/>
    <w:rsid w:val="00EF7CC1"/>
    <w:rsid w:val="00EF7F35"/>
    <w:rsid w:val="00F00447"/>
    <w:rsid w:val="00F024D4"/>
    <w:rsid w:val="00F02A23"/>
    <w:rsid w:val="00F02CAE"/>
    <w:rsid w:val="00F04C9C"/>
    <w:rsid w:val="00F05A59"/>
    <w:rsid w:val="00F060C4"/>
    <w:rsid w:val="00F06228"/>
    <w:rsid w:val="00F06516"/>
    <w:rsid w:val="00F06B71"/>
    <w:rsid w:val="00F0725C"/>
    <w:rsid w:val="00F0768D"/>
    <w:rsid w:val="00F078DE"/>
    <w:rsid w:val="00F07A85"/>
    <w:rsid w:val="00F10629"/>
    <w:rsid w:val="00F107E9"/>
    <w:rsid w:val="00F107EF"/>
    <w:rsid w:val="00F10C3E"/>
    <w:rsid w:val="00F11503"/>
    <w:rsid w:val="00F115ED"/>
    <w:rsid w:val="00F122F5"/>
    <w:rsid w:val="00F13549"/>
    <w:rsid w:val="00F147A8"/>
    <w:rsid w:val="00F147C7"/>
    <w:rsid w:val="00F14AD0"/>
    <w:rsid w:val="00F14BA9"/>
    <w:rsid w:val="00F15357"/>
    <w:rsid w:val="00F15B64"/>
    <w:rsid w:val="00F16681"/>
    <w:rsid w:val="00F16AB7"/>
    <w:rsid w:val="00F204CB"/>
    <w:rsid w:val="00F20B53"/>
    <w:rsid w:val="00F20F39"/>
    <w:rsid w:val="00F210EE"/>
    <w:rsid w:val="00F21411"/>
    <w:rsid w:val="00F21CAA"/>
    <w:rsid w:val="00F22245"/>
    <w:rsid w:val="00F22A28"/>
    <w:rsid w:val="00F22D8E"/>
    <w:rsid w:val="00F2312E"/>
    <w:rsid w:val="00F24436"/>
    <w:rsid w:val="00F24E47"/>
    <w:rsid w:val="00F251E8"/>
    <w:rsid w:val="00F27611"/>
    <w:rsid w:val="00F3116C"/>
    <w:rsid w:val="00F31F3F"/>
    <w:rsid w:val="00F3380D"/>
    <w:rsid w:val="00F348F6"/>
    <w:rsid w:val="00F359EE"/>
    <w:rsid w:val="00F3776B"/>
    <w:rsid w:val="00F37B73"/>
    <w:rsid w:val="00F40CB4"/>
    <w:rsid w:val="00F41391"/>
    <w:rsid w:val="00F41861"/>
    <w:rsid w:val="00F41BEF"/>
    <w:rsid w:val="00F42333"/>
    <w:rsid w:val="00F423D4"/>
    <w:rsid w:val="00F431B0"/>
    <w:rsid w:val="00F431B5"/>
    <w:rsid w:val="00F44B35"/>
    <w:rsid w:val="00F4500B"/>
    <w:rsid w:val="00F451C3"/>
    <w:rsid w:val="00F459C4"/>
    <w:rsid w:val="00F45EF0"/>
    <w:rsid w:val="00F464D5"/>
    <w:rsid w:val="00F46596"/>
    <w:rsid w:val="00F467B9"/>
    <w:rsid w:val="00F47335"/>
    <w:rsid w:val="00F474CA"/>
    <w:rsid w:val="00F5059C"/>
    <w:rsid w:val="00F50717"/>
    <w:rsid w:val="00F50C5D"/>
    <w:rsid w:val="00F511FC"/>
    <w:rsid w:val="00F51F8F"/>
    <w:rsid w:val="00F524DD"/>
    <w:rsid w:val="00F5254B"/>
    <w:rsid w:val="00F52B71"/>
    <w:rsid w:val="00F52E25"/>
    <w:rsid w:val="00F52EAD"/>
    <w:rsid w:val="00F53997"/>
    <w:rsid w:val="00F54337"/>
    <w:rsid w:val="00F54BF2"/>
    <w:rsid w:val="00F54C64"/>
    <w:rsid w:val="00F551AF"/>
    <w:rsid w:val="00F572F8"/>
    <w:rsid w:val="00F60503"/>
    <w:rsid w:val="00F60583"/>
    <w:rsid w:val="00F6101B"/>
    <w:rsid w:val="00F62098"/>
    <w:rsid w:val="00F62F0E"/>
    <w:rsid w:val="00F63CB1"/>
    <w:rsid w:val="00F63FBA"/>
    <w:rsid w:val="00F64508"/>
    <w:rsid w:val="00F64F03"/>
    <w:rsid w:val="00F65A32"/>
    <w:rsid w:val="00F65A73"/>
    <w:rsid w:val="00F65EBA"/>
    <w:rsid w:val="00F66833"/>
    <w:rsid w:val="00F66DD4"/>
    <w:rsid w:val="00F67D7F"/>
    <w:rsid w:val="00F700D7"/>
    <w:rsid w:val="00F70487"/>
    <w:rsid w:val="00F70749"/>
    <w:rsid w:val="00F70C54"/>
    <w:rsid w:val="00F71BC2"/>
    <w:rsid w:val="00F72447"/>
    <w:rsid w:val="00F726BF"/>
    <w:rsid w:val="00F72D3B"/>
    <w:rsid w:val="00F73B41"/>
    <w:rsid w:val="00F74812"/>
    <w:rsid w:val="00F74915"/>
    <w:rsid w:val="00F74A9C"/>
    <w:rsid w:val="00F74F6A"/>
    <w:rsid w:val="00F75224"/>
    <w:rsid w:val="00F75918"/>
    <w:rsid w:val="00F75F5C"/>
    <w:rsid w:val="00F76587"/>
    <w:rsid w:val="00F77321"/>
    <w:rsid w:val="00F80997"/>
    <w:rsid w:val="00F82044"/>
    <w:rsid w:val="00F827CE"/>
    <w:rsid w:val="00F829ED"/>
    <w:rsid w:val="00F83D7F"/>
    <w:rsid w:val="00F849C4"/>
    <w:rsid w:val="00F850D1"/>
    <w:rsid w:val="00F85941"/>
    <w:rsid w:val="00F85B01"/>
    <w:rsid w:val="00F85E50"/>
    <w:rsid w:val="00F86170"/>
    <w:rsid w:val="00F86B9F"/>
    <w:rsid w:val="00F86E43"/>
    <w:rsid w:val="00F872C7"/>
    <w:rsid w:val="00F875A7"/>
    <w:rsid w:val="00F8780E"/>
    <w:rsid w:val="00F87D1D"/>
    <w:rsid w:val="00F91568"/>
    <w:rsid w:val="00F91612"/>
    <w:rsid w:val="00F91966"/>
    <w:rsid w:val="00F92370"/>
    <w:rsid w:val="00F929FA"/>
    <w:rsid w:val="00F92D7F"/>
    <w:rsid w:val="00F92F06"/>
    <w:rsid w:val="00F930F3"/>
    <w:rsid w:val="00F93551"/>
    <w:rsid w:val="00F939E2"/>
    <w:rsid w:val="00F942A0"/>
    <w:rsid w:val="00F942BF"/>
    <w:rsid w:val="00F94439"/>
    <w:rsid w:val="00F94839"/>
    <w:rsid w:val="00F96090"/>
    <w:rsid w:val="00F962EA"/>
    <w:rsid w:val="00F96767"/>
    <w:rsid w:val="00F96D9B"/>
    <w:rsid w:val="00F97978"/>
    <w:rsid w:val="00F97E73"/>
    <w:rsid w:val="00FA0080"/>
    <w:rsid w:val="00FA032B"/>
    <w:rsid w:val="00FA1230"/>
    <w:rsid w:val="00FA15F5"/>
    <w:rsid w:val="00FA26E5"/>
    <w:rsid w:val="00FA315F"/>
    <w:rsid w:val="00FA3E71"/>
    <w:rsid w:val="00FA531D"/>
    <w:rsid w:val="00FA66AC"/>
    <w:rsid w:val="00FA7362"/>
    <w:rsid w:val="00FA7EE8"/>
    <w:rsid w:val="00FB0FFC"/>
    <w:rsid w:val="00FB150F"/>
    <w:rsid w:val="00FB3622"/>
    <w:rsid w:val="00FB40F6"/>
    <w:rsid w:val="00FB45E9"/>
    <w:rsid w:val="00FB5DC3"/>
    <w:rsid w:val="00FB5DC8"/>
    <w:rsid w:val="00FB63A7"/>
    <w:rsid w:val="00FB64EB"/>
    <w:rsid w:val="00FB68CF"/>
    <w:rsid w:val="00FB6E3A"/>
    <w:rsid w:val="00FB755D"/>
    <w:rsid w:val="00FB7B0C"/>
    <w:rsid w:val="00FB7CA4"/>
    <w:rsid w:val="00FC05A7"/>
    <w:rsid w:val="00FC0B2D"/>
    <w:rsid w:val="00FC0F3F"/>
    <w:rsid w:val="00FC1666"/>
    <w:rsid w:val="00FC279F"/>
    <w:rsid w:val="00FC3CA4"/>
    <w:rsid w:val="00FC3D3D"/>
    <w:rsid w:val="00FC4304"/>
    <w:rsid w:val="00FC52FF"/>
    <w:rsid w:val="00FC5C24"/>
    <w:rsid w:val="00FC6614"/>
    <w:rsid w:val="00FC6CD7"/>
    <w:rsid w:val="00FC6D4A"/>
    <w:rsid w:val="00FC6FCA"/>
    <w:rsid w:val="00FC6FD6"/>
    <w:rsid w:val="00FC729A"/>
    <w:rsid w:val="00FC791A"/>
    <w:rsid w:val="00FC7DD3"/>
    <w:rsid w:val="00FD1012"/>
    <w:rsid w:val="00FD15D5"/>
    <w:rsid w:val="00FD1644"/>
    <w:rsid w:val="00FD1B53"/>
    <w:rsid w:val="00FD1C13"/>
    <w:rsid w:val="00FD213D"/>
    <w:rsid w:val="00FD2650"/>
    <w:rsid w:val="00FD2A8C"/>
    <w:rsid w:val="00FD2ECC"/>
    <w:rsid w:val="00FD3207"/>
    <w:rsid w:val="00FD377C"/>
    <w:rsid w:val="00FD3969"/>
    <w:rsid w:val="00FD3DA0"/>
    <w:rsid w:val="00FD5425"/>
    <w:rsid w:val="00FD55DC"/>
    <w:rsid w:val="00FD57EA"/>
    <w:rsid w:val="00FD5A87"/>
    <w:rsid w:val="00FD5D2B"/>
    <w:rsid w:val="00FD5EE2"/>
    <w:rsid w:val="00FD5F3F"/>
    <w:rsid w:val="00FD642E"/>
    <w:rsid w:val="00FD6994"/>
    <w:rsid w:val="00FD7375"/>
    <w:rsid w:val="00FD784B"/>
    <w:rsid w:val="00FD7B83"/>
    <w:rsid w:val="00FE0AF3"/>
    <w:rsid w:val="00FE223D"/>
    <w:rsid w:val="00FE27EB"/>
    <w:rsid w:val="00FE33B1"/>
    <w:rsid w:val="00FE44DC"/>
    <w:rsid w:val="00FE55DF"/>
    <w:rsid w:val="00FE5A86"/>
    <w:rsid w:val="00FE5B3F"/>
    <w:rsid w:val="00FE6F58"/>
    <w:rsid w:val="00FE74D3"/>
    <w:rsid w:val="00FF08FA"/>
    <w:rsid w:val="00FF0B4E"/>
    <w:rsid w:val="00FF16C4"/>
    <w:rsid w:val="00FF1C74"/>
    <w:rsid w:val="00FF1FAC"/>
    <w:rsid w:val="00FF306E"/>
    <w:rsid w:val="00FF3481"/>
    <w:rsid w:val="00FF5E7D"/>
    <w:rsid w:val="00FF659E"/>
    <w:rsid w:val="00FF6843"/>
    <w:rsid w:val="00FF6BF2"/>
    <w:rsid w:val="00FF70CB"/>
    <w:rsid w:val="00FF74E3"/>
    <w:rsid w:val="00FF78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8193" fill="f" fillcolor="#f49100" strokecolor="#f49100">
      <v:fill color="#f49100" on="f"/>
      <v:stroke color="#f49100"/>
      <o:colormru v:ext="edit" colors="#f49100,#8f9286"/>
    </o:shapedefaults>
    <o:shapelayout v:ext="edit">
      <o:idmap v:ext="edit" data="1"/>
    </o:shapelayout>
  </w:shapeDefaults>
  <w:decimalSymbol w:val="."/>
  <w:listSeparator w:val=","/>
  <w14:docId w14:val="24239E8A"/>
  <w15:chartTrackingRefBased/>
  <w15:docId w15:val="{1375E2C1-483F-493C-9619-B978DBA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footer" w:uiPriority="99"/>
    <w:lsdException w:name="caption" w:qFormat="1"/>
    <w:lsdException w:name="envelope return" w:uiPriority="99"/>
    <w:lsdException w:name="footnote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A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acctmainheading">
    <w:name w:val="acct main heading"/>
    <w:aliases w:val="am"/>
    <w:basedOn w:val="Normal"/>
    <w:rsid w:val="00126D0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A0EE33-D122-452F-B9D7-A31241BB8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Pages>
  <Words>308</Words>
  <Characters>1861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JSP Pharmaceutical Manufactuirng (Thailand) Public Co., Ltd.</vt:lpstr>
    </vt:vector>
  </TitlesOfParts>
  <Company>KPMG</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JSP Pharmaceutical Manufactuirng (Thailand) Public Co., Ltd.</dc:title>
  <dc:subject/>
  <dc:creator>typist03</dc:creator>
  <cp:keywords/>
  <cp:lastModifiedBy>Somjai, Nigonyanont</cp:lastModifiedBy>
  <cp:revision>4</cp:revision>
  <cp:lastPrinted>2021-10-04T16:37:00Z</cp:lastPrinted>
  <dcterms:created xsi:type="dcterms:W3CDTF">2021-10-28T06:27:00Z</dcterms:created>
  <dcterms:modified xsi:type="dcterms:W3CDTF">2021-10-28T06:30:00Z</dcterms:modified>
</cp:coreProperties>
</file>