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F57E7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cs/>
          <w:lang w:val="en-US" w:bidi="th-TH"/>
        </w:rPr>
      </w:pPr>
    </w:p>
    <w:p w14:paraId="26AC08B8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30D73F7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4CAB13D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A252E3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F6AF1A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4C4C52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BCBE87F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8A311A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2E7F78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0FA5B3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5B548B9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57BBEE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75678D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B674F7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73E9AD3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73B65612" w14:textId="0EE34D1C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 xml:space="preserve">for the three-month </w:t>
      </w:r>
      <w:r w:rsidR="000C1945">
        <w:rPr>
          <w:sz w:val="36"/>
          <w:szCs w:val="36"/>
        </w:rPr>
        <w:t xml:space="preserve">and </w:t>
      </w:r>
      <w:r w:rsidR="00DC09E2">
        <w:rPr>
          <w:sz w:val="36"/>
          <w:szCs w:val="36"/>
        </w:rPr>
        <w:t>nine</w:t>
      </w:r>
      <w:r w:rsidR="000C1945">
        <w:rPr>
          <w:sz w:val="36"/>
          <w:szCs w:val="36"/>
        </w:rPr>
        <w:t xml:space="preserve">-month </w:t>
      </w:r>
      <w:r w:rsidRPr="002C50D7">
        <w:rPr>
          <w:sz w:val="36"/>
          <w:szCs w:val="36"/>
        </w:rPr>
        <w:t>period</w:t>
      </w:r>
      <w:r w:rsidR="000C1945">
        <w:rPr>
          <w:sz w:val="36"/>
          <w:szCs w:val="36"/>
        </w:rPr>
        <w:t>s</w:t>
      </w:r>
      <w:r w:rsidRPr="002C50D7">
        <w:rPr>
          <w:sz w:val="36"/>
          <w:szCs w:val="36"/>
        </w:rPr>
        <w:t xml:space="preserve"> ended</w:t>
      </w:r>
    </w:p>
    <w:p w14:paraId="3510EF65" w14:textId="39446F66" w:rsidR="00614F8F" w:rsidRPr="00331314" w:rsidRDefault="00614F8F" w:rsidP="00614F8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 w:rsidRPr="002C50D7">
        <w:rPr>
          <w:sz w:val="36"/>
          <w:szCs w:val="36"/>
        </w:rPr>
        <w:t>3</w:t>
      </w:r>
      <w:r w:rsidR="000C1945">
        <w:rPr>
          <w:sz w:val="36"/>
          <w:szCs w:val="36"/>
          <w:lang w:val="en-US" w:bidi="th-TH"/>
        </w:rPr>
        <w:t>0</w:t>
      </w:r>
      <w:r w:rsidRPr="002C50D7">
        <w:rPr>
          <w:sz w:val="36"/>
          <w:szCs w:val="36"/>
        </w:rPr>
        <w:t xml:space="preserve"> </w:t>
      </w:r>
      <w:r w:rsidR="00DC09E2">
        <w:rPr>
          <w:sz w:val="36"/>
          <w:szCs w:val="36"/>
        </w:rPr>
        <w:t>September</w:t>
      </w:r>
      <w:r w:rsidRPr="002C50D7">
        <w:rPr>
          <w:sz w:val="36"/>
          <w:szCs w:val="36"/>
        </w:rPr>
        <w:t xml:space="preserve"> 20</w:t>
      </w:r>
      <w:r>
        <w:rPr>
          <w:sz w:val="36"/>
          <w:szCs w:val="36"/>
        </w:rPr>
        <w:t>21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3D6A7FF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39BBAAED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DE736D6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5A2FACDF" w14:textId="77777777"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7207CE09" w14:textId="77777777"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3078261B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C5AB6F3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F29334A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AA15B66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B3C36C3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00DC775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1BA9AD92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7747A40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77777777"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14:paraId="7D15682C" w14:textId="43B6417C" w:rsidR="006D2559" w:rsidRPr="00535DD2" w:rsidRDefault="006D2559" w:rsidP="008B0921">
      <w:pPr>
        <w:spacing w:line="240" w:lineRule="atLeast"/>
        <w:ind w:right="65"/>
        <w:jc w:val="thaiDistribute"/>
      </w:pPr>
      <w:r w:rsidRPr="00535DD2">
        <w:t>I have reviewed the accompanying consolidated and separate statements of financial position of Quality Construction Products Public Company Limited and its subsidiary (the “Group”)</w:t>
      </w:r>
      <w:r w:rsidR="00EB0A0D" w:rsidRPr="00535DD2">
        <w:rPr>
          <w:cs/>
          <w:lang w:bidi="th-TH"/>
        </w:rPr>
        <w:t xml:space="preserve"> </w:t>
      </w:r>
      <w:r w:rsidR="00EB0A0D" w:rsidRPr="00535DD2">
        <w:rPr>
          <w:lang w:val="en-US" w:bidi="th-TH"/>
        </w:rPr>
        <w:t>and of Quality Construction Products Public Company Limited (the “Company”)</w:t>
      </w:r>
      <w:r w:rsidRPr="00535DD2">
        <w:t xml:space="preserve"> as at </w:t>
      </w:r>
      <w:r w:rsidR="00614F8F" w:rsidRPr="00535DD2">
        <w:t>3</w:t>
      </w:r>
      <w:r w:rsidR="000C1945" w:rsidRPr="00535DD2">
        <w:t>0</w:t>
      </w:r>
      <w:r w:rsidR="00614F8F" w:rsidRPr="00535DD2">
        <w:rPr>
          <w:szCs w:val="22"/>
        </w:rPr>
        <w:t xml:space="preserve"> </w:t>
      </w:r>
      <w:r w:rsidR="00DC09E2" w:rsidRPr="00535DD2">
        <w:t>September</w:t>
      </w:r>
      <w:r w:rsidR="00614F8F" w:rsidRPr="00535DD2">
        <w:t xml:space="preserve"> 2021</w:t>
      </w:r>
      <w:r w:rsidR="7EE1B711" w:rsidRPr="00535DD2">
        <w:t>,</w:t>
      </w:r>
      <w:r w:rsidRPr="00535DD2">
        <w:t xml:space="preserve"> the consolidated and separate</w:t>
      </w:r>
      <w:r w:rsidRPr="00535DD2">
        <w:rPr>
          <w:szCs w:val="22"/>
        </w:rPr>
        <w:t xml:space="preserve"> </w:t>
      </w:r>
      <w:r w:rsidRPr="00535DD2">
        <w:rPr>
          <w:spacing w:val="-2"/>
        </w:rPr>
        <w:t>statements of income, comprehensive income</w:t>
      </w:r>
      <w:r w:rsidR="0073690B" w:rsidRPr="00535DD2">
        <w:rPr>
          <w:rFonts w:hint="cs"/>
          <w:spacing w:val="-2"/>
          <w:cs/>
          <w:lang w:bidi="th-TH"/>
        </w:rPr>
        <w:t xml:space="preserve"> </w:t>
      </w:r>
      <w:r w:rsidR="0073690B" w:rsidRPr="00535DD2">
        <w:rPr>
          <w:spacing w:val="-2"/>
        </w:rPr>
        <w:t>for the three-month and nine-month periods ended 30</w:t>
      </w:r>
      <w:r w:rsidR="0073690B" w:rsidRPr="00535DD2">
        <w:rPr>
          <w:spacing w:val="-2"/>
          <w:szCs w:val="22"/>
        </w:rPr>
        <w:t xml:space="preserve"> </w:t>
      </w:r>
      <w:r w:rsidR="0073690B" w:rsidRPr="00535DD2">
        <w:rPr>
          <w:spacing w:val="-2"/>
        </w:rPr>
        <w:t xml:space="preserve">September </w:t>
      </w:r>
      <w:r w:rsidR="0073690B" w:rsidRPr="00535DD2">
        <w:rPr>
          <w:spacing w:val="-6"/>
        </w:rPr>
        <w:t>2021</w:t>
      </w:r>
      <w:r w:rsidR="00164D97" w:rsidRPr="00535DD2">
        <w:rPr>
          <w:spacing w:val="-6"/>
          <w:szCs w:val="22"/>
        </w:rPr>
        <w:t>,</w:t>
      </w:r>
      <w:r w:rsidR="001E1EF3" w:rsidRPr="00535DD2">
        <w:rPr>
          <w:spacing w:val="-6"/>
        </w:rPr>
        <w:t xml:space="preserve"> the consolidated and separate statements of </w:t>
      </w:r>
      <w:r w:rsidRPr="00535DD2">
        <w:rPr>
          <w:spacing w:val="-6"/>
        </w:rPr>
        <w:t>changes in shareholders’ equity and cash flows for the</w:t>
      </w:r>
      <w:r w:rsidR="00FC772D" w:rsidRPr="00535DD2">
        <w:rPr>
          <w:rFonts w:hint="cs"/>
          <w:spacing w:val="-6"/>
          <w:cs/>
          <w:lang w:bidi="th-TH"/>
        </w:rPr>
        <w:t xml:space="preserve"> </w:t>
      </w:r>
      <w:r w:rsidR="00265730" w:rsidRPr="00535DD2">
        <w:rPr>
          <w:spacing w:val="-6"/>
        </w:rPr>
        <w:t>nine</w:t>
      </w:r>
      <w:r w:rsidR="000C1945" w:rsidRPr="00535DD2">
        <w:rPr>
          <w:spacing w:val="-6"/>
        </w:rPr>
        <w:t>-month</w:t>
      </w:r>
      <w:r w:rsidRPr="00535DD2">
        <w:t xml:space="preserve"> period</w:t>
      </w:r>
      <w:r w:rsidR="000C1945" w:rsidRPr="00535DD2">
        <w:t>s</w:t>
      </w:r>
      <w:r w:rsidRPr="00535DD2">
        <w:t xml:space="preserve"> ended </w:t>
      </w:r>
      <w:r w:rsidR="00614F8F" w:rsidRPr="00535DD2">
        <w:t>3</w:t>
      </w:r>
      <w:r w:rsidR="000C1945" w:rsidRPr="00535DD2">
        <w:t>0</w:t>
      </w:r>
      <w:r w:rsidR="00614F8F" w:rsidRPr="00535DD2">
        <w:rPr>
          <w:szCs w:val="22"/>
        </w:rPr>
        <w:t xml:space="preserve"> </w:t>
      </w:r>
      <w:r w:rsidR="00DC09E2" w:rsidRPr="00535DD2">
        <w:t>September</w:t>
      </w:r>
      <w:r w:rsidR="00614F8F" w:rsidRPr="00535DD2">
        <w:t xml:space="preserve"> 2021</w:t>
      </w:r>
      <w:r w:rsidR="508DF3DB" w:rsidRPr="00535DD2">
        <w:t>,</w:t>
      </w:r>
      <w:r w:rsidRPr="00535DD2">
        <w:t xml:space="preserve"> and condensed notes (“interim financial information”). Management is responsible for the preparation and presentation of this interim financial information in accordance with Thai Accounting Standard 34, “Interim Financial</w:t>
      </w:r>
      <w:r w:rsidR="00786B46" w:rsidRPr="00535DD2">
        <w:rPr>
          <w:szCs w:val="22"/>
        </w:rPr>
        <w:t xml:space="preserve"> </w:t>
      </w:r>
      <w:r w:rsidRPr="00535DD2">
        <w:t>Reporting”. My responsibility is to express a conclusion on this interim financial information based on my review.</w:t>
      </w:r>
      <w:r w:rsidRPr="00535DD2">
        <w:rPr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1FFB1D7B" w14:textId="77777777" w:rsidR="00CE15EC" w:rsidRPr="004853B1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4853B1">
        <w:rPr>
          <w:spacing w:val="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4853B1">
        <w:rPr>
          <w:spacing w:val="2"/>
          <w:szCs w:val="22"/>
        </w:rPr>
        <w:t xml:space="preserve"> </w:t>
      </w:r>
      <w:r w:rsidRPr="004853B1">
        <w:rPr>
          <w:spacing w:val="2"/>
          <w:szCs w:val="22"/>
        </w:rPr>
        <w:t>A review is substantially less in scope than an audit conducted in accordance with Thai Standards on Auditing and consequently does not</w:t>
      </w:r>
      <w:r w:rsidR="00961B22" w:rsidRPr="004853B1">
        <w:rPr>
          <w:spacing w:val="2"/>
          <w:szCs w:val="22"/>
        </w:rPr>
        <w:t xml:space="preserve"> </w:t>
      </w:r>
      <w:r w:rsidRPr="004853B1">
        <w:rPr>
          <w:spacing w:val="2"/>
          <w:szCs w:val="22"/>
        </w:rPr>
        <w:t>enable me to obtain assurance that I would become aware of all significant matters that might be identified</w:t>
      </w:r>
      <w:r w:rsidR="00961B22" w:rsidRPr="004853B1">
        <w:rPr>
          <w:spacing w:val="2"/>
          <w:szCs w:val="22"/>
        </w:rPr>
        <w:t xml:space="preserve"> </w:t>
      </w:r>
      <w:r w:rsidRPr="004853B1">
        <w:rPr>
          <w:spacing w:val="2"/>
          <w:szCs w:val="22"/>
        </w:rPr>
        <w:t xml:space="preserve">in an audit. Accordingly, </w:t>
      </w:r>
      <w:r w:rsidRPr="004853B1">
        <w:rPr>
          <w:rFonts w:cs="Cordia New"/>
          <w:spacing w:val="2"/>
          <w:szCs w:val="22"/>
        </w:rPr>
        <w:t>I</w:t>
      </w:r>
      <w:r w:rsidRPr="004853B1">
        <w:rPr>
          <w:spacing w:val="2"/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  <w:cs/>
          <w:lang w:bidi="th-TH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6BF1C5FE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77777777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Thanyalux Keadkeaw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8179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3AC5BF5E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85181A">
            <w:rPr>
              <w:szCs w:val="22"/>
            </w:rPr>
            <w:t>Bangkok</w:t>
          </w:r>
        </w:smartTag>
      </w:smartTag>
    </w:p>
    <w:p w14:paraId="4F4B529D" w14:textId="0E0E3595" w:rsidR="00947ECE" w:rsidRDefault="00DC09E2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4</w:t>
      </w:r>
      <w:r w:rsidR="00121359">
        <w:rPr>
          <w:lang w:val="en-US" w:bidi="th-TH"/>
        </w:rPr>
        <w:t xml:space="preserve"> </w:t>
      </w:r>
      <w:r>
        <w:rPr>
          <w:lang w:val="en-US" w:bidi="th-TH"/>
        </w:rPr>
        <w:t>November</w:t>
      </w:r>
      <w:r w:rsidR="00D07598" w:rsidRPr="00290738">
        <w:rPr>
          <w:lang w:val="en-US" w:bidi="th-TH"/>
        </w:rPr>
        <w:t xml:space="preserve"> 20</w:t>
      </w:r>
      <w:r w:rsidR="006D2559" w:rsidRPr="00290738">
        <w:rPr>
          <w:lang w:val="en-US" w:bidi="th-TH"/>
        </w:rPr>
        <w:t>2</w:t>
      </w:r>
      <w:r w:rsidR="00121359">
        <w:rPr>
          <w:lang w:val="en-US" w:bidi="th-TH"/>
        </w:rPr>
        <w:t>1</w:t>
      </w:r>
    </w:p>
    <w:sectPr w:rsidR="00947ECE" w:rsidSect="00C82E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691" w:right="1152" w:bottom="576" w:left="1152" w:header="720" w:footer="720" w:gutter="0"/>
      <w:paperSrc w:first="7" w:other="7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6D639" w14:textId="77777777" w:rsidR="00391F5A" w:rsidRDefault="00391F5A">
      <w:r>
        <w:separator/>
      </w:r>
    </w:p>
  </w:endnote>
  <w:endnote w:type="continuationSeparator" w:id="0">
    <w:p w14:paraId="337AD5AA" w14:textId="77777777" w:rsidR="00391F5A" w:rsidRDefault="00391F5A">
      <w:r>
        <w:continuationSeparator/>
      </w:r>
    </w:p>
  </w:endnote>
  <w:endnote w:type="continuationNotice" w:id="1">
    <w:p w14:paraId="2B87A09D" w14:textId="77777777" w:rsidR="00391F5A" w:rsidRDefault="00391F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85047" w14:textId="77777777" w:rsidR="00C82EA9" w:rsidRDefault="00C82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E8974" w14:textId="77777777" w:rsidR="00C82EA9" w:rsidRDefault="00C82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6923D" w14:textId="77777777" w:rsidR="00C82EA9" w:rsidRDefault="00C82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F038C" w14:textId="77777777" w:rsidR="00391F5A" w:rsidRDefault="00391F5A">
      <w:r>
        <w:separator/>
      </w:r>
    </w:p>
  </w:footnote>
  <w:footnote w:type="continuationSeparator" w:id="0">
    <w:p w14:paraId="0503A68D" w14:textId="77777777" w:rsidR="00391F5A" w:rsidRDefault="00391F5A">
      <w:r>
        <w:continuationSeparator/>
      </w:r>
    </w:p>
  </w:footnote>
  <w:footnote w:type="continuationNotice" w:id="1">
    <w:p w14:paraId="76B9C5AE" w14:textId="77777777" w:rsidR="00391F5A" w:rsidRDefault="00391F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5BBD5" w14:textId="77777777" w:rsidR="00C82EA9" w:rsidRDefault="00C82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D0F3B" w14:textId="77777777" w:rsidR="00DC09E2" w:rsidRPr="00E40049" w:rsidRDefault="00DC09E2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5FC44B1B" w14:textId="77777777" w:rsidR="00DC09E2" w:rsidRPr="008C45BE" w:rsidRDefault="00DC09E2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DC09E2" w:rsidRPr="008C45BE" w:rsidRDefault="00DC09E2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29A40" w14:textId="77777777" w:rsidR="00C82EA9" w:rsidRDefault="00C82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40"/>
  </w:num>
  <w:num w:numId="5">
    <w:abstractNumId w:val="12"/>
  </w:num>
  <w:num w:numId="6">
    <w:abstractNumId w:val="43"/>
  </w:num>
  <w:num w:numId="7">
    <w:abstractNumId w:val="39"/>
  </w:num>
  <w:num w:numId="8">
    <w:abstractNumId w:val="44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7"/>
  </w:num>
  <w:num w:numId="18">
    <w:abstractNumId w:val="45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6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1"/>
  </w:num>
  <w:num w:numId="31">
    <w:abstractNumId w:val="34"/>
  </w:num>
  <w:num w:numId="32">
    <w:abstractNumId w:val="8"/>
  </w:num>
  <w:num w:numId="33">
    <w:abstractNumId w:val="22"/>
  </w:num>
  <w:num w:numId="34">
    <w:abstractNumId w:val="2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2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8"/>
  </w:num>
  <w:num w:numId="44">
    <w:abstractNumId w:val="35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 w:numId="48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0D44"/>
    <w:rsid w:val="00001F55"/>
    <w:rsid w:val="0000249F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F7D"/>
    <w:rsid w:val="000137C4"/>
    <w:rsid w:val="00013B3E"/>
    <w:rsid w:val="0001410E"/>
    <w:rsid w:val="0001431A"/>
    <w:rsid w:val="000145EF"/>
    <w:rsid w:val="00014853"/>
    <w:rsid w:val="0001506E"/>
    <w:rsid w:val="00015238"/>
    <w:rsid w:val="00015CAC"/>
    <w:rsid w:val="00017075"/>
    <w:rsid w:val="00017EBF"/>
    <w:rsid w:val="00017F2B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3EA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52A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ED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A8A"/>
    <w:rsid w:val="00057E89"/>
    <w:rsid w:val="00057F61"/>
    <w:rsid w:val="00060056"/>
    <w:rsid w:val="00060135"/>
    <w:rsid w:val="0006053A"/>
    <w:rsid w:val="0006097F"/>
    <w:rsid w:val="0006154D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7ACD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7544"/>
    <w:rsid w:val="00077735"/>
    <w:rsid w:val="00077962"/>
    <w:rsid w:val="000800C5"/>
    <w:rsid w:val="0008053B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5E8B"/>
    <w:rsid w:val="000A6D40"/>
    <w:rsid w:val="000A752C"/>
    <w:rsid w:val="000A75A8"/>
    <w:rsid w:val="000A75F1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188D"/>
    <w:rsid w:val="000C1945"/>
    <w:rsid w:val="000C298F"/>
    <w:rsid w:val="000C2B07"/>
    <w:rsid w:val="000C33E0"/>
    <w:rsid w:val="000C3702"/>
    <w:rsid w:val="000C3C38"/>
    <w:rsid w:val="000C40E5"/>
    <w:rsid w:val="000C4177"/>
    <w:rsid w:val="000C4BD3"/>
    <w:rsid w:val="000C53BF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2A7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2A4E"/>
    <w:rsid w:val="000F3071"/>
    <w:rsid w:val="000F33F6"/>
    <w:rsid w:val="000F34D3"/>
    <w:rsid w:val="000F41BC"/>
    <w:rsid w:val="000F44DE"/>
    <w:rsid w:val="000F5BC5"/>
    <w:rsid w:val="000F6729"/>
    <w:rsid w:val="000F6BA5"/>
    <w:rsid w:val="000F7335"/>
    <w:rsid w:val="000F7B2E"/>
    <w:rsid w:val="000F7FF5"/>
    <w:rsid w:val="001008B8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D31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509F8"/>
    <w:rsid w:val="001512AB"/>
    <w:rsid w:val="0015145C"/>
    <w:rsid w:val="00151F67"/>
    <w:rsid w:val="001526A6"/>
    <w:rsid w:val="001527CE"/>
    <w:rsid w:val="00152D72"/>
    <w:rsid w:val="00153242"/>
    <w:rsid w:val="0015336B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97"/>
    <w:rsid w:val="00164DC2"/>
    <w:rsid w:val="00166AF8"/>
    <w:rsid w:val="00166BDD"/>
    <w:rsid w:val="0016714D"/>
    <w:rsid w:val="001675E1"/>
    <w:rsid w:val="0016769C"/>
    <w:rsid w:val="001709A3"/>
    <w:rsid w:val="00171412"/>
    <w:rsid w:val="00171B58"/>
    <w:rsid w:val="00173925"/>
    <w:rsid w:val="001739AA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352"/>
    <w:rsid w:val="00184E6E"/>
    <w:rsid w:val="00185C01"/>
    <w:rsid w:val="00186902"/>
    <w:rsid w:val="001878AC"/>
    <w:rsid w:val="00190B80"/>
    <w:rsid w:val="00192175"/>
    <w:rsid w:val="001926A1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365"/>
    <w:rsid w:val="001A6AD2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954"/>
    <w:rsid w:val="001B3B60"/>
    <w:rsid w:val="001B40D5"/>
    <w:rsid w:val="001B4436"/>
    <w:rsid w:val="001B45D9"/>
    <w:rsid w:val="001B4CBF"/>
    <w:rsid w:val="001B4E20"/>
    <w:rsid w:val="001B5786"/>
    <w:rsid w:val="001B580C"/>
    <w:rsid w:val="001B5948"/>
    <w:rsid w:val="001B6044"/>
    <w:rsid w:val="001B61FC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45A"/>
    <w:rsid w:val="001F7BD7"/>
    <w:rsid w:val="001F7CED"/>
    <w:rsid w:val="00200CBD"/>
    <w:rsid w:val="00201094"/>
    <w:rsid w:val="002013B5"/>
    <w:rsid w:val="002017B2"/>
    <w:rsid w:val="00202212"/>
    <w:rsid w:val="00202BF4"/>
    <w:rsid w:val="00202D8B"/>
    <w:rsid w:val="00203155"/>
    <w:rsid w:val="0020399D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1F3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EB0"/>
    <w:rsid w:val="0023108B"/>
    <w:rsid w:val="002312E5"/>
    <w:rsid w:val="00232BBC"/>
    <w:rsid w:val="00232BD4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2A10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68B"/>
    <w:rsid w:val="00257E2F"/>
    <w:rsid w:val="0026020A"/>
    <w:rsid w:val="002608E9"/>
    <w:rsid w:val="002609D9"/>
    <w:rsid w:val="00260C76"/>
    <w:rsid w:val="002619FD"/>
    <w:rsid w:val="002627BA"/>
    <w:rsid w:val="00262F7F"/>
    <w:rsid w:val="0026455B"/>
    <w:rsid w:val="00264F9B"/>
    <w:rsid w:val="00264FCD"/>
    <w:rsid w:val="00265730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DD5"/>
    <w:rsid w:val="00273E5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2EAB"/>
    <w:rsid w:val="00283160"/>
    <w:rsid w:val="0028352C"/>
    <w:rsid w:val="00283749"/>
    <w:rsid w:val="0028392D"/>
    <w:rsid w:val="0028394E"/>
    <w:rsid w:val="00284624"/>
    <w:rsid w:val="002851A5"/>
    <w:rsid w:val="002856D5"/>
    <w:rsid w:val="002859E9"/>
    <w:rsid w:val="00286147"/>
    <w:rsid w:val="0028681D"/>
    <w:rsid w:val="00286E74"/>
    <w:rsid w:val="0028717B"/>
    <w:rsid w:val="0028778D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066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068C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03D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423"/>
    <w:rsid w:val="0030060B"/>
    <w:rsid w:val="0030067B"/>
    <w:rsid w:val="00300BD6"/>
    <w:rsid w:val="00301142"/>
    <w:rsid w:val="00301296"/>
    <w:rsid w:val="00301AFF"/>
    <w:rsid w:val="00302943"/>
    <w:rsid w:val="00302E69"/>
    <w:rsid w:val="00303032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303C"/>
    <w:rsid w:val="00334266"/>
    <w:rsid w:val="003342DB"/>
    <w:rsid w:val="00335A02"/>
    <w:rsid w:val="00335ADD"/>
    <w:rsid w:val="00335FF8"/>
    <w:rsid w:val="003360F3"/>
    <w:rsid w:val="003365C2"/>
    <w:rsid w:val="003368DA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5EB"/>
    <w:rsid w:val="0036089D"/>
    <w:rsid w:val="003609D1"/>
    <w:rsid w:val="00361237"/>
    <w:rsid w:val="00361EC3"/>
    <w:rsid w:val="00362943"/>
    <w:rsid w:val="00362BC7"/>
    <w:rsid w:val="00363354"/>
    <w:rsid w:val="00363697"/>
    <w:rsid w:val="00364E2E"/>
    <w:rsid w:val="0036518D"/>
    <w:rsid w:val="00365645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547A"/>
    <w:rsid w:val="003760AE"/>
    <w:rsid w:val="003760B5"/>
    <w:rsid w:val="003764D3"/>
    <w:rsid w:val="003767DF"/>
    <w:rsid w:val="00377490"/>
    <w:rsid w:val="003774BF"/>
    <w:rsid w:val="00377A0B"/>
    <w:rsid w:val="0038153E"/>
    <w:rsid w:val="00381E5B"/>
    <w:rsid w:val="0038206E"/>
    <w:rsid w:val="00382094"/>
    <w:rsid w:val="003820AD"/>
    <w:rsid w:val="003821FB"/>
    <w:rsid w:val="00382339"/>
    <w:rsid w:val="0038263F"/>
    <w:rsid w:val="00383212"/>
    <w:rsid w:val="00384504"/>
    <w:rsid w:val="003846B0"/>
    <w:rsid w:val="00385288"/>
    <w:rsid w:val="00385452"/>
    <w:rsid w:val="00385FE4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1F5A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58ED"/>
    <w:rsid w:val="003C5E77"/>
    <w:rsid w:val="003C7203"/>
    <w:rsid w:val="003C7672"/>
    <w:rsid w:val="003C7B00"/>
    <w:rsid w:val="003D14FB"/>
    <w:rsid w:val="003D19DF"/>
    <w:rsid w:val="003D1A49"/>
    <w:rsid w:val="003D1D6D"/>
    <w:rsid w:val="003D237A"/>
    <w:rsid w:val="003D2650"/>
    <w:rsid w:val="003D28DA"/>
    <w:rsid w:val="003D2C8D"/>
    <w:rsid w:val="003D3317"/>
    <w:rsid w:val="003D33B0"/>
    <w:rsid w:val="003D34A7"/>
    <w:rsid w:val="003D3768"/>
    <w:rsid w:val="003D3D36"/>
    <w:rsid w:val="003D4071"/>
    <w:rsid w:val="003D463B"/>
    <w:rsid w:val="003D4D4A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D05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2B29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59B5"/>
    <w:rsid w:val="003F63EA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1EC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00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B32"/>
    <w:rsid w:val="00420E6E"/>
    <w:rsid w:val="00420E7C"/>
    <w:rsid w:val="0042144F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FEE"/>
    <w:rsid w:val="00433361"/>
    <w:rsid w:val="004334F0"/>
    <w:rsid w:val="00433ADE"/>
    <w:rsid w:val="00433E3A"/>
    <w:rsid w:val="0043429A"/>
    <w:rsid w:val="0043479E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1291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8DF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414F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3368"/>
    <w:rsid w:val="00483728"/>
    <w:rsid w:val="004837B3"/>
    <w:rsid w:val="00483C46"/>
    <w:rsid w:val="00483CB5"/>
    <w:rsid w:val="00483FC5"/>
    <w:rsid w:val="00484BA8"/>
    <w:rsid w:val="00484E52"/>
    <w:rsid w:val="004853B1"/>
    <w:rsid w:val="004858DA"/>
    <w:rsid w:val="00486687"/>
    <w:rsid w:val="004866FF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FCC"/>
    <w:rsid w:val="004974E7"/>
    <w:rsid w:val="00497ABC"/>
    <w:rsid w:val="00497C08"/>
    <w:rsid w:val="004A08B5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176"/>
    <w:rsid w:val="004B2DC4"/>
    <w:rsid w:val="004B3304"/>
    <w:rsid w:val="004B3539"/>
    <w:rsid w:val="004B35DC"/>
    <w:rsid w:val="004B3705"/>
    <w:rsid w:val="004B3A31"/>
    <w:rsid w:val="004B42B1"/>
    <w:rsid w:val="004B498B"/>
    <w:rsid w:val="004B5D81"/>
    <w:rsid w:val="004B6A7B"/>
    <w:rsid w:val="004B7273"/>
    <w:rsid w:val="004B7AB2"/>
    <w:rsid w:val="004C02D2"/>
    <w:rsid w:val="004C0D5A"/>
    <w:rsid w:val="004C1153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6F9F"/>
    <w:rsid w:val="004C72EE"/>
    <w:rsid w:val="004C75A7"/>
    <w:rsid w:val="004C7677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6B8A"/>
    <w:rsid w:val="004E76F4"/>
    <w:rsid w:val="004F020B"/>
    <w:rsid w:val="004F096C"/>
    <w:rsid w:val="004F13E2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AA6"/>
    <w:rsid w:val="004F6F2C"/>
    <w:rsid w:val="004F745F"/>
    <w:rsid w:val="004F7FBC"/>
    <w:rsid w:val="0050033F"/>
    <w:rsid w:val="00500B05"/>
    <w:rsid w:val="00500B53"/>
    <w:rsid w:val="0050126C"/>
    <w:rsid w:val="005014E1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4B27"/>
    <w:rsid w:val="00514CEF"/>
    <w:rsid w:val="00516896"/>
    <w:rsid w:val="00516B02"/>
    <w:rsid w:val="005179C0"/>
    <w:rsid w:val="00517C21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5EA"/>
    <w:rsid w:val="00523DD3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5DD2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437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073"/>
    <w:rsid w:val="005C0B0F"/>
    <w:rsid w:val="005C0D9F"/>
    <w:rsid w:val="005C0F67"/>
    <w:rsid w:val="005C0FFD"/>
    <w:rsid w:val="005C15CB"/>
    <w:rsid w:val="005C16A1"/>
    <w:rsid w:val="005C1E86"/>
    <w:rsid w:val="005C2414"/>
    <w:rsid w:val="005C366F"/>
    <w:rsid w:val="005C37BE"/>
    <w:rsid w:val="005C3A14"/>
    <w:rsid w:val="005C3D26"/>
    <w:rsid w:val="005C4139"/>
    <w:rsid w:val="005C4603"/>
    <w:rsid w:val="005C4C17"/>
    <w:rsid w:val="005C5017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7B"/>
    <w:rsid w:val="005D55CD"/>
    <w:rsid w:val="005D570B"/>
    <w:rsid w:val="005D5F7C"/>
    <w:rsid w:val="005D5F81"/>
    <w:rsid w:val="005D63B8"/>
    <w:rsid w:val="005D6A40"/>
    <w:rsid w:val="005D6C00"/>
    <w:rsid w:val="005D6E43"/>
    <w:rsid w:val="005D70E3"/>
    <w:rsid w:val="005D7197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0BDE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9F0"/>
    <w:rsid w:val="00606C17"/>
    <w:rsid w:val="00606FBC"/>
    <w:rsid w:val="00607B37"/>
    <w:rsid w:val="006104FE"/>
    <w:rsid w:val="00610A6B"/>
    <w:rsid w:val="006114F5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A3C"/>
    <w:rsid w:val="00617B5E"/>
    <w:rsid w:val="0062018E"/>
    <w:rsid w:val="00620C6F"/>
    <w:rsid w:val="006210C2"/>
    <w:rsid w:val="00622E93"/>
    <w:rsid w:val="0062364F"/>
    <w:rsid w:val="00623A81"/>
    <w:rsid w:val="00623CCD"/>
    <w:rsid w:val="00623D19"/>
    <w:rsid w:val="00624941"/>
    <w:rsid w:val="00625E7C"/>
    <w:rsid w:val="006271C6"/>
    <w:rsid w:val="00627585"/>
    <w:rsid w:val="00627F10"/>
    <w:rsid w:val="00630A27"/>
    <w:rsid w:val="00631748"/>
    <w:rsid w:val="00631FF3"/>
    <w:rsid w:val="00632F0A"/>
    <w:rsid w:val="00633372"/>
    <w:rsid w:val="0063362D"/>
    <w:rsid w:val="00633921"/>
    <w:rsid w:val="00633C81"/>
    <w:rsid w:val="00633EEA"/>
    <w:rsid w:val="0063446D"/>
    <w:rsid w:val="00634DDC"/>
    <w:rsid w:val="00634DF3"/>
    <w:rsid w:val="00635247"/>
    <w:rsid w:val="006365E4"/>
    <w:rsid w:val="0063664E"/>
    <w:rsid w:val="00636EA7"/>
    <w:rsid w:val="00636FF3"/>
    <w:rsid w:val="006376EB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B1"/>
    <w:rsid w:val="00652487"/>
    <w:rsid w:val="006524B1"/>
    <w:rsid w:val="0065275A"/>
    <w:rsid w:val="006539EA"/>
    <w:rsid w:val="00653B02"/>
    <w:rsid w:val="006545A3"/>
    <w:rsid w:val="006545B3"/>
    <w:rsid w:val="006551A5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B68"/>
    <w:rsid w:val="00674C16"/>
    <w:rsid w:val="00675AA5"/>
    <w:rsid w:val="00676264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E38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854"/>
    <w:rsid w:val="006D3910"/>
    <w:rsid w:val="006D3ED7"/>
    <w:rsid w:val="006D5F5E"/>
    <w:rsid w:val="006D648C"/>
    <w:rsid w:val="006D69FB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2BEF"/>
    <w:rsid w:val="006F312A"/>
    <w:rsid w:val="006F34FD"/>
    <w:rsid w:val="006F3AAB"/>
    <w:rsid w:val="006F3B58"/>
    <w:rsid w:val="006F3D52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A90"/>
    <w:rsid w:val="00720B59"/>
    <w:rsid w:val="00720FF5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690B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693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C1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777A0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51E8"/>
    <w:rsid w:val="00785AEE"/>
    <w:rsid w:val="007861EB"/>
    <w:rsid w:val="00786B46"/>
    <w:rsid w:val="00786C46"/>
    <w:rsid w:val="007875CE"/>
    <w:rsid w:val="00787C64"/>
    <w:rsid w:val="00787E78"/>
    <w:rsid w:val="00787F01"/>
    <w:rsid w:val="0079072D"/>
    <w:rsid w:val="00790CD8"/>
    <w:rsid w:val="00791EBD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9742F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6602"/>
    <w:rsid w:val="007B7542"/>
    <w:rsid w:val="007B7990"/>
    <w:rsid w:val="007B7C39"/>
    <w:rsid w:val="007B7FAC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42F"/>
    <w:rsid w:val="007D752F"/>
    <w:rsid w:val="007D79DA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75D"/>
    <w:rsid w:val="007E488B"/>
    <w:rsid w:val="007E4CBC"/>
    <w:rsid w:val="007E50A3"/>
    <w:rsid w:val="007E5314"/>
    <w:rsid w:val="007E55C0"/>
    <w:rsid w:val="007E55ED"/>
    <w:rsid w:val="007E5E37"/>
    <w:rsid w:val="007E5FD1"/>
    <w:rsid w:val="007E694B"/>
    <w:rsid w:val="007E770B"/>
    <w:rsid w:val="007F0564"/>
    <w:rsid w:val="007F0C56"/>
    <w:rsid w:val="007F1026"/>
    <w:rsid w:val="007F1B7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831"/>
    <w:rsid w:val="00805611"/>
    <w:rsid w:val="00806237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3E9"/>
    <w:rsid w:val="008204AF"/>
    <w:rsid w:val="008207F7"/>
    <w:rsid w:val="00820E2E"/>
    <w:rsid w:val="008222E7"/>
    <w:rsid w:val="00822529"/>
    <w:rsid w:val="00822BE4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2F"/>
    <w:rsid w:val="0082789A"/>
    <w:rsid w:val="00830C35"/>
    <w:rsid w:val="00830E51"/>
    <w:rsid w:val="0083182F"/>
    <w:rsid w:val="0083189C"/>
    <w:rsid w:val="00831A49"/>
    <w:rsid w:val="00832648"/>
    <w:rsid w:val="00833D3A"/>
    <w:rsid w:val="00835188"/>
    <w:rsid w:val="00835762"/>
    <w:rsid w:val="00835ADA"/>
    <w:rsid w:val="00837821"/>
    <w:rsid w:val="00837F51"/>
    <w:rsid w:val="008408F5"/>
    <w:rsid w:val="00840E18"/>
    <w:rsid w:val="00841493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314D"/>
    <w:rsid w:val="0085389D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60303"/>
    <w:rsid w:val="00860331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2D90"/>
    <w:rsid w:val="00883992"/>
    <w:rsid w:val="00884053"/>
    <w:rsid w:val="0088448B"/>
    <w:rsid w:val="008849E9"/>
    <w:rsid w:val="00884B10"/>
    <w:rsid w:val="008853D5"/>
    <w:rsid w:val="00885865"/>
    <w:rsid w:val="00885FC7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3F88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76EE"/>
    <w:rsid w:val="008D1155"/>
    <w:rsid w:val="008D1380"/>
    <w:rsid w:val="008D1F73"/>
    <w:rsid w:val="008D20CE"/>
    <w:rsid w:val="008D23E0"/>
    <w:rsid w:val="008D35F6"/>
    <w:rsid w:val="008D3D5F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124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3FB4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751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3B7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31E"/>
    <w:rsid w:val="00972585"/>
    <w:rsid w:val="00972DCE"/>
    <w:rsid w:val="009731E6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6A88"/>
    <w:rsid w:val="00997632"/>
    <w:rsid w:val="009978AB"/>
    <w:rsid w:val="00997A7C"/>
    <w:rsid w:val="00997D25"/>
    <w:rsid w:val="009A0458"/>
    <w:rsid w:val="009A0C68"/>
    <w:rsid w:val="009A0C6D"/>
    <w:rsid w:val="009A1639"/>
    <w:rsid w:val="009A1641"/>
    <w:rsid w:val="009A175D"/>
    <w:rsid w:val="009A2545"/>
    <w:rsid w:val="009A379B"/>
    <w:rsid w:val="009A3DE7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6D06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E1A"/>
    <w:rsid w:val="009B7667"/>
    <w:rsid w:val="009B7E51"/>
    <w:rsid w:val="009C020D"/>
    <w:rsid w:val="009C06DA"/>
    <w:rsid w:val="009C0AF7"/>
    <w:rsid w:val="009C0BDB"/>
    <w:rsid w:val="009C0C36"/>
    <w:rsid w:val="009C1F41"/>
    <w:rsid w:val="009C2224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821"/>
    <w:rsid w:val="009D2ADD"/>
    <w:rsid w:val="009D2B4C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5668"/>
    <w:rsid w:val="009D61C8"/>
    <w:rsid w:val="009D6709"/>
    <w:rsid w:val="009D6765"/>
    <w:rsid w:val="009D6843"/>
    <w:rsid w:val="009D7E92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19A"/>
    <w:rsid w:val="009E376D"/>
    <w:rsid w:val="009E3937"/>
    <w:rsid w:val="009E5428"/>
    <w:rsid w:val="009E59CE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9F7086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B8E"/>
    <w:rsid w:val="00A06397"/>
    <w:rsid w:val="00A06BBF"/>
    <w:rsid w:val="00A070AD"/>
    <w:rsid w:val="00A072F5"/>
    <w:rsid w:val="00A07453"/>
    <w:rsid w:val="00A07C8C"/>
    <w:rsid w:val="00A07CE4"/>
    <w:rsid w:val="00A10083"/>
    <w:rsid w:val="00A1110F"/>
    <w:rsid w:val="00A11B76"/>
    <w:rsid w:val="00A121AE"/>
    <w:rsid w:val="00A1284E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A06"/>
    <w:rsid w:val="00A33544"/>
    <w:rsid w:val="00A34141"/>
    <w:rsid w:val="00A347BF"/>
    <w:rsid w:val="00A35983"/>
    <w:rsid w:val="00A364F4"/>
    <w:rsid w:val="00A40279"/>
    <w:rsid w:val="00A40342"/>
    <w:rsid w:val="00A405F0"/>
    <w:rsid w:val="00A41227"/>
    <w:rsid w:val="00A412A5"/>
    <w:rsid w:val="00A421FD"/>
    <w:rsid w:val="00A42575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446"/>
    <w:rsid w:val="00A55619"/>
    <w:rsid w:val="00A55EE3"/>
    <w:rsid w:val="00A55F3F"/>
    <w:rsid w:val="00A57572"/>
    <w:rsid w:val="00A57DE6"/>
    <w:rsid w:val="00A60D9E"/>
    <w:rsid w:val="00A614DE"/>
    <w:rsid w:val="00A61652"/>
    <w:rsid w:val="00A61D53"/>
    <w:rsid w:val="00A629C5"/>
    <w:rsid w:val="00A63DA6"/>
    <w:rsid w:val="00A6404E"/>
    <w:rsid w:val="00A645C1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70235"/>
    <w:rsid w:val="00A70694"/>
    <w:rsid w:val="00A70F55"/>
    <w:rsid w:val="00A71771"/>
    <w:rsid w:val="00A71AFC"/>
    <w:rsid w:val="00A71D17"/>
    <w:rsid w:val="00A7288B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27E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87E9A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B8B"/>
    <w:rsid w:val="00A97075"/>
    <w:rsid w:val="00A97658"/>
    <w:rsid w:val="00A97B73"/>
    <w:rsid w:val="00AA06F2"/>
    <w:rsid w:val="00AA104E"/>
    <w:rsid w:val="00AA1C5F"/>
    <w:rsid w:val="00AA200B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64A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2F0E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CA"/>
    <w:rsid w:val="00AC0CB4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F2B"/>
    <w:rsid w:val="00AE01FC"/>
    <w:rsid w:val="00AE032B"/>
    <w:rsid w:val="00AE08D0"/>
    <w:rsid w:val="00AE08ED"/>
    <w:rsid w:val="00AE1E10"/>
    <w:rsid w:val="00AE2B3A"/>
    <w:rsid w:val="00AE34F7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06C2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45A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5BE"/>
    <w:rsid w:val="00B03896"/>
    <w:rsid w:val="00B04150"/>
    <w:rsid w:val="00B04378"/>
    <w:rsid w:val="00B0480D"/>
    <w:rsid w:val="00B049DC"/>
    <w:rsid w:val="00B05634"/>
    <w:rsid w:val="00B05D73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9BD"/>
    <w:rsid w:val="00B20BA2"/>
    <w:rsid w:val="00B20E2F"/>
    <w:rsid w:val="00B20E7B"/>
    <w:rsid w:val="00B215D4"/>
    <w:rsid w:val="00B2160D"/>
    <w:rsid w:val="00B2184B"/>
    <w:rsid w:val="00B21D72"/>
    <w:rsid w:val="00B22D66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2"/>
    <w:rsid w:val="00B30BD6"/>
    <w:rsid w:val="00B30CD7"/>
    <w:rsid w:val="00B31142"/>
    <w:rsid w:val="00B31EDC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9E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819"/>
    <w:rsid w:val="00B64A86"/>
    <w:rsid w:val="00B6512F"/>
    <w:rsid w:val="00B660CA"/>
    <w:rsid w:val="00B66B0D"/>
    <w:rsid w:val="00B66B45"/>
    <w:rsid w:val="00B66BD4"/>
    <w:rsid w:val="00B66CEB"/>
    <w:rsid w:val="00B6779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24AE"/>
    <w:rsid w:val="00B82F3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6AA"/>
    <w:rsid w:val="00B96F79"/>
    <w:rsid w:val="00B970FB"/>
    <w:rsid w:val="00B97C67"/>
    <w:rsid w:val="00BA00E7"/>
    <w:rsid w:val="00BA042C"/>
    <w:rsid w:val="00BA0DA5"/>
    <w:rsid w:val="00BA1016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3B5F"/>
    <w:rsid w:val="00BB440A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769B"/>
    <w:rsid w:val="00BF09D8"/>
    <w:rsid w:val="00BF10C4"/>
    <w:rsid w:val="00BF17E7"/>
    <w:rsid w:val="00BF2464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E72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07F54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17EB2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5D9"/>
    <w:rsid w:val="00C31A24"/>
    <w:rsid w:val="00C324BC"/>
    <w:rsid w:val="00C32534"/>
    <w:rsid w:val="00C3301F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580"/>
    <w:rsid w:val="00C45B05"/>
    <w:rsid w:val="00C45E2A"/>
    <w:rsid w:val="00C45EF8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340E"/>
    <w:rsid w:val="00C64233"/>
    <w:rsid w:val="00C64C17"/>
    <w:rsid w:val="00C64F08"/>
    <w:rsid w:val="00C658D6"/>
    <w:rsid w:val="00C668F6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809A1"/>
    <w:rsid w:val="00C81825"/>
    <w:rsid w:val="00C818F7"/>
    <w:rsid w:val="00C81907"/>
    <w:rsid w:val="00C81D76"/>
    <w:rsid w:val="00C8205F"/>
    <w:rsid w:val="00C82063"/>
    <w:rsid w:val="00C8297D"/>
    <w:rsid w:val="00C82EA9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E92"/>
    <w:rsid w:val="00C95946"/>
    <w:rsid w:val="00C95CC3"/>
    <w:rsid w:val="00C975AD"/>
    <w:rsid w:val="00C9763E"/>
    <w:rsid w:val="00CA00EE"/>
    <w:rsid w:val="00CA0584"/>
    <w:rsid w:val="00CA0750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696"/>
    <w:rsid w:val="00CB36FC"/>
    <w:rsid w:val="00CB4208"/>
    <w:rsid w:val="00CB44DE"/>
    <w:rsid w:val="00CB4736"/>
    <w:rsid w:val="00CB4ABC"/>
    <w:rsid w:val="00CB5E0F"/>
    <w:rsid w:val="00CB736D"/>
    <w:rsid w:val="00CB7678"/>
    <w:rsid w:val="00CC02AE"/>
    <w:rsid w:val="00CC0619"/>
    <w:rsid w:val="00CC07DA"/>
    <w:rsid w:val="00CC125C"/>
    <w:rsid w:val="00CC18C3"/>
    <w:rsid w:val="00CC1A75"/>
    <w:rsid w:val="00CC1C4D"/>
    <w:rsid w:val="00CC25FE"/>
    <w:rsid w:val="00CC2A29"/>
    <w:rsid w:val="00CC2B28"/>
    <w:rsid w:val="00CC2FCA"/>
    <w:rsid w:val="00CC30FD"/>
    <w:rsid w:val="00CC34D8"/>
    <w:rsid w:val="00CC477A"/>
    <w:rsid w:val="00CC49C8"/>
    <w:rsid w:val="00CC4EE7"/>
    <w:rsid w:val="00CC6225"/>
    <w:rsid w:val="00CD0040"/>
    <w:rsid w:val="00CD0384"/>
    <w:rsid w:val="00CD05A6"/>
    <w:rsid w:val="00CD22A9"/>
    <w:rsid w:val="00CD256F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5EC"/>
    <w:rsid w:val="00CE279B"/>
    <w:rsid w:val="00CE2B38"/>
    <w:rsid w:val="00CE35F8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2A2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4E65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961"/>
    <w:rsid w:val="00D12682"/>
    <w:rsid w:val="00D12A60"/>
    <w:rsid w:val="00D12A80"/>
    <w:rsid w:val="00D12C89"/>
    <w:rsid w:val="00D133AA"/>
    <w:rsid w:val="00D1355F"/>
    <w:rsid w:val="00D13B0B"/>
    <w:rsid w:val="00D13FAA"/>
    <w:rsid w:val="00D142CF"/>
    <w:rsid w:val="00D14662"/>
    <w:rsid w:val="00D153E2"/>
    <w:rsid w:val="00D158AB"/>
    <w:rsid w:val="00D162A7"/>
    <w:rsid w:val="00D1649C"/>
    <w:rsid w:val="00D16A55"/>
    <w:rsid w:val="00D16D9F"/>
    <w:rsid w:val="00D16F56"/>
    <w:rsid w:val="00D17686"/>
    <w:rsid w:val="00D17838"/>
    <w:rsid w:val="00D17B60"/>
    <w:rsid w:val="00D17C10"/>
    <w:rsid w:val="00D201AA"/>
    <w:rsid w:val="00D2088E"/>
    <w:rsid w:val="00D214D3"/>
    <w:rsid w:val="00D2152E"/>
    <w:rsid w:val="00D21549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B16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D89"/>
    <w:rsid w:val="00D51771"/>
    <w:rsid w:val="00D5184B"/>
    <w:rsid w:val="00D518FA"/>
    <w:rsid w:val="00D5228A"/>
    <w:rsid w:val="00D528FF"/>
    <w:rsid w:val="00D53B0C"/>
    <w:rsid w:val="00D54993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94C"/>
    <w:rsid w:val="00D633D1"/>
    <w:rsid w:val="00D63557"/>
    <w:rsid w:val="00D64F27"/>
    <w:rsid w:val="00D665DF"/>
    <w:rsid w:val="00D666EB"/>
    <w:rsid w:val="00D66E48"/>
    <w:rsid w:val="00D67B48"/>
    <w:rsid w:val="00D67BA2"/>
    <w:rsid w:val="00D70402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782"/>
    <w:rsid w:val="00D81CE8"/>
    <w:rsid w:val="00D82233"/>
    <w:rsid w:val="00D82E39"/>
    <w:rsid w:val="00D8319E"/>
    <w:rsid w:val="00D834E4"/>
    <w:rsid w:val="00D84076"/>
    <w:rsid w:val="00D8428F"/>
    <w:rsid w:val="00D8440D"/>
    <w:rsid w:val="00D84F6F"/>
    <w:rsid w:val="00D84F85"/>
    <w:rsid w:val="00D854E3"/>
    <w:rsid w:val="00D85D24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D86"/>
    <w:rsid w:val="00D94E4A"/>
    <w:rsid w:val="00D950F9"/>
    <w:rsid w:val="00D955C8"/>
    <w:rsid w:val="00D9664B"/>
    <w:rsid w:val="00D96FC4"/>
    <w:rsid w:val="00DA093D"/>
    <w:rsid w:val="00DA1AEC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0F62"/>
    <w:rsid w:val="00DB1005"/>
    <w:rsid w:val="00DB1243"/>
    <w:rsid w:val="00DB1804"/>
    <w:rsid w:val="00DB19AB"/>
    <w:rsid w:val="00DB1B64"/>
    <w:rsid w:val="00DB36A7"/>
    <w:rsid w:val="00DB4799"/>
    <w:rsid w:val="00DB63B9"/>
    <w:rsid w:val="00DB71CE"/>
    <w:rsid w:val="00DB72A6"/>
    <w:rsid w:val="00DB76F9"/>
    <w:rsid w:val="00DB7B9A"/>
    <w:rsid w:val="00DB7EEA"/>
    <w:rsid w:val="00DC09E2"/>
    <w:rsid w:val="00DC117B"/>
    <w:rsid w:val="00DC15FA"/>
    <w:rsid w:val="00DC164D"/>
    <w:rsid w:val="00DC25B3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5A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6EF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D25"/>
    <w:rsid w:val="00DE171B"/>
    <w:rsid w:val="00DE231E"/>
    <w:rsid w:val="00DE2DF2"/>
    <w:rsid w:val="00DE2F16"/>
    <w:rsid w:val="00DE3391"/>
    <w:rsid w:val="00DE3512"/>
    <w:rsid w:val="00DE38A9"/>
    <w:rsid w:val="00DE3A41"/>
    <w:rsid w:val="00DE4AA8"/>
    <w:rsid w:val="00DE4DD0"/>
    <w:rsid w:val="00DE5271"/>
    <w:rsid w:val="00DE6085"/>
    <w:rsid w:val="00DE637D"/>
    <w:rsid w:val="00DE693E"/>
    <w:rsid w:val="00DE725A"/>
    <w:rsid w:val="00DE77BA"/>
    <w:rsid w:val="00DE7FF4"/>
    <w:rsid w:val="00DF033B"/>
    <w:rsid w:val="00DF0AC3"/>
    <w:rsid w:val="00DF0C25"/>
    <w:rsid w:val="00DF0D2A"/>
    <w:rsid w:val="00DF102C"/>
    <w:rsid w:val="00DF173F"/>
    <w:rsid w:val="00DF18B0"/>
    <w:rsid w:val="00DF1D9E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794"/>
    <w:rsid w:val="00E20A71"/>
    <w:rsid w:val="00E20E8A"/>
    <w:rsid w:val="00E21A07"/>
    <w:rsid w:val="00E21AB8"/>
    <w:rsid w:val="00E21B66"/>
    <w:rsid w:val="00E21EFA"/>
    <w:rsid w:val="00E222F5"/>
    <w:rsid w:val="00E22A04"/>
    <w:rsid w:val="00E22B7B"/>
    <w:rsid w:val="00E22C01"/>
    <w:rsid w:val="00E237EC"/>
    <w:rsid w:val="00E23D71"/>
    <w:rsid w:val="00E24CD0"/>
    <w:rsid w:val="00E25232"/>
    <w:rsid w:val="00E253DB"/>
    <w:rsid w:val="00E26887"/>
    <w:rsid w:val="00E26C8F"/>
    <w:rsid w:val="00E26EC9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1C4"/>
    <w:rsid w:val="00E41F91"/>
    <w:rsid w:val="00E420D5"/>
    <w:rsid w:val="00E42133"/>
    <w:rsid w:val="00E421A5"/>
    <w:rsid w:val="00E42619"/>
    <w:rsid w:val="00E431B8"/>
    <w:rsid w:val="00E443E5"/>
    <w:rsid w:val="00E4447A"/>
    <w:rsid w:val="00E44967"/>
    <w:rsid w:val="00E44F27"/>
    <w:rsid w:val="00E463D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82F"/>
    <w:rsid w:val="00E9387E"/>
    <w:rsid w:val="00E93889"/>
    <w:rsid w:val="00E93C2E"/>
    <w:rsid w:val="00E93CE0"/>
    <w:rsid w:val="00E9538F"/>
    <w:rsid w:val="00E954FE"/>
    <w:rsid w:val="00E95CC3"/>
    <w:rsid w:val="00E96628"/>
    <w:rsid w:val="00E967D6"/>
    <w:rsid w:val="00E96A82"/>
    <w:rsid w:val="00E96DFA"/>
    <w:rsid w:val="00E97C71"/>
    <w:rsid w:val="00E97CA6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9D0"/>
    <w:rsid w:val="00EA7BB4"/>
    <w:rsid w:val="00EA7F10"/>
    <w:rsid w:val="00EB0258"/>
    <w:rsid w:val="00EB05B7"/>
    <w:rsid w:val="00EB0A0D"/>
    <w:rsid w:val="00EB12C8"/>
    <w:rsid w:val="00EB13F5"/>
    <w:rsid w:val="00EB1587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44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BF9"/>
    <w:rsid w:val="00ED41E2"/>
    <w:rsid w:val="00ED4547"/>
    <w:rsid w:val="00ED49D0"/>
    <w:rsid w:val="00ED52B0"/>
    <w:rsid w:val="00ED56C2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2B52"/>
    <w:rsid w:val="00EE3119"/>
    <w:rsid w:val="00EE31A9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017"/>
    <w:rsid w:val="00EF1F36"/>
    <w:rsid w:val="00EF3597"/>
    <w:rsid w:val="00EF404F"/>
    <w:rsid w:val="00EF431F"/>
    <w:rsid w:val="00EF5E9F"/>
    <w:rsid w:val="00EF60C7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3E76"/>
    <w:rsid w:val="00F2434E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6E5F"/>
    <w:rsid w:val="00F373D5"/>
    <w:rsid w:val="00F377B7"/>
    <w:rsid w:val="00F378F5"/>
    <w:rsid w:val="00F403CB"/>
    <w:rsid w:val="00F405E4"/>
    <w:rsid w:val="00F4071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CC3"/>
    <w:rsid w:val="00F72FB6"/>
    <w:rsid w:val="00F73213"/>
    <w:rsid w:val="00F73478"/>
    <w:rsid w:val="00F73564"/>
    <w:rsid w:val="00F73871"/>
    <w:rsid w:val="00F73954"/>
    <w:rsid w:val="00F73BAC"/>
    <w:rsid w:val="00F73D91"/>
    <w:rsid w:val="00F7422B"/>
    <w:rsid w:val="00F7424E"/>
    <w:rsid w:val="00F742B6"/>
    <w:rsid w:val="00F7548F"/>
    <w:rsid w:val="00F774D5"/>
    <w:rsid w:val="00F7770A"/>
    <w:rsid w:val="00F800D8"/>
    <w:rsid w:val="00F8022F"/>
    <w:rsid w:val="00F8047D"/>
    <w:rsid w:val="00F80C81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3396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C6C"/>
    <w:rsid w:val="00FC4F15"/>
    <w:rsid w:val="00FC51E6"/>
    <w:rsid w:val="00FC68AE"/>
    <w:rsid w:val="00FC724E"/>
    <w:rsid w:val="00FC7466"/>
    <w:rsid w:val="00FC772D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3732"/>
    <w:rsid w:val="00FD4563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0BC5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E7BAE"/>
    <w:rsid w:val="00FF099E"/>
    <w:rsid w:val="00FF1A77"/>
    <w:rsid w:val="00FF1A97"/>
    <w:rsid w:val="00FF1B8D"/>
    <w:rsid w:val="00FF2FAE"/>
    <w:rsid w:val="00FF331F"/>
    <w:rsid w:val="00FF3E6F"/>
    <w:rsid w:val="00FF3F8D"/>
    <w:rsid w:val="00FF4160"/>
    <w:rsid w:val="00FF4484"/>
    <w:rsid w:val="00FF57BB"/>
    <w:rsid w:val="00FF6546"/>
    <w:rsid w:val="00FF6BF2"/>
    <w:rsid w:val="00FF75F0"/>
    <w:rsid w:val="00FF7A95"/>
    <w:rsid w:val="0209E26A"/>
    <w:rsid w:val="040158D9"/>
    <w:rsid w:val="050C337D"/>
    <w:rsid w:val="0976D565"/>
    <w:rsid w:val="0ADFF7AE"/>
    <w:rsid w:val="0CB55DD3"/>
    <w:rsid w:val="0F785AB4"/>
    <w:rsid w:val="11DE4832"/>
    <w:rsid w:val="123FBA56"/>
    <w:rsid w:val="1C142B3E"/>
    <w:rsid w:val="1DDA0AC2"/>
    <w:rsid w:val="1E6BE585"/>
    <w:rsid w:val="1EF96DCA"/>
    <w:rsid w:val="1FB50FF5"/>
    <w:rsid w:val="1FFA06E4"/>
    <w:rsid w:val="25F62507"/>
    <w:rsid w:val="271188A7"/>
    <w:rsid w:val="278B04FC"/>
    <w:rsid w:val="29657D00"/>
    <w:rsid w:val="29D43E06"/>
    <w:rsid w:val="2A3D8C80"/>
    <w:rsid w:val="2B8B9432"/>
    <w:rsid w:val="2E1D5E3E"/>
    <w:rsid w:val="3271FD6C"/>
    <w:rsid w:val="37C56F74"/>
    <w:rsid w:val="3FC861FD"/>
    <w:rsid w:val="403FE907"/>
    <w:rsid w:val="412D4F18"/>
    <w:rsid w:val="4790BB55"/>
    <w:rsid w:val="4BFE1856"/>
    <w:rsid w:val="4C6ED2CF"/>
    <w:rsid w:val="4DAD9FA8"/>
    <w:rsid w:val="508DF3DB"/>
    <w:rsid w:val="535989E1"/>
    <w:rsid w:val="55D21FE7"/>
    <w:rsid w:val="58D3A7AC"/>
    <w:rsid w:val="60620A7B"/>
    <w:rsid w:val="6393F459"/>
    <w:rsid w:val="6510DAE1"/>
    <w:rsid w:val="6660F6B8"/>
    <w:rsid w:val="6693E3D4"/>
    <w:rsid w:val="69DCC420"/>
    <w:rsid w:val="6A21BB0F"/>
    <w:rsid w:val="6BA65C4C"/>
    <w:rsid w:val="6E457977"/>
    <w:rsid w:val="73A94ED5"/>
    <w:rsid w:val="74584CAF"/>
    <w:rsid w:val="776A132C"/>
    <w:rsid w:val="78A4795B"/>
    <w:rsid w:val="7C35FC6B"/>
    <w:rsid w:val="7EE1B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9D0A5676-A62F-4C2E-9B44-5A4E54F8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7DA2-9819-460E-8C32-78C04A18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339</Words>
  <Characters>2099</Characters>
  <Application>Microsoft Office Word</Application>
  <DocSecurity>0</DocSecurity>
  <Lines>17</Lines>
  <Paragraphs>4</Paragraphs>
  <ScaleCrop>false</ScaleCrop>
  <Company>KPMG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Saisamorn, Chimyoo</cp:lastModifiedBy>
  <cp:revision>3</cp:revision>
  <cp:lastPrinted>2021-04-30T02:32:00Z</cp:lastPrinted>
  <dcterms:created xsi:type="dcterms:W3CDTF">2021-11-02T07:08:00Z</dcterms:created>
  <dcterms:modified xsi:type="dcterms:W3CDTF">2021-11-02T07:09:00Z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