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0C4D7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C5D32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0396E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EE80ADF" w14:textId="77777777" w:rsidR="00561F59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41414668" w:rsidR="00E86EA7" w:rsidRPr="00240583" w:rsidRDefault="0043613C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4028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6C07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C587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A659B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C072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6EA7"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659BD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092A3BF6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3C3C2318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9946D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793DCB" w14:textId="318BDE59" w:rsidR="000A48BA" w:rsidRPr="00240583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 w:hint="cs"/>
          <w:sz w:val="30"/>
          <w:szCs w:val="30"/>
        </w:rPr>
        <w:sectPr w:rsidR="00446209" w:rsidRPr="00240583" w:rsidSect="00DD2D6E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613CE5BC" w:rsidR="00B036A2" w:rsidRPr="00E1554A" w:rsidRDefault="00B036A2" w:rsidP="00E1554A">
      <w:pPr>
        <w:pStyle w:val="Header"/>
        <w:rPr>
          <w:rFonts w:hint="cs"/>
        </w:rPr>
      </w:pPr>
    </w:p>
    <w:p w14:paraId="18443291" w14:textId="34CA3F75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74E82F" w14:textId="145AEB5C" w:rsidR="00E1554A" w:rsidRPr="00223409" w:rsidRDefault="00E1554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465E5" w14:textId="7876464F" w:rsidR="001D6A93" w:rsidRDefault="001D6A93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744AF8" w14:textId="446CF91D" w:rsidR="001D6A93" w:rsidRDefault="001D6A93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9DB277" w14:textId="77777777" w:rsidR="001D6A93" w:rsidRDefault="001D6A93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EBE752" w14:textId="16D8D518" w:rsidR="001D6A93" w:rsidRDefault="001D6A93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65F0EEAE" w:rsidR="00A322D4" w:rsidRPr="00240583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3B69B539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52BAEE65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240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42F339D3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8480CF" w14:textId="38F40743" w:rsidR="00860C89" w:rsidRPr="00240583" w:rsidRDefault="0043613C" w:rsidP="0033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</w:t>
      </w:r>
      <w:r w:rsidRPr="000F2C8A">
        <w:rPr>
          <w:rFonts w:ascii="Angsana New" w:hAnsi="Angsana New" w:cs="Angsana New" w:hint="cs"/>
          <w:sz w:val="30"/>
          <w:szCs w:val="30"/>
          <w:cs/>
        </w:rPr>
        <w:t xml:space="preserve">งบแสดงฐานะการเงินเฉพาะกิจการ </w:t>
      </w:r>
      <w:r w:rsidRPr="000F2C8A">
        <w:rPr>
          <w:rFonts w:ascii="Angsana New" w:hAnsi="Angsana New" w:cs="Angsana New"/>
          <w:sz w:val="30"/>
          <w:szCs w:val="30"/>
          <w:cs/>
        </w:rPr>
        <w:t>ณ</w:t>
      </w:r>
      <w:r w:rsidRPr="000F2C8A">
        <w:rPr>
          <w:rFonts w:ascii="Angsana New" w:hAnsi="Angsana New" w:cs="Angsana New"/>
          <w:sz w:val="30"/>
          <w:szCs w:val="30"/>
        </w:rPr>
        <w:t xml:space="preserve"> </w:t>
      </w:r>
      <w:r w:rsidRPr="000F2C8A">
        <w:rPr>
          <w:rFonts w:ascii="Angsana New" w:hAnsi="Angsana New" w:cs="Angsana New"/>
          <w:sz w:val="30"/>
          <w:szCs w:val="30"/>
          <w:cs/>
        </w:rPr>
        <w:t>วันที่</w:t>
      </w:r>
      <w:r w:rsidRPr="000F2C8A">
        <w:rPr>
          <w:rFonts w:ascii="Angsana New" w:hAnsi="Angsana New" w:cs="Angsana New"/>
          <w:sz w:val="30"/>
          <w:szCs w:val="30"/>
        </w:rPr>
        <w:t xml:space="preserve"> </w:t>
      </w:r>
      <w:r w:rsidR="00597C0E" w:rsidRPr="000F2C8A">
        <w:rPr>
          <w:rFonts w:ascii="Angsana New" w:hAnsi="Angsana New" w:cs="Angsana New"/>
          <w:sz w:val="30"/>
          <w:szCs w:val="30"/>
        </w:rPr>
        <w:t>3</w:t>
      </w:r>
      <w:r w:rsidR="00DC5871" w:rsidRPr="000F2C8A">
        <w:rPr>
          <w:rFonts w:ascii="Angsana New" w:hAnsi="Angsana New" w:cs="Angsana New"/>
          <w:sz w:val="30"/>
          <w:szCs w:val="30"/>
        </w:rPr>
        <w:t>0</w:t>
      </w:r>
      <w:r w:rsidR="00597C0E" w:rsidRPr="000F2C8A">
        <w:rPr>
          <w:rFonts w:ascii="Angsana New" w:hAnsi="Angsana New" w:cs="Angsana New"/>
          <w:sz w:val="30"/>
          <w:szCs w:val="30"/>
        </w:rPr>
        <w:t xml:space="preserve"> </w:t>
      </w:r>
      <w:r w:rsidR="006C072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97C0E"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="00597C0E" w:rsidRPr="000F2C8A">
        <w:rPr>
          <w:rFonts w:ascii="Angsana New" w:hAnsi="Angsana New" w:cs="Angsana New"/>
          <w:sz w:val="30"/>
          <w:szCs w:val="30"/>
        </w:rPr>
        <w:t>2564</w:t>
      </w:r>
      <w:r w:rsidR="00D91761">
        <w:rPr>
          <w:rFonts w:ascii="Angsana New" w:hAnsi="Angsana New" w:cs="Angsana New"/>
          <w:sz w:val="30"/>
          <w:szCs w:val="30"/>
        </w:rPr>
        <w:br/>
      </w:r>
      <w:r w:rsidRPr="000F2C8A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F2C8A" w:rsidRPr="000F2C8A">
        <w:rPr>
          <w:rFonts w:asciiTheme="majorBidi" w:hAnsiTheme="majorBidi" w:cstheme="majorBidi" w:hint="cs"/>
          <w:spacing w:val="-12"/>
          <w:sz w:val="30"/>
          <w:szCs w:val="30"/>
          <w:cs/>
        </w:rPr>
        <w:t>สำหรับงวดสามเดือนและ</w:t>
      </w:r>
      <w:r w:rsidR="006C072E">
        <w:rPr>
          <w:rFonts w:asciiTheme="majorBidi" w:hAnsiTheme="majorBidi" w:cstheme="majorBidi" w:hint="cs"/>
          <w:spacing w:val="-12"/>
          <w:sz w:val="30"/>
          <w:szCs w:val="30"/>
          <w:cs/>
        </w:rPr>
        <w:t>เก้าเ</w:t>
      </w:r>
      <w:r w:rsidR="000F2C8A" w:rsidRPr="000F2C8A">
        <w:rPr>
          <w:rFonts w:asciiTheme="majorBidi" w:hAnsiTheme="majorBidi" w:cstheme="majorBidi" w:hint="cs"/>
          <w:spacing w:val="-12"/>
          <w:sz w:val="30"/>
          <w:szCs w:val="30"/>
          <w:cs/>
        </w:rPr>
        <w:t>ดือนสิ้นสุด</w:t>
      </w:r>
      <w:r w:rsidR="000F2C8A" w:rsidRPr="000F2C8A">
        <w:rPr>
          <w:rFonts w:asciiTheme="majorBidi" w:hAnsiTheme="majorBidi" w:cstheme="majorBidi"/>
          <w:spacing w:val="-12"/>
          <w:sz w:val="30"/>
          <w:szCs w:val="30"/>
        </w:rPr>
        <w:br/>
      </w:r>
      <w:r w:rsidR="000F2C8A" w:rsidRPr="000F2C8A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วันที่ </w:t>
      </w:r>
      <w:r w:rsidR="000F2C8A" w:rsidRPr="000F2C8A">
        <w:rPr>
          <w:rFonts w:ascii="Angsana New" w:hAnsi="Angsana New" w:cs="Angsana New"/>
          <w:sz w:val="30"/>
          <w:szCs w:val="30"/>
        </w:rPr>
        <w:t xml:space="preserve">30 </w:t>
      </w:r>
      <w:r w:rsidR="006C072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F2C8A"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="000F2C8A" w:rsidRPr="000F2C8A">
        <w:rPr>
          <w:rFonts w:ascii="Angsana New" w:hAnsi="Angsana New" w:cs="Angsana New"/>
          <w:sz w:val="30"/>
          <w:szCs w:val="30"/>
        </w:rPr>
        <w:t>2564</w:t>
      </w:r>
      <w:r w:rsidR="000F2C8A" w:rsidRPr="000F2C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F2C8A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F2C8A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F2C8A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0F2C8A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597C0E" w:rsidRPr="000F2C8A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6C072E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597C0E" w:rsidRPr="000F2C8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0F2C8A" w:rsidRPr="000F2C8A">
        <w:rPr>
          <w:rFonts w:ascii="Angsana New" w:hAnsi="Angsana New" w:cs="Angsana New"/>
          <w:sz w:val="30"/>
          <w:szCs w:val="30"/>
        </w:rPr>
        <w:t xml:space="preserve">30 </w:t>
      </w:r>
      <w:r w:rsidR="006C072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F2C8A"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="000F2C8A" w:rsidRPr="000F2C8A">
        <w:rPr>
          <w:rFonts w:ascii="Angsana New" w:hAnsi="Angsana New" w:cs="Angsana New"/>
          <w:sz w:val="30"/>
          <w:szCs w:val="30"/>
        </w:rPr>
        <w:t>2564</w:t>
      </w:r>
      <w:r w:rsidR="000F2C8A" w:rsidRPr="000F2C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0F2C8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0F2C8A">
        <w:rPr>
          <w:rFonts w:ascii="Angsana New" w:hAnsi="Angsana New" w:cs="Angsana New"/>
          <w:spacing w:val="-4"/>
          <w:sz w:val="30"/>
          <w:szCs w:val="30"/>
        </w:rPr>
        <w:t>(</w:t>
      </w:r>
      <w:r w:rsidRPr="000F2C8A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="009946D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0F2C8A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0F2C8A">
        <w:rPr>
          <w:rFonts w:ascii="Angsana New" w:hAnsi="Angsana New" w:cs="Angsana New"/>
          <w:sz w:val="30"/>
          <w:szCs w:val="30"/>
        </w:rPr>
        <w:t xml:space="preserve"> </w:t>
      </w:r>
      <w:r w:rsidRPr="000F2C8A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0F2C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C8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="009946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1DBB9AB6" w:rsidR="00860C89" w:rsidRPr="00240583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212D1F0E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41CE91A5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441371C8" w:rsidR="00A86AB1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>
        <w:rPr>
          <w:rFonts w:asciiTheme="majorBidi" w:hAnsiTheme="majorBidi" w:cstheme="majorBidi"/>
          <w:sz w:val="30"/>
          <w:szCs w:val="30"/>
        </w:rPr>
        <w:t xml:space="preserve"> 2410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>“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240583">
        <w:rPr>
          <w:rFonts w:asciiTheme="majorBidi" w:hAnsiTheme="majorBidi" w:cstheme="majorBidi"/>
          <w:sz w:val="30"/>
          <w:szCs w:val="30"/>
        </w:rPr>
        <w:t xml:space="preserve">”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40583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6988137" w14:textId="77777777" w:rsidR="00696A73" w:rsidRDefault="00696A73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696A73" w:rsidSect="009F1166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39" w:code="9"/>
          <w:pgMar w:top="691" w:right="1152" w:bottom="14" w:left="1152" w:header="720" w:footer="720" w:gutter="0"/>
          <w:pgNumType w:chapStyle="1"/>
          <w:cols w:space="708"/>
          <w:titlePg/>
          <w:docGrid w:linePitch="360"/>
        </w:sectPr>
      </w:pPr>
    </w:p>
    <w:p w14:paraId="3900D694" w14:textId="4300891A" w:rsidR="00696A73" w:rsidRPr="00240583" w:rsidRDefault="00696A73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6D3F3433" w14:textId="77777777" w:rsidR="003376CB" w:rsidRPr="00240583" w:rsidRDefault="003376CB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34C5A8" w14:textId="5104D8E0" w:rsidR="00482934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B3193D" w14:textId="42A2FE3D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058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CEC7A9A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FFB35" w14:textId="67281320" w:rsidR="00450A25" w:rsidRDefault="00450A25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41055B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240583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(</w:t>
      </w:r>
      <w:r w:rsidR="00EB49AD" w:rsidRPr="00240583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240583">
        <w:rPr>
          <w:rFonts w:asciiTheme="majorBidi" w:hAnsiTheme="majorBidi" w:cstheme="majorBidi"/>
          <w:cs/>
        </w:rPr>
        <w:t>)</w:t>
      </w:r>
    </w:p>
    <w:p w14:paraId="410C76D9" w14:textId="77777777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เลขทะเบียน</w:t>
      </w:r>
      <w:r w:rsidRPr="00240583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240583">
        <w:rPr>
          <w:rFonts w:asciiTheme="majorBidi" w:hAnsiTheme="majorBidi" w:cstheme="majorBidi"/>
          <w:lang w:val="en-US"/>
        </w:rPr>
        <w:t>882</w:t>
      </w:r>
      <w:r w:rsidRPr="00240583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240583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240583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240583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514B70" w14:textId="602930D8" w:rsidR="00A86AB1" w:rsidRPr="00240583" w:rsidRDefault="006C072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62073">
        <w:rPr>
          <w:rFonts w:asciiTheme="majorBidi" w:hAnsiTheme="majorBidi" w:cstheme="majorBidi"/>
          <w:sz w:val="30"/>
          <w:szCs w:val="30"/>
        </w:rPr>
        <w:t>5</w:t>
      </w:r>
      <w:r w:rsidR="00535D25" w:rsidRPr="00862073">
        <w:rPr>
          <w:rFonts w:asciiTheme="majorBidi" w:hAnsiTheme="majorBidi" w:cstheme="majorBidi"/>
          <w:sz w:val="30"/>
          <w:szCs w:val="30"/>
        </w:rPr>
        <w:t xml:space="preserve"> </w:t>
      </w:r>
      <w:r w:rsidRPr="0086207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5D25" w:rsidRPr="008620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21E7" w:rsidRPr="00862073">
        <w:rPr>
          <w:rFonts w:asciiTheme="majorBidi" w:hAnsiTheme="majorBidi" w:cstheme="majorBidi"/>
          <w:sz w:val="30"/>
          <w:szCs w:val="30"/>
        </w:rPr>
        <w:t>256</w:t>
      </w:r>
      <w:r w:rsidR="00597C0E" w:rsidRPr="00862073">
        <w:rPr>
          <w:rFonts w:asciiTheme="majorBidi" w:hAnsiTheme="majorBidi" w:cstheme="majorBidi"/>
          <w:sz w:val="30"/>
          <w:szCs w:val="30"/>
        </w:rPr>
        <w:t>4</w:t>
      </w:r>
    </w:p>
    <w:sectPr w:rsidR="00A86AB1" w:rsidRPr="00240583" w:rsidSect="00696A73">
      <w:headerReference w:type="first" r:id="rId16"/>
      <w:footerReference w:type="first" r:id="rId17"/>
      <w:pgSz w:w="11907" w:h="16839" w:code="9"/>
      <w:pgMar w:top="691" w:right="1152" w:bottom="14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6A7A0" w14:textId="77777777" w:rsidR="006D2C0C" w:rsidRDefault="006D2C0C">
      <w:r>
        <w:separator/>
      </w:r>
    </w:p>
  </w:endnote>
  <w:endnote w:type="continuationSeparator" w:id="0">
    <w:p w14:paraId="2CC2AA00" w14:textId="77777777" w:rsidR="006D2C0C" w:rsidRDefault="006D2C0C">
      <w:r>
        <w:continuationSeparator/>
      </w:r>
    </w:p>
  </w:endnote>
  <w:endnote w:type="continuationNotice" w:id="1">
    <w:p w14:paraId="09225BE3" w14:textId="77777777" w:rsidR="006D2C0C" w:rsidRDefault="006D2C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35E30" w14:textId="77777777" w:rsidR="001E280B" w:rsidRDefault="001E280B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1E280B" w:rsidRDefault="001E280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1E280B" w:rsidRDefault="001E28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F2438" w14:textId="776D1346" w:rsidR="001E280B" w:rsidRPr="00C55100" w:rsidRDefault="001E280B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696A73">
      <w:rPr>
        <w:noProof/>
        <w:color w:val="FFFFFF"/>
      </w:rPr>
      <w:t>CPWt1-Q3'21-set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1E280B" w:rsidRPr="00960645" w:rsidRDefault="001E28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406D7" w14:textId="77777777" w:rsidR="001E280B" w:rsidRDefault="001E280B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3CB70223" w:rsidR="001E280B" w:rsidRPr="00754709" w:rsidRDefault="001E280B" w:rsidP="001D6A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color w:val="0000FF"/>
        <w:sz w:val="30"/>
        <w:szCs w:val="30"/>
        <w:lang w:val="fr-F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626F8" w14:textId="77777777" w:rsidR="005E6958" w:rsidRPr="002B54E9" w:rsidRDefault="005E6958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358CC" w14:textId="6B388A07" w:rsidR="001E280B" w:rsidRPr="0059016C" w:rsidRDefault="001E280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42837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DCA5D5" w14:textId="77777777" w:rsidR="00696A73" w:rsidRPr="0059016C" w:rsidRDefault="00696A7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E5B6E" w14:textId="77777777" w:rsidR="006D2C0C" w:rsidRDefault="006D2C0C">
      <w:r>
        <w:separator/>
      </w:r>
    </w:p>
  </w:footnote>
  <w:footnote w:type="continuationSeparator" w:id="0">
    <w:p w14:paraId="3C00609E" w14:textId="77777777" w:rsidR="006D2C0C" w:rsidRDefault="006D2C0C">
      <w:r>
        <w:continuationSeparator/>
      </w:r>
    </w:p>
  </w:footnote>
  <w:footnote w:type="continuationNotice" w:id="1">
    <w:p w14:paraId="67BB61C4" w14:textId="77777777" w:rsidR="006D2C0C" w:rsidRDefault="006D2C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E9709" w14:textId="77777777" w:rsidR="001E280B" w:rsidRDefault="00696A73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BCA33" w14:textId="77777777" w:rsidR="005E6958" w:rsidRPr="00E86EA7" w:rsidRDefault="005E6958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E4115" w14:textId="77777777" w:rsidR="001E280B" w:rsidRPr="009F1166" w:rsidRDefault="001E280B" w:rsidP="009F11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2DC8C" w14:textId="77777777" w:rsidR="00696A73" w:rsidRPr="009F1166" w:rsidRDefault="00696A73" w:rsidP="009F11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13"/>
    <w:rsid w:val="0001192B"/>
    <w:rsid w:val="00011F8D"/>
    <w:rsid w:val="00012AA6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597"/>
    <w:rsid w:val="00041C82"/>
    <w:rsid w:val="00041E72"/>
    <w:rsid w:val="00042213"/>
    <w:rsid w:val="00042F74"/>
    <w:rsid w:val="00043061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447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0CE"/>
    <w:rsid w:val="0006430D"/>
    <w:rsid w:val="000643EC"/>
    <w:rsid w:val="000648C7"/>
    <w:rsid w:val="00065008"/>
    <w:rsid w:val="0006537A"/>
    <w:rsid w:val="0006543E"/>
    <w:rsid w:val="00065604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2E8D"/>
    <w:rsid w:val="0008353E"/>
    <w:rsid w:val="00083EB2"/>
    <w:rsid w:val="000840A4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A2C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61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C8A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1A8E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17854"/>
    <w:rsid w:val="00117B17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2CD6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01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67A7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8D3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737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61F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D1"/>
    <w:rsid w:val="00197EE5"/>
    <w:rsid w:val="001A00D6"/>
    <w:rsid w:val="001A09D5"/>
    <w:rsid w:val="001A1837"/>
    <w:rsid w:val="001A19D2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1C48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CCA"/>
    <w:rsid w:val="001D5D99"/>
    <w:rsid w:val="001D6389"/>
    <w:rsid w:val="001D6A93"/>
    <w:rsid w:val="001D6BD9"/>
    <w:rsid w:val="001D6E55"/>
    <w:rsid w:val="001D73E2"/>
    <w:rsid w:val="001D774B"/>
    <w:rsid w:val="001D7F24"/>
    <w:rsid w:val="001E0722"/>
    <w:rsid w:val="001E0976"/>
    <w:rsid w:val="001E0C11"/>
    <w:rsid w:val="001E0CE4"/>
    <w:rsid w:val="001E0D7F"/>
    <w:rsid w:val="001E152F"/>
    <w:rsid w:val="001E1705"/>
    <w:rsid w:val="001E1C32"/>
    <w:rsid w:val="001E2637"/>
    <w:rsid w:val="001E280B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A2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6C4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008"/>
    <w:rsid w:val="0021019E"/>
    <w:rsid w:val="00210EC5"/>
    <w:rsid w:val="00211534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3FD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409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5941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2F99"/>
    <w:rsid w:val="002430EB"/>
    <w:rsid w:val="0024351C"/>
    <w:rsid w:val="00243581"/>
    <w:rsid w:val="00243648"/>
    <w:rsid w:val="00243DB9"/>
    <w:rsid w:val="00244D95"/>
    <w:rsid w:val="002454A5"/>
    <w:rsid w:val="00246AA9"/>
    <w:rsid w:val="00246D38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201"/>
    <w:rsid w:val="00254FD9"/>
    <w:rsid w:val="00255332"/>
    <w:rsid w:val="00255478"/>
    <w:rsid w:val="002556DE"/>
    <w:rsid w:val="00255C1A"/>
    <w:rsid w:val="00255C3F"/>
    <w:rsid w:val="00255F48"/>
    <w:rsid w:val="002560BB"/>
    <w:rsid w:val="00256750"/>
    <w:rsid w:val="002571B5"/>
    <w:rsid w:val="002573B5"/>
    <w:rsid w:val="002603B1"/>
    <w:rsid w:val="0026092F"/>
    <w:rsid w:val="00260F18"/>
    <w:rsid w:val="002618F8"/>
    <w:rsid w:val="002626ED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2B3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5FBC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8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84"/>
    <w:rsid w:val="002D304C"/>
    <w:rsid w:val="002D3165"/>
    <w:rsid w:val="002D334B"/>
    <w:rsid w:val="002D369B"/>
    <w:rsid w:val="002D36A5"/>
    <w:rsid w:val="002D409E"/>
    <w:rsid w:val="002D4545"/>
    <w:rsid w:val="002D45A1"/>
    <w:rsid w:val="002D4A04"/>
    <w:rsid w:val="002D55E7"/>
    <w:rsid w:val="002D5BE0"/>
    <w:rsid w:val="002D5DB7"/>
    <w:rsid w:val="002D60EF"/>
    <w:rsid w:val="002D68ED"/>
    <w:rsid w:val="002D6BF6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2B82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995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090C"/>
    <w:rsid w:val="00301C87"/>
    <w:rsid w:val="003021AC"/>
    <w:rsid w:val="00302E85"/>
    <w:rsid w:val="00302EE6"/>
    <w:rsid w:val="003034E8"/>
    <w:rsid w:val="003038F3"/>
    <w:rsid w:val="00303921"/>
    <w:rsid w:val="00303BF7"/>
    <w:rsid w:val="00303C49"/>
    <w:rsid w:val="0030490B"/>
    <w:rsid w:val="00304D2A"/>
    <w:rsid w:val="00305B63"/>
    <w:rsid w:val="00306A89"/>
    <w:rsid w:val="00307E3F"/>
    <w:rsid w:val="003102D7"/>
    <w:rsid w:val="003102DA"/>
    <w:rsid w:val="00310BAA"/>
    <w:rsid w:val="00311A4D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504C"/>
    <w:rsid w:val="003451D6"/>
    <w:rsid w:val="0034552B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60B9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3F91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62F9"/>
    <w:rsid w:val="003877C8"/>
    <w:rsid w:val="003877D5"/>
    <w:rsid w:val="0039024C"/>
    <w:rsid w:val="00390943"/>
    <w:rsid w:val="00391036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1EB8"/>
    <w:rsid w:val="003C2133"/>
    <w:rsid w:val="003C2274"/>
    <w:rsid w:val="003C30A8"/>
    <w:rsid w:val="003C30FC"/>
    <w:rsid w:val="003C3236"/>
    <w:rsid w:val="003C37B1"/>
    <w:rsid w:val="003C40AB"/>
    <w:rsid w:val="003C6FC4"/>
    <w:rsid w:val="003C70D1"/>
    <w:rsid w:val="003C71E0"/>
    <w:rsid w:val="003C763B"/>
    <w:rsid w:val="003C78F0"/>
    <w:rsid w:val="003C790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B0"/>
    <w:rsid w:val="004011B4"/>
    <w:rsid w:val="00401310"/>
    <w:rsid w:val="00401335"/>
    <w:rsid w:val="00401973"/>
    <w:rsid w:val="0040209C"/>
    <w:rsid w:val="004023EF"/>
    <w:rsid w:val="0040266A"/>
    <w:rsid w:val="00402859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814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4F60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C07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880"/>
    <w:rsid w:val="00446B86"/>
    <w:rsid w:val="00446CE8"/>
    <w:rsid w:val="00447101"/>
    <w:rsid w:val="00447BB8"/>
    <w:rsid w:val="00450081"/>
    <w:rsid w:val="0045017E"/>
    <w:rsid w:val="00450312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BC8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E6E"/>
    <w:rsid w:val="00475027"/>
    <w:rsid w:val="00475DED"/>
    <w:rsid w:val="004760B1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245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6DFD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4B52"/>
    <w:rsid w:val="004D5BD1"/>
    <w:rsid w:val="004D5CD7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67B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10E"/>
    <w:rsid w:val="00513618"/>
    <w:rsid w:val="00513669"/>
    <w:rsid w:val="005137F5"/>
    <w:rsid w:val="00513D41"/>
    <w:rsid w:val="00514B48"/>
    <w:rsid w:val="00515810"/>
    <w:rsid w:val="00515979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94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56C7"/>
    <w:rsid w:val="00526069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5D25"/>
    <w:rsid w:val="005361B4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CF0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B7C"/>
    <w:rsid w:val="00556F39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4F5F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050"/>
    <w:rsid w:val="005A6AC3"/>
    <w:rsid w:val="005A6C13"/>
    <w:rsid w:val="005A6CAA"/>
    <w:rsid w:val="005A7402"/>
    <w:rsid w:val="005B0356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3C0C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B3A"/>
    <w:rsid w:val="005D2E2B"/>
    <w:rsid w:val="005D34D6"/>
    <w:rsid w:val="005D3D8E"/>
    <w:rsid w:val="005D438D"/>
    <w:rsid w:val="005D4595"/>
    <w:rsid w:val="005D4981"/>
    <w:rsid w:val="005D4DDE"/>
    <w:rsid w:val="005D4ED9"/>
    <w:rsid w:val="005D5FD6"/>
    <w:rsid w:val="005D706E"/>
    <w:rsid w:val="005D7FA3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6958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0BC5"/>
    <w:rsid w:val="005F106F"/>
    <w:rsid w:val="005F14E1"/>
    <w:rsid w:val="005F17FF"/>
    <w:rsid w:val="005F188E"/>
    <w:rsid w:val="005F285E"/>
    <w:rsid w:val="005F2B37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65F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C0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00E"/>
    <w:rsid w:val="00621CA0"/>
    <w:rsid w:val="00621D39"/>
    <w:rsid w:val="00621F26"/>
    <w:rsid w:val="0062225A"/>
    <w:rsid w:val="0062297B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660"/>
    <w:rsid w:val="00631B03"/>
    <w:rsid w:val="00631BAE"/>
    <w:rsid w:val="00631D44"/>
    <w:rsid w:val="00632261"/>
    <w:rsid w:val="00633939"/>
    <w:rsid w:val="00633DDC"/>
    <w:rsid w:val="00634010"/>
    <w:rsid w:val="006348A7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2FC6"/>
    <w:rsid w:val="00643F0D"/>
    <w:rsid w:val="006440B2"/>
    <w:rsid w:val="00644380"/>
    <w:rsid w:val="00645069"/>
    <w:rsid w:val="00645189"/>
    <w:rsid w:val="00645DCC"/>
    <w:rsid w:val="00646066"/>
    <w:rsid w:val="00647401"/>
    <w:rsid w:val="006474F4"/>
    <w:rsid w:val="006506EA"/>
    <w:rsid w:val="00650BF6"/>
    <w:rsid w:val="00650EDC"/>
    <w:rsid w:val="006510B8"/>
    <w:rsid w:val="00651289"/>
    <w:rsid w:val="00651313"/>
    <w:rsid w:val="00651367"/>
    <w:rsid w:val="0065137C"/>
    <w:rsid w:val="006513C5"/>
    <w:rsid w:val="006515E7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092"/>
    <w:rsid w:val="0068628F"/>
    <w:rsid w:val="0068633C"/>
    <w:rsid w:val="0068669B"/>
    <w:rsid w:val="00687AB4"/>
    <w:rsid w:val="00687D7E"/>
    <w:rsid w:val="00687E1C"/>
    <w:rsid w:val="00687F1A"/>
    <w:rsid w:val="0069039E"/>
    <w:rsid w:val="00690435"/>
    <w:rsid w:val="006905A4"/>
    <w:rsid w:val="00691761"/>
    <w:rsid w:val="0069201B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A73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016"/>
    <w:rsid w:val="006B31FD"/>
    <w:rsid w:val="006B3754"/>
    <w:rsid w:val="006B377C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72E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C0C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4F69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628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8"/>
    <w:rsid w:val="006F5D5C"/>
    <w:rsid w:val="006F5D80"/>
    <w:rsid w:val="006F5E33"/>
    <w:rsid w:val="006F64D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2E5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89B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455"/>
    <w:rsid w:val="0072560E"/>
    <w:rsid w:val="00725720"/>
    <w:rsid w:val="00725B26"/>
    <w:rsid w:val="00726220"/>
    <w:rsid w:val="00726477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0D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42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99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39D"/>
    <w:rsid w:val="00765B63"/>
    <w:rsid w:val="007660E5"/>
    <w:rsid w:val="00766351"/>
    <w:rsid w:val="00766F59"/>
    <w:rsid w:val="00767067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AE0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BA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CD0"/>
    <w:rsid w:val="00793ED5"/>
    <w:rsid w:val="00793F2C"/>
    <w:rsid w:val="0079406C"/>
    <w:rsid w:val="0079509F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5566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1D29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4F56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D7CEA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904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C18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9F3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73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4F1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759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42D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749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6B6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0666"/>
    <w:rsid w:val="009413BD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7D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3C0B"/>
    <w:rsid w:val="00974514"/>
    <w:rsid w:val="00974550"/>
    <w:rsid w:val="00974872"/>
    <w:rsid w:val="00974B5C"/>
    <w:rsid w:val="00975694"/>
    <w:rsid w:val="009762D7"/>
    <w:rsid w:val="00976316"/>
    <w:rsid w:val="00976523"/>
    <w:rsid w:val="0097689D"/>
    <w:rsid w:val="00977F07"/>
    <w:rsid w:val="009801AA"/>
    <w:rsid w:val="00980875"/>
    <w:rsid w:val="00980A45"/>
    <w:rsid w:val="00980C46"/>
    <w:rsid w:val="00980C70"/>
    <w:rsid w:val="0098114F"/>
    <w:rsid w:val="00981477"/>
    <w:rsid w:val="009815B1"/>
    <w:rsid w:val="0098192E"/>
    <w:rsid w:val="00981B36"/>
    <w:rsid w:val="00981B9E"/>
    <w:rsid w:val="00982355"/>
    <w:rsid w:val="00982385"/>
    <w:rsid w:val="009825A1"/>
    <w:rsid w:val="00982713"/>
    <w:rsid w:val="00982985"/>
    <w:rsid w:val="00983482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46D3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5B6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6FB5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01F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3F75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16"/>
    <w:rsid w:val="009E7988"/>
    <w:rsid w:val="009E7CA3"/>
    <w:rsid w:val="009E7D1A"/>
    <w:rsid w:val="009F0516"/>
    <w:rsid w:val="009F0A2A"/>
    <w:rsid w:val="009F1166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82F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3DF1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C11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02"/>
    <w:rsid w:val="00A22430"/>
    <w:rsid w:val="00A23351"/>
    <w:rsid w:val="00A234F3"/>
    <w:rsid w:val="00A240D5"/>
    <w:rsid w:val="00A24602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6D77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4E63"/>
    <w:rsid w:val="00A45039"/>
    <w:rsid w:val="00A4531F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4A9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63A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B64"/>
    <w:rsid w:val="00AB0E78"/>
    <w:rsid w:val="00AB0F6C"/>
    <w:rsid w:val="00AB1CC7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2B"/>
    <w:rsid w:val="00AC54F3"/>
    <w:rsid w:val="00AC5673"/>
    <w:rsid w:val="00AC5AEE"/>
    <w:rsid w:val="00AC5E66"/>
    <w:rsid w:val="00AC6C07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8B5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0C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68B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351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125D"/>
    <w:rsid w:val="00B41BBF"/>
    <w:rsid w:val="00B41FF9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0E57"/>
    <w:rsid w:val="00B71AD7"/>
    <w:rsid w:val="00B728C3"/>
    <w:rsid w:val="00B72C17"/>
    <w:rsid w:val="00B732BF"/>
    <w:rsid w:val="00B734A3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0EF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3B9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6FC"/>
    <w:rsid w:val="00B91AA1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726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345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5BD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BDB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8D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0FA9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958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24D4"/>
    <w:rsid w:val="00C025EF"/>
    <w:rsid w:val="00C0267E"/>
    <w:rsid w:val="00C027A4"/>
    <w:rsid w:val="00C02881"/>
    <w:rsid w:val="00C02A2A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709"/>
    <w:rsid w:val="00C11933"/>
    <w:rsid w:val="00C1219E"/>
    <w:rsid w:val="00C126F8"/>
    <w:rsid w:val="00C12810"/>
    <w:rsid w:val="00C12821"/>
    <w:rsid w:val="00C12B61"/>
    <w:rsid w:val="00C12BC7"/>
    <w:rsid w:val="00C12C26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CFE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921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75F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3CE9"/>
    <w:rsid w:val="00CC4EF1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33D"/>
    <w:rsid w:val="00CE0B27"/>
    <w:rsid w:val="00CE1345"/>
    <w:rsid w:val="00CE16B1"/>
    <w:rsid w:val="00CE1877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CC8"/>
    <w:rsid w:val="00CF5DD4"/>
    <w:rsid w:val="00CF6370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1DE5"/>
    <w:rsid w:val="00D22C5C"/>
    <w:rsid w:val="00D22D59"/>
    <w:rsid w:val="00D24270"/>
    <w:rsid w:val="00D24482"/>
    <w:rsid w:val="00D2454A"/>
    <w:rsid w:val="00D249E6"/>
    <w:rsid w:val="00D254E9"/>
    <w:rsid w:val="00D25572"/>
    <w:rsid w:val="00D259F4"/>
    <w:rsid w:val="00D25D5B"/>
    <w:rsid w:val="00D25E3F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28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4C5D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7C3"/>
    <w:rsid w:val="00D8199C"/>
    <w:rsid w:val="00D8269B"/>
    <w:rsid w:val="00D827F2"/>
    <w:rsid w:val="00D82C85"/>
    <w:rsid w:val="00D83496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761"/>
    <w:rsid w:val="00D91B77"/>
    <w:rsid w:val="00D91E32"/>
    <w:rsid w:val="00D92EF3"/>
    <w:rsid w:val="00D92F01"/>
    <w:rsid w:val="00D945DA"/>
    <w:rsid w:val="00D946AF"/>
    <w:rsid w:val="00D94FED"/>
    <w:rsid w:val="00D95654"/>
    <w:rsid w:val="00D96302"/>
    <w:rsid w:val="00D972C1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0AB0"/>
    <w:rsid w:val="00DA10B9"/>
    <w:rsid w:val="00DA11D5"/>
    <w:rsid w:val="00DA1355"/>
    <w:rsid w:val="00DA1B47"/>
    <w:rsid w:val="00DA23AE"/>
    <w:rsid w:val="00DA2C7B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3"/>
    <w:rsid w:val="00DB66CE"/>
    <w:rsid w:val="00DB678D"/>
    <w:rsid w:val="00DB6B97"/>
    <w:rsid w:val="00DB6D8A"/>
    <w:rsid w:val="00DB7007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87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3FDB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52"/>
    <w:rsid w:val="00DF288A"/>
    <w:rsid w:val="00DF2AAC"/>
    <w:rsid w:val="00DF3658"/>
    <w:rsid w:val="00DF38EA"/>
    <w:rsid w:val="00DF4038"/>
    <w:rsid w:val="00DF4382"/>
    <w:rsid w:val="00DF453A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54A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3BB"/>
    <w:rsid w:val="00E22878"/>
    <w:rsid w:val="00E2291B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273"/>
    <w:rsid w:val="00E409C0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725"/>
    <w:rsid w:val="00E45796"/>
    <w:rsid w:val="00E45BD5"/>
    <w:rsid w:val="00E45FAE"/>
    <w:rsid w:val="00E46A17"/>
    <w:rsid w:val="00E46CD0"/>
    <w:rsid w:val="00E47B93"/>
    <w:rsid w:val="00E505AC"/>
    <w:rsid w:val="00E50687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452"/>
    <w:rsid w:val="00E736D8"/>
    <w:rsid w:val="00E737A7"/>
    <w:rsid w:val="00E739DD"/>
    <w:rsid w:val="00E74163"/>
    <w:rsid w:val="00E74CE7"/>
    <w:rsid w:val="00E7569F"/>
    <w:rsid w:val="00E75768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592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7E9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3177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149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261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4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B0E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41E6"/>
    <w:rsid w:val="00F15451"/>
    <w:rsid w:val="00F15970"/>
    <w:rsid w:val="00F15D49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1AF"/>
    <w:rsid w:val="00F36617"/>
    <w:rsid w:val="00F36926"/>
    <w:rsid w:val="00F36BA2"/>
    <w:rsid w:val="00F370DE"/>
    <w:rsid w:val="00F37BCE"/>
    <w:rsid w:val="00F37D61"/>
    <w:rsid w:val="00F40117"/>
    <w:rsid w:val="00F40424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609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9A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138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2F"/>
    <w:rsid w:val="00F93EA0"/>
    <w:rsid w:val="00F93EC4"/>
    <w:rsid w:val="00F94605"/>
    <w:rsid w:val="00F946E7"/>
    <w:rsid w:val="00F95223"/>
    <w:rsid w:val="00F95343"/>
    <w:rsid w:val="00F957E8"/>
    <w:rsid w:val="00F95A9C"/>
    <w:rsid w:val="00F95FBE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B71"/>
    <w:rsid w:val="00FA2E7D"/>
    <w:rsid w:val="00FA35C3"/>
    <w:rsid w:val="00FA415A"/>
    <w:rsid w:val="00FA416A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91A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29E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1554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92</TotalTime>
  <Pages>3</Pages>
  <Words>412</Words>
  <Characters>1627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31</cp:revision>
  <cp:lastPrinted>2021-10-28T17:44:00Z</cp:lastPrinted>
  <dcterms:created xsi:type="dcterms:W3CDTF">2021-10-29T09:53:00Z</dcterms:created>
  <dcterms:modified xsi:type="dcterms:W3CDTF">2021-11-05T00:56:00Z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