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66918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058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058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240583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42561D8B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CB82D97" w14:textId="4F78F7B0" w:rsidR="00637F4D" w:rsidRPr="00240583" w:rsidRDefault="00637F4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EC2F90B" w14:textId="1B05AAE5" w:rsidR="00CA11AA" w:rsidRPr="00240583" w:rsidRDefault="00CA11AA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="00053A3A" w:rsidRPr="00240583">
        <w:rPr>
          <w:rFonts w:asciiTheme="majorBidi" w:hAnsiTheme="majorBidi" w:cstheme="majorBidi"/>
          <w:sz w:val="30"/>
          <w:szCs w:val="30"/>
          <w:lang w:val="en-US" w:bidi="th-TH"/>
        </w:rPr>
        <w:t>2019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240583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3E2572CB" w14:textId="4C10B676" w:rsidR="00CA2370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34B013" w14:textId="2945068A" w:rsidR="00712066" w:rsidRPr="00240583" w:rsidRDefault="00712066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3DB19D01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Pr="00240583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24058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6DC556A9" w:rsidR="00CA2370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469A7499" w14:textId="63F75442" w:rsidR="007D4F56" w:rsidRPr="00240583" w:rsidRDefault="007D4F56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3260B04" w14:textId="77777777" w:rsidR="00462A98" w:rsidRPr="00240583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240583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240583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558177D6" w14:textId="168A25FB" w:rsidR="00962CEF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CDFCA0D" w14:textId="7488B183" w:rsidR="0071789B" w:rsidRPr="00240583" w:rsidRDefault="0071789B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EDF3E12" w14:textId="7332F1EB" w:rsidR="00991995" w:rsidRPr="00FA4A5E" w:rsidRDefault="00991995" w:rsidP="00673AF0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4A5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12694325" w:rsidR="00602C0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058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ADBAEDF" w14:textId="0224EDE6" w:rsidR="00405E43" w:rsidRPr="00240583" w:rsidRDefault="003A05D5" w:rsidP="003A05D5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A05D5">
        <w:rPr>
          <w:rFonts w:asciiTheme="majorBidi" w:hAnsi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8D05AC8" w14:textId="77777777" w:rsidR="005B0722" w:rsidRPr="00240583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63DF0F4F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240583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E26BB0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D74C5D" w:rsidRPr="00983482">
        <w:rPr>
          <w:rFonts w:asciiTheme="majorBidi" w:hAnsiTheme="majorBidi" w:cstheme="majorBidi"/>
          <w:sz w:val="30"/>
          <w:szCs w:val="30"/>
        </w:rPr>
        <w:t>5</w:t>
      </w:r>
      <w:r w:rsidR="001778D3" w:rsidRPr="00983482">
        <w:rPr>
          <w:rFonts w:asciiTheme="majorBidi" w:hAnsiTheme="majorBidi" w:cstheme="majorBidi"/>
          <w:sz w:val="30"/>
          <w:szCs w:val="30"/>
        </w:rPr>
        <w:t xml:space="preserve"> </w:t>
      </w:r>
      <w:r w:rsidR="00D74C5D" w:rsidRPr="0098348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60D5D" w:rsidRPr="009834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0D5D" w:rsidRPr="00983482">
        <w:rPr>
          <w:rFonts w:asciiTheme="majorBidi" w:hAnsiTheme="majorBidi" w:cstheme="majorBidi"/>
          <w:sz w:val="30"/>
          <w:szCs w:val="30"/>
        </w:rPr>
        <w:t>256</w:t>
      </w:r>
      <w:r w:rsidR="00450A25" w:rsidRPr="00983482">
        <w:rPr>
          <w:rFonts w:asciiTheme="majorBidi" w:hAnsiTheme="majorBidi" w:cstheme="majorBidi"/>
          <w:sz w:val="30"/>
          <w:szCs w:val="30"/>
        </w:rPr>
        <w:t>4</w:t>
      </w:r>
    </w:p>
    <w:p w14:paraId="17511EB1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240583" w:rsidRDefault="00B036A2" w:rsidP="00D50A39">
      <w:pPr>
        <w:rPr>
          <w:rFonts w:asciiTheme="majorBidi" w:hAnsiTheme="majorBidi" w:cstheme="majorBidi"/>
          <w:sz w:val="30"/>
          <w:szCs w:val="30"/>
          <w:cs/>
        </w:rPr>
      </w:pPr>
    </w:p>
    <w:p w14:paraId="744CEA53" w14:textId="730ED3D4" w:rsidR="001608E9" w:rsidRPr="00240583" w:rsidRDefault="00F44639" w:rsidP="008D523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240583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240583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24058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240583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240583" w:rsidRDefault="00D0775A" w:rsidP="000D4E5E">
      <w:pPr>
        <w:pStyle w:val="block"/>
        <w:spacing w:after="0"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7777777" w:rsidR="00B036A2" w:rsidRPr="00240583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D3746" w14:textId="2C18746C" w:rsidR="00B036A2" w:rsidRPr="00240583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E9DD7" w14:textId="3629FA1B" w:rsidR="00B036A2" w:rsidRPr="00240583" w:rsidRDefault="00B036A2" w:rsidP="0043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0583">
        <w:rPr>
          <w:rFonts w:asciiTheme="majorBidi" w:hAnsiTheme="majorBidi" w:cstheme="majorBidi"/>
          <w:sz w:val="30"/>
          <w:szCs w:val="30"/>
          <w:cs/>
        </w:rPr>
        <w:t>นี้</w:t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3421F">
        <w:rPr>
          <w:rFonts w:asciiTheme="majorBidi" w:hAnsiTheme="majorBidi" w:cstheme="majorBidi"/>
          <w:sz w:val="30"/>
          <w:szCs w:val="30"/>
          <w:cs/>
        </w:rPr>
        <w:br/>
      </w:r>
      <w:r w:rsidR="000C7AD5" w:rsidRPr="0024058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(</w:t>
      </w:r>
      <w:r w:rsidR="00060C7C" w:rsidRPr="00240583">
        <w:rPr>
          <w:rFonts w:asciiTheme="majorBidi" w:hAnsiTheme="majorBidi" w:cstheme="majorBidi"/>
          <w:sz w:val="30"/>
          <w:szCs w:val="30"/>
        </w:rPr>
        <w:t>“</w:t>
      </w:r>
      <w:r w:rsidR="00060C7C" w:rsidRPr="0024058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60C7C" w:rsidRPr="00240583">
        <w:rPr>
          <w:rFonts w:asciiTheme="majorBidi" w:hAnsiTheme="majorBidi" w:cstheme="majorBidi"/>
          <w:sz w:val="30"/>
          <w:szCs w:val="30"/>
        </w:rPr>
        <w:t xml:space="preserve">”) </w:t>
      </w:r>
      <w:r w:rsidR="00A061B3" w:rsidRPr="0024058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Pr="00240583">
        <w:rPr>
          <w:rFonts w:asciiTheme="majorBidi" w:hAnsiTheme="majorBidi" w:cstheme="majorBidi"/>
          <w:sz w:val="30"/>
          <w:szCs w:val="30"/>
        </w:rPr>
        <w:t>34</w:t>
      </w:r>
      <w:r w:rsidR="0043421F">
        <w:rPr>
          <w:rFonts w:asciiTheme="majorBidi" w:hAnsiTheme="majorBidi" w:cstheme="majorBidi"/>
          <w:sz w:val="30"/>
          <w:szCs w:val="30"/>
          <w:cs/>
        </w:rPr>
        <w:br/>
      </w:r>
      <w:r w:rsidRPr="00240583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E04B21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2725" w:rsidRPr="0024058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</w:t>
      </w: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ระหว่างกาล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 w:rsidRPr="00240583">
        <w:rPr>
          <w:rFonts w:asciiTheme="majorBidi" w:hAnsiTheme="majorBidi" w:cstheme="majorBidi"/>
          <w:sz w:val="30"/>
          <w:szCs w:val="30"/>
          <w:cs/>
        </w:rPr>
        <w:t>ิชาชีพบัญชีฯ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7506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7A5566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5566">
        <w:rPr>
          <w:rFonts w:asciiTheme="majorBidi" w:hAnsiTheme="majorBidi" w:cs="Angsana New"/>
          <w:sz w:val="30"/>
          <w:szCs w:val="30"/>
        </w:rPr>
        <w:t>31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50642" w:rsidRPr="0075064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750642"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A5566">
        <w:rPr>
          <w:rFonts w:asciiTheme="majorBidi" w:hAnsiTheme="majorBidi" w:cs="Angsana New"/>
          <w:sz w:val="30"/>
          <w:szCs w:val="30"/>
        </w:rPr>
        <w:t>2563</w:t>
      </w:r>
    </w:p>
    <w:p w14:paraId="2CFA4355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ED98A" w14:textId="49FACCA5" w:rsidR="004B6D09" w:rsidRDefault="00750642" w:rsidP="0075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750642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ในการจัดทำงบการเงินระหว่างกาล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5566">
        <w:rPr>
          <w:rFonts w:asciiTheme="majorBidi" w:hAnsiTheme="majorBidi" w:cstheme="majorBidi"/>
          <w:sz w:val="30"/>
          <w:szCs w:val="30"/>
        </w:rPr>
        <w:t>31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064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506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5566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0642">
        <w:rPr>
          <w:rFonts w:asciiTheme="majorBidi" w:hAnsiTheme="majorBidi" w:cs="Angsana New" w:hint="cs"/>
          <w:sz w:val="30"/>
          <w:szCs w:val="30"/>
          <w:cs/>
        </w:rPr>
        <w:t>เว้นแต่ที่ได้อธิบายไว้ในหมายเหตุข้อ</w:t>
      </w:r>
      <w:r w:rsidRPr="0075064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="00C61921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863B9BD" w14:textId="77777777" w:rsidR="00750642" w:rsidRPr="00750642" w:rsidRDefault="00750642" w:rsidP="0075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7B7CF" w14:textId="2CC4AB89" w:rsidR="00CF367E" w:rsidRDefault="00CF3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843BC8" w14:textId="1DF3BDFA" w:rsidR="00637F4D" w:rsidRPr="00240583" w:rsidRDefault="00637F4D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2ACBED39" w14:textId="049FEC45" w:rsidR="00CE6D43" w:rsidRPr="00240583" w:rsidRDefault="00CE6D43" w:rsidP="00CE6D4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E27302" w14:textId="2539E904" w:rsidR="00685C82" w:rsidRPr="00661F0C" w:rsidRDefault="00653E35" w:rsidP="0022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661F0C">
        <w:rPr>
          <w:rFonts w:asciiTheme="majorBidi" w:hAnsiTheme="majorBidi" w:hint="cs"/>
          <w:i/>
          <w:iCs/>
          <w:sz w:val="30"/>
          <w:szCs w:val="30"/>
          <w:cs/>
        </w:rPr>
        <w:t>การยินยอมการลดค่าเช่าที่เกี่ยวข้องกับ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661F0C">
        <w:rPr>
          <w:rFonts w:asciiTheme="majorBidi" w:hAnsiTheme="majorBidi" w:cstheme="majorBidi"/>
          <w:i/>
          <w:iCs/>
          <w:sz w:val="30"/>
          <w:szCs w:val="30"/>
        </w:rPr>
        <w:t>COVID-</w:t>
      </w:r>
      <w:r w:rsidRPr="00661F0C">
        <w:rPr>
          <w:rFonts w:asciiTheme="majorBidi" w:hAnsiTheme="majorBidi"/>
          <w:i/>
          <w:iCs/>
          <w:sz w:val="30"/>
          <w:szCs w:val="30"/>
          <w:cs/>
        </w:rPr>
        <w:t>19</w:t>
      </w:r>
    </w:p>
    <w:p w14:paraId="0637C738" w14:textId="77777777" w:rsidR="00685C82" w:rsidRPr="00240583" w:rsidRDefault="00685C82" w:rsidP="00975694">
      <w:pPr>
        <w:jc w:val="both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84D66F8" w14:textId="7DC7A057" w:rsidR="00B96304" w:rsidRPr="00240583" w:rsidRDefault="00653E35" w:rsidP="00C7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8988697"/>
      <w:r w:rsidRPr="00CF367E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367E">
        <w:rPr>
          <w:rFonts w:asciiTheme="majorBidi" w:hAnsiTheme="majorBidi" w:cs="Angsana New"/>
          <w:sz w:val="30"/>
          <w:szCs w:val="30"/>
        </w:rPr>
        <w:t>1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367E">
        <w:rPr>
          <w:rFonts w:asciiTheme="majorBidi" w:hAnsiTheme="majorBidi" w:cs="Angsana New"/>
          <w:sz w:val="30"/>
          <w:szCs w:val="30"/>
        </w:rPr>
        <w:t>2564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กลุ่มบริษัทได้ถือปฏิบัติตามการปรับปรุง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 xml:space="preserve">TFRS </w:t>
      </w:r>
      <w:r w:rsidR="00CF367E">
        <w:rPr>
          <w:rFonts w:asciiTheme="majorBidi" w:hAnsiTheme="majorBidi" w:cs="Angsana New"/>
          <w:sz w:val="30"/>
          <w:szCs w:val="30"/>
        </w:rPr>
        <w:t>16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 w:rsidR="007A5566">
        <w:rPr>
          <w:rFonts w:asciiTheme="majorBidi" w:hAnsiTheme="majorBidi" w:cs="Angsana New"/>
          <w:sz w:val="30"/>
          <w:szCs w:val="30"/>
        </w:rPr>
        <w:t>19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ซึ่งให้ทางเลือกแก่ผู้เช่าในการไม่ต้องประเมินว่าการได้รับการลดค่าเช่าที่เกี่ยวข้องกับ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theme="majorBidi"/>
          <w:sz w:val="30"/>
          <w:szCs w:val="30"/>
        </w:rPr>
        <w:t>COVID-</w:t>
      </w:r>
      <w:r w:rsidR="007A5566">
        <w:rPr>
          <w:rFonts w:asciiTheme="majorBidi" w:hAnsiTheme="majorBidi" w:cs="Angsana New"/>
          <w:sz w:val="30"/>
          <w:szCs w:val="30"/>
        </w:rPr>
        <w:t>19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ที่เข้าเงื่อนไขเป็นการเปลี่ยนแปลงสัญญาเช่า</w:t>
      </w:r>
      <w:r w:rsidRPr="00CF3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367E">
        <w:rPr>
          <w:rFonts w:asciiTheme="majorBidi" w:hAnsiTheme="majorBidi" w:cs="Angsana New" w:hint="cs"/>
          <w:sz w:val="30"/>
          <w:szCs w:val="30"/>
          <w:cs/>
        </w:rPr>
        <w:t>กลุ่มบริษัทถือปฏิบัติตามทางเลือกดังกล่าวกับทุกสัญญาเช่าโดย</w:t>
      </w:r>
      <w:r w:rsidR="00CF367E" w:rsidRPr="00CF367E">
        <w:rPr>
          <w:rFonts w:asciiTheme="majorBidi" w:hAnsiTheme="majorBidi" w:cs="Angsana New" w:hint="cs"/>
          <w:sz w:val="30"/>
          <w:szCs w:val="30"/>
          <w:cs/>
        </w:rPr>
        <w:t>การถือปฏิบัติดังกล่าว</w:t>
      </w:r>
      <w:r w:rsidR="00CF367E">
        <w:rPr>
          <w:rFonts w:asciiTheme="majorBidi" w:hAnsiTheme="majorBidi" w:cs="Angsana New" w:hint="cs"/>
          <w:sz w:val="30"/>
          <w:szCs w:val="30"/>
          <w:cs/>
        </w:rPr>
        <w:t xml:space="preserve">ไม่มีผลกระทบต่อกำไรสะสม ณ วันที่ </w:t>
      </w:r>
      <w:r w:rsidR="00CF367E">
        <w:rPr>
          <w:rFonts w:asciiTheme="majorBidi" w:hAnsiTheme="majorBidi" w:cs="Angsana New"/>
          <w:sz w:val="30"/>
          <w:szCs w:val="30"/>
        </w:rPr>
        <w:t>1</w:t>
      </w:r>
      <w:r w:rsidR="00CF367E">
        <w:rPr>
          <w:rFonts w:asciiTheme="majorBidi" w:hAnsiTheme="majorBidi" w:cs="Angsana New" w:hint="cs"/>
          <w:sz w:val="30"/>
          <w:szCs w:val="30"/>
          <w:cs/>
        </w:rPr>
        <w:t xml:space="preserve"> มกราคม </w:t>
      </w:r>
      <w:r w:rsidR="00CF367E">
        <w:rPr>
          <w:rFonts w:asciiTheme="majorBidi" w:hAnsiTheme="majorBidi" w:cs="Angsana New"/>
          <w:sz w:val="30"/>
          <w:szCs w:val="30"/>
        </w:rPr>
        <w:t>2564</w:t>
      </w:r>
    </w:p>
    <w:p w14:paraId="2C74189A" w14:textId="147A13F1" w:rsidR="00B96304" w:rsidRDefault="00B96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0"/>
    <w:p w14:paraId="75EF4D0F" w14:textId="001A1523" w:rsidR="00FA582B" w:rsidRPr="006630E3" w:rsidRDefault="00FA582B" w:rsidP="00FA582B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100E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2100E">
        <w:rPr>
          <w:rFonts w:ascii="Angsana New" w:hAnsi="Angsana New" w:cs="Angsana New" w:hint="cs"/>
          <w:sz w:val="30"/>
          <w:szCs w:val="30"/>
        </w:rPr>
        <w:t>2564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62100E">
        <w:rPr>
          <w:rFonts w:ascii="Angsana New" w:hAnsi="Angsana New" w:cs="Angsana New" w:hint="cs"/>
          <w:sz w:val="30"/>
          <w:szCs w:val="30"/>
        </w:rPr>
        <w:t>COVID-19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ทำให้ค่าเช่าสำหรับงวด</w:t>
      </w:r>
      <w:r w:rsidR="00C61921" w:rsidRPr="0062100E">
        <w:rPr>
          <w:rFonts w:ascii="Angsana New" w:hAnsi="Angsana New" w:cs="Angsana New" w:hint="cs"/>
          <w:sz w:val="30"/>
          <w:szCs w:val="30"/>
          <w:cs/>
        </w:rPr>
        <w:t>สาม</w:t>
      </w:r>
      <w:r w:rsidRPr="0062100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73AE0">
        <w:rPr>
          <w:rFonts w:ascii="Angsana New" w:hAnsi="Angsana New" w:cs="Angsana New" w:hint="cs"/>
          <w:sz w:val="30"/>
          <w:szCs w:val="30"/>
          <w:cs/>
        </w:rPr>
        <w:t>และเก้าเดือน</w:t>
      </w:r>
      <w:r w:rsidRPr="0062100E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750642" w:rsidRPr="0062100E">
        <w:rPr>
          <w:rFonts w:ascii="Angsana New" w:hAnsi="Angsana New" w:cs="Angsana New"/>
          <w:sz w:val="30"/>
          <w:szCs w:val="30"/>
        </w:rPr>
        <w:t>30</w:t>
      </w:r>
      <w:r w:rsidR="00750642" w:rsidRPr="006210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26E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50642" w:rsidRPr="006210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0642" w:rsidRPr="00440C07">
        <w:rPr>
          <w:rFonts w:ascii="Angsana New" w:hAnsi="Angsana New" w:cs="Angsana New"/>
          <w:sz w:val="30"/>
          <w:szCs w:val="30"/>
        </w:rPr>
        <w:t>2564</w:t>
      </w:r>
      <w:r w:rsidRPr="00440C07">
        <w:rPr>
          <w:rFonts w:ascii="Angsana New" w:hAnsi="Angsana New" w:cs="Angsana New" w:hint="cs"/>
          <w:sz w:val="30"/>
          <w:szCs w:val="30"/>
        </w:rPr>
        <w:t xml:space="preserve"> </w:t>
      </w:r>
      <w:r w:rsidRPr="00440C07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="00AC5E66" w:rsidRPr="00440C07">
        <w:rPr>
          <w:rFonts w:ascii="Angsana New" w:hAnsi="Angsana New" w:cs="Angsana New"/>
          <w:sz w:val="30"/>
          <w:szCs w:val="30"/>
        </w:rPr>
        <w:t>1</w:t>
      </w:r>
      <w:r w:rsidR="00440C07" w:rsidRPr="00440C07">
        <w:rPr>
          <w:rFonts w:ascii="Angsana New" w:hAnsi="Angsana New" w:cs="Angsana New"/>
          <w:sz w:val="30"/>
          <w:szCs w:val="30"/>
        </w:rPr>
        <w:t>4.19</w:t>
      </w:r>
      <w:r w:rsidR="00011913" w:rsidRPr="00440C07">
        <w:rPr>
          <w:rFonts w:ascii="Angsana New" w:hAnsi="Angsana New" w:cs="Angsana New"/>
          <w:sz w:val="30"/>
          <w:szCs w:val="30"/>
        </w:rPr>
        <w:t xml:space="preserve"> </w:t>
      </w:r>
      <w:r w:rsidR="00FA71E8" w:rsidRPr="00440C0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440C07">
        <w:rPr>
          <w:rFonts w:ascii="Angsana New" w:hAnsi="Angsana New" w:cs="Angsana New" w:hint="cs"/>
          <w:sz w:val="30"/>
          <w:szCs w:val="30"/>
          <w:cs/>
        </w:rPr>
        <w:t>บาท</w:t>
      </w:r>
      <w:r w:rsidR="00C61921" w:rsidRPr="00440C07">
        <w:rPr>
          <w:rFonts w:ascii="Angsana New" w:hAnsi="Angsana New" w:cs="Angsana New"/>
          <w:sz w:val="30"/>
          <w:szCs w:val="30"/>
        </w:rPr>
        <w:t xml:space="preserve"> </w:t>
      </w:r>
      <w:r w:rsidR="00C61921" w:rsidRPr="00440C07">
        <w:rPr>
          <w:rFonts w:ascii="Angsana New" w:hAnsi="Angsana New" w:cs="Angsana New" w:hint="cs"/>
          <w:sz w:val="30"/>
          <w:szCs w:val="30"/>
          <w:cs/>
        </w:rPr>
        <w:t>และ</w:t>
      </w:r>
      <w:r w:rsidR="00C61921" w:rsidRPr="00440C07">
        <w:rPr>
          <w:rFonts w:ascii="Angsana New" w:hAnsi="Angsana New" w:cs="Angsana New"/>
          <w:sz w:val="30"/>
          <w:szCs w:val="30"/>
          <w:cs/>
        </w:rPr>
        <w:t xml:space="preserve"> </w:t>
      </w:r>
      <w:r w:rsidR="00440C07" w:rsidRPr="00440C07">
        <w:rPr>
          <w:rFonts w:ascii="Angsana New" w:hAnsi="Angsana New" w:cs="Angsana New"/>
          <w:sz w:val="30"/>
          <w:szCs w:val="30"/>
        </w:rPr>
        <w:t>21.32</w:t>
      </w:r>
      <w:r w:rsidR="00011913" w:rsidRPr="00440C07">
        <w:rPr>
          <w:rFonts w:ascii="Angsana New" w:hAnsi="Angsana New" w:cs="Angsana New"/>
          <w:sz w:val="30"/>
          <w:szCs w:val="30"/>
        </w:rPr>
        <w:t xml:space="preserve"> </w:t>
      </w:r>
      <w:r w:rsidR="00C61921" w:rsidRPr="00440C0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73AE0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47D879FA" w14:textId="77777777" w:rsidR="00CF367E" w:rsidRPr="00240583" w:rsidRDefault="00CF367E" w:rsidP="00B70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249FBBF7" w14:textId="3D0AD978" w:rsidR="00CA11AA" w:rsidRPr="00240583" w:rsidRDefault="00CA11AA" w:rsidP="00CA11A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ผลกระทบจากการแพร่ระบาดของโรคติดเชื้อโคโรนา </w:t>
      </w:r>
      <w:r w:rsidR="00DA0843">
        <w:rPr>
          <w:rFonts w:asciiTheme="majorBidi" w:hAnsiTheme="majorBidi" w:cstheme="majorBidi"/>
          <w:sz w:val="30"/>
          <w:szCs w:val="30"/>
          <w:u w:val="none"/>
          <w:lang w:val="en-US"/>
        </w:rPr>
        <w:t>2019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u w:val="none"/>
          <w:lang w:val="th-TH"/>
        </w:rPr>
        <w:t>(Covid-19)</w:t>
      </w:r>
    </w:p>
    <w:p w14:paraId="121D218A" w14:textId="6715B86E" w:rsidR="00CA11AA" w:rsidRPr="00240583" w:rsidRDefault="00CA11AA" w:rsidP="00CA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E342A8F" w14:textId="6D2F2257" w:rsidR="00B7049E" w:rsidRPr="00B7049E" w:rsidRDefault="00B7049E" w:rsidP="00B7049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 w:rsidRPr="009D5DD0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9D5DD0">
        <w:rPr>
          <w:rFonts w:ascii="Angsana New" w:hAnsi="Angsana New" w:cs="Angsana New" w:hint="cs"/>
          <w:sz w:val="30"/>
          <w:szCs w:val="30"/>
        </w:rPr>
        <w:t xml:space="preserve">COVID-19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9D5DD0">
        <w:rPr>
          <w:rFonts w:ascii="Angsana New" w:hAnsi="Angsana New" w:cs="Angsana New" w:hint="cs"/>
          <w:sz w:val="30"/>
          <w:szCs w:val="30"/>
        </w:rPr>
        <w:t xml:space="preserve">2564 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จากความไม่แน่นอนของสถานการณ์ในปี </w:t>
      </w:r>
      <w:r w:rsidRPr="009D5DD0">
        <w:rPr>
          <w:rFonts w:ascii="Angsana New" w:hAnsi="Angsana New" w:cs="Angsana New" w:hint="cs"/>
          <w:sz w:val="30"/>
          <w:szCs w:val="30"/>
        </w:rPr>
        <w:t>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</w:t>
      </w:r>
      <w:r w:rsidR="000A4A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5DD0">
        <w:rPr>
          <w:rFonts w:ascii="Angsana New" w:hAnsi="Angsana New" w:cs="Angsana New" w:hint="cs"/>
          <w:sz w:val="30"/>
          <w:szCs w:val="30"/>
        </w:rPr>
        <w:t>31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9D5DD0">
        <w:rPr>
          <w:rFonts w:ascii="Angsana New" w:hAnsi="Angsana New" w:cs="Angsana New" w:hint="cs"/>
          <w:sz w:val="30"/>
          <w:szCs w:val="30"/>
        </w:rPr>
        <w:t xml:space="preserve"> 2563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9D5DD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D5DD0">
        <w:rPr>
          <w:rFonts w:ascii="Angsana New" w:hAnsi="Angsana New" w:cs="Angsana New" w:hint="cs"/>
          <w:i/>
          <w:iCs/>
          <w:sz w:val="30"/>
          <w:szCs w:val="30"/>
        </w:rPr>
        <w:t>2019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ในเรื่องการไม่นำสถานการณ์ </w:t>
      </w:r>
      <w:r w:rsidRPr="009D5DD0">
        <w:rPr>
          <w:rFonts w:ascii="Angsana New" w:hAnsi="Angsana New" w:cs="Angsana New" w:hint="cs"/>
          <w:sz w:val="30"/>
          <w:szCs w:val="30"/>
        </w:rPr>
        <w:t>COVID-19</w:t>
      </w:r>
      <w:r w:rsidR="009D5DD0" w:rsidRPr="009D5DD0">
        <w:t xml:space="preserve"> </w:t>
      </w:r>
      <w:r w:rsidR="009D5DD0" w:rsidRPr="009D5DD0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5DD0">
        <w:rPr>
          <w:rFonts w:ascii="Angsana New" w:hAnsi="Angsana New" w:cs="Angsana New" w:hint="cs"/>
          <w:sz w:val="30"/>
          <w:szCs w:val="30"/>
          <w:cs/>
        </w:rPr>
        <w:t>และ</w:t>
      </w:r>
      <w:r w:rsidR="009D5DD0" w:rsidRPr="009D5DD0">
        <w:rPr>
          <w:rFonts w:ascii="Angsana New" w:hAnsi="Angsana New" w:cs="Angsana New" w:hint="cs"/>
          <w:sz w:val="30"/>
          <w:szCs w:val="30"/>
          <w:cs/>
        </w:rPr>
        <w:t>การเปลี่ยนแปลงสัญญาเช่า</w:t>
      </w:r>
      <w:r w:rsidRPr="009D5DD0">
        <w:rPr>
          <w:rFonts w:ascii="Angsana New" w:hAnsi="Angsana New" w:cs="Angsana New" w:hint="cs"/>
          <w:sz w:val="30"/>
          <w:szCs w:val="30"/>
          <w:cs/>
        </w:rPr>
        <w:t xml:space="preserve">มาพิจารณาเนื่องด้วยแนวปฏิบัติดังกล่าวสิ้นสุดการมีผลบังคับใช้ ณ วันที่ </w:t>
      </w:r>
      <w:r w:rsidRPr="009D5DD0">
        <w:rPr>
          <w:rFonts w:ascii="Angsana New" w:hAnsi="Angsana New" w:cs="Angsana New" w:hint="cs"/>
          <w:sz w:val="30"/>
          <w:szCs w:val="30"/>
        </w:rPr>
        <w:t xml:space="preserve">31 </w:t>
      </w:r>
      <w:r w:rsidRPr="009D5DD0">
        <w:rPr>
          <w:rFonts w:ascii="Angsana New" w:hAnsi="Angsana New" w:cs="Angsana New" w:hint="cs"/>
          <w:sz w:val="30"/>
          <w:szCs w:val="30"/>
          <w:cs/>
        </w:rPr>
        <w:t>ธันวาค</w:t>
      </w:r>
      <w:r w:rsidR="009D5DD0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9D5DD0">
        <w:rPr>
          <w:rFonts w:ascii="Angsana New" w:hAnsi="Angsana New" w:cs="Angsana New"/>
          <w:sz w:val="30"/>
          <w:szCs w:val="30"/>
        </w:rPr>
        <w:t xml:space="preserve">2563 </w:t>
      </w:r>
      <w:r w:rsidR="00712066">
        <w:rPr>
          <w:rFonts w:ascii="Angsana New" w:hAnsi="Angsana New" w:cs="Angsana New" w:hint="cs"/>
          <w:sz w:val="30"/>
          <w:szCs w:val="30"/>
          <w:cs/>
        </w:rPr>
        <w:t>ทั้งนี้การสิ้นสุดแนวทางปฏิบัติดังกล่าวไม่มีผลกระทบอย่างมีสาระสำคัญต่องบการเงิน</w:t>
      </w:r>
    </w:p>
    <w:p w14:paraId="1960DA80" w14:textId="651E9AEC" w:rsidR="00B7049E" w:rsidRDefault="00B7049E" w:rsidP="000C4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622A40CD" w14:textId="21174EE9" w:rsidR="00B916FC" w:rsidRPr="00AA163A" w:rsidRDefault="00B916FC" w:rsidP="00AA16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ในเดือนกรกฎาคม</w:t>
      </w:r>
      <w:r>
        <w:rPr>
          <w:rFonts w:asciiTheme="majorBidi" w:hAnsiTheme="majorBidi"/>
          <w:sz w:val="30"/>
          <w:szCs w:val="30"/>
          <w:lang w:eastAsia="x-none"/>
        </w:rPr>
        <w:t xml:space="preserve"> 2564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ผู้ว่าราชการกรุงเทพมหานคร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และส่วนงานราชการของจังหวัดต่างๆได้กำหนดให้มี</w:t>
      </w:r>
      <w:r>
        <w:rPr>
          <w:rFonts w:asciiTheme="majorBidi" w:hAnsiTheme="majorBidi"/>
          <w:sz w:val="30"/>
          <w:szCs w:val="30"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การปิดสถานประกอบการของกลุ่มบริษัทเป็นการชั่วคราว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เพื่อ</w:t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จะจำกัดผลกระทบจากการแพร่ระบาดของ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0840A4">
        <w:rPr>
          <w:rFonts w:asciiTheme="majorBidi" w:hAnsiTheme="majorBidi" w:hint="cs"/>
          <w:sz w:val="30"/>
          <w:szCs w:val="30"/>
          <w:cs/>
          <w:lang w:eastAsia="x-none"/>
        </w:rPr>
        <w:t>โรคติดเชื้อไวรัสโคโรนา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 xml:space="preserve">2019 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>(</w:t>
      </w:r>
      <w:r w:rsidRPr="000840A4">
        <w:rPr>
          <w:rFonts w:asciiTheme="majorBidi" w:hAnsiTheme="majorBidi"/>
          <w:sz w:val="30"/>
          <w:szCs w:val="30"/>
          <w:lang w:eastAsia="x-none"/>
        </w:rPr>
        <w:t>Covid-</w:t>
      </w:r>
      <w:r>
        <w:rPr>
          <w:rFonts w:asciiTheme="majorBidi" w:hAnsiTheme="majorBidi"/>
          <w:sz w:val="30"/>
          <w:szCs w:val="30"/>
          <w:lang w:eastAsia="x-none"/>
        </w:rPr>
        <w:t>19</w:t>
      </w:r>
      <w:r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)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เนื่องจากมีการตรวจพบผู้ติดเชื้อเป็นจำนวนเพิ่มขึ้นอย่างต่อเนื่อง</w:t>
      </w:r>
      <w:r w:rsidR="00FC691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และมีการแพร่ระบาดไปทั่วประเทศไทย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C691A">
        <w:rPr>
          <w:rFonts w:asciiTheme="majorBidi" w:hAnsiTheme="majorBidi" w:hint="cs"/>
          <w:sz w:val="30"/>
          <w:szCs w:val="30"/>
          <w:cs/>
          <w:lang w:eastAsia="x-none"/>
        </w:rPr>
        <w:t xml:space="preserve">อย่างไรก็ตามตั้งแต่วันที่ </w:t>
      </w:r>
      <w:r w:rsidR="00FC691A">
        <w:rPr>
          <w:rFonts w:asciiTheme="majorBidi" w:hAnsiTheme="majorBidi"/>
          <w:sz w:val="30"/>
          <w:szCs w:val="30"/>
          <w:lang w:eastAsia="x-none"/>
        </w:rPr>
        <w:t xml:space="preserve">1 </w:t>
      </w:r>
      <w:r w:rsidR="00FC691A">
        <w:rPr>
          <w:rFonts w:asciiTheme="majorBidi" w:hAnsiTheme="majorBidi" w:hint="cs"/>
          <w:sz w:val="30"/>
          <w:szCs w:val="30"/>
          <w:cs/>
          <w:lang w:eastAsia="x-none"/>
        </w:rPr>
        <w:t xml:space="preserve">กันยายน </w:t>
      </w:r>
      <w:r w:rsidR="00FC691A">
        <w:rPr>
          <w:rFonts w:asciiTheme="majorBidi" w:hAnsiTheme="majorBidi"/>
          <w:sz w:val="30"/>
          <w:szCs w:val="30"/>
          <w:lang w:eastAsia="x-none"/>
        </w:rPr>
        <w:t xml:space="preserve">2564 </w:t>
      </w:r>
      <w:r w:rsidR="00FC691A" w:rsidRPr="000840A4">
        <w:rPr>
          <w:rFonts w:asciiTheme="majorBidi" w:hAnsiTheme="majorBidi" w:hint="cs"/>
          <w:sz w:val="30"/>
          <w:szCs w:val="30"/>
          <w:cs/>
          <w:lang w:eastAsia="x-none"/>
        </w:rPr>
        <w:t>ผู้ว่าราชการกรุงเทพมหานคร</w:t>
      </w:r>
      <w:r w:rsidR="00FC691A" w:rsidRPr="000840A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FC691A" w:rsidRPr="000840A4">
        <w:rPr>
          <w:rFonts w:asciiTheme="majorBidi" w:hAnsiTheme="majorBidi" w:hint="cs"/>
          <w:sz w:val="30"/>
          <w:szCs w:val="30"/>
          <w:cs/>
          <w:lang w:eastAsia="x-none"/>
        </w:rPr>
        <w:t>และส่วนงานราชการของจังหวัดต่างๆ</w:t>
      </w:r>
      <w:r w:rsidR="00FC691A">
        <w:rPr>
          <w:rFonts w:asciiTheme="majorBidi" w:hAnsiTheme="majorBidi" w:hint="cs"/>
          <w:sz w:val="30"/>
          <w:szCs w:val="30"/>
          <w:cs/>
          <w:lang w:eastAsia="x-none"/>
        </w:rPr>
        <w:t xml:space="preserve">ได้มีมาตรการผ่อนปรนให้มีการกลับมาเปิดสถานการประกอบ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โดยสถานการณ์</w:t>
      </w:r>
      <w:r w:rsidR="00FC691A">
        <w:rPr>
          <w:rFonts w:asciiTheme="majorBidi" w:hAnsiTheme="majorBidi" w:hint="cs"/>
          <w:sz w:val="30"/>
          <w:szCs w:val="30"/>
          <w:cs/>
          <w:lang w:eastAsia="x-none"/>
        </w:rPr>
        <w:t>การระบาด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มีความไม่แน่นอนสูงและอาจเปลี่ยนแปลงได้ทุกเมื่อ</w:t>
      </w:r>
      <w:r w:rsidR="00AA163A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ณ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ขณะนี้จึงไม่สามารถคาดการณ์ผลกระทบของการแพร่ระบาดที่ยังคงดำเนินอยู่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F6948">
        <w:rPr>
          <w:rFonts w:asciiTheme="majorBidi" w:hAnsiTheme="majorBidi" w:hint="cs"/>
          <w:sz w:val="30"/>
          <w:szCs w:val="30"/>
          <w:cs/>
          <w:lang w:eastAsia="x-none"/>
        </w:rPr>
        <w:t>รวมถึง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มาตรการต่างๆ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ของรัฐบาล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และการแจกจ่ายวัคซีนที่อาจมีต่อธุรกิจของกลุ่มบริษัท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Pr="006B301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16">
        <w:rPr>
          <w:rFonts w:asciiTheme="majorBidi" w:hAnsiTheme="majorBidi" w:hint="cs"/>
          <w:sz w:val="30"/>
          <w:szCs w:val="30"/>
          <w:cs/>
          <w:lang w:eastAsia="x-none"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3D404280" w14:textId="61BCEEBC" w:rsidR="00B036A2" w:rsidRPr="0068669B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68669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240583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2E91E0F" w14:textId="709414D3" w:rsidR="00E4446F" w:rsidRDefault="00FF0F7D" w:rsidP="002B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ได้เปิดเผยไว้ในหมายเหตุข้อ </w:t>
      </w:r>
      <w:r w:rsidR="001115EB">
        <w:rPr>
          <w:rFonts w:asciiTheme="majorBidi" w:hAnsiTheme="majorBidi" w:cstheme="majorBidi"/>
          <w:sz w:val="30"/>
          <w:szCs w:val="30"/>
        </w:rPr>
        <w:t>9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สำหรับความสัมพันธ์กับบุคคลหรือกิจการที่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br/>
      </w:r>
      <w:r w:rsidR="00B14AA0" w:rsidRPr="00240583">
        <w:rPr>
          <w:rFonts w:asciiTheme="majorBidi" w:hAnsiTheme="majorBidi" w:cstheme="majorBidi"/>
          <w:b/>
          <w:sz w:val="30"/>
          <w:szCs w:val="30"/>
          <w:cs/>
        </w:rPr>
        <w:t>เกี่ยวข้องกันอื่น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</w:t>
      </w:r>
      <w:r w:rsidR="00DF7E06" w:rsidRPr="00240583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ไม่มีการเปลี่ยนแปลงที่มีสาระสำคัญ</w:t>
      </w:r>
      <w:r w:rsidR="001F32D3" w:rsidRPr="00240583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E2291B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535D25" w:rsidRPr="00240583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535D25" w:rsidRPr="00240583">
        <w:rPr>
          <w:rFonts w:asciiTheme="majorBidi" w:hAnsiTheme="majorBidi" w:cstheme="majorBidi"/>
          <w:sz w:val="30"/>
          <w:szCs w:val="30"/>
        </w:rPr>
        <w:t xml:space="preserve">30 </w:t>
      </w:r>
      <w:r w:rsidR="00E2291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35D25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049E" w:rsidRPr="00B7049E">
        <w:rPr>
          <w:rFonts w:asciiTheme="majorBidi" w:hAnsiTheme="majorBidi" w:cstheme="majorBidi"/>
          <w:color w:val="000000"/>
          <w:sz w:val="30"/>
          <w:szCs w:val="30"/>
        </w:rPr>
        <w:t>2564</w:t>
      </w:r>
    </w:p>
    <w:p w14:paraId="1A5D7526" w14:textId="77777777" w:rsidR="002B5EC1" w:rsidRDefault="002B5EC1" w:rsidP="002B5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  <w:lang w:val="en-GB" w:eastAsia="x-none" w:bidi="ar-SA"/>
        </w:rPr>
      </w:pPr>
    </w:p>
    <w:p w14:paraId="2BA704E6" w14:textId="0B7C49F6" w:rsidR="005F3717" w:rsidRDefault="005F3717" w:rsidP="005F3717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04E4C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Pr="00904E4C">
        <w:rPr>
          <w:rFonts w:ascii="Angsana New" w:hAnsi="Angsana New" w:hint="cs"/>
          <w:b/>
          <w:sz w:val="30"/>
          <w:szCs w:val="30"/>
          <w:cs/>
          <w:lang w:bidi="th-TH"/>
        </w:rPr>
        <w:t>บุคคลหรือ</w:t>
      </w:r>
      <w:r w:rsidRPr="00904E4C">
        <w:rPr>
          <w:rFonts w:ascii="Angsana New" w:hAnsi="Angsana New"/>
          <w:b/>
          <w:sz w:val="30"/>
          <w:szCs w:val="30"/>
          <w:cs/>
        </w:rPr>
        <w:t>กิจการที่เกี่ยวข้องกันสำหรับงวด</w:t>
      </w:r>
      <w:r w:rsidR="00E2291B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Pr="00904E4C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535D25" w:rsidRPr="00240583">
        <w:rPr>
          <w:rFonts w:asciiTheme="majorBidi" w:hAnsiTheme="majorBidi" w:cstheme="majorBidi"/>
          <w:sz w:val="30"/>
          <w:szCs w:val="30"/>
        </w:rPr>
        <w:t xml:space="preserve">30 </w:t>
      </w:r>
      <w:r w:rsidR="00E2291B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="00535D25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049E" w:rsidRPr="00B7049E">
        <w:rPr>
          <w:rFonts w:ascii="Angsana New" w:hAnsi="Angsana New"/>
          <w:sz w:val="30"/>
          <w:szCs w:val="30"/>
        </w:rPr>
        <w:t xml:space="preserve">2564 </w:t>
      </w:r>
      <w:r w:rsidRPr="00904E4C">
        <w:rPr>
          <w:rFonts w:ascii="Angsana New" w:hAnsi="Angsana New"/>
          <w:b/>
          <w:sz w:val="30"/>
          <w:szCs w:val="30"/>
          <w:cs/>
          <w:lang w:bidi="th-TH"/>
        </w:rPr>
        <w:t>และ</w:t>
      </w:r>
      <w:r w:rsidRPr="00904E4C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904E4C">
        <w:rPr>
          <w:rFonts w:ascii="Angsana New" w:hAnsi="Angsana New"/>
          <w:bCs/>
          <w:sz w:val="30"/>
          <w:szCs w:val="30"/>
          <w:lang w:bidi="th-TH"/>
        </w:rPr>
        <w:t>256</w:t>
      </w:r>
      <w:r w:rsidR="00B7049E">
        <w:rPr>
          <w:rFonts w:ascii="Angsana New" w:hAnsi="Angsana New"/>
          <w:bCs/>
          <w:sz w:val="30"/>
          <w:szCs w:val="30"/>
          <w:lang w:bidi="th-TH"/>
        </w:rPr>
        <w:t>3</w:t>
      </w:r>
      <w:r w:rsidRPr="00904E4C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904E4C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2A3536D" w14:textId="77777777" w:rsidR="00535D25" w:rsidRPr="00904E4C" w:rsidRDefault="00535D25" w:rsidP="005F37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69"/>
        <w:gridCol w:w="1096"/>
        <w:gridCol w:w="269"/>
        <w:gridCol w:w="1130"/>
        <w:gridCol w:w="248"/>
        <w:gridCol w:w="1105"/>
      </w:tblGrid>
      <w:tr w:rsidR="005F3717" w:rsidRPr="00904E4C" w14:paraId="6CEEEDFB" w14:textId="77777777" w:rsidTr="00647401">
        <w:trPr>
          <w:tblHeader/>
        </w:trPr>
        <w:tc>
          <w:tcPr>
            <w:tcW w:w="2217" w:type="pct"/>
          </w:tcPr>
          <w:p w14:paraId="11B621E0" w14:textId="07FDDBC8" w:rsidR="005F3717" w:rsidRPr="00535D25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35D25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133E453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6F2740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0" w:type="pct"/>
            <w:gridSpan w:val="3"/>
          </w:tcPr>
          <w:p w14:paraId="2E5AD01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F3717" w:rsidRPr="00904E4C" w14:paraId="29EF1A3E" w14:textId="77777777" w:rsidTr="00647401">
        <w:trPr>
          <w:tblHeader/>
        </w:trPr>
        <w:tc>
          <w:tcPr>
            <w:tcW w:w="2217" w:type="pct"/>
          </w:tcPr>
          <w:p w14:paraId="252CA348" w14:textId="10AB2C61" w:rsidR="005F3717" w:rsidRPr="00535D25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72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เดือนสิ้นสุดวันที่</w:t>
            </w:r>
            <w:r w:rsidRPr="0053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</w:t>
            </w:r>
            <w:r w:rsidR="00535D25" w:rsidRPr="00535D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0</w:t>
            </w:r>
            <w:r w:rsidRPr="00535D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="0072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78" w:type="pct"/>
          </w:tcPr>
          <w:p w14:paraId="3C80C69E" w14:textId="17693CDF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B7049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33505D7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1F3FD4" w14:textId="40FB2B4D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22E0836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A1EDD84" w14:textId="333CE274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2D24E08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AC67122" w14:textId="795245C5" w:rsidR="005F3717" w:rsidRPr="00904E4C" w:rsidRDefault="00B7049E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5F3717" w:rsidRPr="00904E4C" w14:paraId="273698C2" w14:textId="77777777" w:rsidTr="00647401">
        <w:trPr>
          <w:tblHeader/>
        </w:trPr>
        <w:tc>
          <w:tcPr>
            <w:tcW w:w="2217" w:type="pct"/>
          </w:tcPr>
          <w:p w14:paraId="54CE7DC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10BC69E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F3717" w:rsidRPr="00904E4C" w14:paraId="46F635E2" w14:textId="77777777" w:rsidTr="00647401">
        <w:tc>
          <w:tcPr>
            <w:tcW w:w="2217" w:type="pct"/>
          </w:tcPr>
          <w:p w14:paraId="748F10E8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2F888A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439BBD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5E8F48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4FA112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870AF6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606D38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ED76E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33ECD8FA" w14:textId="77777777" w:rsidTr="009537DA">
        <w:tc>
          <w:tcPr>
            <w:tcW w:w="2217" w:type="pct"/>
          </w:tcPr>
          <w:p w14:paraId="4D3620C2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</w:tcPr>
          <w:p w14:paraId="30939635" w14:textId="04850E18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182</w:t>
            </w:r>
          </w:p>
        </w:tc>
        <w:tc>
          <w:tcPr>
            <w:tcW w:w="144" w:type="pct"/>
          </w:tcPr>
          <w:p w14:paraId="28F6400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A031F0B" w14:textId="1A3A0781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7254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44" w:type="pct"/>
          </w:tcPr>
          <w:p w14:paraId="34CA9BF3" w14:textId="77777777" w:rsidR="00535D25" w:rsidRPr="00904E4C" w:rsidRDefault="00535D25" w:rsidP="00535D25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5BCD8088" w14:textId="676F6CF4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119</w:t>
            </w:r>
          </w:p>
        </w:tc>
        <w:tc>
          <w:tcPr>
            <w:tcW w:w="133" w:type="pct"/>
          </w:tcPr>
          <w:p w14:paraId="75C8D7A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505A08C" w14:textId="4AA12A34" w:rsidR="00535D25" w:rsidRPr="00904E4C" w:rsidRDefault="0072545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</w:p>
        </w:tc>
      </w:tr>
      <w:tr w:rsidR="00535D25" w:rsidRPr="00904E4C" w14:paraId="4B5F902D" w14:textId="77777777" w:rsidTr="00647401">
        <w:tc>
          <w:tcPr>
            <w:tcW w:w="2217" w:type="pct"/>
          </w:tcPr>
          <w:p w14:paraId="204CB88D" w14:textId="66A14A41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49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3A50C8DF" w14:textId="7F7A5740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836F01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EA4D34D" w14:textId="6CA2C85F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4" w:type="pct"/>
          </w:tcPr>
          <w:p w14:paraId="144B3F5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5C9A494" w14:textId="38B3A894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43BB8F8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7E8FCE" w14:textId="737A05F2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</w:tr>
      <w:tr w:rsidR="005F3717" w:rsidRPr="00904E4C" w14:paraId="08D8BDAD" w14:textId="77777777" w:rsidTr="00647401">
        <w:tc>
          <w:tcPr>
            <w:tcW w:w="2217" w:type="pct"/>
          </w:tcPr>
          <w:p w14:paraId="2C2AECFC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5D242D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5AC39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0D518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8FD058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C8E37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ECABED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307446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733A12E8" w14:textId="77777777" w:rsidTr="00647401">
        <w:tc>
          <w:tcPr>
            <w:tcW w:w="2217" w:type="pct"/>
          </w:tcPr>
          <w:p w14:paraId="7DF15289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2DF856E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B2B46A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42EB0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3F74BD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6E408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9AECBB7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CA26A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19EA99ED" w14:textId="77777777" w:rsidTr="00647401">
        <w:tc>
          <w:tcPr>
            <w:tcW w:w="2217" w:type="pct"/>
          </w:tcPr>
          <w:p w14:paraId="15F455AE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5987B061" w14:textId="5F570ABC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5864D9C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C5C2161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5795990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605" w:type="pct"/>
          </w:tcPr>
          <w:p w14:paraId="1B6D9C31" w14:textId="1D239E45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149</w:t>
            </w:r>
          </w:p>
        </w:tc>
        <w:tc>
          <w:tcPr>
            <w:tcW w:w="133" w:type="pct"/>
          </w:tcPr>
          <w:p w14:paraId="570DC41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6287A5A" w14:textId="0F6807CE" w:rsidR="00535D25" w:rsidRPr="00904E4C" w:rsidRDefault="0072545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161</w:t>
            </w:r>
          </w:p>
        </w:tc>
      </w:tr>
      <w:tr w:rsidR="00535D25" w:rsidRPr="00904E4C" w14:paraId="7EFA36DD" w14:textId="77777777" w:rsidTr="00647401">
        <w:tc>
          <w:tcPr>
            <w:tcW w:w="2217" w:type="pct"/>
          </w:tcPr>
          <w:p w14:paraId="581FDAA9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59145CC2" w14:textId="2943A763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D3776BC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3D2F89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F97A11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70B6F81" w14:textId="6D4692A6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4,789</w:t>
            </w:r>
          </w:p>
        </w:tc>
        <w:tc>
          <w:tcPr>
            <w:tcW w:w="133" w:type="pct"/>
          </w:tcPr>
          <w:p w14:paraId="6CC18FA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8B05002" w14:textId="61AEB5FB" w:rsidR="00535D25" w:rsidRPr="00904E4C" w:rsidRDefault="0072545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4,470</w:t>
            </w:r>
          </w:p>
        </w:tc>
      </w:tr>
      <w:tr w:rsidR="00535D25" w:rsidRPr="00904E4C" w14:paraId="723A9D39" w14:textId="77777777" w:rsidTr="00647401">
        <w:tc>
          <w:tcPr>
            <w:tcW w:w="2217" w:type="pct"/>
          </w:tcPr>
          <w:p w14:paraId="6017A9D4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</w:tcPr>
          <w:p w14:paraId="06DB1970" w14:textId="237959AF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E6B94F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3F6356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AD2A146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D81DBC3" w14:textId="1183A9B9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33" w:type="pct"/>
          </w:tcPr>
          <w:p w14:paraId="39D89FC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677851E" w14:textId="3BA127D7" w:rsidR="00535D25" w:rsidRPr="00904E4C" w:rsidRDefault="0072545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904</w:t>
            </w:r>
          </w:p>
        </w:tc>
      </w:tr>
      <w:tr w:rsidR="00535D25" w:rsidRPr="00904E4C" w14:paraId="529BE5BD" w14:textId="77777777" w:rsidTr="009537DA">
        <w:tc>
          <w:tcPr>
            <w:tcW w:w="2217" w:type="pct"/>
          </w:tcPr>
          <w:p w14:paraId="4DAE7EEE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A48479A" w14:textId="01724474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1EFC24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5FDD84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65E8FC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04BFC049" w14:textId="21CBFBCB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133" w:type="pct"/>
          </w:tcPr>
          <w:p w14:paraId="4B4059F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EC7D0A2" w14:textId="12A1FA07" w:rsidR="00535D25" w:rsidRPr="00904E4C" w:rsidRDefault="0072545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1,273</w:t>
            </w:r>
          </w:p>
        </w:tc>
      </w:tr>
      <w:tr w:rsidR="00535D25" w:rsidRPr="00904E4C" w14:paraId="1B32ED6C" w14:textId="77777777" w:rsidTr="00647401">
        <w:tc>
          <w:tcPr>
            <w:tcW w:w="2217" w:type="pct"/>
          </w:tcPr>
          <w:p w14:paraId="41C96C7C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6753AF4E" w14:textId="17B8BA42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0793082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446B7A8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80065F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255C9CB" w14:textId="4988C9B1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125,326</w:t>
            </w:r>
          </w:p>
        </w:tc>
        <w:tc>
          <w:tcPr>
            <w:tcW w:w="133" w:type="pct"/>
          </w:tcPr>
          <w:p w14:paraId="702B48C9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7943145" w14:textId="70184267" w:rsidR="00535D25" w:rsidRPr="00904E4C" w:rsidRDefault="0072545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86,851</w:t>
            </w:r>
          </w:p>
        </w:tc>
      </w:tr>
      <w:tr w:rsidR="005F3717" w:rsidRPr="00904E4C" w14:paraId="3BC18346" w14:textId="77777777" w:rsidTr="00647401">
        <w:tc>
          <w:tcPr>
            <w:tcW w:w="2217" w:type="pct"/>
          </w:tcPr>
          <w:p w14:paraId="55330996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203A5E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1010DD4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7C2F3F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72D4453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EA31195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0E6792A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4C319C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F3717" w:rsidRPr="00904E4C" w14:paraId="42783974" w14:textId="77777777" w:rsidTr="00647401">
        <w:trPr>
          <w:trHeight w:val="80"/>
        </w:trPr>
        <w:tc>
          <w:tcPr>
            <w:tcW w:w="2217" w:type="pct"/>
          </w:tcPr>
          <w:p w14:paraId="09D5D7F2" w14:textId="77777777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8" w:type="pct"/>
          </w:tcPr>
          <w:p w14:paraId="6BCA054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394EA2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18A6E98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  <w:tab w:val="decimal" w:pos="833"/>
              </w:tabs>
              <w:spacing w:after="0"/>
              <w:ind w:left="-108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6C1C3F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286BECE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652BEE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F726421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5F376F98" w14:textId="77777777" w:rsidTr="00647401">
        <w:tc>
          <w:tcPr>
            <w:tcW w:w="2217" w:type="pct"/>
          </w:tcPr>
          <w:p w14:paraId="1940ED76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6AE284EE" w14:textId="121F81F2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410</w:t>
            </w:r>
          </w:p>
        </w:tc>
        <w:tc>
          <w:tcPr>
            <w:tcW w:w="144" w:type="pct"/>
          </w:tcPr>
          <w:p w14:paraId="0F12A01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944F1F" w14:textId="5A9C481A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A240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4CAC3E04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6D3EC8F" w14:textId="29E2C5C7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343</w:t>
            </w:r>
          </w:p>
        </w:tc>
        <w:tc>
          <w:tcPr>
            <w:tcW w:w="133" w:type="pct"/>
          </w:tcPr>
          <w:p w14:paraId="0B26D9E8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825658" w14:textId="15A846A6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A240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35D25" w:rsidRPr="00904E4C" w14:paraId="18C73438" w14:textId="77777777" w:rsidTr="00647401">
        <w:tc>
          <w:tcPr>
            <w:tcW w:w="2217" w:type="pct"/>
          </w:tcPr>
          <w:p w14:paraId="3D86529C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651C0AA7" w14:textId="32A55398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</w:t>
            </w:r>
            <w:r w:rsidR="001E280B">
              <w:rPr>
                <w:rFonts w:ascii="Angsana New" w:hAnsi="Angsana New"/>
                <w:sz w:val="30"/>
                <w:szCs w:val="30"/>
                <w:lang w:val="en-US" w:eastAsia="en-US"/>
              </w:rPr>
              <w:t>872</w:t>
            </w:r>
          </w:p>
        </w:tc>
        <w:tc>
          <w:tcPr>
            <w:tcW w:w="144" w:type="pct"/>
          </w:tcPr>
          <w:p w14:paraId="7FD19CA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773B9C4" w14:textId="01A080BE" w:rsidR="00535D25" w:rsidRPr="00904E4C" w:rsidRDefault="00A240D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10,432</w:t>
            </w:r>
          </w:p>
        </w:tc>
        <w:tc>
          <w:tcPr>
            <w:tcW w:w="144" w:type="pct"/>
          </w:tcPr>
          <w:p w14:paraId="1DAA5AD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B6C8EC7" w14:textId="559A76FD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9,034</w:t>
            </w:r>
          </w:p>
        </w:tc>
        <w:tc>
          <w:tcPr>
            <w:tcW w:w="133" w:type="pct"/>
          </w:tcPr>
          <w:p w14:paraId="7EAE2E7F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B3AC5E7" w14:textId="1ACC61B5" w:rsidR="00535D25" w:rsidRPr="00904E4C" w:rsidRDefault="00A240D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6,417</w:t>
            </w:r>
          </w:p>
        </w:tc>
      </w:tr>
      <w:tr w:rsidR="00535D25" w:rsidRPr="00904E4C" w14:paraId="6EAEF4F0" w14:textId="77777777" w:rsidTr="00647401">
        <w:tc>
          <w:tcPr>
            <w:tcW w:w="2217" w:type="pct"/>
          </w:tcPr>
          <w:p w14:paraId="2D2B0137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78" w:type="pct"/>
          </w:tcPr>
          <w:p w14:paraId="65DA6FA6" w14:textId="62AB978C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941</w:t>
            </w:r>
          </w:p>
        </w:tc>
        <w:tc>
          <w:tcPr>
            <w:tcW w:w="144" w:type="pct"/>
          </w:tcPr>
          <w:p w14:paraId="07FA16E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04CC54E" w14:textId="7963C3A8" w:rsidR="00535D25" w:rsidRPr="00904E4C" w:rsidRDefault="00A240D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667</w:t>
            </w:r>
          </w:p>
        </w:tc>
        <w:tc>
          <w:tcPr>
            <w:tcW w:w="144" w:type="pct"/>
          </w:tcPr>
          <w:p w14:paraId="3C39F5B6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6941FAF" w14:textId="75937672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887</w:t>
            </w:r>
          </w:p>
        </w:tc>
        <w:tc>
          <w:tcPr>
            <w:tcW w:w="133" w:type="pct"/>
          </w:tcPr>
          <w:p w14:paraId="4B904AE0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954618" w14:textId="07962A8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A240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</w:t>
            </w:r>
          </w:p>
        </w:tc>
      </w:tr>
      <w:tr w:rsidR="00535D25" w:rsidRPr="00904E4C" w14:paraId="43AB20B0" w14:textId="77777777" w:rsidTr="00647401">
        <w:tc>
          <w:tcPr>
            <w:tcW w:w="2217" w:type="pct"/>
          </w:tcPr>
          <w:p w14:paraId="399F3C1E" w14:textId="382D3B95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78" w:type="pct"/>
          </w:tcPr>
          <w:p w14:paraId="2CD20B1D" w14:textId="6BE1BD1C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1012491" w14:textId="22B585BE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3E477A9" w14:textId="3545572F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pct"/>
          </w:tcPr>
          <w:p w14:paraId="1ECF75F3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7EC9FF4" w14:textId="3533DC51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6BC121B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B374DA8" w14:textId="349F61D3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</w:tr>
      <w:tr w:rsidR="00F361AF" w:rsidRPr="00904E4C" w14:paraId="2463027F" w14:textId="77777777" w:rsidTr="00647401">
        <w:tc>
          <w:tcPr>
            <w:tcW w:w="2217" w:type="pct"/>
          </w:tcPr>
          <w:p w14:paraId="3884B827" w14:textId="2AB75C57" w:rsidR="00F361AF" w:rsidRDefault="00F361AF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5699891B" w14:textId="4E20C08D" w:rsidR="00F361AF" w:rsidRDefault="004C6DFD" w:rsidP="00F3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5B2DC1F3" w14:textId="77777777" w:rsidR="00F361AF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5766BC3" w14:textId="3CFDCFD5" w:rsidR="00F361AF" w:rsidRPr="00240583" w:rsidRDefault="00A240D5" w:rsidP="00A24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2B10BB35" w14:textId="77777777" w:rsidR="00F361AF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3BEAAFE7" w14:textId="2197CE4B" w:rsidR="00F361AF" w:rsidRPr="00904E4C" w:rsidRDefault="004C6DFD" w:rsidP="00F36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356B0DFB" w14:textId="77777777" w:rsidR="00F361AF" w:rsidRPr="00904E4C" w:rsidRDefault="00F361AF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67042096" w14:textId="3E4312BF" w:rsidR="00F361AF" w:rsidRPr="00240583" w:rsidRDefault="00A240D5" w:rsidP="00A24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</w:tr>
      <w:tr w:rsidR="005F3717" w:rsidRPr="00904E4C" w14:paraId="56E4CC9B" w14:textId="77777777" w:rsidTr="00647401">
        <w:tc>
          <w:tcPr>
            <w:tcW w:w="2217" w:type="pct"/>
          </w:tcPr>
          <w:p w14:paraId="374AFBD5" w14:textId="7339592E" w:rsidR="00F361AF" w:rsidRDefault="00F361AF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1F295A" w14:textId="1882546A" w:rsidR="009E3F75" w:rsidRDefault="009E3F75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AED1D94" w14:textId="77777777" w:rsidR="009E3F75" w:rsidRDefault="009E3F75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5661A2F" w14:textId="28649F96" w:rsidR="005F3717" w:rsidRPr="00904E4C" w:rsidRDefault="005F3717" w:rsidP="002B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4907677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C19641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521F670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2F7FAFB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E645649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A4F05F6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4A4873C" w14:textId="77777777" w:rsidR="005F3717" w:rsidRPr="00904E4C" w:rsidRDefault="005F3717" w:rsidP="002B5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4F82196D" w14:textId="77777777" w:rsidTr="00647401">
        <w:tc>
          <w:tcPr>
            <w:tcW w:w="2217" w:type="pct"/>
          </w:tcPr>
          <w:p w14:paraId="228A3EE9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2C9C3A00" w14:textId="7C1D20EE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144" w:type="pct"/>
          </w:tcPr>
          <w:p w14:paraId="0069E52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9899449" w14:textId="38921ED0" w:rsidR="00535D25" w:rsidRPr="00904E4C" w:rsidRDefault="0021153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813</w:t>
            </w:r>
          </w:p>
        </w:tc>
        <w:tc>
          <w:tcPr>
            <w:tcW w:w="144" w:type="pct"/>
          </w:tcPr>
          <w:p w14:paraId="2E0AA36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92BFB23" w14:textId="1271754C" w:rsidR="00535D25" w:rsidRPr="00904E4C" w:rsidRDefault="004C6DF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403</w:t>
            </w:r>
          </w:p>
        </w:tc>
        <w:tc>
          <w:tcPr>
            <w:tcW w:w="133" w:type="pct"/>
          </w:tcPr>
          <w:p w14:paraId="574E618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5015761" w14:textId="27BECAFF" w:rsidR="00535D25" w:rsidRPr="00904E4C" w:rsidRDefault="009413B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813</w:t>
            </w:r>
          </w:p>
        </w:tc>
      </w:tr>
      <w:tr w:rsidR="00535D25" w:rsidRPr="00904E4C" w14:paraId="1696C03D" w14:textId="77777777" w:rsidTr="00647401">
        <w:tc>
          <w:tcPr>
            <w:tcW w:w="2217" w:type="pct"/>
          </w:tcPr>
          <w:p w14:paraId="2B02D512" w14:textId="20CFD15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</w:tcPr>
          <w:p w14:paraId="26B4CF42" w14:textId="04853E61" w:rsidR="00535D25" w:rsidRPr="00904E4C" w:rsidRDefault="004C6DFD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"/>
              </w:tabs>
              <w:spacing w:after="0" w:line="240" w:lineRule="auto"/>
              <w:ind w:left="-334" w:right="35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17FE7E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F042FD" w14:textId="71851057" w:rsidR="00535D25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4" w:type="pct"/>
          </w:tcPr>
          <w:p w14:paraId="7646B4F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199FB0F" w14:textId="25ADB083" w:rsidR="00535D25" w:rsidRPr="00904E4C" w:rsidRDefault="004C6DFD" w:rsidP="00647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B411FAD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C6916A6" w14:textId="62505879" w:rsidR="00535D25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</w:tr>
      <w:tr w:rsidR="00535D25" w:rsidRPr="00904E4C" w14:paraId="7046B9FD" w14:textId="77777777" w:rsidTr="00647401">
        <w:tc>
          <w:tcPr>
            <w:tcW w:w="2217" w:type="pct"/>
          </w:tcPr>
          <w:p w14:paraId="4D1647BC" w14:textId="77777777" w:rsidR="00535D25" w:rsidRPr="00904E4C" w:rsidRDefault="00535D25" w:rsidP="00535D25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270E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6ACAC8A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0812C01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81DAC8" w14:textId="258D4A75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EB3223E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9358601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562BA5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7937D9C" w14:textId="187133E2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35D25" w:rsidRPr="00904E4C" w14:paraId="228D55F3" w14:textId="77777777" w:rsidTr="0069201B">
        <w:tc>
          <w:tcPr>
            <w:tcW w:w="2217" w:type="pct"/>
          </w:tcPr>
          <w:p w14:paraId="645A0389" w14:textId="77777777" w:rsidR="00535D25" w:rsidRPr="00350D3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D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6C469CDF" w14:textId="1BCE52BA" w:rsidR="00535D25" w:rsidRPr="00350D3C" w:rsidRDefault="003C1EB8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11,777</w:t>
            </w:r>
          </w:p>
        </w:tc>
        <w:tc>
          <w:tcPr>
            <w:tcW w:w="144" w:type="pct"/>
            <w:shd w:val="clear" w:color="auto" w:fill="auto"/>
          </w:tcPr>
          <w:p w14:paraId="6BFD0BBF" w14:textId="77777777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14:paraId="65B89E96" w14:textId="78D003B1" w:rsidR="00535D25" w:rsidRPr="00350D3C" w:rsidRDefault="0021153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12,298</w:t>
            </w:r>
          </w:p>
        </w:tc>
        <w:tc>
          <w:tcPr>
            <w:tcW w:w="144" w:type="pct"/>
            <w:shd w:val="clear" w:color="auto" w:fill="auto"/>
          </w:tcPr>
          <w:p w14:paraId="76A8D899" w14:textId="77777777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468A6C4E" w14:textId="603FF1E4" w:rsidR="00535D25" w:rsidRPr="00350D3C" w:rsidRDefault="003C1EB8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10,916</w:t>
            </w:r>
          </w:p>
        </w:tc>
        <w:tc>
          <w:tcPr>
            <w:tcW w:w="133" w:type="pct"/>
          </w:tcPr>
          <w:p w14:paraId="4769B697" w14:textId="77777777" w:rsidR="00535D25" w:rsidRPr="00350D3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D8E98EB" w14:textId="70E8FCB9" w:rsidR="00535D25" w:rsidRPr="00350D3C" w:rsidRDefault="009413B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11,278</w:t>
            </w:r>
          </w:p>
        </w:tc>
      </w:tr>
      <w:tr w:rsidR="00535D25" w:rsidRPr="00904E4C" w14:paraId="5AFBC43B" w14:textId="77777777" w:rsidTr="0069201B">
        <w:tc>
          <w:tcPr>
            <w:tcW w:w="2217" w:type="pct"/>
          </w:tcPr>
          <w:p w14:paraId="2327184E" w14:textId="77777777" w:rsidR="00535D25" w:rsidRPr="00904E4C" w:rsidRDefault="00535D25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</w:rPr>
              <w:t>ผ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t>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DDC37B0" w14:textId="64E97398" w:rsidR="00535D25" w:rsidRPr="00904E4C" w:rsidRDefault="009537DA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334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804</w:t>
            </w:r>
          </w:p>
        </w:tc>
        <w:tc>
          <w:tcPr>
            <w:tcW w:w="144" w:type="pct"/>
            <w:shd w:val="clear" w:color="auto" w:fill="auto"/>
          </w:tcPr>
          <w:p w14:paraId="74511C1F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6B0D283" w14:textId="2257BEFA" w:rsidR="00535D25" w:rsidRPr="00904E4C" w:rsidRDefault="0021153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334" w:right="-1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653</w:t>
            </w:r>
          </w:p>
        </w:tc>
        <w:tc>
          <w:tcPr>
            <w:tcW w:w="144" w:type="pct"/>
            <w:shd w:val="clear" w:color="auto" w:fill="auto"/>
          </w:tcPr>
          <w:p w14:paraId="2888D22B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3F388A6" w14:textId="02D8F7BA" w:rsidR="00535D25" w:rsidRPr="00904E4C" w:rsidRDefault="009537DA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657</w:t>
            </w:r>
          </w:p>
        </w:tc>
        <w:tc>
          <w:tcPr>
            <w:tcW w:w="133" w:type="pct"/>
          </w:tcPr>
          <w:p w14:paraId="50CE17A7" w14:textId="77777777" w:rsidR="00535D25" w:rsidRPr="00904E4C" w:rsidRDefault="00535D25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D6E4939" w14:textId="547C3135" w:rsidR="00535D25" w:rsidRPr="00904E4C" w:rsidRDefault="009413BD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334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521</w:t>
            </w:r>
          </w:p>
        </w:tc>
      </w:tr>
      <w:tr w:rsidR="00372DDE" w:rsidRPr="00904E4C" w14:paraId="4A3AB948" w14:textId="77777777" w:rsidTr="0069201B">
        <w:tc>
          <w:tcPr>
            <w:tcW w:w="2217" w:type="pct"/>
          </w:tcPr>
          <w:p w14:paraId="07A3F1F0" w14:textId="77777777" w:rsidR="00372DDE" w:rsidRPr="00904E4C" w:rsidRDefault="00372DDE" w:rsidP="0037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54A3F" w14:textId="5755035A" w:rsidR="00372DDE" w:rsidRPr="00904E4C" w:rsidRDefault="003C1EB8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12,581</w:t>
            </w:r>
          </w:p>
        </w:tc>
        <w:tc>
          <w:tcPr>
            <w:tcW w:w="144" w:type="pct"/>
            <w:shd w:val="clear" w:color="auto" w:fill="auto"/>
          </w:tcPr>
          <w:p w14:paraId="0F7E265C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2583B" w14:textId="5864BC35" w:rsidR="00372DDE" w:rsidRPr="00372DDE" w:rsidRDefault="00211534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12,951</w:t>
            </w:r>
          </w:p>
        </w:tc>
        <w:tc>
          <w:tcPr>
            <w:tcW w:w="144" w:type="pct"/>
            <w:shd w:val="clear" w:color="auto" w:fill="auto"/>
          </w:tcPr>
          <w:p w14:paraId="0A4FD436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CCA00" w14:textId="22998108" w:rsidR="00372DDE" w:rsidRPr="00904E4C" w:rsidRDefault="003C1EB8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11,573</w:t>
            </w:r>
          </w:p>
        </w:tc>
        <w:tc>
          <w:tcPr>
            <w:tcW w:w="133" w:type="pct"/>
          </w:tcPr>
          <w:p w14:paraId="3B2E262F" w14:textId="77777777" w:rsidR="00372DDE" w:rsidRPr="00904E4C" w:rsidRDefault="00372DDE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47BBE26" w14:textId="2B95E9E9" w:rsidR="00372DDE" w:rsidRPr="00904E4C" w:rsidRDefault="009413BD" w:rsidP="00372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11,799</w:t>
            </w:r>
          </w:p>
        </w:tc>
      </w:tr>
    </w:tbl>
    <w:p w14:paraId="23B4A896" w14:textId="77777777" w:rsidR="00A650DF" w:rsidRDefault="00A650DF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B082D5" w14:textId="06DAF5BA" w:rsidR="00E647CB" w:rsidRPr="00240583" w:rsidRDefault="00E647CB" w:rsidP="00A6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535D25" w:rsidRPr="00240583">
        <w:rPr>
          <w:rFonts w:asciiTheme="majorBidi" w:hAnsiTheme="majorBidi" w:cstheme="majorBidi"/>
          <w:sz w:val="30"/>
          <w:szCs w:val="30"/>
        </w:rPr>
        <w:t xml:space="preserve">30 </w:t>
      </w:r>
      <w:r w:rsidR="0088075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35D25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372DDE">
        <w:rPr>
          <w:rFonts w:ascii="Angsana New" w:hAnsi="Angsana New" w:cs="Angsana New"/>
          <w:sz w:val="30"/>
          <w:szCs w:val="38"/>
        </w:rPr>
        <w:t>4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และ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 xml:space="preserve">31 </w:t>
      </w:r>
      <w:r w:rsidR="00372DDE" w:rsidRPr="00372DD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72DDE" w:rsidRPr="00372DD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DDE" w:rsidRPr="00372DDE">
        <w:rPr>
          <w:rFonts w:ascii="Angsana New" w:hAnsi="Angsana New"/>
          <w:sz w:val="30"/>
          <w:szCs w:val="30"/>
        </w:rPr>
        <w:t>256</w:t>
      </w:r>
      <w:r w:rsidR="00372DDE">
        <w:rPr>
          <w:rFonts w:ascii="Angsana New" w:hAnsi="Angsana New"/>
          <w:sz w:val="30"/>
          <w:szCs w:val="30"/>
        </w:rPr>
        <w:t>3</w:t>
      </w:r>
      <w:r w:rsidR="00372DDE" w:rsidRPr="00372DDE">
        <w:rPr>
          <w:rFonts w:ascii="Angsana New" w:hAnsi="Angsana New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7777777" w:rsidR="00E647CB" w:rsidRPr="00240583" w:rsidRDefault="00E647CB" w:rsidP="00662A0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9"/>
        <w:gridCol w:w="1081"/>
        <w:gridCol w:w="270"/>
        <w:gridCol w:w="1080"/>
        <w:gridCol w:w="270"/>
        <w:gridCol w:w="1095"/>
        <w:gridCol w:w="268"/>
        <w:gridCol w:w="1155"/>
      </w:tblGrid>
      <w:tr w:rsidR="00E647CB" w:rsidRPr="00240583" w14:paraId="2F4D08A8" w14:textId="77777777" w:rsidTr="00482245">
        <w:tc>
          <w:tcPr>
            <w:tcW w:w="2217" w:type="pct"/>
          </w:tcPr>
          <w:p w14:paraId="263B7AA4" w14:textId="77777777" w:rsidR="00E647CB" w:rsidRPr="00240583" w:rsidRDefault="00E647CB" w:rsidP="00A858D9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pct"/>
            <w:gridSpan w:val="3"/>
          </w:tcPr>
          <w:p w14:paraId="52DCBC6B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793542B6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3" w:type="pct"/>
            <w:gridSpan w:val="3"/>
          </w:tcPr>
          <w:p w14:paraId="0B4D4B43" w14:textId="77777777" w:rsidR="00E647CB" w:rsidRPr="00240583" w:rsidRDefault="00E647CB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34643" w:rsidRPr="00240583" w14:paraId="213511D8" w14:textId="77777777" w:rsidTr="00482245">
        <w:tc>
          <w:tcPr>
            <w:tcW w:w="2217" w:type="pct"/>
          </w:tcPr>
          <w:p w14:paraId="3951DB2A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451B4B3" w14:textId="798210F8" w:rsidR="00034643" w:rsidRPr="00B7400A" w:rsidRDefault="002006C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807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D8DF3B9" w14:textId="036FEF0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9CBB8A0" w14:textId="6A982A6F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14:paraId="4776C9B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3252110" w14:textId="3F89C931" w:rsidR="00034643" w:rsidRPr="00240583" w:rsidRDefault="002006C4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807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2722367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5FC4EFEC" w14:textId="230B882D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34643" w:rsidRPr="00240583" w14:paraId="1C295CFD" w14:textId="77777777" w:rsidTr="00482245">
        <w:tc>
          <w:tcPr>
            <w:tcW w:w="2217" w:type="pct"/>
          </w:tcPr>
          <w:p w14:paraId="0BFA4E88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1CA380B0" w14:textId="045D5A31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B7400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78CAC24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AB4B080" w14:textId="6CAE22F9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00E40D0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7D44FA8" w14:textId="68189179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B7400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3700CDE1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34E6FA9E" w14:textId="34B89762" w:rsidR="00034643" w:rsidRPr="00240583" w:rsidRDefault="00372DDE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3EE24C01" w14:textId="77777777" w:rsidTr="00647401">
        <w:tc>
          <w:tcPr>
            <w:tcW w:w="2217" w:type="pct"/>
          </w:tcPr>
          <w:p w14:paraId="79E1045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3" w:type="pct"/>
            <w:gridSpan w:val="7"/>
          </w:tcPr>
          <w:p w14:paraId="4871554D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47401" w:rsidRPr="00240583" w14:paraId="45E5EE49" w14:textId="77777777" w:rsidTr="00482245">
        <w:tc>
          <w:tcPr>
            <w:tcW w:w="2217" w:type="pct"/>
          </w:tcPr>
          <w:p w14:paraId="78990C67" w14:textId="5B31F7D1" w:rsidR="00647401" w:rsidRPr="00240583" w:rsidRDefault="00647401" w:rsidP="0064740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shd w:val="clear" w:color="auto" w:fill="FFFFFF" w:themeFill="background1"/>
          </w:tcPr>
          <w:p w14:paraId="227DBD50" w14:textId="53B04E49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"/>
              </w:tabs>
              <w:spacing w:after="0" w:line="240" w:lineRule="auto"/>
              <w:ind w:left="-334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4CD45D22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shd w:val="clear" w:color="auto" w:fill="FFFFFF" w:themeFill="background1"/>
          </w:tcPr>
          <w:p w14:paraId="0A05CE9A" w14:textId="3F784EB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44" w:type="pct"/>
            <w:shd w:val="clear" w:color="auto" w:fill="FFFFFF" w:themeFill="background1"/>
          </w:tcPr>
          <w:p w14:paraId="1BD396FB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1F53D508" w14:textId="4546F8C1" w:rsidR="00647401" w:rsidRPr="00647401" w:rsidRDefault="00647401" w:rsidP="00647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74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14:paraId="6E205012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shd w:val="clear" w:color="auto" w:fill="FFFFFF" w:themeFill="background1"/>
          </w:tcPr>
          <w:p w14:paraId="68ACBD45" w14:textId="1CA5F78F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138</w:t>
            </w:r>
          </w:p>
        </w:tc>
      </w:tr>
      <w:tr w:rsidR="00647401" w:rsidRPr="00240583" w14:paraId="3041CA71" w14:textId="77777777" w:rsidTr="00482245">
        <w:tc>
          <w:tcPr>
            <w:tcW w:w="2217" w:type="pct"/>
          </w:tcPr>
          <w:p w14:paraId="5823B536" w14:textId="27E29B32" w:rsidR="00647401" w:rsidRPr="00240583" w:rsidRDefault="00647401" w:rsidP="0064740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CEBC93B" w14:textId="6555C77D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"/>
              </w:tabs>
              <w:spacing w:after="0" w:line="240" w:lineRule="auto"/>
              <w:ind w:left="-334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2C93DCDD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8CCAA6" w14:textId="2438D64A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17471D45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E3AA72D" w14:textId="7FC87BA9" w:rsidR="00647401" w:rsidRPr="00647401" w:rsidRDefault="00647401" w:rsidP="00647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740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14:paraId="4B2C2B49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85635C" w14:textId="07271E4E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647401" w:rsidRPr="00240583" w14:paraId="16DD0D0A" w14:textId="77777777" w:rsidTr="00482245">
        <w:tc>
          <w:tcPr>
            <w:tcW w:w="2217" w:type="pct"/>
          </w:tcPr>
          <w:p w14:paraId="02B63A71" w14:textId="63A0B86D" w:rsidR="00647401" w:rsidRPr="00240583" w:rsidRDefault="00647401" w:rsidP="00647401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3ECADA3" w14:textId="0C56309F" w:rsidR="00647401" w:rsidRPr="007D7CEA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"/>
              </w:tabs>
              <w:spacing w:after="0" w:line="240" w:lineRule="auto"/>
              <w:ind w:left="-334" w:right="3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49CDFC9D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60FEEE" w14:textId="3BF9CBC0" w:rsidR="00647401" w:rsidRPr="00B7400A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650D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138</w:t>
            </w:r>
          </w:p>
        </w:tc>
        <w:tc>
          <w:tcPr>
            <w:tcW w:w="144" w:type="pct"/>
            <w:shd w:val="clear" w:color="auto" w:fill="FFFFFF" w:themeFill="background1"/>
          </w:tcPr>
          <w:p w14:paraId="6A20DFE1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A39987A" w14:textId="448B1A0D" w:rsidR="00647401" w:rsidRPr="00647401" w:rsidRDefault="00647401" w:rsidP="00647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740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14:paraId="5E9B3CB6" w14:textId="77777777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474FB65" w14:textId="7240461D" w:rsidR="00647401" w:rsidRPr="00240583" w:rsidRDefault="00647401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650D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138</w:t>
            </w:r>
          </w:p>
        </w:tc>
      </w:tr>
      <w:tr w:rsidR="002B5EC1" w:rsidRPr="00240583" w14:paraId="2B57E2DA" w14:textId="77777777" w:rsidTr="00482245">
        <w:trPr>
          <w:trHeight w:val="278"/>
        </w:trPr>
        <w:tc>
          <w:tcPr>
            <w:tcW w:w="2217" w:type="pct"/>
          </w:tcPr>
          <w:p w14:paraId="74A91EFD" w14:textId="77777777" w:rsidR="002B5EC1" w:rsidRPr="00A650DF" w:rsidRDefault="002B5EC1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pct"/>
            <w:gridSpan w:val="3"/>
            <w:tcBorders>
              <w:bottom w:val="nil"/>
            </w:tcBorders>
          </w:tcPr>
          <w:p w14:paraId="1716BA3C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5DF3600B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43" w:type="pct"/>
            <w:gridSpan w:val="3"/>
            <w:tcBorders>
              <w:bottom w:val="nil"/>
            </w:tcBorders>
          </w:tcPr>
          <w:p w14:paraId="5CB87470" w14:textId="77777777" w:rsidR="002B5EC1" w:rsidRPr="00A650DF" w:rsidRDefault="002B5EC1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10FC0" w:rsidRPr="00240583" w14:paraId="2BB917EB" w14:textId="77777777" w:rsidTr="00482245">
        <w:tc>
          <w:tcPr>
            <w:tcW w:w="2217" w:type="pct"/>
          </w:tcPr>
          <w:p w14:paraId="72625C85" w14:textId="414FEF2D" w:rsidR="00F10FC0" w:rsidRPr="00240583" w:rsidRDefault="00F10FC0" w:rsidP="00F10FC0">
            <w:pPr>
              <w:pStyle w:val="Heading2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pct"/>
            <w:gridSpan w:val="3"/>
            <w:tcBorders>
              <w:bottom w:val="nil"/>
            </w:tcBorders>
          </w:tcPr>
          <w:p w14:paraId="42845C9E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bottom w:val="nil"/>
            </w:tcBorders>
          </w:tcPr>
          <w:p w14:paraId="6AE1EE7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3" w:type="pct"/>
            <w:gridSpan w:val="3"/>
            <w:tcBorders>
              <w:bottom w:val="nil"/>
            </w:tcBorders>
          </w:tcPr>
          <w:p w14:paraId="7885451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00A" w:rsidRPr="00240583" w14:paraId="2417A5A0" w14:textId="77777777" w:rsidTr="00482245">
        <w:tc>
          <w:tcPr>
            <w:tcW w:w="2217" w:type="pct"/>
          </w:tcPr>
          <w:p w14:paraId="76D756A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E234A89" w14:textId="76F1DE04" w:rsidR="00B7400A" w:rsidRPr="00240583" w:rsidRDefault="002006C4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807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AEF40E9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779A0DFF" w14:textId="4D1A767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14:paraId="6C17EA7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C89E629" w14:textId="529E06AF" w:rsidR="00B7400A" w:rsidRPr="00240583" w:rsidRDefault="002006C4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807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14FAF8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690C9E09" w14:textId="1C09456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7400A" w:rsidRPr="00240583" w14:paraId="57EEDBB3" w14:textId="77777777" w:rsidTr="00482245">
        <w:tc>
          <w:tcPr>
            <w:tcW w:w="2217" w:type="pct"/>
          </w:tcPr>
          <w:p w14:paraId="3A39AEB6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1F04FD0" w14:textId="6ED84F83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0B32B449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33B0034" w14:textId="75C1E7C5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7983A0C1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9BB1276" w14:textId="3EF60962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28C00692" w14:textId="77777777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69C8D060" w14:textId="54A2BE18" w:rsidR="00B7400A" w:rsidRPr="00240583" w:rsidRDefault="00B7400A" w:rsidP="00B7400A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F10FC0" w:rsidRPr="00240583" w14:paraId="0039DBBC" w14:textId="77777777" w:rsidTr="00647401">
        <w:tc>
          <w:tcPr>
            <w:tcW w:w="2217" w:type="pct"/>
          </w:tcPr>
          <w:p w14:paraId="016F404B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  <w:tcBorders>
              <w:bottom w:val="nil"/>
            </w:tcBorders>
          </w:tcPr>
          <w:p w14:paraId="24021DB1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50DF" w:rsidRPr="00240583" w14:paraId="2B6819B4" w14:textId="77777777" w:rsidTr="00482245">
        <w:tc>
          <w:tcPr>
            <w:tcW w:w="2217" w:type="pct"/>
          </w:tcPr>
          <w:p w14:paraId="46AF5E67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FFFFFF" w:themeFill="background1"/>
          </w:tcPr>
          <w:p w14:paraId="50C55FDC" w14:textId="4240904F" w:rsidR="00A650DF" w:rsidRPr="00240583" w:rsidRDefault="004C6DFD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"/>
              </w:tabs>
              <w:spacing w:after="0" w:line="240" w:lineRule="auto"/>
              <w:ind w:left="-334" w:right="3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3EFB6193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 w:themeFill="background1"/>
          </w:tcPr>
          <w:p w14:paraId="4CDB1866" w14:textId="07CB5847" w:rsidR="00A650DF" w:rsidRPr="00240583" w:rsidRDefault="00A650DF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144" w:type="pct"/>
            <w:shd w:val="clear" w:color="auto" w:fill="FFFFFF" w:themeFill="background1"/>
          </w:tcPr>
          <w:p w14:paraId="0C43CC49" w14:textId="77777777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2000CE16" w14:textId="3A295DC7" w:rsidR="00A650DF" w:rsidRPr="00240583" w:rsidRDefault="00307E3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1,775</w:t>
            </w:r>
          </w:p>
        </w:tc>
        <w:tc>
          <w:tcPr>
            <w:tcW w:w="143" w:type="pct"/>
            <w:shd w:val="clear" w:color="auto" w:fill="FFFFFF" w:themeFill="background1"/>
          </w:tcPr>
          <w:p w14:paraId="59EED2FE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FFFFFF" w:themeFill="background1"/>
          </w:tcPr>
          <w:p w14:paraId="3A215289" w14:textId="156A1966" w:rsidR="00A650DF" w:rsidRPr="00240583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1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560</w:t>
            </w:r>
          </w:p>
        </w:tc>
      </w:tr>
      <w:tr w:rsidR="00A650DF" w:rsidRPr="00240583" w14:paraId="58C69D21" w14:textId="77777777" w:rsidTr="00482245">
        <w:tc>
          <w:tcPr>
            <w:tcW w:w="2217" w:type="pct"/>
          </w:tcPr>
          <w:p w14:paraId="53AED040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81A7D" w14:textId="7CB3DA83" w:rsidR="00A650DF" w:rsidRPr="00240583" w:rsidRDefault="004C6DFD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4" w:type="pct"/>
            <w:shd w:val="clear" w:color="auto" w:fill="FFFFFF" w:themeFill="background1"/>
          </w:tcPr>
          <w:p w14:paraId="3E9D1530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429BF2" w14:textId="51580D83" w:rsidR="00A650DF" w:rsidRPr="00240583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4" w:type="pct"/>
            <w:shd w:val="clear" w:color="auto" w:fill="FFFFFF" w:themeFill="background1"/>
          </w:tcPr>
          <w:p w14:paraId="35654DA9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A610F75" w14:textId="677CC187" w:rsidR="00A650DF" w:rsidRPr="00240583" w:rsidRDefault="00307E3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3" w:type="pct"/>
            <w:shd w:val="clear" w:color="auto" w:fill="FFFFFF" w:themeFill="background1"/>
          </w:tcPr>
          <w:p w14:paraId="489AC4C9" w14:textId="77777777" w:rsidR="00A650DF" w:rsidRPr="00240583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47C1F38" w14:textId="6964C9D5" w:rsidR="00A650DF" w:rsidRPr="00240583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109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687</w:t>
            </w:r>
          </w:p>
        </w:tc>
      </w:tr>
      <w:tr w:rsidR="00A650DF" w:rsidRPr="00240583" w14:paraId="2475B4DB" w14:textId="77777777" w:rsidTr="00482245">
        <w:tc>
          <w:tcPr>
            <w:tcW w:w="2217" w:type="pct"/>
          </w:tcPr>
          <w:p w14:paraId="33BFCB80" w14:textId="68A05E38" w:rsidR="00A650DF" w:rsidRPr="00661F0C" w:rsidRDefault="00712066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1F0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FEECFCE" w14:textId="67A86F46" w:rsidR="00A650DF" w:rsidRPr="00712066" w:rsidRDefault="004C6DFD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4" w:type="pct"/>
            <w:shd w:val="clear" w:color="auto" w:fill="FFFFFF" w:themeFill="background1"/>
          </w:tcPr>
          <w:p w14:paraId="67A6F7A9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B7808D5" w14:textId="5BE42640" w:rsidR="00A650DF" w:rsidRPr="00712066" w:rsidRDefault="00A650D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4" w:type="pct"/>
            <w:shd w:val="clear" w:color="auto" w:fill="FFFFFF" w:themeFill="background1"/>
          </w:tcPr>
          <w:p w14:paraId="16F77F37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FD81E6C" w14:textId="7F2E6D57" w:rsidR="00A650DF" w:rsidRPr="00712066" w:rsidRDefault="00307E3F" w:rsidP="00A650D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2,020</w:t>
            </w:r>
          </w:p>
        </w:tc>
        <w:tc>
          <w:tcPr>
            <w:tcW w:w="143" w:type="pct"/>
            <w:shd w:val="clear" w:color="auto" w:fill="FFFFFF" w:themeFill="background1"/>
          </w:tcPr>
          <w:p w14:paraId="1113ECFB" w14:textId="77777777" w:rsidR="00A650DF" w:rsidRPr="00712066" w:rsidRDefault="00A650DF" w:rsidP="00A650D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4770132" w14:textId="420EB622" w:rsidR="00A650DF" w:rsidRPr="00712066" w:rsidRDefault="00A650DF" w:rsidP="0051090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2066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A57764" w:rsidRPr="00240583" w14:paraId="5C93A91D" w14:textId="77777777" w:rsidTr="00482245">
        <w:tc>
          <w:tcPr>
            <w:tcW w:w="2217" w:type="pct"/>
          </w:tcPr>
          <w:p w14:paraId="5BDB0D63" w14:textId="68896EF3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D9D84E6" w14:textId="43C1C864" w:rsidR="00A57764" w:rsidRPr="00240583" w:rsidRDefault="004C6DFD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"/>
              </w:tabs>
              <w:spacing w:after="0" w:line="240" w:lineRule="auto"/>
              <w:ind w:left="-334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1F006803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DA309B0" w14:textId="1ECA9FEC" w:rsidR="00A57764" w:rsidRPr="00240583" w:rsidRDefault="00A57764" w:rsidP="0064740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334" w:right="3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22B79389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7A3A623" w14:textId="33259D44" w:rsidR="00A57764" w:rsidRPr="00240583" w:rsidRDefault="00307E3F" w:rsidP="00647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334" w:right="-13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FFFFFF" w:themeFill="background1"/>
          </w:tcPr>
          <w:p w14:paraId="5C2995D5" w14:textId="77777777" w:rsidR="00A57764" w:rsidRPr="00240583" w:rsidRDefault="00A57764" w:rsidP="00A57764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265F5CE" w14:textId="2B95F0AF" w:rsidR="00A57764" w:rsidRPr="00240583" w:rsidRDefault="00A57764" w:rsidP="00A57764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334" w:right="7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10FC0" w:rsidRPr="00240583" w14:paraId="32AF3AFA" w14:textId="77777777" w:rsidTr="00482245">
        <w:tc>
          <w:tcPr>
            <w:tcW w:w="2217" w:type="pct"/>
            <w:shd w:val="clear" w:color="auto" w:fill="auto"/>
          </w:tcPr>
          <w:p w14:paraId="7514CF89" w14:textId="46519CE7" w:rsidR="00F10FC0" w:rsidRPr="00240583" w:rsidRDefault="00F10FC0" w:rsidP="00F10FC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A9FB3" w14:textId="411CD286" w:rsidR="00F10FC0" w:rsidRPr="00240583" w:rsidRDefault="004C6DFD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245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277D6348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67F0D" w14:textId="5390A44A" w:rsidR="00F10FC0" w:rsidRPr="00240583" w:rsidRDefault="00A650DF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6154CA8C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B38E0" w14:textId="6C25663D" w:rsidR="00F10FC0" w:rsidRPr="00240583" w:rsidRDefault="00307E3F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2,020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36F19EF3" w14:textId="77777777" w:rsidR="00F10FC0" w:rsidRPr="00240583" w:rsidRDefault="00F10FC0" w:rsidP="00F10FC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BA53E" w14:textId="56869AB1" w:rsidR="00F10FC0" w:rsidRPr="003C1EB8" w:rsidRDefault="00A650DF" w:rsidP="003C1EB8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C1E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</w:t>
            </w:r>
          </w:p>
        </w:tc>
      </w:tr>
    </w:tbl>
    <w:p w14:paraId="72F418AF" w14:textId="77777777" w:rsidR="00515979" w:rsidRDefault="00515979" w:rsidP="006961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9A736" w14:textId="77777777" w:rsidR="00515979" w:rsidRDefault="00515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3"/>
        <w:gridCol w:w="1119"/>
        <w:gridCol w:w="267"/>
        <w:gridCol w:w="1263"/>
        <w:gridCol w:w="269"/>
        <w:gridCol w:w="1170"/>
        <w:gridCol w:w="269"/>
        <w:gridCol w:w="1258"/>
      </w:tblGrid>
      <w:tr w:rsidR="00482245" w:rsidRPr="00240583" w14:paraId="2F1E6C7A" w14:textId="77777777" w:rsidTr="00515979">
        <w:tc>
          <w:tcPr>
            <w:tcW w:w="1977" w:type="pct"/>
            <w:vAlign w:val="bottom"/>
          </w:tcPr>
          <w:p w14:paraId="133B9199" w14:textId="36DD1960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1426" w:type="pct"/>
            <w:gridSpan w:val="3"/>
            <w:tcBorders>
              <w:bottom w:val="nil"/>
            </w:tcBorders>
          </w:tcPr>
          <w:p w14:paraId="6F4D66B5" w14:textId="77777777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076A1C94" w14:textId="77777777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CD6FFC2" w14:textId="77777777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245" w:rsidRPr="00240583" w14:paraId="611EFE4F" w14:textId="77777777" w:rsidTr="00515979">
        <w:tc>
          <w:tcPr>
            <w:tcW w:w="1977" w:type="pct"/>
          </w:tcPr>
          <w:p w14:paraId="3D34443C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92A8951" w14:textId="77777777" w:rsidR="00482245" w:rsidRPr="00240583" w:rsidRDefault="00482245" w:rsidP="0051597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FE2A1E6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0469B43F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6634977F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AA4CF56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FB2D4CE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3A9AD660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482245" w:rsidRPr="00240583" w14:paraId="44D58EF3" w14:textId="77777777" w:rsidTr="00515979">
        <w:tc>
          <w:tcPr>
            <w:tcW w:w="1977" w:type="pct"/>
          </w:tcPr>
          <w:p w14:paraId="7D0F09F1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4FD5C4F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6CB22FB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A09E0AE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67FD69D2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FD18BCE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24ED5AF8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40C79CC2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482245" w:rsidRPr="00240583" w14:paraId="47D853D6" w14:textId="77777777" w:rsidTr="00515979">
        <w:tc>
          <w:tcPr>
            <w:tcW w:w="1977" w:type="pct"/>
          </w:tcPr>
          <w:p w14:paraId="4FD9DD43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3" w:type="pct"/>
            <w:gridSpan w:val="7"/>
          </w:tcPr>
          <w:p w14:paraId="740A3D23" w14:textId="77777777" w:rsidR="00482245" w:rsidRPr="00240583" w:rsidRDefault="00482245" w:rsidP="002C36C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245" w:rsidRPr="00240583" w14:paraId="091870D0" w14:textId="77777777" w:rsidTr="00515979">
        <w:tc>
          <w:tcPr>
            <w:tcW w:w="1977" w:type="pct"/>
          </w:tcPr>
          <w:p w14:paraId="511516C7" w14:textId="32A57B16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FFFFFF" w:themeFill="background1"/>
          </w:tcPr>
          <w:p w14:paraId="3117A88F" w14:textId="27154A08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73AA4EBD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679B8BDD" w14:textId="5DE7A451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55518A01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342837B5" w14:textId="6628FBE4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05EDF173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14548253" w14:textId="3160BF76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9619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482245" w:rsidRPr="00240583" w14:paraId="24036329" w14:textId="77777777" w:rsidTr="00515979">
        <w:tc>
          <w:tcPr>
            <w:tcW w:w="1977" w:type="pct"/>
          </w:tcPr>
          <w:p w14:paraId="70012DD6" w14:textId="116FD18A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0D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650D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650D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</w:t>
            </w:r>
          </w:p>
        </w:tc>
        <w:tc>
          <w:tcPr>
            <w:tcW w:w="602" w:type="pct"/>
            <w:shd w:val="clear" w:color="auto" w:fill="FFFFFF" w:themeFill="background1"/>
          </w:tcPr>
          <w:p w14:paraId="78485A9B" w14:textId="77777777" w:rsid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FFFFFF" w:themeFill="background1"/>
          </w:tcPr>
          <w:p w14:paraId="0AC8F3DC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5A3FE2A9" w14:textId="77777777" w:rsidR="00482245" w:rsidRP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5FE75FE2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A564FEC" w14:textId="77777777" w:rsid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FFFFFF" w:themeFill="background1"/>
          </w:tcPr>
          <w:p w14:paraId="6C44DD02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28DF927C" w14:textId="77777777" w:rsidR="00482245" w:rsidRPr="00EC43D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245" w:rsidRPr="00240583" w14:paraId="3F9B3A4B" w14:textId="77777777" w:rsidTr="00515979">
        <w:tc>
          <w:tcPr>
            <w:tcW w:w="1977" w:type="pct"/>
          </w:tcPr>
          <w:p w14:paraId="0E92A2EE" w14:textId="09C646BF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813D7C" w14:textId="76C5D32B" w:rsid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FFFFFF" w:themeFill="background1"/>
          </w:tcPr>
          <w:p w14:paraId="3B207A4A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8004438" w14:textId="1A97B11D" w:rsidR="00482245" w:rsidRP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6D46024A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1D2CAF1" w14:textId="4D544C2B" w:rsid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FFFFFF" w:themeFill="background1"/>
          </w:tcPr>
          <w:p w14:paraId="7EC05557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396E9FC" w14:textId="679DCD82" w:rsidR="00482245" w:rsidRPr="00EC43D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245" w:rsidRPr="00240583" w14:paraId="0A131DFF" w14:textId="77777777" w:rsidTr="00515979">
        <w:tc>
          <w:tcPr>
            <w:tcW w:w="1977" w:type="pct"/>
          </w:tcPr>
          <w:p w14:paraId="09AC9A0E" w14:textId="621402D6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7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D9ED14B" w14:textId="0EC8CC3A" w:rsidR="00482245" w:rsidRP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10D00BA8" w14:textId="77777777" w:rsidR="00482245" w:rsidRPr="00482245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5BE49B" w14:textId="65B69ACB" w:rsidR="00482245" w:rsidRP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85DC71B" w14:textId="77777777" w:rsidR="00482245" w:rsidRPr="00482245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AC2482" w14:textId="769C9F61" w:rsidR="00482245" w:rsidRPr="00482245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2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470176ED" w14:textId="77777777" w:rsidR="00482245" w:rsidRPr="00240583" w:rsidRDefault="00482245" w:rsidP="0048224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3C4AED" w14:textId="14098D0E" w:rsidR="00482245" w:rsidRPr="00240583" w:rsidRDefault="00482245" w:rsidP="0048224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87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56,000</w:t>
            </w:r>
          </w:p>
        </w:tc>
      </w:tr>
    </w:tbl>
    <w:p w14:paraId="50FC0B6D" w14:textId="77777777" w:rsidR="00482245" w:rsidRDefault="00482245" w:rsidP="0069619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1"/>
        <w:gridCol w:w="1169"/>
        <w:gridCol w:w="268"/>
        <w:gridCol w:w="1261"/>
        <w:gridCol w:w="269"/>
        <w:gridCol w:w="1170"/>
        <w:gridCol w:w="269"/>
        <w:gridCol w:w="1261"/>
      </w:tblGrid>
      <w:tr w:rsidR="00E77C5B" w:rsidRPr="00240583" w14:paraId="58BED26A" w14:textId="77777777" w:rsidTr="00EC43D3">
        <w:tc>
          <w:tcPr>
            <w:tcW w:w="1949" w:type="pct"/>
          </w:tcPr>
          <w:p w14:paraId="5EB2B85A" w14:textId="696C0D02" w:rsidR="00E77C5B" w:rsidRPr="00240583" w:rsidRDefault="00B05B82" w:rsidP="00411FF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E77C5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452" w:type="pct"/>
            <w:gridSpan w:val="3"/>
            <w:tcBorders>
              <w:bottom w:val="nil"/>
            </w:tcBorders>
          </w:tcPr>
          <w:p w14:paraId="0957428B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73A08CE9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3" w:type="pct"/>
            <w:gridSpan w:val="3"/>
            <w:tcBorders>
              <w:bottom w:val="nil"/>
            </w:tcBorders>
          </w:tcPr>
          <w:p w14:paraId="714AAC3F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F1" w:rsidRPr="00240583" w14:paraId="0375905E" w14:textId="77777777" w:rsidTr="00EC43D3">
        <w:tc>
          <w:tcPr>
            <w:tcW w:w="1949" w:type="pct"/>
          </w:tcPr>
          <w:p w14:paraId="2B9B0B2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6074DB9" w14:textId="2C976085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0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13DB6C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798F06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</w:tcPr>
          <w:p w14:paraId="114B03D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5DF554E" w14:textId="57B68748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0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3D8510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7CA93C2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0EAFB891" w14:textId="77777777" w:rsidTr="00EC43D3">
        <w:tc>
          <w:tcPr>
            <w:tcW w:w="1949" w:type="pct"/>
          </w:tcPr>
          <w:p w14:paraId="503024B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61FD4DA8" w14:textId="2CB7991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D99035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9" w:type="pct"/>
          </w:tcPr>
          <w:p w14:paraId="022119BD" w14:textId="16A1EF6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5" w:type="pct"/>
          </w:tcPr>
          <w:p w14:paraId="4AE51CEF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293DC49" w14:textId="6996B26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0D76B6B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1E4D1873" w14:textId="469D91C2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E77C5B" w:rsidRPr="00240583" w14:paraId="3AB5A6B6" w14:textId="77777777" w:rsidTr="00EC43D3">
        <w:tc>
          <w:tcPr>
            <w:tcW w:w="1949" w:type="pct"/>
          </w:tcPr>
          <w:p w14:paraId="06483C6A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1" w:type="pct"/>
            <w:gridSpan w:val="7"/>
            <w:tcBorders>
              <w:bottom w:val="nil"/>
            </w:tcBorders>
          </w:tcPr>
          <w:p w14:paraId="1C4268A8" w14:textId="77777777" w:rsidR="00E77C5B" w:rsidRPr="00240583" w:rsidRDefault="00E77C5B" w:rsidP="00411FF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FFF" w:rsidRPr="00240583" w14:paraId="6959A0BE" w14:textId="77777777" w:rsidTr="00EC43D3">
        <w:tc>
          <w:tcPr>
            <w:tcW w:w="1949" w:type="pct"/>
          </w:tcPr>
          <w:p w14:paraId="65C9580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41E791" w14:textId="50914F5A" w:rsidR="00174FFF" w:rsidRPr="00240583" w:rsidRDefault="003660B9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shd w:val="clear" w:color="auto" w:fill="FFFFFF" w:themeFill="background1"/>
          </w:tcPr>
          <w:p w14:paraId="135D914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79AFDFA" w14:textId="4534FFEF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5" w:type="pct"/>
            <w:shd w:val="clear" w:color="auto" w:fill="FFFFFF" w:themeFill="background1"/>
          </w:tcPr>
          <w:p w14:paraId="600E279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12193D" w14:textId="113A4700" w:rsidR="00174FFF" w:rsidRPr="00240583" w:rsidRDefault="003660B9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FFFFFF" w:themeFill="background1"/>
          </w:tcPr>
          <w:p w14:paraId="435EE7EA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AF3E309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C43D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74FFF" w:rsidRPr="00240583" w14:paraId="7D147D1F" w14:textId="77777777" w:rsidTr="00EC43D3">
        <w:tc>
          <w:tcPr>
            <w:tcW w:w="1949" w:type="pct"/>
          </w:tcPr>
          <w:p w14:paraId="2E78760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E541486" w14:textId="0BEBDCFA" w:rsidR="00174FFF" w:rsidRPr="00240583" w:rsidRDefault="003660B9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334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FFFFFF" w:themeFill="background1"/>
          </w:tcPr>
          <w:p w14:paraId="5AA444CD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F04A6E" w14:textId="6ACD1D00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334"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1F6455A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3591BF" w14:textId="563EAE38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FFFFFF" w:themeFill="background1"/>
          </w:tcPr>
          <w:p w14:paraId="0D253630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79C9532" w14:textId="7777777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</w:tr>
    </w:tbl>
    <w:p w14:paraId="6A5ACA0E" w14:textId="161105ED" w:rsidR="00251EB1" w:rsidRPr="00240583" w:rsidRDefault="00251EB1" w:rsidP="000F3E74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0"/>
        <w:gridCol w:w="273"/>
        <w:gridCol w:w="1263"/>
      </w:tblGrid>
      <w:tr w:rsidR="00813ED1" w:rsidRPr="00240583" w14:paraId="12A61DD2" w14:textId="77777777" w:rsidTr="00EC43D3">
        <w:tc>
          <w:tcPr>
            <w:tcW w:w="1941" w:type="pct"/>
          </w:tcPr>
          <w:p w14:paraId="6ACFE582" w14:textId="77777777" w:rsidR="00813ED1" w:rsidRPr="00240583" w:rsidRDefault="00813ED1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4" w:type="pct"/>
            <w:gridSpan w:val="3"/>
            <w:tcBorders>
              <w:bottom w:val="nil"/>
            </w:tcBorders>
          </w:tcPr>
          <w:p w14:paraId="44A48CA9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  <w:tcBorders>
              <w:bottom w:val="nil"/>
            </w:tcBorders>
          </w:tcPr>
          <w:p w14:paraId="75E2A378" w14:textId="77777777" w:rsidR="00813ED1" w:rsidRPr="00240583" w:rsidRDefault="00813ED1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695F3BB5" w14:textId="77777777" w:rsidTr="00EC43D3">
        <w:trPr>
          <w:trHeight w:val="119"/>
        </w:trPr>
        <w:tc>
          <w:tcPr>
            <w:tcW w:w="1941" w:type="pct"/>
          </w:tcPr>
          <w:p w14:paraId="4E5CF57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5F4254E9" w14:textId="21045530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0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EC057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3F11478" w14:textId="79288F81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2AAFA0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4471F30" w14:textId="77A09D17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0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78427D7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3F92DCF" w14:textId="202B9F3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538DC5E0" w14:textId="77777777" w:rsidTr="00EC43D3">
        <w:trPr>
          <w:trHeight w:val="245"/>
        </w:trPr>
        <w:tc>
          <w:tcPr>
            <w:tcW w:w="1941" w:type="pct"/>
          </w:tcPr>
          <w:p w14:paraId="09D2B21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73061987" w14:textId="2FEE0D5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5B549C34" w14:textId="079B5CE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587AAABB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  <w:bottom w:val="nil"/>
            </w:tcBorders>
          </w:tcPr>
          <w:p w14:paraId="6C6E039E" w14:textId="26D4CD76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3489B60F" w14:textId="77777777" w:rsidTr="00EC43D3">
        <w:tc>
          <w:tcPr>
            <w:tcW w:w="1941" w:type="pct"/>
          </w:tcPr>
          <w:p w14:paraId="00ECF76C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59" w:type="pct"/>
            <w:gridSpan w:val="7"/>
            <w:tcBorders>
              <w:top w:val="nil"/>
              <w:bottom w:val="nil"/>
            </w:tcBorders>
          </w:tcPr>
          <w:p w14:paraId="1DDCA3EE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4FFF" w:rsidRPr="00240583" w14:paraId="710D2060" w14:textId="77777777" w:rsidTr="00EC43D3">
        <w:tc>
          <w:tcPr>
            <w:tcW w:w="1941" w:type="pct"/>
          </w:tcPr>
          <w:p w14:paraId="221A1F33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tcBorders>
              <w:top w:val="nil"/>
            </w:tcBorders>
            <w:shd w:val="clear" w:color="auto" w:fill="FFFFFF" w:themeFill="background1"/>
          </w:tcPr>
          <w:p w14:paraId="5F2BBD22" w14:textId="3DAE6CB1" w:rsidR="00174FFF" w:rsidRPr="00240583" w:rsidRDefault="003660B9" w:rsidP="003660B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FFFFFF" w:themeFill="background1"/>
          </w:tcPr>
          <w:p w14:paraId="2C039C21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nil"/>
            </w:tcBorders>
            <w:shd w:val="clear" w:color="auto" w:fill="FFFFFF" w:themeFill="background1"/>
          </w:tcPr>
          <w:p w14:paraId="218966D2" w14:textId="3BC4009B" w:rsidR="00174FFF" w:rsidRPr="00240583" w:rsidRDefault="00174FFF" w:rsidP="001115E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2F3A4F0C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  <w:shd w:val="clear" w:color="auto" w:fill="FFFFFF" w:themeFill="background1"/>
          </w:tcPr>
          <w:p w14:paraId="6AF74125" w14:textId="79005C19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1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31,347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FFFFFF" w:themeFill="background1"/>
          </w:tcPr>
          <w:p w14:paraId="2A8B14B7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nil"/>
            </w:tcBorders>
            <w:shd w:val="clear" w:color="auto" w:fill="FFFFFF" w:themeFill="background1"/>
          </w:tcPr>
          <w:p w14:paraId="34A67617" w14:textId="71720D44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29,012</w:t>
            </w:r>
          </w:p>
        </w:tc>
      </w:tr>
      <w:tr w:rsidR="00174FFF" w:rsidRPr="00240583" w14:paraId="29B2F612" w14:textId="77777777" w:rsidTr="00EC43D3">
        <w:tc>
          <w:tcPr>
            <w:tcW w:w="1941" w:type="pct"/>
            <w:tcBorders>
              <w:bottom w:val="nil"/>
            </w:tcBorders>
          </w:tcPr>
          <w:p w14:paraId="0EDD6957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1EF27D" w14:textId="678C8DAD" w:rsidR="00174FFF" w:rsidRPr="00240583" w:rsidRDefault="003660B9" w:rsidP="003660B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414994FB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EE5266B" w14:textId="5C97ACC4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77FFAA6A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992A8" w14:textId="3E7A7B44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31,347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09BBEB1C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374DDE" w14:textId="583B3091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29,012</w:t>
            </w:r>
          </w:p>
        </w:tc>
      </w:tr>
    </w:tbl>
    <w:p w14:paraId="245FCBC9" w14:textId="5F5066D9" w:rsidR="00D22D59" w:rsidRDefault="00D22D59" w:rsidP="00A858D9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61"/>
        <w:gridCol w:w="263"/>
        <w:gridCol w:w="1172"/>
        <w:gridCol w:w="271"/>
        <w:gridCol w:w="1263"/>
      </w:tblGrid>
      <w:tr w:rsidR="00203872" w:rsidRPr="00240583" w14:paraId="081169F6" w14:textId="77777777" w:rsidTr="00EC43D3">
        <w:trPr>
          <w:tblHeader/>
        </w:trPr>
        <w:tc>
          <w:tcPr>
            <w:tcW w:w="1941" w:type="pct"/>
          </w:tcPr>
          <w:p w14:paraId="0A199E9D" w14:textId="739BC945" w:rsidR="00B036A2" w:rsidRPr="00240583" w:rsidRDefault="00B036A2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26796B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7" w:type="pct"/>
            <w:gridSpan w:val="3"/>
          </w:tcPr>
          <w:p w14:paraId="13E6902E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F35EF75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23301E91" w14:textId="77777777" w:rsidR="00B036A2" w:rsidRPr="00240583" w:rsidRDefault="00B036A2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5D83A323" w14:textId="77777777" w:rsidTr="00EC43D3">
        <w:trPr>
          <w:tblHeader/>
        </w:trPr>
        <w:tc>
          <w:tcPr>
            <w:tcW w:w="1941" w:type="pct"/>
          </w:tcPr>
          <w:p w14:paraId="3CED2B2A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19DC598" w14:textId="37A00A50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0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4CB2422B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A13F77" w14:textId="36E7EBE3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2" w:type="pct"/>
          </w:tcPr>
          <w:p w14:paraId="5E0C9BE2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4C51D6C" w14:textId="28B761FF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40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906766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7FA044C" w14:textId="16E0CB15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14266AE6" w14:textId="77777777" w:rsidTr="00EC43D3">
        <w:trPr>
          <w:tblHeader/>
        </w:trPr>
        <w:tc>
          <w:tcPr>
            <w:tcW w:w="1941" w:type="pct"/>
          </w:tcPr>
          <w:p w14:paraId="1F1AA83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CB3C8AD" w14:textId="00A6906A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7826835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88A83EA" w14:textId="6295956C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74F38F08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36E03659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5E3561F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0FBBA49" w14:textId="4AA6300D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22BDB0BC" w14:textId="77777777" w:rsidTr="00EC43D3">
        <w:trPr>
          <w:trHeight w:val="380"/>
          <w:tblHeader/>
        </w:trPr>
        <w:tc>
          <w:tcPr>
            <w:tcW w:w="1941" w:type="pct"/>
          </w:tcPr>
          <w:p w14:paraId="20DFAE02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40233BE6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4FFF" w:rsidRPr="00240583" w14:paraId="64D6F8C5" w14:textId="77777777" w:rsidTr="00EC43D3">
        <w:tc>
          <w:tcPr>
            <w:tcW w:w="1941" w:type="pct"/>
          </w:tcPr>
          <w:p w14:paraId="314DB669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shd w:val="clear" w:color="auto" w:fill="FFFFFF" w:themeFill="background1"/>
          </w:tcPr>
          <w:p w14:paraId="0D5BB63C" w14:textId="7306A9DF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3,908</w:t>
            </w:r>
          </w:p>
        </w:tc>
        <w:tc>
          <w:tcPr>
            <w:tcW w:w="146" w:type="pct"/>
            <w:shd w:val="clear" w:color="auto" w:fill="FFFFFF" w:themeFill="background1"/>
          </w:tcPr>
          <w:p w14:paraId="126AD858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7FA5274" w14:textId="607B3648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42" w:type="pct"/>
            <w:vMerge w:val="restart"/>
            <w:shd w:val="clear" w:color="auto" w:fill="FFFFFF" w:themeFill="background1"/>
          </w:tcPr>
          <w:p w14:paraId="493A059B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51F5E080" w14:textId="27C464F6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2,670</w:t>
            </w:r>
          </w:p>
        </w:tc>
        <w:tc>
          <w:tcPr>
            <w:tcW w:w="146" w:type="pct"/>
            <w:shd w:val="clear" w:color="auto" w:fill="FFFFFF" w:themeFill="background1"/>
          </w:tcPr>
          <w:p w14:paraId="60B27C7E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3A5EE07D" w14:textId="66BD2B07" w:rsidR="00174FFF" w:rsidRPr="00240583" w:rsidRDefault="00174FFF" w:rsidP="00EC43D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1,762</w:t>
            </w:r>
          </w:p>
        </w:tc>
      </w:tr>
      <w:tr w:rsidR="00174FFF" w:rsidRPr="00240583" w14:paraId="6C5A9E49" w14:textId="77777777" w:rsidTr="00EC43D3">
        <w:tc>
          <w:tcPr>
            <w:tcW w:w="1941" w:type="pct"/>
          </w:tcPr>
          <w:p w14:paraId="261283D8" w14:textId="77777777" w:rsidR="00174FFF" w:rsidRPr="00240583" w:rsidRDefault="00174FFF" w:rsidP="00174FF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58CCFD" w14:textId="12A3FD9E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146" w:type="pct"/>
            <w:shd w:val="clear" w:color="auto" w:fill="FFFFFF" w:themeFill="background1"/>
          </w:tcPr>
          <w:p w14:paraId="7CBCBF60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06D24A" w14:textId="7BD2290A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3,089</w:t>
            </w:r>
          </w:p>
        </w:tc>
        <w:tc>
          <w:tcPr>
            <w:tcW w:w="142" w:type="pct"/>
            <w:vMerge/>
            <w:shd w:val="clear" w:color="auto" w:fill="FFFFFF" w:themeFill="background1"/>
          </w:tcPr>
          <w:p w14:paraId="50BE4A02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2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A0293" w14:textId="29B7FF53" w:rsidR="00174FFF" w:rsidRPr="00240583" w:rsidRDefault="003660B9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2,670</w:t>
            </w:r>
          </w:p>
        </w:tc>
        <w:tc>
          <w:tcPr>
            <w:tcW w:w="146" w:type="pct"/>
            <w:shd w:val="clear" w:color="auto" w:fill="FFFFFF" w:themeFill="background1"/>
          </w:tcPr>
          <w:p w14:paraId="79B17EB1" w14:textId="7777777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563C78" w14:textId="6C6B9A67" w:rsidR="00174FFF" w:rsidRPr="00240583" w:rsidRDefault="00174FFF" w:rsidP="00174FF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334" w:right="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</w:tr>
    </w:tbl>
    <w:p w14:paraId="79D44A22" w14:textId="77777777" w:rsidR="00482245" w:rsidRDefault="0048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71"/>
        <w:gridCol w:w="271"/>
        <w:gridCol w:w="1253"/>
        <w:gridCol w:w="271"/>
        <w:gridCol w:w="1172"/>
        <w:gridCol w:w="271"/>
        <w:gridCol w:w="1263"/>
      </w:tblGrid>
      <w:tr w:rsidR="00255F48" w:rsidRPr="00240583" w14:paraId="07EDA4C4" w14:textId="77777777" w:rsidTr="009A305F">
        <w:trPr>
          <w:tblHeader/>
        </w:trPr>
        <w:tc>
          <w:tcPr>
            <w:tcW w:w="1941" w:type="pct"/>
          </w:tcPr>
          <w:p w14:paraId="13B39F9C" w14:textId="473356E4" w:rsidR="00255F48" w:rsidRPr="00A82D2C" w:rsidRDefault="00631BAE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  <w:r w:rsidR="005E7274" w:rsidRPr="00A82D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54" w:type="pct"/>
            <w:gridSpan w:val="3"/>
          </w:tcPr>
          <w:p w14:paraId="6CFED93E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7E11AD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0" w:type="pct"/>
            <w:gridSpan w:val="3"/>
          </w:tcPr>
          <w:p w14:paraId="61D01CCC" w14:textId="77777777" w:rsidR="00255F48" w:rsidRPr="00240583" w:rsidRDefault="00255F48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508F1" w:rsidRPr="00240583" w14:paraId="391E125D" w14:textId="77777777" w:rsidTr="009A305F">
        <w:trPr>
          <w:tblHeader/>
        </w:trPr>
        <w:tc>
          <w:tcPr>
            <w:tcW w:w="1941" w:type="pct"/>
          </w:tcPr>
          <w:p w14:paraId="42D6A0D6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E4FCF8" w14:textId="4D045D05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10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71C99E04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5EBFFD2E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14:paraId="0660C620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99D6921" w14:textId="0F819588" w:rsidR="00F508F1" w:rsidRPr="00240583" w:rsidRDefault="002006C4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10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6D6F6F9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6FCD7C1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F508F1" w:rsidRPr="00240583" w14:paraId="341B8FCE" w14:textId="77777777" w:rsidTr="009A305F">
        <w:trPr>
          <w:tblHeader/>
        </w:trPr>
        <w:tc>
          <w:tcPr>
            <w:tcW w:w="1941" w:type="pct"/>
          </w:tcPr>
          <w:p w14:paraId="51B34071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4BC13E7" w14:textId="4AC477F0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1E54717E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</w:tcPr>
          <w:p w14:paraId="2892A9D2" w14:textId="3E1284DE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1D8995DD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246F815" w14:textId="49C318F8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7A80B55" w14:textId="77777777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</w:tcPr>
          <w:p w14:paraId="44C77D37" w14:textId="356F2CCF" w:rsidR="00F508F1" w:rsidRPr="00240583" w:rsidRDefault="00F508F1" w:rsidP="00F508F1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034643" w:rsidRPr="00240583" w14:paraId="700F7841" w14:textId="77777777" w:rsidTr="009A305F">
        <w:trPr>
          <w:trHeight w:val="380"/>
          <w:tblHeader/>
        </w:trPr>
        <w:tc>
          <w:tcPr>
            <w:tcW w:w="1941" w:type="pct"/>
          </w:tcPr>
          <w:p w14:paraId="2068B019" w14:textId="77777777" w:rsidR="00034643" w:rsidRPr="00240583" w:rsidRDefault="00034643" w:rsidP="00A858D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9" w:type="pct"/>
            <w:gridSpan w:val="7"/>
          </w:tcPr>
          <w:p w14:paraId="6B3875E3" w14:textId="77777777" w:rsidR="00034643" w:rsidRPr="00240583" w:rsidRDefault="00034643" w:rsidP="00A858D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3A60" w:rsidRPr="00240583" w14:paraId="204CE9C7" w14:textId="77777777" w:rsidTr="009A305F">
        <w:tc>
          <w:tcPr>
            <w:tcW w:w="1941" w:type="pct"/>
          </w:tcPr>
          <w:p w14:paraId="58E018AC" w14:textId="14AF48B6" w:rsidR="00E23A60" w:rsidRPr="00240583" w:rsidRDefault="00E23A60" w:rsidP="00E23A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81F56C0" w14:textId="401B2B32" w:rsidR="00E23A60" w:rsidRPr="00240583" w:rsidRDefault="003660B9" w:rsidP="00EC43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554FDC8A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76" w:type="pct"/>
            <w:shd w:val="clear" w:color="auto" w:fill="FFFFFF" w:themeFill="background1"/>
          </w:tcPr>
          <w:p w14:paraId="73CC7D56" w14:textId="54E87FA7" w:rsidR="00E23A60" w:rsidRPr="00143890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6F138F8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26" w:right="-2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F2324C8" w14:textId="282A3C77" w:rsidR="00E23A60" w:rsidRPr="00240583" w:rsidRDefault="003660B9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146" w:type="pct"/>
            <w:shd w:val="clear" w:color="auto" w:fill="auto"/>
          </w:tcPr>
          <w:p w14:paraId="324710AE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shd w:val="clear" w:color="auto" w:fill="FFFFFF" w:themeFill="background1"/>
          </w:tcPr>
          <w:p w14:paraId="6B57BF25" w14:textId="10BF2C9B" w:rsidR="00E23A60" w:rsidRPr="0024058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E23A60" w:rsidRPr="00240583" w14:paraId="3122B3F0" w14:textId="77777777" w:rsidTr="009A305F">
        <w:tc>
          <w:tcPr>
            <w:tcW w:w="1941" w:type="pct"/>
          </w:tcPr>
          <w:p w14:paraId="41B12A2B" w14:textId="77777777" w:rsidR="00E23A60" w:rsidRPr="00240583" w:rsidRDefault="00E23A60" w:rsidP="00E23A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B9A46" w14:textId="6A4FAA65" w:rsidR="00E23A60" w:rsidRPr="00143890" w:rsidRDefault="003660B9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064A436E" w14:textId="77777777" w:rsidR="00E23A60" w:rsidRPr="00890F40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977D3" w14:textId="190D7021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  <w:tc>
          <w:tcPr>
            <w:tcW w:w="146" w:type="pct"/>
            <w:shd w:val="clear" w:color="auto" w:fill="FFFFFF" w:themeFill="background1"/>
          </w:tcPr>
          <w:p w14:paraId="0846C195" w14:textId="77777777" w:rsidR="00E23A60" w:rsidRPr="00890F40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D2222" w14:textId="1971E722" w:rsidR="00E23A60" w:rsidRPr="00EC43D3" w:rsidRDefault="003660B9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  <w:tc>
          <w:tcPr>
            <w:tcW w:w="146" w:type="pct"/>
            <w:shd w:val="clear" w:color="auto" w:fill="FFFFFF" w:themeFill="background1"/>
          </w:tcPr>
          <w:p w14:paraId="6493443F" w14:textId="77777777" w:rsidR="00E23A60" w:rsidRPr="00240583" w:rsidRDefault="00E23A60" w:rsidP="00E23A60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AE132F" w14:textId="6D798D78" w:rsidR="00E23A60" w:rsidRPr="00EC43D3" w:rsidRDefault="00E23A6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</w:t>
            </w:r>
          </w:p>
        </w:tc>
      </w:tr>
    </w:tbl>
    <w:p w14:paraId="65C3D0D6" w14:textId="0BB6E6AD" w:rsidR="00147E9B" w:rsidRPr="00373F91" w:rsidRDefault="0014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4F83C43C" w14:textId="741BC134" w:rsidR="005729CF" w:rsidRDefault="005729CF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ลูก</w:t>
      </w:r>
      <w:r w:rsidR="00987F2F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หนี้การค้า</w:t>
      </w:r>
    </w:p>
    <w:p w14:paraId="4A2466FC" w14:textId="5E6238BA" w:rsidR="00B03B5B" w:rsidRPr="00373F91" w:rsidRDefault="00B03B5B" w:rsidP="00B03B5B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99121F" w:rsidRPr="00240583" w14:paraId="6642F6A4" w14:textId="77777777" w:rsidTr="009A305F">
        <w:trPr>
          <w:trHeight w:val="15"/>
          <w:tblHeader/>
        </w:trPr>
        <w:tc>
          <w:tcPr>
            <w:tcW w:w="3600" w:type="dxa"/>
            <w:shd w:val="clear" w:color="auto" w:fill="auto"/>
            <w:vAlign w:val="bottom"/>
          </w:tcPr>
          <w:p w14:paraId="2928AA38" w14:textId="60967A92" w:rsidR="0099121F" w:rsidRPr="00240583" w:rsidRDefault="0099121F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605E2AA" w14:textId="55B9488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EE645B" w14:textId="77777777" w:rsidR="0099121F" w:rsidRPr="00240583" w:rsidRDefault="0099121F" w:rsidP="009912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366B539" w14:textId="3B3E77C4" w:rsidR="0099121F" w:rsidRPr="00240583" w:rsidRDefault="0099121F" w:rsidP="00D9176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900" w:rsidRPr="00240583" w14:paraId="54759408" w14:textId="77777777" w:rsidTr="009A305F">
        <w:trPr>
          <w:trHeight w:val="15"/>
        </w:trPr>
        <w:tc>
          <w:tcPr>
            <w:tcW w:w="3600" w:type="dxa"/>
          </w:tcPr>
          <w:p w14:paraId="0372A502" w14:textId="6F278DD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0EC2E" w14:textId="257B9ECE" w:rsidR="0099121F" w:rsidRPr="00240583" w:rsidRDefault="002006C4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10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C790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FE1923A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A65D2" w14:textId="6DEC40A4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0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7ED5D8" w14:textId="77777777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E5A54" w14:textId="5325C01D" w:rsidR="0099121F" w:rsidRPr="00240583" w:rsidRDefault="002006C4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E101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3C7900" w:rsidRPr="003C7900">
              <w:rPr>
                <w:rFonts w:asciiTheme="majorBidi" w:hAnsiTheme="majorBidi" w:cs="Angsana New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89E75D0" w14:textId="58C9CF9B" w:rsidR="0099121F" w:rsidRPr="00240583" w:rsidRDefault="0099121F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39C08" w14:textId="047B7BC1" w:rsidR="0099121F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9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06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3C790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C790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7900" w:rsidRPr="00240583" w14:paraId="1B1A7B78" w14:textId="77777777" w:rsidTr="009A305F">
        <w:trPr>
          <w:trHeight w:val="15"/>
        </w:trPr>
        <w:tc>
          <w:tcPr>
            <w:tcW w:w="3600" w:type="dxa"/>
          </w:tcPr>
          <w:p w14:paraId="51EF9C3E" w14:textId="77777777" w:rsidR="003C7900" w:rsidRPr="00240583" w:rsidRDefault="003C7900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923BD1A" w14:textId="36EABE9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3D3" w:rsidRPr="00240583" w14:paraId="7F1A31AB" w14:textId="77777777" w:rsidTr="009A305F">
        <w:trPr>
          <w:trHeight w:val="15"/>
        </w:trPr>
        <w:tc>
          <w:tcPr>
            <w:tcW w:w="3600" w:type="dxa"/>
          </w:tcPr>
          <w:p w14:paraId="3DBCC86E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0E61EF6B" w14:textId="654234EE" w:rsidR="003C7900" w:rsidRPr="005D4DDE" w:rsidRDefault="0076539D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24,381</w:t>
            </w:r>
          </w:p>
        </w:tc>
        <w:tc>
          <w:tcPr>
            <w:tcW w:w="270" w:type="dxa"/>
          </w:tcPr>
          <w:p w14:paraId="5E2A8BF9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58388" w14:textId="6FE0FC04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31,821</w:t>
            </w:r>
          </w:p>
        </w:tc>
        <w:tc>
          <w:tcPr>
            <w:tcW w:w="270" w:type="dxa"/>
          </w:tcPr>
          <w:p w14:paraId="29254EF6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55BB8" w14:textId="297F5522" w:rsidR="003C7900" w:rsidRDefault="0076539D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3,435</w:t>
            </w:r>
          </w:p>
        </w:tc>
        <w:tc>
          <w:tcPr>
            <w:tcW w:w="270" w:type="dxa"/>
          </w:tcPr>
          <w:p w14:paraId="2A6FDF76" w14:textId="7A4C2D5E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48C0D3" w14:textId="6E93019C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9,734</w:t>
            </w:r>
          </w:p>
        </w:tc>
      </w:tr>
      <w:tr w:rsidR="00D903D3" w:rsidRPr="00240583" w14:paraId="74B5515E" w14:textId="77777777" w:rsidTr="009A305F">
        <w:trPr>
          <w:trHeight w:val="15"/>
        </w:trPr>
        <w:tc>
          <w:tcPr>
            <w:tcW w:w="3600" w:type="dxa"/>
          </w:tcPr>
          <w:p w14:paraId="2AF07737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661A49D3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237C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4132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E5691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6ED0E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A27C7" w14:textId="4C4C8353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50FAE1" w14:textId="20DC6BA4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3D3" w:rsidRPr="00240583" w14:paraId="19830CDA" w14:textId="77777777" w:rsidTr="009A305F">
        <w:trPr>
          <w:trHeight w:val="15"/>
        </w:trPr>
        <w:tc>
          <w:tcPr>
            <w:tcW w:w="3600" w:type="dxa"/>
          </w:tcPr>
          <w:p w14:paraId="6AFF75DD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5597CB8" w14:textId="67802AF1" w:rsidR="003C7900" w:rsidRPr="005D4DDE" w:rsidRDefault="00B0468B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11,294</w:t>
            </w:r>
          </w:p>
        </w:tc>
        <w:tc>
          <w:tcPr>
            <w:tcW w:w="270" w:type="dxa"/>
          </w:tcPr>
          <w:p w14:paraId="35128C2A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B801F" w14:textId="25311553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17,260</w:t>
            </w:r>
          </w:p>
        </w:tc>
        <w:tc>
          <w:tcPr>
            <w:tcW w:w="270" w:type="dxa"/>
          </w:tcPr>
          <w:p w14:paraId="64645BDD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52B4" w14:textId="4C118211" w:rsidR="003C7900" w:rsidRDefault="00B0468B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8,045</w:t>
            </w:r>
          </w:p>
        </w:tc>
        <w:tc>
          <w:tcPr>
            <w:tcW w:w="270" w:type="dxa"/>
          </w:tcPr>
          <w:p w14:paraId="663A4759" w14:textId="57D10D1F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801A0" w14:textId="70F16431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7,090</w:t>
            </w:r>
          </w:p>
        </w:tc>
      </w:tr>
      <w:tr w:rsidR="00D903D3" w:rsidRPr="00240583" w14:paraId="02237483" w14:textId="77777777" w:rsidTr="009A305F">
        <w:trPr>
          <w:trHeight w:val="15"/>
        </w:trPr>
        <w:tc>
          <w:tcPr>
            <w:tcW w:w="3600" w:type="dxa"/>
          </w:tcPr>
          <w:p w14:paraId="5390C3BD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3B1FA81" w14:textId="09CE9C8F" w:rsidR="003C7900" w:rsidRPr="005D4DDE" w:rsidRDefault="00B0468B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</w:tcPr>
          <w:p w14:paraId="0DE426B2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32A6A" w14:textId="670BCBF8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1FAE4459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FA27A" w14:textId="0F7243C6" w:rsidR="003C7900" w:rsidRDefault="00B0468B" w:rsidP="00B0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F305B9E" w14:textId="09FE8136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AD29A6" w14:textId="76161D1B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903D3" w:rsidRPr="00240583" w14:paraId="6481BCED" w14:textId="77777777" w:rsidTr="009A305F">
        <w:trPr>
          <w:trHeight w:val="15"/>
        </w:trPr>
        <w:tc>
          <w:tcPr>
            <w:tcW w:w="3600" w:type="dxa"/>
          </w:tcPr>
          <w:p w14:paraId="253989B4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B647624" w14:textId="5658C6D5" w:rsidR="003C7900" w:rsidRPr="005D4DDE" w:rsidRDefault="00B0468B" w:rsidP="00647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1512F4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30D8F" w14:textId="4A9CD97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5B67799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039EA" w14:textId="2D9EBE93" w:rsidR="003C7900" w:rsidRDefault="00B0468B" w:rsidP="00647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F632A" w14:textId="03F8DC18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4E63E" w14:textId="2473755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903D3" w:rsidRPr="00240583" w14:paraId="60F33AE9" w14:textId="77777777" w:rsidTr="009A305F">
        <w:trPr>
          <w:trHeight w:val="15"/>
        </w:trPr>
        <w:tc>
          <w:tcPr>
            <w:tcW w:w="3600" w:type="dxa"/>
          </w:tcPr>
          <w:p w14:paraId="6039B938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058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3937B" w14:textId="2F68124D" w:rsidR="003C7900" w:rsidRPr="005D4DDE" w:rsidRDefault="00B0468B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</w:t>
            </w:r>
            <w:r w:rsidR="001956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FBD8C02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0C49DE" w14:textId="7E505591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</w:tcPr>
          <w:p w14:paraId="4CB1755C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F19B1" w14:textId="57FE31BB" w:rsidR="003C7900" w:rsidRDefault="00B0468B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4ECF28A7" w14:textId="585AC4DC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B0F6A7" w14:textId="09974E39" w:rsidR="003C7900" w:rsidRPr="0024058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D903D3" w:rsidRPr="00240583" w14:paraId="19EA29BE" w14:textId="77777777" w:rsidTr="009A305F">
        <w:trPr>
          <w:trHeight w:val="15"/>
        </w:trPr>
        <w:tc>
          <w:tcPr>
            <w:tcW w:w="3600" w:type="dxa"/>
          </w:tcPr>
          <w:p w14:paraId="6E27D91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C0C032" w14:textId="0DCE3555" w:rsidR="003C7900" w:rsidRPr="005D4DDE" w:rsidRDefault="00B0468B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37,60</w:t>
            </w:r>
            <w:r w:rsidR="001956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299FA7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D043A" w14:textId="6AEF8E9D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50,626</w:t>
            </w:r>
          </w:p>
        </w:tc>
        <w:tc>
          <w:tcPr>
            <w:tcW w:w="270" w:type="dxa"/>
          </w:tcPr>
          <w:p w14:paraId="70CB0C0E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3810E6" w14:textId="423547F7" w:rsidR="003C7900" w:rsidRPr="00EC43D3" w:rsidRDefault="00B0468B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12,235</w:t>
            </w:r>
          </w:p>
        </w:tc>
        <w:tc>
          <w:tcPr>
            <w:tcW w:w="270" w:type="dxa"/>
          </w:tcPr>
          <w:p w14:paraId="42B2797B" w14:textId="68C9791C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2B22FE" w14:textId="056D7741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17,573</w:t>
            </w:r>
          </w:p>
        </w:tc>
      </w:tr>
      <w:tr w:rsidR="00D903D3" w:rsidRPr="00240583" w14:paraId="015C50CA" w14:textId="77777777" w:rsidTr="009A305F">
        <w:trPr>
          <w:trHeight w:val="15"/>
        </w:trPr>
        <w:tc>
          <w:tcPr>
            <w:tcW w:w="3600" w:type="dxa"/>
          </w:tcPr>
          <w:p w14:paraId="47500BBB" w14:textId="20A16820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99121F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A8E6D" w14:textId="77777777" w:rsidR="005D4DDE" w:rsidRDefault="005D4DDE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4DED721" w14:textId="288A806C" w:rsidR="00B0468B" w:rsidRPr="005D4DDE" w:rsidRDefault="00B0468B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</w:t>
            </w:r>
            <w:r w:rsidR="00980A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3EFF0CB" w14:textId="77777777" w:rsidR="003C7900" w:rsidRPr="008A7AFD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77B077" w14:textId="3918F59C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(1,192)</w:t>
            </w:r>
          </w:p>
        </w:tc>
        <w:tc>
          <w:tcPr>
            <w:tcW w:w="270" w:type="dxa"/>
          </w:tcPr>
          <w:p w14:paraId="194A615B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85E58C" w14:textId="77777777" w:rsidR="003C7900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19400D" w14:textId="65747587" w:rsidR="0076539D" w:rsidRDefault="0076539D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  <w:tc>
          <w:tcPr>
            <w:tcW w:w="270" w:type="dxa"/>
          </w:tcPr>
          <w:p w14:paraId="03E600DF" w14:textId="45ED0658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F5737D" w14:textId="6405C645" w:rsidR="003C7900" w:rsidRPr="008A7AFD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(734)</w:t>
            </w:r>
          </w:p>
        </w:tc>
      </w:tr>
      <w:tr w:rsidR="00D903D3" w:rsidRPr="00240583" w14:paraId="0A13A8D8" w14:textId="77777777" w:rsidTr="009A305F">
        <w:trPr>
          <w:trHeight w:val="15"/>
        </w:trPr>
        <w:tc>
          <w:tcPr>
            <w:tcW w:w="3600" w:type="dxa"/>
          </w:tcPr>
          <w:p w14:paraId="4D9408B5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1EF1DB" w14:textId="3788600A" w:rsidR="003C7900" w:rsidRPr="005D4DDE" w:rsidRDefault="00B0468B" w:rsidP="009A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67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36,4</w:t>
            </w:r>
            <w:r w:rsidR="00C967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1531254B" w14:textId="77777777" w:rsidR="003C7900" w:rsidRPr="00240583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C97A35" w14:textId="254096B4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49,434</w:t>
            </w:r>
          </w:p>
        </w:tc>
        <w:tc>
          <w:tcPr>
            <w:tcW w:w="270" w:type="dxa"/>
          </w:tcPr>
          <w:p w14:paraId="022BCCEB" w14:textId="77777777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B161" w14:textId="2C53A5F7" w:rsidR="003C7900" w:rsidRPr="00EC43D3" w:rsidRDefault="0076539D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11,50</w:t>
            </w:r>
            <w:r w:rsidR="00B04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AB35EE" w14:textId="30BB03A5" w:rsidR="003C7900" w:rsidRDefault="003C7900" w:rsidP="003C7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7073B5" w14:textId="6C482ECB" w:rsidR="003C7900" w:rsidRPr="00EC43D3" w:rsidRDefault="003C7900" w:rsidP="00EC4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16,839</w:t>
            </w:r>
          </w:p>
        </w:tc>
      </w:tr>
    </w:tbl>
    <w:p w14:paraId="496691FF" w14:textId="77777777" w:rsidR="00373F91" w:rsidRDefault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  <w:lang w:val="th-TH" w:eastAsia="x-none"/>
        </w:rPr>
      </w:pPr>
    </w:p>
    <w:p w14:paraId="40BC2465" w14:textId="71D31201" w:rsidR="00373F91" w:rsidRDefault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30"/>
          <w:szCs w:val="30"/>
          <w:lang w:val="th-TH" w:eastAsia="x-none"/>
        </w:rPr>
      </w:pPr>
      <w:r>
        <w:rPr>
          <w:rFonts w:cstheme="minorBidi"/>
          <w:sz w:val="30"/>
          <w:szCs w:val="30"/>
          <w:cs/>
          <w:lang w:val="th-TH" w:eastAsia="x-none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8"/>
        <w:gridCol w:w="270"/>
        <w:gridCol w:w="1081"/>
        <w:gridCol w:w="272"/>
        <w:gridCol w:w="1081"/>
        <w:gridCol w:w="270"/>
        <w:gridCol w:w="1075"/>
      </w:tblGrid>
      <w:tr w:rsidR="00B03B5B" w:rsidRPr="00124898" w14:paraId="35039CB0" w14:textId="77777777" w:rsidTr="003C70D1">
        <w:trPr>
          <w:trHeight w:val="426"/>
          <w:tblHeader/>
        </w:trPr>
        <w:tc>
          <w:tcPr>
            <w:tcW w:w="2287" w:type="pct"/>
          </w:tcPr>
          <w:p w14:paraId="4FA677E6" w14:textId="712BC604" w:rsidR="00B03B5B" w:rsidRPr="003C7900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cstheme="minorBidi"/>
                <w:cs/>
                <w:lang w:val="th-TH" w:eastAsia="x-none"/>
              </w:rPr>
              <w:br w:type="page"/>
            </w:r>
          </w:p>
        </w:tc>
        <w:tc>
          <w:tcPr>
            <w:tcW w:w="1285" w:type="pct"/>
            <w:gridSpan w:val="3"/>
          </w:tcPr>
          <w:p w14:paraId="405284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B8BDAF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251BE70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0D1" w:rsidRPr="00124898" w14:paraId="64C9F0A9" w14:textId="77777777" w:rsidTr="003C70D1">
        <w:trPr>
          <w:trHeight w:val="437"/>
          <w:tblHeader/>
        </w:trPr>
        <w:tc>
          <w:tcPr>
            <w:tcW w:w="2287" w:type="pct"/>
          </w:tcPr>
          <w:p w14:paraId="669EE925" w14:textId="0ACC7F0D" w:rsidR="00B03B5B" w:rsidRPr="003C7900" w:rsidRDefault="00B03B5B" w:rsidP="00200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632F24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D147E3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</w:tcPr>
          <w:p w14:paraId="463A49C3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52C9295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0048A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7F0F9ED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</w:tcPr>
          <w:p w14:paraId="52B0D436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03B5B" w:rsidRPr="00124898" w14:paraId="0E3D61E9" w14:textId="77777777" w:rsidTr="005F2B37">
        <w:trPr>
          <w:trHeight w:val="211"/>
          <w:tblHeader/>
        </w:trPr>
        <w:tc>
          <w:tcPr>
            <w:tcW w:w="2287" w:type="pct"/>
          </w:tcPr>
          <w:p w14:paraId="32226374" w14:textId="77777777" w:rsidR="00B03B5B" w:rsidRPr="007C0E22" w:rsidRDefault="00B03B5B" w:rsidP="0099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13" w:type="pct"/>
            <w:gridSpan w:val="7"/>
          </w:tcPr>
          <w:p w14:paraId="6C4E2DBB" w14:textId="77777777" w:rsidR="00B03B5B" w:rsidRPr="007C0E22" w:rsidRDefault="00B03B5B" w:rsidP="0099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7C0E22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7C0E22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3C70D1" w:rsidRPr="00124898" w14:paraId="3547265F" w14:textId="77777777" w:rsidTr="00011913">
        <w:trPr>
          <w:trHeight w:val="415"/>
        </w:trPr>
        <w:tc>
          <w:tcPr>
            <w:tcW w:w="2287" w:type="pct"/>
          </w:tcPr>
          <w:p w14:paraId="58920197" w14:textId="77777777" w:rsidR="003C70D1" w:rsidRDefault="003C70D1" w:rsidP="003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) </w:t>
            </w:r>
            <w:r w:rsidR="00373F91"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78F5DA39" w14:textId="6B2174F5" w:rsidR="00373F91" w:rsidRPr="00373F91" w:rsidRDefault="003C70D1" w:rsidP="003C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373F91" w:rsidRPr="003C7900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จะเกิดขึ้น</w:t>
            </w:r>
            <w:r w:rsidR="00373F91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ของ</w:t>
            </w:r>
            <w:r w:rsidR="00373F91" w:rsidRPr="00373F91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ลูกหนี้การค้าสำหรับ</w:t>
            </w:r>
          </w:p>
        </w:tc>
        <w:tc>
          <w:tcPr>
            <w:tcW w:w="570" w:type="pct"/>
            <w:shd w:val="clear" w:color="auto" w:fill="auto"/>
          </w:tcPr>
          <w:p w14:paraId="0AC1B45F" w14:textId="127327BE" w:rsidR="007C0E22" w:rsidRPr="00D903D3" w:rsidRDefault="007C0E22" w:rsidP="0034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44315722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89D27" w14:textId="4C0C645D" w:rsidR="007C0E22" w:rsidRPr="00D903D3" w:rsidRDefault="007C0E22" w:rsidP="00345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DE1A6EC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4CDB00F" w14:textId="66C86356" w:rsidR="007C0E22" w:rsidRPr="00D903D3" w:rsidRDefault="007C0E22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71E800E5" w14:textId="77777777" w:rsidR="007C0E22" w:rsidRPr="00D903D3" w:rsidRDefault="007C0E22" w:rsidP="007C0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C773C09" w14:textId="3097C6BD" w:rsidR="007C0E22" w:rsidRPr="00D903D3" w:rsidRDefault="007C0E22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EF6948" w:rsidRPr="00124898" w14:paraId="7F70D20B" w14:textId="77777777" w:rsidTr="00011913">
        <w:trPr>
          <w:trHeight w:val="415"/>
        </w:trPr>
        <w:tc>
          <w:tcPr>
            <w:tcW w:w="2287" w:type="pct"/>
          </w:tcPr>
          <w:p w14:paraId="62F85E18" w14:textId="550F272B" w:rsidR="00EF6948" w:rsidRDefault="00EF6948" w:rsidP="00EF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0" w:type="pct"/>
            <w:tcBorders>
              <w:bottom w:val="double" w:sz="4" w:space="0" w:color="auto"/>
            </w:tcBorders>
            <w:shd w:val="clear" w:color="auto" w:fill="auto"/>
          </w:tcPr>
          <w:p w14:paraId="6D3EAA2A" w14:textId="4624BDFE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12F93B" w14:textId="77777777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2AF01C89" w14:textId="5A79209A" w:rsidR="00EF6948" w:rsidRPr="00EF6948" w:rsidRDefault="00EF6948" w:rsidP="00EF694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0D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14:paraId="58836DEA" w14:textId="77777777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451C820C" w14:textId="7136C08A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1B5F09B" w14:textId="77777777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6BDC59E0" w14:textId="5A86B2C3" w:rsidR="00EF6948" w:rsidRPr="00EF6948" w:rsidRDefault="00EF6948" w:rsidP="00EF694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EF6948" w:rsidRPr="00124898" w14:paraId="749ED4AE" w14:textId="77777777" w:rsidTr="00011913">
        <w:trPr>
          <w:trHeight w:val="415"/>
        </w:trPr>
        <w:tc>
          <w:tcPr>
            <w:tcW w:w="2287" w:type="pct"/>
          </w:tcPr>
          <w:p w14:paraId="70E3B434" w14:textId="1F07C9E7" w:rsidR="00EF6948" w:rsidRDefault="00EF6948" w:rsidP="00EF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งวดเก้าเดือนสิ้นสุดวันที่ 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852E0B" w14:textId="4FB5AC36" w:rsidR="00EF6948" w:rsidRPr="00373F91" w:rsidRDefault="00EF6948" w:rsidP="00EF694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</w:t>
            </w:r>
            <w:r w:rsidR="00295FBC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12443F47" w14:textId="77777777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3C541E" w14:textId="22913717" w:rsidR="00EF6948" w:rsidRPr="00EF6948" w:rsidRDefault="00EF6948" w:rsidP="00EF694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9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44" w:type="pct"/>
            <w:shd w:val="clear" w:color="auto" w:fill="auto"/>
          </w:tcPr>
          <w:p w14:paraId="2873EE1F" w14:textId="77777777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82F255" w14:textId="3BDED23F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975CE6" w14:textId="77777777" w:rsidR="00EF6948" w:rsidRPr="00D903D3" w:rsidRDefault="00EF6948" w:rsidP="00EF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D3E255" w14:textId="0DD0D3A9" w:rsidR="00EF6948" w:rsidRPr="00EF6948" w:rsidRDefault="00EF6948" w:rsidP="00EF694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</w:tbl>
    <w:p w14:paraId="0FA1DCF6" w14:textId="1AC716B2" w:rsidR="00B03B5B" w:rsidRPr="00373F91" w:rsidRDefault="00B0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24"/>
          <w:szCs w:val="24"/>
          <w:lang w:eastAsia="x-none"/>
        </w:rPr>
      </w:pPr>
    </w:p>
    <w:p w14:paraId="16B43BA0" w14:textId="0C08FAA2" w:rsidR="00E15D18" w:rsidRDefault="004B58A0" w:rsidP="00A858D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ลูกหนี้อื่น</w:t>
      </w:r>
    </w:p>
    <w:p w14:paraId="194DE45E" w14:textId="68F1BF15" w:rsidR="0075652F" w:rsidRPr="004C343F" w:rsidRDefault="0075652F" w:rsidP="004C3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1"/>
        <w:gridCol w:w="1079"/>
        <w:gridCol w:w="270"/>
        <w:gridCol w:w="1089"/>
        <w:gridCol w:w="261"/>
        <w:gridCol w:w="1063"/>
        <w:gridCol w:w="270"/>
        <w:gridCol w:w="1098"/>
      </w:tblGrid>
      <w:tr w:rsidR="0075652F" w:rsidRPr="00240583" w14:paraId="10B1E1B5" w14:textId="77777777" w:rsidTr="00E97CDB">
        <w:trPr>
          <w:trHeight w:val="241"/>
        </w:trPr>
        <w:tc>
          <w:tcPr>
            <w:tcW w:w="4321" w:type="dxa"/>
            <w:gridSpan w:val="2"/>
            <w:shd w:val="clear" w:color="auto" w:fill="auto"/>
            <w:hideMark/>
          </w:tcPr>
          <w:p w14:paraId="5C3EB034" w14:textId="77777777" w:rsidR="0075652F" w:rsidRPr="00240583" w:rsidRDefault="0075652F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8" w:type="dxa"/>
            <w:gridSpan w:val="3"/>
            <w:shd w:val="clear" w:color="auto" w:fill="auto"/>
            <w:hideMark/>
          </w:tcPr>
          <w:p w14:paraId="6BFAB4B9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14:paraId="0BF40463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  <w:hideMark/>
          </w:tcPr>
          <w:p w14:paraId="2B590216" w14:textId="77777777" w:rsidR="0075652F" w:rsidRPr="00240583" w:rsidRDefault="0075652F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DB" w:rsidRPr="00240583" w14:paraId="449A742E" w14:textId="77777777" w:rsidTr="005A41E8">
        <w:trPr>
          <w:trHeight w:val="241"/>
        </w:trPr>
        <w:tc>
          <w:tcPr>
            <w:tcW w:w="4050" w:type="dxa"/>
            <w:shd w:val="clear" w:color="auto" w:fill="auto"/>
          </w:tcPr>
          <w:p w14:paraId="4D646DB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20D1C433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A608D47" w14:textId="76D9C0A9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6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800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518B1D6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F6B3ECD" w14:textId="7830A583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055131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AC94FCA" w14:textId="3DE1B6AB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06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800E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806BF57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E746F7" w14:textId="21D637B5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97CDB" w:rsidRPr="00240583" w14:paraId="0A8AF96F" w14:textId="77777777" w:rsidTr="005A41E8">
        <w:trPr>
          <w:trHeight w:val="241"/>
        </w:trPr>
        <w:tc>
          <w:tcPr>
            <w:tcW w:w="4050" w:type="dxa"/>
            <w:shd w:val="clear" w:color="auto" w:fill="auto"/>
          </w:tcPr>
          <w:p w14:paraId="132C9CD2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3188E361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B87D7D4" w14:textId="31BA5E63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6FC6D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C2B21DC" w14:textId="535BA39D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5DBEB7E8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8A227F4" w14:textId="245AABB5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E3B253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D3D0F90" w14:textId="7756592A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59016C" w:rsidRPr="00240583" w14:paraId="603D6417" w14:textId="77777777" w:rsidTr="005A41E8">
        <w:trPr>
          <w:trHeight w:val="272"/>
        </w:trPr>
        <w:tc>
          <w:tcPr>
            <w:tcW w:w="4050" w:type="dxa"/>
            <w:shd w:val="clear" w:color="auto" w:fill="auto"/>
          </w:tcPr>
          <w:p w14:paraId="108FBCF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75502411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1E849B0F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DDE" w:rsidRPr="00240583" w14:paraId="5E85D6D8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2E35B7CC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271" w:type="dxa"/>
            <w:vAlign w:val="bottom"/>
          </w:tcPr>
          <w:p w14:paraId="5DD8E719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2689B0" w14:textId="08815A4F" w:rsidR="005D4DDE" w:rsidRPr="00240583" w:rsidRDefault="006F5D58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D1C74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B936C0" w14:textId="020496FE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31,097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0764ED3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5BABDC8" w14:textId="431A98D4" w:rsidR="005D4DDE" w:rsidRPr="00240583" w:rsidRDefault="006F5D58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F8649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9F762F" w14:textId="45250BDD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31,097</w:t>
            </w:r>
          </w:p>
        </w:tc>
      </w:tr>
      <w:tr w:rsidR="005D4DDE" w:rsidRPr="00240583" w14:paraId="67F10CF6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4F8FFA5A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1" w:type="dxa"/>
            <w:vAlign w:val="bottom"/>
          </w:tcPr>
          <w:p w14:paraId="61843F63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809A00" w14:textId="4912D888" w:rsidR="005D4DDE" w:rsidRPr="00240583" w:rsidRDefault="006F5D58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0AE18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0439C1F" w14:textId="6A653795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CC91D16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A6DCE4D" w14:textId="63F4666F" w:rsidR="005D4DDE" w:rsidRPr="00240583" w:rsidRDefault="006F5D58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03CCE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79AD10" w14:textId="233715EA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29,571</w:t>
            </w:r>
          </w:p>
        </w:tc>
      </w:tr>
      <w:tr w:rsidR="005D4DDE" w:rsidRPr="00240583" w14:paraId="79CAAF5F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258B2484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71" w:type="dxa"/>
            <w:vAlign w:val="bottom"/>
          </w:tcPr>
          <w:p w14:paraId="6604AC0D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494F3B" w14:textId="5E33757F" w:rsidR="005D4DDE" w:rsidRPr="00240583" w:rsidRDefault="006F5D58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1627A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DBA635" w14:textId="7F5D7DD9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17,294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840876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C455C1A" w14:textId="2911F3A5" w:rsidR="005D4DDE" w:rsidRPr="00240583" w:rsidRDefault="006F5D58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24FE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6F6EC0D" w14:textId="11B350CB" w:rsidR="005D4DDE" w:rsidRPr="00240583" w:rsidRDefault="005D4DDE" w:rsidP="005D4DD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8,352</w:t>
            </w:r>
          </w:p>
        </w:tc>
      </w:tr>
      <w:tr w:rsidR="005D4DDE" w:rsidRPr="00240583" w14:paraId="76AE5E02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</w:tcPr>
          <w:p w14:paraId="193A55CA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1" w:type="dxa"/>
            <w:vAlign w:val="bottom"/>
          </w:tcPr>
          <w:p w14:paraId="6DF9F1AF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B578" w14:textId="5A40191B" w:rsidR="005D4DDE" w:rsidRPr="00240583" w:rsidRDefault="00082E8D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38FD6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FD61" w14:textId="05C3587C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54236CB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11AB" w14:textId="2C4DA8C3" w:rsidR="005D4DDE" w:rsidRPr="00254201" w:rsidRDefault="006F5D58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082E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B93C8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25" w14:textId="5BF6640E" w:rsidR="005D4DDE" w:rsidRPr="00240583" w:rsidRDefault="005D4DDE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2,488</w:t>
            </w:r>
          </w:p>
        </w:tc>
      </w:tr>
      <w:tr w:rsidR="005D4DDE" w:rsidRPr="00240583" w14:paraId="1037DD46" w14:textId="77777777" w:rsidTr="005A41E8">
        <w:trPr>
          <w:trHeight w:val="320"/>
        </w:trPr>
        <w:tc>
          <w:tcPr>
            <w:tcW w:w="4050" w:type="dxa"/>
            <w:shd w:val="clear" w:color="auto" w:fill="auto"/>
            <w:vAlign w:val="bottom"/>
            <w:hideMark/>
          </w:tcPr>
          <w:p w14:paraId="1A597A80" w14:textId="77777777" w:rsidR="005D4DDE" w:rsidRPr="00240583" w:rsidRDefault="005D4DDE" w:rsidP="005D4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  <w:vAlign w:val="bottom"/>
          </w:tcPr>
          <w:p w14:paraId="75BD3911" w14:textId="77777777" w:rsidR="005D4DDE" w:rsidRPr="00240583" w:rsidRDefault="005D4DDE" w:rsidP="005D4DD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346B2" w14:textId="74143BF0" w:rsidR="005D4DDE" w:rsidRPr="00240583" w:rsidRDefault="006F5D58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82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82E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C0EE0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39D16" w14:textId="00FC010E" w:rsidR="005D4DDE" w:rsidRPr="00240583" w:rsidRDefault="005D4DDE" w:rsidP="005D4DD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80,032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3E3C9E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85B41" w14:textId="18445982" w:rsidR="005D4DDE" w:rsidRPr="00240583" w:rsidRDefault="006F5D58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082E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82E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1AF25" w14:textId="77777777" w:rsidR="005D4DDE" w:rsidRPr="00240583" w:rsidRDefault="005D4DDE" w:rsidP="005D4D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8F2CF" w14:textId="5FD5A3A3" w:rsidR="005D4DDE" w:rsidRPr="00240583" w:rsidRDefault="005D4DDE" w:rsidP="005D4DDE">
            <w:pPr>
              <w:pStyle w:val="acctfourfigures"/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71,508</w:t>
            </w:r>
          </w:p>
        </w:tc>
      </w:tr>
    </w:tbl>
    <w:p w14:paraId="4D6E7E22" w14:textId="14A1E370" w:rsidR="00785E02" w:rsidRPr="00040C98" w:rsidRDefault="00785E02" w:rsidP="00A85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1FD9D7E" w14:textId="35AB5448" w:rsidR="00B036A2" w:rsidRPr="00240583" w:rsidRDefault="00661F0C" w:rsidP="00A8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E15D18" w:rsidRPr="0024058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36A2" w:rsidRPr="0024058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070D67B3" w14:textId="77777777" w:rsidR="004313F8" w:rsidRPr="00040C98" w:rsidRDefault="004313F8" w:rsidP="000D027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1080"/>
        <w:gridCol w:w="270"/>
        <w:gridCol w:w="1091"/>
        <w:gridCol w:w="270"/>
        <w:gridCol w:w="1008"/>
      </w:tblGrid>
      <w:tr w:rsidR="004313F8" w:rsidRPr="00240583" w14:paraId="142D8867" w14:textId="77777777" w:rsidTr="00D91761">
        <w:trPr>
          <w:trHeight w:val="241"/>
        </w:trPr>
        <w:tc>
          <w:tcPr>
            <w:tcW w:w="4320" w:type="dxa"/>
            <w:gridSpan w:val="2"/>
            <w:shd w:val="clear" w:color="auto" w:fill="auto"/>
            <w:hideMark/>
          </w:tcPr>
          <w:p w14:paraId="284FECB6" w14:textId="77777777" w:rsidR="004313F8" w:rsidRPr="00240583" w:rsidRDefault="004313F8" w:rsidP="00684BD7">
            <w:pPr>
              <w:pStyle w:val="Heading1"/>
              <w:shd w:val="clear" w:color="auto" w:fill="auto"/>
              <w:tabs>
                <w:tab w:val="clear" w:pos="414"/>
              </w:tabs>
              <w:spacing w:line="380" w:lineRule="exact"/>
              <w:ind w:left="283" w:hanging="283"/>
              <w:rPr>
                <w:rFonts w:asciiTheme="majorBidi" w:hAnsiTheme="majorBidi" w:cstheme="majorBidi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1D38BBD0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89EF29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9" w:type="dxa"/>
            <w:gridSpan w:val="3"/>
            <w:shd w:val="clear" w:color="auto" w:fill="auto"/>
            <w:hideMark/>
          </w:tcPr>
          <w:p w14:paraId="5AA8AE24" w14:textId="77777777" w:rsidR="004313F8" w:rsidRPr="00240583" w:rsidRDefault="004313F8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CDB" w:rsidRPr="00240583" w14:paraId="01A9C537" w14:textId="77777777" w:rsidTr="00D91761">
        <w:trPr>
          <w:trHeight w:val="241"/>
        </w:trPr>
        <w:tc>
          <w:tcPr>
            <w:tcW w:w="3240" w:type="dxa"/>
            <w:shd w:val="clear" w:color="auto" w:fill="auto"/>
          </w:tcPr>
          <w:p w14:paraId="0D86FBD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70952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AD4F75" w14:textId="439A7F36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8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ECDE59E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E9505" w14:textId="2513911F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AD7CA9D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384D527" w14:textId="27949F13" w:rsidR="00E97CDB" w:rsidRPr="00240583" w:rsidRDefault="002006C4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80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9F23D91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D30BC04" w14:textId="663AA2E8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97CDB" w:rsidRPr="00240583" w14:paraId="4A57F8BA" w14:textId="77777777" w:rsidTr="00D91761">
        <w:trPr>
          <w:trHeight w:val="241"/>
        </w:trPr>
        <w:tc>
          <w:tcPr>
            <w:tcW w:w="3240" w:type="dxa"/>
            <w:shd w:val="clear" w:color="auto" w:fill="auto"/>
          </w:tcPr>
          <w:p w14:paraId="31D68B6B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F63F6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9A90E8" w14:textId="7C12A54A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B60B7E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E3BA51" w14:textId="4C39AD9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6F6B3A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B715395" w14:textId="20E55F5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A047DB" w14:textId="77777777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0F17667" w14:textId="565841C2" w:rsidR="00E97CDB" w:rsidRPr="00240583" w:rsidRDefault="00E97CDB" w:rsidP="00E9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2563</w:t>
            </w:r>
          </w:p>
        </w:tc>
      </w:tr>
      <w:tr w:rsidR="0059016C" w:rsidRPr="00240583" w14:paraId="5742C2B4" w14:textId="77777777" w:rsidTr="00D91761">
        <w:trPr>
          <w:trHeight w:val="232"/>
        </w:trPr>
        <w:tc>
          <w:tcPr>
            <w:tcW w:w="3240" w:type="dxa"/>
            <w:shd w:val="clear" w:color="auto" w:fill="auto"/>
          </w:tcPr>
          <w:p w14:paraId="2BEDD0F6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6470E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9" w:type="dxa"/>
            <w:gridSpan w:val="7"/>
            <w:shd w:val="clear" w:color="auto" w:fill="auto"/>
            <w:hideMark/>
          </w:tcPr>
          <w:p w14:paraId="1D90CE30" w14:textId="77777777" w:rsidR="0059016C" w:rsidRPr="00240583" w:rsidRDefault="0059016C" w:rsidP="00684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CDB" w:rsidRPr="00240583" w14:paraId="2C3A3B74" w14:textId="77777777" w:rsidTr="00D91761">
        <w:trPr>
          <w:trHeight w:val="249"/>
        </w:trPr>
        <w:tc>
          <w:tcPr>
            <w:tcW w:w="3240" w:type="dxa"/>
            <w:shd w:val="clear" w:color="auto" w:fill="auto"/>
            <w:hideMark/>
          </w:tcPr>
          <w:p w14:paraId="3734673B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069153A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604743" w14:textId="1E4231BF" w:rsidR="00E97CDB" w:rsidRPr="00240583" w:rsidRDefault="00520D94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462,223</w:t>
            </w:r>
          </w:p>
        </w:tc>
        <w:tc>
          <w:tcPr>
            <w:tcW w:w="270" w:type="dxa"/>
            <w:shd w:val="clear" w:color="auto" w:fill="auto"/>
          </w:tcPr>
          <w:p w14:paraId="2A9A8C1D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FE05E9" w14:textId="7DA4821D" w:rsidR="00E97CDB" w:rsidRPr="00240583" w:rsidRDefault="00E97CDB" w:rsidP="00E97CD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483,299</w:t>
            </w:r>
          </w:p>
        </w:tc>
        <w:tc>
          <w:tcPr>
            <w:tcW w:w="270" w:type="dxa"/>
            <w:shd w:val="clear" w:color="auto" w:fill="auto"/>
          </w:tcPr>
          <w:p w14:paraId="7D35792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775F89C" w14:textId="3C371192" w:rsidR="00E97CDB" w:rsidRPr="00240583" w:rsidRDefault="00520D94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417,933</w:t>
            </w:r>
          </w:p>
        </w:tc>
        <w:tc>
          <w:tcPr>
            <w:tcW w:w="270" w:type="dxa"/>
            <w:shd w:val="clear" w:color="auto" w:fill="auto"/>
          </w:tcPr>
          <w:p w14:paraId="53CF1C90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879A60" w14:textId="1D9EFDEE" w:rsidR="00E97CDB" w:rsidRPr="00240583" w:rsidRDefault="00E97CDB" w:rsidP="00E97CDB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445,178</w:t>
            </w:r>
          </w:p>
        </w:tc>
      </w:tr>
      <w:tr w:rsidR="00E97CDB" w:rsidRPr="00240583" w14:paraId="18FF86EC" w14:textId="77777777" w:rsidTr="00D91761">
        <w:trPr>
          <w:trHeight w:val="320"/>
        </w:trPr>
        <w:tc>
          <w:tcPr>
            <w:tcW w:w="3240" w:type="dxa"/>
            <w:shd w:val="clear" w:color="auto" w:fill="auto"/>
          </w:tcPr>
          <w:p w14:paraId="51079E2B" w14:textId="77777777" w:rsidR="00E97CDB" w:rsidRPr="00240583" w:rsidRDefault="00E97CDB" w:rsidP="00E97CDB">
            <w:pPr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2C4BA6F9" w14:textId="77777777" w:rsidR="00E97CDB" w:rsidRPr="00240583" w:rsidRDefault="00E97CDB" w:rsidP="00E97CDB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5FA4" w14:textId="6D31600D" w:rsidR="00E97CDB" w:rsidRPr="00240583" w:rsidRDefault="00520D94" w:rsidP="00E97CDB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F17D4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0697" w14:textId="1D2B5D14" w:rsidR="00E97CDB" w:rsidRPr="00240583" w:rsidRDefault="00E97CDB" w:rsidP="00E97CDB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30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3C23F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380" w:lineRule="exact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BA3C" w14:textId="07806384" w:rsidR="00E97CDB" w:rsidRPr="00240583" w:rsidRDefault="00520D94" w:rsidP="00143890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87758" w14:textId="77777777" w:rsidR="00E97CDB" w:rsidRPr="00240583" w:rsidRDefault="00E97CDB" w:rsidP="00E97CDB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6C38" w14:textId="12811095" w:rsidR="00E97CDB" w:rsidRPr="00240583" w:rsidRDefault="00E97CDB" w:rsidP="00E97CDB">
            <w:pPr>
              <w:pStyle w:val="acctfourfigures"/>
              <w:tabs>
                <w:tab w:val="clear" w:pos="765"/>
                <w:tab w:val="decimal" w:pos="-113"/>
                <w:tab w:val="decimal" w:pos="612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D7FA3" w:rsidRPr="00240583" w14:paraId="7494A0B1" w14:textId="77777777" w:rsidTr="00D91761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1DE7D8D7" w14:textId="77777777" w:rsidR="005D7FA3" w:rsidRPr="00240583" w:rsidRDefault="005D7FA3" w:rsidP="005D7F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76600F" w14:textId="77777777" w:rsidR="005D7FA3" w:rsidRPr="00240583" w:rsidRDefault="005D7FA3" w:rsidP="005D7FA3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5002E0" w14:textId="6BF62691" w:rsidR="005D7FA3" w:rsidRPr="00240583" w:rsidRDefault="00520D94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469,104</w:t>
            </w:r>
          </w:p>
        </w:tc>
        <w:tc>
          <w:tcPr>
            <w:tcW w:w="270" w:type="dxa"/>
            <w:shd w:val="clear" w:color="auto" w:fill="auto"/>
          </w:tcPr>
          <w:p w14:paraId="028B4D01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5DC22" w14:textId="1673265B" w:rsidR="005D7FA3" w:rsidRPr="00240583" w:rsidRDefault="005D7FA3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22AAC3BF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0C243422" w14:textId="79D0BAF5" w:rsidR="005D7FA3" w:rsidRPr="00240583" w:rsidRDefault="00520D94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417,933</w:t>
            </w:r>
          </w:p>
        </w:tc>
        <w:tc>
          <w:tcPr>
            <w:tcW w:w="270" w:type="dxa"/>
            <w:shd w:val="clear" w:color="auto" w:fill="auto"/>
          </w:tcPr>
          <w:p w14:paraId="63F0A33D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B33F6B" w14:textId="6B2C9A0C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445,178</w:t>
            </w:r>
          </w:p>
        </w:tc>
      </w:tr>
      <w:tr w:rsidR="005D7FA3" w:rsidRPr="00240583" w14:paraId="78CC25A1" w14:textId="77777777" w:rsidTr="00D91761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04E5A8AE" w14:textId="77777777" w:rsidR="005D7FA3" w:rsidRPr="00240583" w:rsidRDefault="005D7FA3" w:rsidP="005D7F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</w:tcPr>
          <w:p w14:paraId="7984D0C8" w14:textId="77777777" w:rsidR="005D7FA3" w:rsidRPr="00240583" w:rsidRDefault="005D7FA3" w:rsidP="005D7FA3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4A83FC" w14:textId="31F40360" w:rsidR="005D7FA3" w:rsidRPr="00240583" w:rsidRDefault="00520D94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(41,110)</w:t>
            </w:r>
          </w:p>
        </w:tc>
        <w:tc>
          <w:tcPr>
            <w:tcW w:w="270" w:type="dxa"/>
            <w:shd w:val="clear" w:color="auto" w:fill="auto"/>
          </w:tcPr>
          <w:p w14:paraId="00B65A27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D4A87" w14:textId="5BE476CF" w:rsidR="005D7FA3" w:rsidRPr="00240583" w:rsidRDefault="005D7FA3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A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(40,665)</w:t>
            </w:r>
          </w:p>
        </w:tc>
        <w:tc>
          <w:tcPr>
            <w:tcW w:w="270" w:type="dxa"/>
            <w:shd w:val="clear" w:color="auto" w:fill="auto"/>
          </w:tcPr>
          <w:p w14:paraId="09111E60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0C6F528" w14:textId="0E131E0F" w:rsidR="005D7FA3" w:rsidRPr="00240583" w:rsidRDefault="00520D94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(31,370)</w:t>
            </w:r>
          </w:p>
        </w:tc>
        <w:tc>
          <w:tcPr>
            <w:tcW w:w="270" w:type="dxa"/>
            <w:shd w:val="clear" w:color="auto" w:fill="auto"/>
          </w:tcPr>
          <w:p w14:paraId="1BB7E6C9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1D6C2E" w14:textId="17319DB9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(32,319)</w:t>
            </w:r>
          </w:p>
        </w:tc>
      </w:tr>
      <w:tr w:rsidR="005D7FA3" w:rsidRPr="00240583" w14:paraId="51496960" w14:textId="77777777" w:rsidTr="00D91761">
        <w:trPr>
          <w:trHeight w:val="320"/>
        </w:trPr>
        <w:tc>
          <w:tcPr>
            <w:tcW w:w="3240" w:type="dxa"/>
            <w:shd w:val="clear" w:color="auto" w:fill="auto"/>
            <w:hideMark/>
          </w:tcPr>
          <w:p w14:paraId="4ACC9AAF" w14:textId="77777777" w:rsidR="005D7FA3" w:rsidRPr="00240583" w:rsidRDefault="005D7FA3" w:rsidP="005D7F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656F588" w14:textId="77777777" w:rsidR="005D7FA3" w:rsidRPr="00240583" w:rsidRDefault="005D7FA3" w:rsidP="005D7FA3">
            <w:pPr>
              <w:pStyle w:val="acctfourfigures"/>
              <w:tabs>
                <w:tab w:val="left" w:pos="72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62098" w14:textId="5FE8D46B" w:rsidR="005D7FA3" w:rsidRPr="00240583" w:rsidRDefault="00520D94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427,994</w:t>
            </w:r>
          </w:p>
        </w:tc>
        <w:tc>
          <w:tcPr>
            <w:tcW w:w="270" w:type="dxa"/>
            <w:shd w:val="clear" w:color="auto" w:fill="auto"/>
          </w:tcPr>
          <w:p w14:paraId="78ED5E47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BBC2" w14:textId="59ADCDC2" w:rsidR="005D7FA3" w:rsidRPr="00240583" w:rsidRDefault="005D7FA3" w:rsidP="005D7FA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730A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459DE5F5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BB1BB" w14:textId="7CAAA041" w:rsidR="005D7FA3" w:rsidRPr="00240583" w:rsidRDefault="00520D94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386,563</w:t>
            </w:r>
          </w:p>
        </w:tc>
        <w:tc>
          <w:tcPr>
            <w:tcW w:w="270" w:type="dxa"/>
            <w:shd w:val="clear" w:color="auto" w:fill="auto"/>
          </w:tcPr>
          <w:p w14:paraId="6B2E48F1" w14:textId="77777777" w:rsidR="005D7FA3" w:rsidRPr="00240583" w:rsidRDefault="005D7FA3" w:rsidP="005D7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148F9" w14:textId="75259070" w:rsidR="005D7FA3" w:rsidRPr="00240583" w:rsidRDefault="005D7FA3" w:rsidP="005D7FA3">
            <w:pPr>
              <w:pStyle w:val="acctfourfigures"/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05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412,859</w:t>
            </w:r>
          </w:p>
        </w:tc>
      </w:tr>
    </w:tbl>
    <w:p w14:paraId="7ECBBF08" w14:textId="26E5B5D5" w:rsidR="00D903D3" w:rsidRDefault="00D903D3" w:rsidP="00F3202B">
      <w:pPr>
        <w:rPr>
          <w:rFonts w:cstheme="minorBidi"/>
          <w:sz w:val="30"/>
          <w:szCs w:val="30"/>
        </w:rPr>
      </w:pPr>
    </w:p>
    <w:p w14:paraId="29396E7B" w14:textId="3622D9F6" w:rsidR="00D15F13" w:rsidRDefault="00D15F13" w:rsidP="00D15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379879" w14:textId="0A6A4082" w:rsidR="00D15F13" w:rsidRPr="00240583" w:rsidRDefault="00D15F13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sz w:val="30"/>
          <w:szCs w:val="30"/>
        </w:rPr>
        <w:sectPr w:rsidR="00D15F13" w:rsidRPr="00240583" w:rsidSect="00E1554A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490A5871" w14:textId="3D7961DE" w:rsidR="00C112BE" w:rsidRPr="00240583" w:rsidRDefault="00661F0C" w:rsidP="00C112B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C112BE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C112BE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F67EAD9" w14:textId="77777777" w:rsidR="00C112BE" w:rsidRPr="00240583" w:rsidRDefault="00C112BE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252"/>
        <w:gridCol w:w="831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C112BE" w:rsidRPr="00240583" w:rsidDel="00685444" w14:paraId="728011A0" w14:textId="77777777" w:rsidTr="00DE1614">
        <w:trPr>
          <w:cantSplit/>
          <w:trHeight w:val="386"/>
          <w:tblHeader/>
        </w:trPr>
        <w:tc>
          <w:tcPr>
            <w:tcW w:w="2842" w:type="dxa"/>
          </w:tcPr>
          <w:p w14:paraId="60A96BD5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0"/>
            <w:vAlign w:val="center"/>
          </w:tcPr>
          <w:p w14:paraId="5E9AC4E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12BE" w:rsidRPr="00240583" w:rsidDel="00685444" w14:paraId="2F068212" w14:textId="77777777" w:rsidTr="00B800EF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36312D2C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9EC92E" w14:textId="498A7653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14:paraId="159F79F3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2216254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A047D7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0DF0EE68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6EF6C373" w14:textId="77777777" w:rsidR="00C112BE" w:rsidRPr="00240583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B5116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3C699BB9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A87D2FC" w14:textId="77777777" w:rsidR="00C112BE" w:rsidRPr="00240583" w:rsidRDefault="00C112BE" w:rsidP="00220F7E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B5F208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6A12C045" w14:textId="77777777" w:rsidR="00C112BE" w:rsidRPr="00240583" w:rsidDel="00685444" w:rsidRDefault="00C112BE" w:rsidP="00220F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29D4A78E" w14:textId="77777777" w:rsidR="004C11EE" w:rsidRPr="00443210" w:rsidRDefault="004C11EE" w:rsidP="004C11EE">
            <w:pPr>
              <w:pStyle w:val="acctfourfigures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6D9554" w14:textId="47848313" w:rsidR="00C112BE" w:rsidRPr="00240583" w:rsidDel="00685444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443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45613" w:rsidRPr="00240583" w14:paraId="618F2DE3" w14:textId="77777777" w:rsidTr="00B800EF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27B8BC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0E4103" w14:textId="3C81F477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30 </w:t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14" w:type="dxa"/>
          </w:tcPr>
          <w:p w14:paraId="41E0F7B7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E8C0956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D4F0AA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2" w:type="dxa"/>
          </w:tcPr>
          <w:p w14:paraId="2C5762A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BE9CF04" w14:textId="0C5AD355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30 </w:t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16" w:type="dxa"/>
          </w:tcPr>
          <w:p w14:paraId="03B7AD1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3878F14D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12CDE08E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7F2C694B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1573AB" w14:textId="17B6EEB7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16" w:type="dxa"/>
          </w:tcPr>
          <w:p w14:paraId="3A03097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18DEED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5D11AB0A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16" w:type="dxa"/>
          </w:tcPr>
          <w:p w14:paraId="09DB8A29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481714" w14:textId="28C73EBE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FAA0DD0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9E0E392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  <w:p w14:paraId="03871DF4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7194B8C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1F0A722" w14:textId="6451F05F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4848A62F" w14:textId="77777777" w:rsidR="00045613" w:rsidRPr="00240583" w:rsidRDefault="00045613" w:rsidP="000456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075C83A" w14:textId="31A3E654" w:rsidR="00045613" w:rsidRPr="00240583" w:rsidRDefault="0051310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310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B800E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4C11EE" w:rsidRPr="00240583" w14:paraId="2FF05CF3" w14:textId="77777777" w:rsidTr="00B800EF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4CE04EF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5442D424" w14:textId="2BF2A426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4" w:type="dxa"/>
          </w:tcPr>
          <w:p w14:paraId="22D14491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51404032" w14:textId="54BC6085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52" w:type="dxa"/>
          </w:tcPr>
          <w:p w14:paraId="28EBAFF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74CB06A6" w14:textId="60EE7F9F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2BCAFFAC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25BF3C95" w14:textId="122A4D66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3483E477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42E075E2" w14:textId="124EA588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6" w:type="dxa"/>
          </w:tcPr>
          <w:p w14:paraId="381731F9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CE4F33F" w14:textId="0F3E7780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16" w:type="dxa"/>
          </w:tcPr>
          <w:p w14:paraId="2654B74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077D74" w14:textId="25D6A331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964852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5459D1" w14:textId="118363F1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6F06996A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B386653" w14:textId="1C7E13F3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DBA70DD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488D216" w14:textId="596E3670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</w:tr>
      <w:tr w:rsidR="004C11EE" w:rsidRPr="00240583" w14:paraId="24300CC6" w14:textId="77777777" w:rsidTr="00B800EF">
        <w:trPr>
          <w:cantSplit/>
          <w:trHeight w:val="357"/>
          <w:tblHeader/>
        </w:trPr>
        <w:tc>
          <w:tcPr>
            <w:tcW w:w="2842" w:type="dxa"/>
          </w:tcPr>
          <w:p w14:paraId="332AB0A4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07C75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14:paraId="06ADDFA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5" w:type="dxa"/>
            <w:gridSpan w:val="16"/>
          </w:tcPr>
          <w:p w14:paraId="576A4D9B" w14:textId="77777777" w:rsidR="004C11EE" w:rsidRPr="00240583" w:rsidRDefault="004C11EE" w:rsidP="004C11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1DE5" w:rsidRPr="00240583" w14:paraId="37F34652" w14:textId="77777777" w:rsidTr="00B800EF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6266DD1F" w14:textId="77777777" w:rsidR="00D21DE5" w:rsidRPr="00240583" w:rsidRDefault="00D21DE5" w:rsidP="00D21DE5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1F3DDC42" w14:textId="619EF1AD" w:rsidR="00D21DE5" w:rsidRPr="00240583" w:rsidRDefault="00D21DE5" w:rsidP="00D2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23379C55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27751FE1" w14:textId="77777777" w:rsidR="00D21DE5" w:rsidRPr="00240583" w:rsidRDefault="00D21DE5" w:rsidP="00D2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252" w:type="dxa"/>
            <w:shd w:val="clear" w:color="auto" w:fill="FFFFFF" w:themeFill="background1"/>
          </w:tcPr>
          <w:p w14:paraId="5354BAA7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7489702E" w14:textId="62DF5F24" w:rsidR="00D21DE5" w:rsidRPr="00240583" w:rsidRDefault="00D21DE5" w:rsidP="00D21DE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57A19AE8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DC09C68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13D31BA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73A96E6E" w14:textId="38E42045" w:rsidR="00D21DE5" w:rsidRPr="00240583" w:rsidRDefault="00D21DE5" w:rsidP="00D21D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45FE6533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4B7D3D74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</w:tcPr>
          <w:p w14:paraId="1EAB6282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2FEEE720" w14:textId="68100FD9" w:rsidR="00D21DE5" w:rsidRPr="00400EB0" w:rsidRDefault="00400EB0" w:rsidP="00D21DE5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0E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81,086</w:t>
            </w:r>
          </w:p>
        </w:tc>
        <w:tc>
          <w:tcPr>
            <w:tcW w:w="180" w:type="dxa"/>
            <w:shd w:val="clear" w:color="auto" w:fill="FFFFFF" w:themeFill="background1"/>
          </w:tcPr>
          <w:p w14:paraId="7B257E8E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6874F5CF" w14:textId="4FE814A0" w:rsidR="00D21DE5" w:rsidRPr="00CF72C5" w:rsidRDefault="00D21DE5" w:rsidP="00D21D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</w:tcPr>
          <w:p w14:paraId="6A06F983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89F0556" w14:textId="713BE3FB" w:rsidR="00D21DE5" w:rsidRPr="00240583" w:rsidRDefault="00D21DE5" w:rsidP="00D21DE5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779C798C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8EFF0BC" w14:textId="2D51E211" w:rsidR="00D21DE5" w:rsidRPr="00240583" w:rsidRDefault="00D21DE5" w:rsidP="00D21DE5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21DE5" w:rsidRPr="00240583" w14:paraId="3F8998B5" w14:textId="77777777" w:rsidTr="00B800EF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0ADD9275" w14:textId="77777777" w:rsidR="00D21DE5" w:rsidRPr="00240583" w:rsidRDefault="00D21DE5" w:rsidP="00D21DE5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71483DBC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7B754E14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5E414DF9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FFFFFF" w:themeFill="background1"/>
            <w:vAlign w:val="bottom"/>
          </w:tcPr>
          <w:p w14:paraId="0A593B47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shd w:val="clear" w:color="auto" w:fill="FFFFFF" w:themeFill="background1"/>
          </w:tcPr>
          <w:p w14:paraId="1C43C2E6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E98BC8E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74868CF8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68DAE9D2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1491480" w14:textId="22B6D9AD" w:rsidR="00D21DE5" w:rsidRPr="00240583" w:rsidRDefault="00D21DE5" w:rsidP="00D21D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BA44BF7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90317EC" w14:textId="77777777" w:rsidR="00D21DE5" w:rsidRPr="00CF72C5" w:rsidRDefault="00D21DE5" w:rsidP="00D21D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16B9A6BB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3E2049" w14:textId="0DA7A62F" w:rsidR="00D21DE5" w:rsidRPr="00400EB0" w:rsidRDefault="006F5D58" w:rsidP="00D21DE5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00E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400EB0" w:rsidRPr="00400E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1,086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9696DE1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CA9372A" w14:textId="6F89C8C5" w:rsidR="00D21DE5" w:rsidRPr="00CF72C5" w:rsidRDefault="00D21DE5" w:rsidP="00D21D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2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59,857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32B62BB6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B7BCDD" w14:textId="21A5F9B7" w:rsidR="00D21DE5" w:rsidRPr="00240583" w:rsidRDefault="00D21DE5" w:rsidP="00D21DE5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0D5124C" w14:textId="77777777" w:rsidR="00D21DE5" w:rsidRPr="00240583" w:rsidRDefault="00D21DE5" w:rsidP="00D21DE5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2BC74D" w14:textId="5BD79A33" w:rsidR="00D21DE5" w:rsidRPr="00240583" w:rsidRDefault="00D21DE5" w:rsidP="00D21DE5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95DF9F4" w14:textId="2CEFB9D9" w:rsidR="00CB4C89" w:rsidRPr="00240583" w:rsidRDefault="00CB4C8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31CAA" w14:textId="015D74FF" w:rsidR="007E0F8E" w:rsidRPr="00240583" w:rsidRDefault="009A33A9" w:rsidP="000B1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F968FB" w:rsidRPr="00240583">
        <w:rPr>
          <w:rFonts w:asciiTheme="majorBidi" w:hAnsiTheme="majorBidi" w:cstheme="majorBidi"/>
          <w:sz w:val="30"/>
          <w:szCs w:val="30"/>
          <w:cs/>
        </w:rPr>
        <w:t xml:space="preserve"> โดยมีลักษณะธุรกิจเพื่อการ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นำเข้า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ซื้อ</w:t>
      </w:r>
      <w:r w:rsidR="007E0F8E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="007E0F8E" w:rsidRPr="00240583">
        <w:rPr>
          <w:rFonts w:asciiTheme="majorBidi" w:hAnsiTheme="majorBidi" w:cstheme="majorBidi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Pr="00240583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2D17E34A" w14:textId="77777777" w:rsidR="007C022C" w:rsidRPr="00240583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087761E2" w14:textId="77777777" w:rsidR="00976523" w:rsidRPr="00240583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BFF7" w14:textId="4C4097A2" w:rsidR="00976523" w:rsidRPr="002560BB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9"/>
          <w:szCs w:val="29"/>
          <w:cs/>
        </w:rPr>
        <w:sectPr w:rsidR="00976523" w:rsidRPr="002560BB" w:rsidSect="00DD2D6E">
          <w:footerReference w:type="default" r:id="rId13"/>
          <w:headerReference w:type="first" r:id="rId14"/>
          <w:footerReference w:type="firs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9BB4EA9" w14:textId="701AB20A" w:rsidR="00D61673" w:rsidRPr="00DB1072" w:rsidRDefault="00661F0C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10</w:t>
      </w:r>
      <w:r w:rsidR="00B036A2" w:rsidRPr="00240583">
        <w:rPr>
          <w:rFonts w:asciiTheme="majorBidi" w:hAnsiTheme="majorBidi" w:cstheme="majorBidi"/>
          <w:sz w:val="30"/>
          <w:szCs w:val="30"/>
          <w:u w:val="none"/>
        </w:rPr>
        <w:tab/>
      </w:r>
      <w:r w:rsidR="004B36E8" w:rsidRPr="00EC0AA8">
        <w:rPr>
          <w:rFonts w:asciiTheme="majorBidi" w:hAnsiTheme="majorBidi" w:cstheme="majorBidi"/>
          <w:sz w:val="30"/>
          <w:szCs w:val="30"/>
          <w:u w:val="none"/>
          <w:cs/>
        </w:rPr>
        <w:t xml:space="preserve">ส่วนปรับปรุงอาคารเช่าและอุปกรณ์ </w:t>
      </w:r>
      <w:r w:rsidR="00F96631" w:rsidRPr="00EC0AA8">
        <w:rPr>
          <w:rFonts w:asciiTheme="majorBidi" w:hAnsiTheme="majorBidi" w:cstheme="majorBidi"/>
          <w:sz w:val="30"/>
          <w:szCs w:val="30"/>
          <w:u w:val="none"/>
          <w:cs/>
        </w:rPr>
        <w:t>และสินทรัพย์สิทธิการใช้</w:t>
      </w:r>
      <w:r w:rsidR="004B36E8" w:rsidRPr="00240583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71C55A65" w14:textId="6D5C7B26" w:rsidR="004B36E8" w:rsidRDefault="004B36E8" w:rsidP="004B36E8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5"/>
        <w:gridCol w:w="1170"/>
        <w:gridCol w:w="270"/>
        <w:gridCol w:w="1170"/>
        <w:gridCol w:w="270"/>
        <w:gridCol w:w="1170"/>
        <w:gridCol w:w="270"/>
        <w:gridCol w:w="1182"/>
      </w:tblGrid>
      <w:tr w:rsidR="00CC3CE9" w:rsidRPr="00240583" w14:paraId="6BF4409B" w14:textId="77777777" w:rsidTr="00E1554A">
        <w:trPr>
          <w:tblHeader/>
        </w:trPr>
        <w:tc>
          <w:tcPr>
            <w:tcW w:w="2066" w:type="pct"/>
          </w:tcPr>
          <w:p w14:paraId="48FEAF18" w14:textId="77777777" w:rsidR="00CC3CE9" w:rsidRPr="00240583" w:rsidRDefault="00CC3CE9" w:rsidP="00E1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58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2" w:type="pct"/>
            <w:gridSpan w:val="3"/>
          </w:tcPr>
          <w:p w14:paraId="6D9017D6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40583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4BEF7111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8" w:type="pct"/>
            <w:gridSpan w:val="3"/>
          </w:tcPr>
          <w:p w14:paraId="3BD16AA0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3CE9" w:rsidRPr="00240583" w14:paraId="263E5E26" w14:textId="77777777" w:rsidTr="00E1554A">
        <w:trPr>
          <w:tblHeader/>
        </w:trPr>
        <w:tc>
          <w:tcPr>
            <w:tcW w:w="2066" w:type="pct"/>
          </w:tcPr>
          <w:p w14:paraId="145F7B43" w14:textId="77777777" w:rsidR="00CC3CE9" w:rsidRPr="00240583" w:rsidRDefault="00CC3CE9" w:rsidP="00E1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E08840B" w14:textId="77777777" w:rsidR="00CC3CE9" w:rsidRPr="00240583" w:rsidRDefault="00CC3CE9" w:rsidP="00E1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BE7782" w14:textId="77777777" w:rsidR="00CC3CE9" w:rsidRPr="00240583" w:rsidRDefault="00CC3CE9" w:rsidP="00E1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0FB8415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4C06C28A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3A6208B8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5DF53EF4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247CF4C1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68C648FB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19EAC038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5DDCE18F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7DC61425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240583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32FFD08B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AF03D24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0D663CFD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24058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CC3CE9" w:rsidRPr="00240583" w14:paraId="699CA41E" w14:textId="77777777" w:rsidTr="00E1554A">
        <w:trPr>
          <w:tblHeader/>
        </w:trPr>
        <w:tc>
          <w:tcPr>
            <w:tcW w:w="2066" w:type="pct"/>
          </w:tcPr>
          <w:p w14:paraId="41AEA009" w14:textId="77777777" w:rsidR="00CC3CE9" w:rsidRPr="00240583" w:rsidRDefault="00CC3CE9" w:rsidP="00E1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633E5701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C3CE9" w:rsidRPr="000C2D50" w14:paraId="43D4964F" w14:textId="77777777" w:rsidTr="00E1554A">
        <w:trPr>
          <w:tblHeader/>
        </w:trPr>
        <w:tc>
          <w:tcPr>
            <w:tcW w:w="2066" w:type="pct"/>
          </w:tcPr>
          <w:p w14:paraId="3950FC2C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4" w:type="pct"/>
          </w:tcPr>
          <w:p w14:paraId="72E705B0" w14:textId="45675676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/>
              </w:rPr>
              <w:t>15,398</w:t>
            </w:r>
          </w:p>
        </w:tc>
        <w:tc>
          <w:tcPr>
            <w:tcW w:w="144" w:type="pct"/>
          </w:tcPr>
          <w:p w14:paraId="23D22BBF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50E50D23" w14:textId="57DC8CA0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4" w:type="pct"/>
          </w:tcPr>
          <w:p w14:paraId="7E35CDE1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71282C98" w14:textId="4B52FC15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 w:eastAsia="en-US"/>
              </w:rPr>
              <w:t>14,025</w:t>
            </w:r>
          </w:p>
        </w:tc>
        <w:tc>
          <w:tcPr>
            <w:tcW w:w="144" w:type="pct"/>
          </w:tcPr>
          <w:p w14:paraId="2D43A6CD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762C963" w14:textId="2A393EC9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3CE9" w:rsidRPr="00240583" w14:paraId="2FC9AB8D" w14:textId="77777777" w:rsidTr="00E1554A">
        <w:trPr>
          <w:tblHeader/>
        </w:trPr>
        <w:tc>
          <w:tcPr>
            <w:tcW w:w="2066" w:type="pct"/>
          </w:tcPr>
          <w:p w14:paraId="4D972925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B123F1E" w14:textId="3C9A05DE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/>
              </w:rPr>
              <w:t>26,470</w:t>
            </w:r>
          </w:p>
        </w:tc>
        <w:tc>
          <w:tcPr>
            <w:tcW w:w="144" w:type="pct"/>
          </w:tcPr>
          <w:p w14:paraId="460C3119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CC465B2" w14:textId="392C2307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/>
              </w:rPr>
              <w:t>12,104</w:t>
            </w:r>
          </w:p>
        </w:tc>
        <w:tc>
          <w:tcPr>
            <w:tcW w:w="144" w:type="pct"/>
          </w:tcPr>
          <w:p w14:paraId="757E40CB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7889181" w14:textId="2A94D196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25,239  </w:t>
            </w:r>
          </w:p>
        </w:tc>
        <w:tc>
          <w:tcPr>
            <w:tcW w:w="144" w:type="pct"/>
          </w:tcPr>
          <w:p w14:paraId="1D42A8C1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150B202" w14:textId="28334480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sz w:val="30"/>
                <w:szCs w:val="30"/>
                <w:lang w:val="en-US"/>
              </w:rPr>
              <w:t>10,873</w:t>
            </w:r>
          </w:p>
        </w:tc>
      </w:tr>
      <w:tr w:rsidR="00CC3CE9" w:rsidRPr="00240583" w14:paraId="68BAD6D7" w14:textId="77777777" w:rsidTr="00E1554A">
        <w:trPr>
          <w:tblHeader/>
        </w:trPr>
        <w:tc>
          <w:tcPr>
            <w:tcW w:w="2066" w:type="pct"/>
          </w:tcPr>
          <w:p w14:paraId="66C71C3C" w14:textId="77777777" w:rsidR="00CC3CE9" w:rsidRPr="00240583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9305BB" w14:textId="6F4F9670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41,868</w:t>
            </w:r>
          </w:p>
        </w:tc>
        <w:tc>
          <w:tcPr>
            <w:tcW w:w="144" w:type="pct"/>
          </w:tcPr>
          <w:p w14:paraId="464FD244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4253F0" w14:textId="16C19A73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5D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12,119</w:t>
            </w:r>
          </w:p>
        </w:tc>
        <w:tc>
          <w:tcPr>
            <w:tcW w:w="144" w:type="pct"/>
          </w:tcPr>
          <w:p w14:paraId="2E9B2B34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1D53E0A" w14:textId="4E685066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F5D5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39,264</w:t>
            </w:r>
          </w:p>
        </w:tc>
        <w:tc>
          <w:tcPr>
            <w:tcW w:w="144" w:type="pct"/>
          </w:tcPr>
          <w:p w14:paraId="3CB9B86F" w14:textId="77777777" w:rsidR="00CC3CE9" w:rsidRPr="006F5D58" w:rsidRDefault="00CC3CE9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BE55A02" w14:textId="6DD5ED64" w:rsidR="00CC3CE9" w:rsidRPr="006F5D58" w:rsidRDefault="006F5D58" w:rsidP="00E1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5D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10,873</w:t>
            </w:r>
          </w:p>
        </w:tc>
      </w:tr>
    </w:tbl>
    <w:p w14:paraId="558EA9D8" w14:textId="560188FF" w:rsidR="00683CDE" w:rsidRPr="002173FD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31AB68" w14:textId="4C18ED9B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117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5117D">
        <w:rPr>
          <w:rFonts w:asciiTheme="majorBidi" w:hAnsiTheme="majorBidi" w:cstheme="majorBidi"/>
          <w:sz w:val="30"/>
          <w:szCs w:val="30"/>
          <w:cs/>
        </w:rPr>
        <w:t>้</w:t>
      </w:r>
      <w:r w:rsidRPr="00B5117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B5117D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360"/>
        <w:gridCol w:w="2340"/>
        <w:gridCol w:w="180"/>
        <w:gridCol w:w="2250"/>
      </w:tblGrid>
      <w:tr w:rsidR="006B0307" w:rsidRPr="00B5117D" w14:paraId="29DAB3FB" w14:textId="77777777" w:rsidTr="00683CDE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45E9E132" w14:textId="05A0CD94" w:rsidR="006B0307" w:rsidRPr="00B5117D" w:rsidRDefault="009A0F6A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51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387122A4" w14:textId="3FDC01C9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674AC17F" w14:textId="77777777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39EE0FC3" w14:textId="1A90BB74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DF7185" w14:textId="77777777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2312F8AC" w14:textId="1F9E886F" w:rsidR="006B0307" w:rsidRPr="00B5117D" w:rsidRDefault="006B0307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15512B" w:rsidRPr="00B5117D" w14:paraId="0EA886D2" w14:textId="77777777" w:rsidTr="00683CDE">
        <w:trPr>
          <w:trHeight w:val="21"/>
          <w:tblHeader/>
        </w:trPr>
        <w:tc>
          <w:tcPr>
            <w:tcW w:w="2970" w:type="dxa"/>
          </w:tcPr>
          <w:p w14:paraId="0C59C632" w14:textId="77777777" w:rsidR="0015512B" w:rsidRPr="00B5117D" w:rsidRDefault="0015512B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53046" w14:textId="0F620204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6E9CB8B" w14:textId="77777777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3"/>
          </w:tcPr>
          <w:p w14:paraId="2A908B9C" w14:textId="6DA336BC" w:rsidR="0015512B" w:rsidRPr="00B5117D" w:rsidRDefault="0015512B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D38" w:rsidRPr="00B5117D" w14:paraId="6400873B" w14:textId="77777777" w:rsidTr="00683CDE">
        <w:trPr>
          <w:trHeight w:val="21"/>
        </w:trPr>
        <w:tc>
          <w:tcPr>
            <w:tcW w:w="2970" w:type="dxa"/>
          </w:tcPr>
          <w:p w14:paraId="7248E3A7" w14:textId="59D79E2D" w:rsidR="00246D38" w:rsidRPr="00B5117D" w:rsidRDefault="00246D38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5117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B511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15274CD" w14:textId="763D42E6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357D57C" w14:textId="77777777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BA5B702" w14:textId="40A77FCA" w:rsidR="00246D38" w:rsidRPr="00755999" w:rsidRDefault="00246D38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55999">
              <w:rPr>
                <w:rFonts w:asciiTheme="majorBidi" w:hAnsiTheme="majorBidi" w:cstheme="majorBidi"/>
                <w:sz w:val="30"/>
                <w:szCs w:val="30"/>
              </w:rPr>
              <w:t>258,543</w:t>
            </w:r>
          </w:p>
        </w:tc>
        <w:tc>
          <w:tcPr>
            <w:tcW w:w="180" w:type="dxa"/>
          </w:tcPr>
          <w:p w14:paraId="1C19049E" w14:textId="77777777" w:rsidR="00246D38" w:rsidRPr="00755999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6D2E74F" w14:textId="6323C0FF" w:rsidR="00246D38" w:rsidRPr="00755999" w:rsidRDefault="00246D38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5999">
              <w:rPr>
                <w:rFonts w:asciiTheme="majorBidi" w:hAnsiTheme="majorBidi" w:cstheme="majorBidi"/>
                <w:sz w:val="30"/>
                <w:szCs w:val="30"/>
              </w:rPr>
              <w:t>254,468</w:t>
            </w:r>
          </w:p>
        </w:tc>
      </w:tr>
      <w:tr w:rsidR="00246D38" w:rsidRPr="00242F99" w14:paraId="1CE0BE7D" w14:textId="77777777" w:rsidTr="00C344C0">
        <w:trPr>
          <w:trHeight w:val="21"/>
        </w:trPr>
        <w:tc>
          <w:tcPr>
            <w:tcW w:w="2970" w:type="dxa"/>
          </w:tcPr>
          <w:p w14:paraId="0350D1DB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14:paraId="4E8F75DB" w14:textId="77777777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A92E58" w14:textId="77777777" w:rsidR="00246D38" w:rsidRPr="00B5117D" w:rsidRDefault="00246D38" w:rsidP="00246D38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2563EA5E" w14:textId="35A1E37F" w:rsidR="00246D38" w:rsidRPr="000B7615" w:rsidRDefault="00755999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B7615">
              <w:rPr>
                <w:rFonts w:asciiTheme="majorBidi" w:hAnsiTheme="majorBidi" w:cstheme="majorBidi"/>
                <w:sz w:val="30"/>
                <w:szCs w:val="30"/>
              </w:rPr>
              <w:t>105,195</w:t>
            </w:r>
          </w:p>
        </w:tc>
        <w:tc>
          <w:tcPr>
            <w:tcW w:w="180" w:type="dxa"/>
            <w:shd w:val="clear" w:color="auto" w:fill="auto"/>
          </w:tcPr>
          <w:p w14:paraId="01E57896" w14:textId="77777777" w:rsidR="00246D38" w:rsidRPr="000B7615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5B4FBBB4" w14:textId="2D713B89" w:rsidR="00246D38" w:rsidRPr="000B7615" w:rsidRDefault="00755999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76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105,195</w:t>
            </w:r>
          </w:p>
        </w:tc>
      </w:tr>
      <w:tr w:rsidR="00246D38" w:rsidRPr="00242F99" w14:paraId="1B1C13D6" w14:textId="77777777" w:rsidTr="00C344C0">
        <w:trPr>
          <w:trHeight w:val="21"/>
        </w:trPr>
        <w:tc>
          <w:tcPr>
            <w:tcW w:w="2970" w:type="dxa"/>
          </w:tcPr>
          <w:p w14:paraId="74F88092" w14:textId="77777777" w:rsidR="00246D38" w:rsidRPr="00B5117D" w:rsidRDefault="00246D38" w:rsidP="00246D3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1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511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</w:tcPr>
          <w:p w14:paraId="7C6965F5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797132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7F87B7B" w14:textId="604776F8" w:rsidR="00246D38" w:rsidRPr="000B7615" w:rsidRDefault="00755999" w:rsidP="0024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0B7615">
              <w:rPr>
                <w:rFonts w:asciiTheme="majorBidi" w:hAnsiTheme="majorBidi" w:cstheme="majorBidi"/>
                <w:sz w:val="30"/>
                <w:szCs w:val="30"/>
              </w:rPr>
              <w:t>(100,403)</w:t>
            </w:r>
          </w:p>
        </w:tc>
        <w:tc>
          <w:tcPr>
            <w:tcW w:w="180" w:type="dxa"/>
            <w:shd w:val="clear" w:color="auto" w:fill="auto"/>
          </w:tcPr>
          <w:p w14:paraId="6D1BC295" w14:textId="77777777" w:rsidR="00246D38" w:rsidRPr="000B7615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D04C590" w14:textId="3FF794FA" w:rsidR="00246D38" w:rsidRPr="000B7615" w:rsidRDefault="00755999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6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(99,101)</w:t>
            </w:r>
          </w:p>
        </w:tc>
      </w:tr>
      <w:tr w:rsidR="00246D38" w:rsidRPr="00242F99" w14:paraId="29B4A77F" w14:textId="77777777" w:rsidTr="00B901C0">
        <w:trPr>
          <w:trHeight w:val="21"/>
        </w:trPr>
        <w:tc>
          <w:tcPr>
            <w:tcW w:w="2970" w:type="dxa"/>
            <w:vAlign w:val="bottom"/>
          </w:tcPr>
          <w:p w14:paraId="1F31A926" w14:textId="0507610B" w:rsidR="00246D38" w:rsidRPr="00B5117D" w:rsidRDefault="00246D38" w:rsidP="00246D38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310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80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131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11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F32D751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7B2753" w14:textId="77777777" w:rsidR="00246D38" w:rsidRPr="00B5117D" w:rsidRDefault="00246D38" w:rsidP="00246D38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08061" w14:textId="13F7D0A5" w:rsidR="008B7749" w:rsidRPr="000B7615" w:rsidRDefault="00755999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6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263,335</w:t>
            </w:r>
          </w:p>
        </w:tc>
        <w:tc>
          <w:tcPr>
            <w:tcW w:w="180" w:type="dxa"/>
            <w:shd w:val="clear" w:color="auto" w:fill="auto"/>
          </w:tcPr>
          <w:p w14:paraId="173972A2" w14:textId="77777777" w:rsidR="00246D38" w:rsidRPr="000B7615" w:rsidRDefault="00246D38" w:rsidP="00246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F7052" w14:textId="11989FC3" w:rsidR="00246D38" w:rsidRPr="000B7615" w:rsidRDefault="00755999" w:rsidP="00246D38">
            <w:pPr>
              <w:pStyle w:val="acctfourfigures"/>
              <w:tabs>
                <w:tab w:val="clear" w:pos="765"/>
                <w:tab w:val="decimal" w:pos="199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76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260,562</w:t>
            </w:r>
          </w:p>
        </w:tc>
      </w:tr>
    </w:tbl>
    <w:p w14:paraId="128A8556" w14:textId="77777777" w:rsidR="006B0307" w:rsidRPr="00240583" w:rsidRDefault="006B0307" w:rsidP="00684B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0D37C1" w14:textId="55813B67" w:rsidR="00AA163A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661F0C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bookmarkStart w:id="1" w:name="_Hlk23765408"/>
      <w:r w:rsidR="00AA163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59D0C8E4" w14:textId="1271076A" w:rsidR="00AA163A" w:rsidRPr="00AA163A" w:rsidRDefault="00AA163A" w:rsidP="00AA163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ED587D7" w14:textId="04EBF7F0" w:rsidR="00AA163A" w:rsidRPr="00311A4D" w:rsidRDefault="00AA163A" w:rsidP="00AA163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11A4D">
        <w:rPr>
          <w:rFonts w:asciiTheme="majorBidi" w:hAnsiTheme="majorBidi" w:cstheme="majorBidi"/>
          <w:sz w:val="30"/>
          <w:szCs w:val="30"/>
        </w:rPr>
        <w:t xml:space="preserve">28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311A4D">
        <w:rPr>
          <w:rFonts w:asciiTheme="majorBidi" w:hAnsiTheme="majorBidi" w:cstheme="majorBidi"/>
          <w:sz w:val="30"/>
          <w:szCs w:val="30"/>
        </w:rPr>
        <w:t>256</w:t>
      </w:r>
      <w:r w:rsidR="00AB0B64">
        <w:rPr>
          <w:rFonts w:asciiTheme="majorBidi" w:hAnsiTheme="majorBidi" w:cstheme="majorBidi"/>
          <w:sz w:val="30"/>
          <w:szCs w:val="30"/>
        </w:rPr>
        <w:t>4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</w:t>
      </w:r>
      <w:r w:rsidR="00AB0B64">
        <w:rPr>
          <w:rFonts w:asciiTheme="majorBidi" w:hAnsiTheme="majorBidi" w:cstheme="majorBidi" w:hint="cs"/>
          <w:sz w:val="30"/>
          <w:szCs w:val="30"/>
          <w:cs/>
        </w:rPr>
        <w:t xml:space="preserve"> โดยมี</w:t>
      </w:r>
      <w:r w:rsidRPr="00311A4D">
        <w:rPr>
          <w:rFonts w:asciiTheme="majorBidi" w:hAnsiTheme="majorBidi" w:cstheme="majorBidi"/>
          <w:sz w:val="30"/>
          <w:szCs w:val="30"/>
          <w:cs/>
        </w:rPr>
        <w:t>วัตถุประสงค์เพื่อรองรับการโอนกิจการและทรัพย์สินบางส่วน</w:t>
      </w:r>
      <w:r w:rsidR="00E80592" w:rsidRPr="00E80592">
        <w:rPr>
          <w:rFonts w:asciiTheme="majorBidi" w:hAnsiTheme="majorBidi" w:cstheme="majorBidi"/>
          <w:sz w:val="30"/>
          <w:szCs w:val="30"/>
          <w:cs/>
        </w:rPr>
        <w:t>ของบริษัท ไอบิส พลัส เน็ทเวอร์ค จำกัด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311A4D">
        <w:rPr>
          <w:rFonts w:asciiTheme="majorBidi" w:hAnsiTheme="majorBidi" w:cstheme="majorBidi"/>
          <w:sz w:val="30"/>
          <w:szCs w:val="30"/>
        </w:rPr>
        <w:t xml:space="preserve"> 200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 </w:t>
      </w:r>
      <w:r w:rsidRPr="00311A4D">
        <w:rPr>
          <w:rFonts w:asciiTheme="majorBidi" w:hAnsiTheme="majorBidi" w:cstheme="majorBidi"/>
          <w:sz w:val="30"/>
          <w:szCs w:val="30"/>
        </w:rPr>
        <w:t>MLR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หักอัตราดอกเบี้ยร้อยละ </w:t>
      </w:r>
      <w:r w:rsidRPr="00311A4D">
        <w:rPr>
          <w:rFonts w:asciiTheme="majorBidi" w:hAnsiTheme="majorBidi" w:cstheme="majorBidi"/>
          <w:sz w:val="30"/>
          <w:szCs w:val="30"/>
        </w:rPr>
        <w:t>1.25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โดยเงินกู้ยืมดังกล่าวมีกำหนดเวลาชำระคืนเงินต้นภายใน </w:t>
      </w:r>
      <w:r w:rsidRPr="00311A4D">
        <w:rPr>
          <w:rFonts w:asciiTheme="majorBidi" w:hAnsiTheme="majorBidi" w:cstheme="majorBidi"/>
          <w:sz w:val="30"/>
          <w:szCs w:val="30"/>
        </w:rPr>
        <w:t>3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ปี ซึ่งชำระคืนเงินต้นเป็นรายไตรมาส รวม </w:t>
      </w:r>
      <w:r w:rsidRPr="00311A4D">
        <w:rPr>
          <w:rFonts w:asciiTheme="majorBidi" w:hAnsiTheme="majorBidi" w:cstheme="majorBidi"/>
          <w:sz w:val="30"/>
          <w:szCs w:val="30"/>
        </w:rPr>
        <w:t>36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งวด งวดละ </w:t>
      </w:r>
      <w:r w:rsidRPr="00311A4D">
        <w:rPr>
          <w:rFonts w:asciiTheme="majorBidi" w:hAnsiTheme="majorBidi" w:cstheme="majorBidi"/>
          <w:sz w:val="30"/>
          <w:szCs w:val="30"/>
        </w:rPr>
        <w:t>5.5</w:t>
      </w:r>
      <w:r w:rsidR="009046B6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ล้านบาท โดยเมื่อวันที่ </w:t>
      </w:r>
      <w:r w:rsidRPr="00311A4D">
        <w:rPr>
          <w:rFonts w:asciiTheme="majorBidi" w:hAnsiTheme="majorBidi" w:cstheme="majorBidi"/>
          <w:sz w:val="30"/>
          <w:szCs w:val="30"/>
        </w:rPr>
        <w:t xml:space="preserve">5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311A4D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บริษัทได้รับเงินกู้ยืมดังกล่าวทั้งจำนวน</w:t>
      </w:r>
    </w:p>
    <w:p w14:paraId="20C92617" w14:textId="77777777" w:rsidR="00AA163A" w:rsidRPr="00311A4D" w:rsidRDefault="00AA163A" w:rsidP="00AA163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069D1" w14:textId="16C192F2" w:rsidR="00AA163A" w:rsidRPr="00AA163A" w:rsidRDefault="00AA163A" w:rsidP="00AA163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>โดยบริษัทต้องดำรงสัดส่วนทางการเงินและปฏิบัติตามข้อกำหนดตามที่ระบุไว้ในสัญญากู้ยืมเงิน เช่น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การรักษาอัตราส่วนของหนี้สินรวมต่อส่วนของผู้ถือหุ้น </w:t>
      </w:r>
      <w:r>
        <w:rPr>
          <w:rFonts w:asciiTheme="majorBidi" w:hAnsiTheme="majorBidi" w:cstheme="majorBidi" w:hint="cs"/>
          <w:sz w:val="30"/>
          <w:szCs w:val="30"/>
          <w:cs/>
        </w:rPr>
        <w:t>อัตราส่วนความสามารถในการชำระหนี้ การดำรงสัดส่วนของผู้ถือหุ้น</w:t>
      </w:r>
      <w:r w:rsidRPr="00311A4D">
        <w:rPr>
          <w:rFonts w:asciiTheme="majorBidi" w:hAnsiTheme="majorBidi" w:cstheme="majorBidi"/>
          <w:sz w:val="30"/>
          <w:szCs w:val="30"/>
          <w:cs/>
        </w:rPr>
        <w:t>และอื่น ๆ เป็นต้น</w:t>
      </w:r>
    </w:p>
    <w:p w14:paraId="79A59D8C" w14:textId="3B6981FA" w:rsidR="00792C02" w:rsidRPr="00240583" w:rsidRDefault="00AA163A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12</w:t>
      </w:r>
      <w:r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79023D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</w:t>
      </w:r>
      <w:r w:rsidR="00792C0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1"/>
    </w:p>
    <w:p w14:paraId="619A046F" w14:textId="77777777" w:rsidR="0079023D" w:rsidRPr="00240583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6CA90AD6" w14:textId="77777777" w:rsidR="004F39B6" w:rsidRPr="00240583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240583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240583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240583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96114" w14:textId="77777777" w:rsidR="0079023D" w:rsidRPr="00240583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        </w:t>
      </w:r>
      <w:r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240583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240583" w:rsidRDefault="00BF6C64" w:rsidP="00BF6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D599A21" w14:textId="49A55865" w:rsidR="00BF6C64" w:rsidRPr="00240583" w:rsidRDefault="00BF6C64" w:rsidP="005F106F">
      <w:pPr>
        <w:tabs>
          <w:tab w:val="clear" w:pos="454"/>
          <w:tab w:val="left" w:pos="540"/>
        </w:tabs>
        <w:ind w:left="540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240583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326F4FB5" w14:textId="77777777" w:rsidR="001D6E55" w:rsidRDefault="001D6E55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FAB4B4" w14:textId="0984459D" w:rsidR="00A1213F" w:rsidRPr="00240583" w:rsidRDefault="00BF6C64" w:rsidP="007B6BF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240583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77777777" w:rsidR="00B775EE" w:rsidRPr="00904E4C" w:rsidRDefault="00B775EE" w:rsidP="00B775E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3877D5" w:rsidRPr="00904E4C" w14:paraId="3F3BEC13" w14:textId="77777777" w:rsidTr="003877D5">
        <w:tc>
          <w:tcPr>
            <w:tcW w:w="3870" w:type="dxa"/>
            <w:vAlign w:val="bottom"/>
          </w:tcPr>
          <w:p w14:paraId="56231F2D" w14:textId="77777777" w:rsidR="003877D5" w:rsidRPr="00904E4C" w:rsidRDefault="003877D5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C6FE441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B946277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6922255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877D5" w:rsidRPr="00904E4C" w14:paraId="2733250B" w14:textId="77777777" w:rsidTr="003877D5">
        <w:tc>
          <w:tcPr>
            <w:tcW w:w="3870" w:type="dxa"/>
            <w:vAlign w:val="bottom"/>
          </w:tcPr>
          <w:p w14:paraId="78DC5C88" w14:textId="77777777" w:rsidR="003877D5" w:rsidRPr="00904E4C" w:rsidRDefault="003877D5" w:rsidP="002B5EC1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8D6C01F" w14:textId="64E32A72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</w:t>
            </w:r>
            <w:r w:rsidR="009811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ดเก้า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219542B3" w14:textId="77777777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62C93E8" w14:textId="73E41BB2" w:rsidR="003877D5" w:rsidRPr="00904E4C" w:rsidRDefault="003877D5" w:rsidP="002B5EC1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98114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3877D5" w:rsidRPr="00904E4C" w14:paraId="7A38A437" w14:textId="77777777" w:rsidTr="003877D5">
        <w:tc>
          <w:tcPr>
            <w:tcW w:w="3870" w:type="dxa"/>
            <w:vAlign w:val="bottom"/>
          </w:tcPr>
          <w:p w14:paraId="7020D0EA" w14:textId="77777777" w:rsidR="003877D5" w:rsidRPr="00904E4C" w:rsidRDefault="003877D5" w:rsidP="00CF72C5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35FB8A82" w14:textId="29BE441F" w:rsidR="003877D5" w:rsidRPr="00CF72C5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D4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DFD6D7A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4E5DA967" w14:textId="5BB36599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904E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D4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3877D5" w:rsidRPr="00904E4C" w14:paraId="252C6A91" w14:textId="77777777" w:rsidTr="003877D5">
        <w:tc>
          <w:tcPr>
            <w:tcW w:w="3870" w:type="dxa"/>
            <w:vAlign w:val="bottom"/>
          </w:tcPr>
          <w:p w14:paraId="6A00BCFA" w14:textId="77777777" w:rsidR="003877D5" w:rsidRPr="00904E4C" w:rsidRDefault="003877D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95EAB59" w14:textId="785E2AC2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70" w:type="dxa"/>
          </w:tcPr>
          <w:p w14:paraId="7FE037B7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7C66522" w14:textId="1A25F4DA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36" w:type="dxa"/>
          </w:tcPr>
          <w:p w14:paraId="7122BAB7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5C61F7DD" w14:textId="412C962F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40" w:type="dxa"/>
          </w:tcPr>
          <w:p w14:paraId="356EBD04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4561339" w14:textId="46EFE1D3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04E4C">
              <w:rPr>
                <w:rFonts w:ascii="Angsana New" w:hAnsi="Angsana New"/>
                <w:sz w:val="30"/>
                <w:szCs w:val="30"/>
                <w:lang w:val="en-US"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</w:t>
            </w:r>
          </w:p>
        </w:tc>
      </w:tr>
      <w:tr w:rsidR="003877D5" w:rsidRPr="00904E4C" w14:paraId="4324332C" w14:textId="77777777" w:rsidTr="003877D5">
        <w:tc>
          <w:tcPr>
            <w:tcW w:w="3870" w:type="dxa"/>
            <w:vAlign w:val="bottom"/>
          </w:tcPr>
          <w:p w14:paraId="34011611" w14:textId="77777777" w:rsidR="003877D5" w:rsidRPr="00904E4C" w:rsidRDefault="003877D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8B85867" w14:textId="77777777" w:rsidR="003877D5" w:rsidRPr="00904E4C" w:rsidRDefault="003877D5" w:rsidP="00CF72C5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904E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904E4C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3877D5" w:rsidRPr="00904E4C" w14:paraId="201E0FE5" w14:textId="77777777" w:rsidTr="003877D5">
        <w:tc>
          <w:tcPr>
            <w:tcW w:w="3870" w:type="dxa"/>
            <w:hideMark/>
          </w:tcPr>
          <w:p w14:paraId="5ECBEAF6" w14:textId="77777777" w:rsidR="003877D5" w:rsidRPr="00904E4C" w:rsidRDefault="003877D5" w:rsidP="00CF72C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5001C040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6E392BC4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250FA3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79BB4C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B72CA8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0DD0522C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0BED0D26" w14:textId="77777777" w:rsidR="003877D5" w:rsidRPr="00904E4C" w:rsidRDefault="003877D5" w:rsidP="00CF72C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3877D5" w:rsidRPr="00904E4C" w14:paraId="650C828D" w14:textId="77777777" w:rsidTr="003877D5">
        <w:tc>
          <w:tcPr>
            <w:tcW w:w="3870" w:type="dxa"/>
            <w:hideMark/>
          </w:tcPr>
          <w:p w14:paraId="3C549AA9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14BE1067" w14:textId="105C74DA" w:rsidR="003877D5" w:rsidRPr="00904E4C" w:rsidRDefault="004D4B52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70" w:type="dxa"/>
            <w:vAlign w:val="bottom"/>
          </w:tcPr>
          <w:p w14:paraId="5A87EC13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2B7878A2" w14:textId="6C750FD2" w:rsidR="003877D5" w:rsidRPr="00904E4C" w:rsidRDefault="00D21DE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2,001,179</w:t>
            </w:r>
          </w:p>
        </w:tc>
        <w:tc>
          <w:tcPr>
            <w:tcW w:w="236" w:type="dxa"/>
            <w:vAlign w:val="bottom"/>
          </w:tcPr>
          <w:p w14:paraId="47B8AFA0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13365FA0" w14:textId="27898A4B" w:rsidR="003877D5" w:rsidRPr="00904E4C" w:rsidRDefault="00A44E63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2,571,983</w:t>
            </w:r>
          </w:p>
        </w:tc>
        <w:tc>
          <w:tcPr>
            <w:tcW w:w="240" w:type="dxa"/>
            <w:vAlign w:val="bottom"/>
          </w:tcPr>
          <w:p w14:paraId="27FF3014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3E43687" w14:textId="1A1E39DB" w:rsidR="003877D5" w:rsidRPr="00904E4C" w:rsidRDefault="00D21DE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1,891,130</w:t>
            </w:r>
          </w:p>
        </w:tc>
      </w:tr>
      <w:tr w:rsidR="003877D5" w:rsidRPr="00904E4C" w14:paraId="6F355D20" w14:textId="77777777" w:rsidTr="003877D5">
        <w:tc>
          <w:tcPr>
            <w:tcW w:w="3870" w:type="dxa"/>
            <w:hideMark/>
          </w:tcPr>
          <w:p w14:paraId="2BF94D31" w14:textId="77777777" w:rsidR="003877D5" w:rsidRPr="00904E4C" w:rsidRDefault="003877D5" w:rsidP="00BB25B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30ED8" w14:textId="3FAC2530" w:rsidR="003877D5" w:rsidRPr="00904E4C" w:rsidRDefault="004D4B52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D4B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70" w:type="dxa"/>
          </w:tcPr>
          <w:p w14:paraId="742D373A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CA635" w14:textId="27B44D12" w:rsidR="003877D5" w:rsidRPr="00904E4C" w:rsidRDefault="00D21DE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21D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2,001,179</w:t>
            </w:r>
          </w:p>
        </w:tc>
        <w:tc>
          <w:tcPr>
            <w:tcW w:w="236" w:type="dxa"/>
          </w:tcPr>
          <w:p w14:paraId="4B70F5BA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FBC6F" w14:textId="63D1B529" w:rsidR="003877D5" w:rsidRPr="00904E4C" w:rsidRDefault="00A44E63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4E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2,571,983</w:t>
            </w:r>
          </w:p>
        </w:tc>
        <w:tc>
          <w:tcPr>
            <w:tcW w:w="240" w:type="dxa"/>
          </w:tcPr>
          <w:p w14:paraId="703CBC52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1995C" w14:textId="3AEE315B" w:rsidR="003877D5" w:rsidRPr="00904E4C" w:rsidRDefault="00D21DE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21D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1,891,130</w:t>
            </w:r>
          </w:p>
        </w:tc>
      </w:tr>
      <w:tr w:rsidR="003877D5" w:rsidRPr="00904E4C" w14:paraId="25866392" w14:textId="77777777" w:rsidTr="003877D5">
        <w:trPr>
          <w:trHeight w:val="224"/>
        </w:trPr>
        <w:tc>
          <w:tcPr>
            <w:tcW w:w="3870" w:type="dxa"/>
          </w:tcPr>
          <w:p w14:paraId="6D427462" w14:textId="77777777" w:rsidR="003877D5" w:rsidRPr="00904E4C" w:rsidRDefault="003877D5" w:rsidP="00BB25BD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977B2D6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7014907C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FF7CF9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36" w:type="dxa"/>
          </w:tcPr>
          <w:p w14:paraId="40E3DF72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100017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7844FF07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09F8B6B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3877D5" w:rsidRPr="00904E4C" w14:paraId="2CF1956D" w14:textId="77777777" w:rsidTr="003877D5">
        <w:tc>
          <w:tcPr>
            <w:tcW w:w="3870" w:type="dxa"/>
            <w:hideMark/>
          </w:tcPr>
          <w:p w14:paraId="2FA6B0C1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28D7B85A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81F2C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660C9F3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A306FED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F42D2A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31983EBD" w14:textId="77777777" w:rsidR="003877D5" w:rsidRPr="00904E4C" w:rsidRDefault="003877D5" w:rsidP="00BB25B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8ABABFB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1DE5" w:rsidRPr="00904E4C" w14:paraId="3F0BC1CD" w14:textId="77777777" w:rsidTr="003877D5">
        <w:tc>
          <w:tcPr>
            <w:tcW w:w="3870" w:type="dxa"/>
            <w:hideMark/>
          </w:tcPr>
          <w:p w14:paraId="4AFE36E3" w14:textId="77777777" w:rsidR="00D21DE5" w:rsidRPr="00904E4C" w:rsidRDefault="00D21DE5" w:rsidP="00D21DE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158C7676" w14:textId="1246C432" w:rsidR="00D21DE5" w:rsidRPr="00904E4C" w:rsidRDefault="004D4B52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2,653,89</w:t>
            </w:r>
            <w:r w:rsidR="00C1170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48A95818" w14:textId="77777777" w:rsidR="00D21DE5" w:rsidRPr="00904E4C" w:rsidRDefault="00D21DE5" w:rsidP="00D21DE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3A578A5" w14:textId="5214C23E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1,961,633</w:t>
            </w:r>
          </w:p>
        </w:tc>
        <w:tc>
          <w:tcPr>
            <w:tcW w:w="236" w:type="dxa"/>
          </w:tcPr>
          <w:p w14:paraId="1E12294F" w14:textId="77777777" w:rsidR="00D21DE5" w:rsidRPr="00904E4C" w:rsidRDefault="00D21DE5" w:rsidP="00D21DE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9C78D99" w14:textId="6D5D8A6B" w:rsidR="00D21DE5" w:rsidRPr="00904E4C" w:rsidRDefault="00A44E63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2,535,422</w:t>
            </w:r>
          </w:p>
        </w:tc>
        <w:tc>
          <w:tcPr>
            <w:tcW w:w="240" w:type="dxa"/>
          </w:tcPr>
          <w:p w14:paraId="378FEE84" w14:textId="77777777" w:rsidR="00D21DE5" w:rsidRPr="00904E4C" w:rsidRDefault="00D21DE5" w:rsidP="00D21DE5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BDFFD1" w14:textId="0B6D1A84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1,851,662</w:t>
            </w:r>
          </w:p>
        </w:tc>
      </w:tr>
      <w:tr w:rsidR="00D21DE5" w:rsidRPr="00904E4C" w14:paraId="5AD5CC56" w14:textId="77777777" w:rsidTr="003877D5">
        <w:tc>
          <w:tcPr>
            <w:tcW w:w="3870" w:type="dxa"/>
            <w:hideMark/>
          </w:tcPr>
          <w:p w14:paraId="4116BD40" w14:textId="77777777" w:rsidR="00D21DE5" w:rsidRPr="00904E4C" w:rsidRDefault="00D21DE5" w:rsidP="00D21DE5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 w:rsidRPr="00904E4C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206709AF" w14:textId="17560B21" w:rsidR="00D21DE5" w:rsidRPr="00904E4C" w:rsidRDefault="004D4B52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36,594</w:t>
            </w:r>
          </w:p>
        </w:tc>
        <w:tc>
          <w:tcPr>
            <w:tcW w:w="270" w:type="dxa"/>
          </w:tcPr>
          <w:p w14:paraId="2BEB325A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8F76DE0" w14:textId="016C9E5E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39,546</w:t>
            </w:r>
          </w:p>
        </w:tc>
        <w:tc>
          <w:tcPr>
            <w:tcW w:w="236" w:type="dxa"/>
          </w:tcPr>
          <w:p w14:paraId="473F19A5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5AC79EBD" w14:textId="58825C24" w:rsidR="00D21DE5" w:rsidRPr="00904E4C" w:rsidRDefault="00A44E63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36,561</w:t>
            </w:r>
          </w:p>
        </w:tc>
        <w:tc>
          <w:tcPr>
            <w:tcW w:w="240" w:type="dxa"/>
          </w:tcPr>
          <w:p w14:paraId="3721A3A9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0904C8F" w14:textId="739EECAD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39,468</w:t>
            </w:r>
          </w:p>
        </w:tc>
      </w:tr>
      <w:tr w:rsidR="00D21DE5" w:rsidRPr="00904E4C" w14:paraId="4B3F7D81" w14:textId="77777777" w:rsidTr="003877D5">
        <w:tc>
          <w:tcPr>
            <w:tcW w:w="3870" w:type="dxa"/>
            <w:hideMark/>
          </w:tcPr>
          <w:p w14:paraId="570CD688" w14:textId="77777777" w:rsidR="00D21DE5" w:rsidRPr="00904E4C" w:rsidRDefault="00D21DE5" w:rsidP="00D21DE5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F10B3" w14:textId="1E108F78" w:rsidR="00D21DE5" w:rsidRPr="00904E4C" w:rsidRDefault="004D4B52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D4B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70" w:type="dxa"/>
          </w:tcPr>
          <w:p w14:paraId="65806F14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23A1F" w14:textId="3F042775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551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2,001,179</w:t>
            </w:r>
          </w:p>
        </w:tc>
        <w:tc>
          <w:tcPr>
            <w:tcW w:w="236" w:type="dxa"/>
          </w:tcPr>
          <w:p w14:paraId="20EC614C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D76A1" w14:textId="451E1755" w:rsidR="00D21DE5" w:rsidRPr="00904E4C" w:rsidRDefault="00A44E63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4E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2,571,983</w:t>
            </w:r>
          </w:p>
        </w:tc>
        <w:tc>
          <w:tcPr>
            <w:tcW w:w="240" w:type="dxa"/>
          </w:tcPr>
          <w:p w14:paraId="479CC60B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67FBE" w14:textId="32EAA7ED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551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1,130</w:t>
            </w:r>
          </w:p>
        </w:tc>
      </w:tr>
      <w:tr w:rsidR="003877D5" w:rsidRPr="00904E4C" w14:paraId="5970418B" w14:textId="5B6ECBA3" w:rsidTr="003877D5">
        <w:trPr>
          <w:trHeight w:val="278"/>
        </w:trPr>
        <w:tc>
          <w:tcPr>
            <w:tcW w:w="3870" w:type="dxa"/>
          </w:tcPr>
          <w:p w14:paraId="062D77C2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1957F591" w14:textId="77777777" w:rsidR="003877D5" w:rsidRPr="00904E4C" w:rsidRDefault="003877D5" w:rsidP="00BB25B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6" w:type="dxa"/>
          </w:tcPr>
          <w:p w14:paraId="5E7475F8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462" w:type="dxa"/>
            <w:gridSpan w:val="3"/>
          </w:tcPr>
          <w:p w14:paraId="34DE9112" w14:textId="77777777" w:rsidR="003877D5" w:rsidRPr="00904E4C" w:rsidRDefault="003877D5" w:rsidP="00BB25BD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3877D5" w:rsidRPr="00904E4C" w14:paraId="48EE45DE" w14:textId="77777777" w:rsidTr="003877D5">
        <w:tc>
          <w:tcPr>
            <w:tcW w:w="3870" w:type="dxa"/>
          </w:tcPr>
          <w:p w14:paraId="1125686D" w14:textId="77777777" w:rsidR="003877D5" w:rsidRPr="00904E4C" w:rsidRDefault="003877D5" w:rsidP="00BB25B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323C7C8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EB4279C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1060715A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</w:tcPr>
          <w:p w14:paraId="5EE94FE7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37AB3253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3DB67916" w14:textId="77777777" w:rsidR="003877D5" w:rsidRPr="00904E4C" w:rsidRDefault="003877D5" w:rsidP="00BB25B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C502027" w14:textId="77777777" w:rsidR="003877D5" w:rsidRPr="00904E4C" w:rsidRDefault="003877D5" w:rsidP="00B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1DE5" w:rsidRPr="00904E4C" w14:paraId="57272DB2" w14:textId="77777777" w:rsidTr="003877D5">
        <w:tc>
          <w:tcPr>
            <w:tcW w:w="3870" w:type="dxa"/>
            <w:vAlign w:val="bottom"/>
            <w:hideMark/>
          </w:tcPr>
          <w:p w14:paraId="77FB3D59" w14:textId="77777777" w:rsidR="00D21DE5" w:rsidRPr="00904E4C" w:rsidRDefault="00D21DE5" w:rsidP="00D21DE5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7C6D6827" w14:textId="0A7A6D4A" w:rsidR="00D21DE5" w:rsidRPr="00904E4C" w:rsidRDefault="004D4B52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4B52">
              <w:rPr>
                <w:rFonts w:ascii="Angsana New" w:hAnsi="Angsana New"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70" w:type="dxa"/>
            <w:vAlign w:val="bottom"/>
          </w:tcPr>
          <w:p w14:paraId="0C41A4DF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4D5EA680" w14:textId="5F3E1DCE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2,001,179</w:t>
            </w:r>
          </w:p>
        </w:tc>
        <w:tc>
          <w:tcPr>
            <w:tcW w:w="236" w:type="dxa"/>
            <w:vAlign w:val="bottom"/>
          </w:tcPr>
          <w:p w14:paraId="43264BC6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2F35CB83" w14:textId="24582C26" w:rsidR="00D21DE5" w:rsidRPr="00904E4C" w:rsidRDefault="00A44E63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44E63">
              <w:rPr>
                <w:rFonts w:ascii="Angsana New" w:hAnsi="Angsana New"/>
                <w:sz w:val="30"/>
                <w:szCs w:val="30"/>
                <w:lang w:val="en-US" w:eastAsia="en-US"/>
              </w:rPr>
              <w:t>2,571,983</w:t>
            </w:r>
          </w:p>
        </w:tc>
        <w:tc>
          <w:tcPr>
            <w:tcW w:w="240" w:type="dxa"/>
            <w:vAlign w:val="bottom"/>
          </w:tcPr>
          <w:p w14:paraId="3DCD3F99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060DB6B7" w14:textId="3B7B55A9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1,891,130</w:t>
            </w:r>
          </w:p>
        </w:tc>
      </w:tr>
      <w:tr w:rsidR="00D21DE5" w:rsidRPr="00904E4C" w14:paraId="5F4968E1" w14:textId="77777777" w:rsidTr="003877D5">
        <w:tc>
          <w:tcPr>
            <w:tcW w:w="3870" w:type="dxa"/>
            <w:hideMark/>
          </w:tcPr>
          <w:p w14:paraId="1510EDBE" w14:textId="77777777" w:rsidR="00D21DE5" w:rsidRPr="00904E4C" w:rsidRDefault="00D21DE5" w:rsidP="00D21DE5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904E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D50F7" w14:textId="74A85528" w:rsidR="00D21DE5" w:rsidRPr="00904E4C" w:rsidRDefault="004D4B52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D4B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2,690,489</w:t>
            </w:r>
          </w:p>
        </w:tc>
        <w:tc>
          <w:tcPr>
            <w:tcW w:w="270" w:type="dxa"/>
          </w:tcPr>
          <w:p w14:paraId="7397DD62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4E7A6" w14:textId="6D0A4AAA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2,001,179</w:t>
            </w:r>
          </w:p>
        </w:tc>
        <w:tc>
          <w:tcPr>
            <w:tcW w:w="236" w:type="dxa"/>
          </w:tcPr>
          <w:p w14:paraId="51078646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70366" w14:textId="39D8D493" w:rsidR="00D21DE5" w:rsidRPr="00904E4C" w:rsidRDefault="00A44E63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4E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2,571,983</w:t>
            </w:r>
          </w:p>
        </w:tc>
        <w:tc>
          <w:tcPr>
            <w:tcW w:w="240" w:type="dxa"/>
          </w:tcPr>
          <w:p w14:paraId="100A1CFA" w14:textId="77777777" w:rsidR="00D21DE5" w:rsidRPr="00904E4C" w:rsidRDefault="00D21DE5" w:rsidP="00D21DE5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649C8" w14:textId="0592059F" w:rsidR="00D21DE5" w:rsidRPr="00904E4C" w:rsidRDefault="00D21DE5" w:rsidP="00D2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722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1,130</w:t>
            </w:r>
          </w:p>
        </w:tc>
      </w:tr>
    </w:tbl>
    <w:p w14:paraId="77D866FA" w14:textId="3A3302AB" w:rsidR="0051090C" w:rsidRPr="00095319" w:rsidRDefault="0051090C" w:rsidP="00FA4A5E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9531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1</w:t>
      </w:r>
      <w:r w:rsidR="00AA163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3</w:t>
      </w:r>
      <w:r w:rsidRPr="0009531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  <w:t>ภาษีเงินได้</w:t>
      </w:r>
    </w:p>
    <w:p w14:paraId="5BAD7122" w14:textId="4EA566ED" w:rsidR="00AF5233" w:rsidRPr="00095319" w:rsidRDefault="00AF5233" w:rsidP="0051090C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79FE51DA" w14:textId="77777777" w:rsidR="009707BA" w:rsidRPr="00240583" w:rsidRDefault="009707BA" w:rsidP="0097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8B7749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8B7749">
        <w:rPr>
          <w:rFonts w:asciiTheme="majorBidi" w:hAnsiTheme="majorBidi" w:cstheme="majorBidi"/>
          <w:sz w:val="30"/>
          <w:szCs w:val="30"/>
        </w:rPr>
        <w:br/>
      </w:r>
      <w:r w:rsidRPr="008B7749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8B7749">
        <w:rPr>
          <w:rFonts w:asciiTheme="majorBidi" w:hAnsiTheme="majorBidi" w:cstheme="majorBidi"/>
          <w:sz w:val="30"/>
          <w:szCs w:val="30"/>
        </w:rPr>
        <w:t xml:space="preserve"> </w:t>
      </w:r>
      <w:r w:rsidRPr="008B7749">
        <w:rPr>
          <w:rFonts w:asciiTheme="majorBidi" w:hAnsiTheme="majorBidi" w:cstheme="majorBidi"/>
          <w:sz w:val="30"/>
          <w:szCs w:val="30"/>
          <w:cs/>
        </w:rPr>
        <w:t>ค่าใช้จ่ายภาษี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เงินได้ในงบกำไรขาดทุนเบ็ดเสร็จน้อยกว่าจำนวนภาษีเงินได้ที่คำนวณโดยการใช้อัตราภาษีเงินได้คูณกับยอด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กำไรสุทธิตามบัญชีสำหรับงวด เนื่องจากความแตกต่างระหว่างการรับรู้ค่าใช้จ่ายทางบัญชีกับค่าใช้จ่ายทางภาษี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บางรายการ โดยเฉพาะอย่างยิ่งในเรื่องการหักค่าเสื่อมราคาได้เพิ่มจากการใช้สิทธิยกเว้นภาษีเงินได้ที่เกี่ยวข้องและ</w:t>
      </w:r>
      <w:r w:rsidRPr="008B7749">
        <w:rPr>
          <w:rFonts w:asciiTheme="majorBidi" w:hAnsiTheme="majorBidi" w:cstheme="majorBidi"/>
          <w:sz w:val="30"/>
          <w:szCs w:val="30"/>
          <w:cs/>
        </w:rPr>
        <w:br/>
        <w:t>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2E5B95CE" w14:textId="75138F52" w:rsidR="003877D5" w:rsidRDefault="0038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42C472F3" w14:textId="03247E86" w:rsidR="0071789B" w:rsidRDefault="0071789B" w:rsidP="0071789B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</w:t>
      </w:r>
      <w:r w:rsidR="00AA163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4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5E71115D" w14:textId="0EB9D359" w:rsidR="0071789B" w:rsidRDefault="0071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5485B16F" w14:textId="77777777" w:rsidR="0071789B" w:rsidRPr="0071789B" w:rsidRDefault="0071789B" w:rsidP="0071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789B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7178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789B">
        <w:rPr>
          <w:rFonts w:asciiTheme="majorBidi" w:hAnsiTheme="majorBidi" w:cstheme="majorBidi"/>
          <w:sz w:val="30"/>
          <w:szCs w:val="30"/>
        </w:rPr>
        <w:t>2564</w:t>
      </w:r>
      <w:r w:rsidRPr="007178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F4CBDD" w14:textId="77777777" w:rsidR="0071789B" w:rsidRPr="0071789B" w:rsidRDefault="0071789B" w:rsidP="00717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3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926"/>
        <w:gridCol w:w="1066"/>
        <w:gridCol w:w="231"/>
        <w:gridCol w:w="1152"/>
      </w:tblGrid>
      <w:tr w:rsidR="0071789B" w:rsidRPr="0071789B" w14:paraId="0EEDCC75" w14:textId="77777777" w:rsidTr="0071789B">
        <w:trPr>
          <w:tblHeader/>
        </w:trPr>
        <w:tc>
          <w:tcPr>
            <w:tcW w:w="2880" w:type="dxa"/>
            <w:vAlign w:val="bottom"/>
          </w:tcPr>
          <w:p w14:paraId="753D9D45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7C764EA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26" w:type="dxa"/>
            <w:vAlign w:val="bottom"/>
          </w:tcPr>
          <w:p w14:paraId="177740CC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4FD9924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FE8DB6A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336231C" w14:textId="77777777" w:rsidR="0071789B" w:rsidRPr="0071789B" w:rsidDel="00D43E7A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1789B" w:rsidRPr="0071789B" w14:paraId="676ED65E" w14:textId="77777777" w:rsidTr="0071789B">
        <w:trPr>
          <w:tblHeader/>
        </w:trPr>
        <w:tc>
          <w:tcPr>
            <w:tcW w:w="2880" w:type="dxa"/>
          </w:tcPr>
          <w:p w14:paraId="53C94B77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60FF73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6" w:type="dxa"/>
          </w:tcPr>
          <w:p w14:paraId="6034DC35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6F0B9CA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1460BC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4CFEAC7" w14:textId="3981962A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7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223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17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789B" w:rsidRPr="0071789B" w14:paraId="74A2AFE6" w14:textId="77777777" w:rsidTr="0071789B">
        <w:tc>
          <w:tcPr>
            <w:tcW w:w="2880" w:type="dxa"/>
          </w:tcPr>
          <w:p w14:paraId="2222BA94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295C7EDB" w14:textId="08B44A3C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26" w:type="dxa"/>
            <w:shd w:val="clear" w:color="auto" w:fill="auto"/>
          </w:tcPr>
          <w:p w14:paraId="5C7B6F26" w14:textId="21657278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1789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178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0663EB9C" w14:textId="576286E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31" w:type="dxa"/>
          </w:tcPr>
          <w:p w14:paraId="42527B3D" w14:textId="77777777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4EBC82" w14:textId="4BF125B8" w:rsidR="0071789B" w:rsidRPr="0071789B" w:rsidRDefault="0071789B" w:rsidP="00717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78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E223B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09EDC62A" w14:textId="01D80204" w:rsidR="0071789B" w:rsidRPr="0071789B" w:rsidRDefault="0071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</w:pPr>
    </w:p>
    <w:p w14:paraId="68EC299D" w14:textId="3C1C5FF1" w:rsidR="00F40BF4" w:rsidRDefault="00AC7E40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1</w:t>
      </w:r>
      <w:r w:rsidR="00AA163A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F40BF4" w:rsidRPr="00ED4F0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</w:t>
      </w:r>
      <w:r w:rsidR="00F40BF4" w:rsidRPr="00915A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</w:t>
      </w:r>
    </w:p>
    <w:p w14:paraId="1E87A53A" w14:textId="77777777" w:rsidR="005B7A4A" w:rsidRPr="00095319" w:rsidRDefault="005B7A4A" w:rsidP="005B7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  <w:bookmarkStart w:id="2" w:name="_Hlk13821625"/>
    </w:p>
    <w:bookmarkEnd w:id="2"/>
    <w:p w14:paraId="5A042DAE" w14:textId="77777777" w:rsidR="00F40BF4" w:rsidRPr="00240583" w:rsidRDefault="00F40BF4" w:rsidP="00F40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63D16467" w14:textId="77777777" w:rsidR="00574BC5" w:rsidRPr="00FA4A5E" w:rsidRDefault="00574BC5" w:rsidP="00FA4A5E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E7E6BEC" w14:textId="45C56254" w:rsidR="00F40BF4" w:rsidRPr="00240583" w:rsidRDefault="00E737A7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915ACC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AA163A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Pr="00915AC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F40BF4" w:rsidRPr="00151AC4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7C0E22" w:rsidRDefault="007C0E22" w:rsidP="00F40BF4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69"/>
        <w:gridCol w:w="1642"/>
      </w:tblGrid>
      <w:tr w:rsidR="00F40BF4" w:rsidRPr="00240583" w14:paraId="45645564" w14:textId="77777777" w:rsidTr="00535D25">
        <w:trPr>
          <w:trHeight w:val="418"/>
        </w:trPr>
        <w:tc>
          <w:tcPr>
            <w:tcW w:w="2993" w:type="pct"/>
          </w:tcPr>
          <w:p w14:paraId="7054399C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  <w:p w14:paraId="6A3309E2" w14:textId="3ACD9C36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วันที่ </w:t>
            </w:r>
            <w:r w:rsidR="005131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818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948" w:type="pct"/>
          </w:tcPr>
          <w:p w14:paraId="430F18D0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3537CB1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3877F26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6C9BFFBC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37AEBBB8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40BF4" w:rsidRPr="00240583" w14:paraId="48F66CFC" w14:textId="77777777" w:rsidTr="00535D25">
        <w:trPr>
          <w:trHeight w:val="434"/>
        </w:trPr>
        <w:tc>
          <w:tcPr>
            <w:tcW w:w="2993" w:type="pct"/>
          </w:tcPr>
          <w:p w14:paraId="352CA51C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007" w:type="pct"/>
            <w:gridSpan w:val="3"/>
          </w:tcPr>
          <w:p w14:paraId="0CC6FD77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40BF4" w:rsidRPr="00240583" w14:paraId="51DFAE77" w14:textId="77777777" w:rsidTr="00535D25">
        <w:trPr>
          <w:trHeight w:val="418"/>
        </w:trPr>
        <w:tc>
          <w:tcPr>
            <w:tcW w:w="2993" w:type="pct"/>
          </w:tcPr>
          <w:p w14:paraId="30BFE693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8" w:type="pct"/>
          </w:tcPr>
          <w:p w14:paraId="4CFD65E0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3A1F5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40D1F639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0BF4" w:rsidRPr="00240583" w14:paraId="787BD5AF" w14:textId="77777777" w:rsidTr="00535D25">
        <w:trPr>
          <w:trHeight w:val="405"/>
        </w:trPr>
        <w:tc>
          <w:tcPr>
            <w:tcW w:w="2993" w:type="pct"/>
          </w:tcPr>
          <w:p w14:paraId="0D34E932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41E2CE19" w14:textId="1ADE99E3" w:rsidR="00F40BF4" w:rsidRPr="00240583" w:rsidRDefault="006F5D58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149" w:type="pct"/>
          </w:tcPr>
          <w:p w14:paraId="350971FE" w14:textId="77777777" w:rsidR="00F40BF4" w:rsidRPr="00240583" w:rsidRDefault="00F40BF4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4667001B" w14:textId="3429E08A" w:rsidR="00F40BF4" w:rsidRPr="00240583" w:rsidRDefault="006F5D58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</w:tr>
      <w:tr w:rsidR="00F40BF4" w:rsidRPr="00240583" w14:paraId="67C01CD0" w14:textId="77777777" w:rsidTr="00535D25">
        <w:trPr>
          <w:trHeight w:val="405"/>
        </w:trPr>
        <w:tc>
          <w:tcPr>
            <w:tcW w:w="2993" w:type="pct"/>
          </w:tcPr>
          <w:p w14:paraId="41C19E86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pct"/>
            <w:tcBorders>
              <w:top w:val="double" w:sz="4" w:space="0" w:color="auto"/>
            </w:tcBorders>
          </w:tcPr>
          <w:p w14:paraId="3BEB4F93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D588C86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top w:val="double" w:sz="4" w:space="0" w:color="auto"/>
            </w:tcBorders>
          </w:tcPr>
          <w:p w14:paraId="5913CD84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40BF4" w:rsidRPr="00240583" w14:paraId="61A4E569" w14:textId="77777777" w:rsidTr="00535D25">
        <w:trPr>
          <w:trHeight w:val="405"/>
        </w:trPr>
        <w:tc>
          <w:tcPr>
            <w:tcW w:w="2993" w:type="pct"/>
          </w:tcPr>
          <w:p w14:paraId="501E4BED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51A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948" w:type="pct"/>
          </w:tcPr>
          <w:p w14:paraId="3553A04F" w14:textId="77777777" w:rsidR="00F40BF4" w:rsidRPr="00240583" w:rsidRDefault="00F40BF4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39CF0A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</w:tcPr>
          <w:p w14:paraId="18C89265" w14:textId="77777777" w:rsidR="00F40BF4" w:rsidRPr="00240583" w:rsidRDefault="00F40BF4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BF4" w:rsidRPr="00A858D9" w14:paraId="6BD51C01" w14:textId="77777777" w:rsidTr="00535D25">
        <w:trPr>
          <w:trHeight w:val="405"/>
        </w:trPr>
        <w:tc>
          <w:tcPr>
            <w:tcW w:w="2993" w:type="pct"/>
          </w:tcPr>
          <w:p w14:paraId="0E01DA3E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948" w:type="pct"/>
            <w:tcBorders>
              <w:bottom w:val="double" w:sz="4" w:space="0" w:color="auto"/>
            </w:tcBorders>
          </w:tcPr>
          <w:p w14:paraId="781E41FB" w14:textId="3D2FEB2F" w:rsidR="00F40BF4" w:rsidRPr="00240583" w:rsidRDefault="006F5D58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131,500</w:t>
            </w:r>
          </w:p>
        </w:tc>
        <w:tc>
          <w:tcPr>
            <w:tcW w:w="149" w:type="pct"/>
          </w:tcPr>
          <w:p w14:paraId="3BD622A2" w14:textId="77777777" w:rsidR="00F40BF4" w:rsidRPr="00240583" w:rsidRDefault="00F40BF4" w:rsidP="00535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0" w:type="pct"/>
            <w:tcBorders>
              <w:bottom w:val="double" w:sz="4" w:space="0" w:color="auto"/>
            </w:tcBorders>
          </w:tcPr>
          <w:p w14:paraId="20FB82C9" w14:textId="7F7B0DFA" w:rsidR="00F40BF4" w:rsidRPr="00A858D9" w:rsidRDefault="006F5D58" w:rsidP="005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131,500</w:t>
            </w:r>
          </w:p>
        </w:tc>
      </w:tr>
    </w:tbl>
    <w:p w14:paraId="04E9198D" w14:textId="0A6E20BF" w:rsidR="003877D5" w:rsidRDefault="0038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3BD17E" w14:textId="58D91BE7" w:rsidR="00B036A2" w:rsidRPr="00240583" w:rsidRDefault="00024FAF" w:rsidP="00834DE0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AA163A">
        <w:rPr>
          <w:rFonts w:asciiTheme="majorBidi" w:hAnsiTheme="majorBidi" w:cstheme="majorBidi"/>
          <w:sz w:val="30"/>
          <w:szCs w:val="30"/>
          <w:u w:val="none"/>
          <w:lang w:val="en-US"/>
        </w:rPr>
        <w:t>7</w:t>
      </w:r>
      <w:r w:rsidRPr="0024058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DA050B" w:rsidRPr="000840A4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6434EBA3" w14:textId="456CFEEC" w:rsidR="00F23B36" w:rsidRDefault="00F23B36" w:rsidP="002E5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39E7493" w14:textId="6A76F064" w:rsidR="00EE4261" w:rsidRPr="00EE4261" w:rsidRDefault="00EE4261" w:rsidP="00EE4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i/>
          <w:iCs/>
          <w:sz w:val="30"/>
          <w:szCs w:val="30"/>
          <w:lang w:eastAsia="x-none"/>
        </w:rPr>
      </w:pP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การรับโอนกิจการและทรัพย์สินบางส่วนของ</w:t>
      </w:r>
      <w:r w:rsidRPr="00EE4261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บริษัท</w:t>
      </w:r>
      <w:r w:rsidRPr="00EE4261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ไอบิส</w:t>
      </w:r>
      <w:r w:rsidRPr="00EE4261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พลัส</w:t>
      </w:r>
      <w:r w:rsidRPr="00EE4261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เน็ทเวอร์ค</w:t>
      </w:r>
      <w:r w:rsidRPr="00EE4261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จ</w:t>
      </w:r>
      <w:r w:rsidR="00453BC8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กัด</w:t>
      </w:r>
    </w:p>
    <w:p w14:paraId="52B5DF41" w14:textId="77777777" w:rsidR="00EE4261" w:rsidRPr="00EE4261" w:rsidRDefault="00EE4261" w:rsidP="00EE4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58D686EA" w14:textId="67BE0754" w:rsidR="00EE4261" w:rsidRDefault="00EE4261" w:rsidP="00EE4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ที่ประชุมคณะกรรมการบริษัท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เมื่อวันที่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27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กรกฎาคม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2564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มีมติอนุมัติการรับโอนกิจการและทรัพย์สินบางส่วนของบริษัท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จากัด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ประกอบด้วยกิจการร้านค้า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รวมถึงทรัพย์สินของกิจการร้านค้าภายใต้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แบรนด์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 xml:space="preserve">AIS Shop, AIS </w:t>
      </w:r>
      <w:proofErr w:type="spellStart"/>
      <w:r w:rsidRPr="00EE4261">
        <w:rPr>
          <w:rFonts w:asciiTheme="majorBidi" w:hAnsiTheme="majorBidi"/>
          <w:sz w:val="30"/>
          <w:szCs w:val="30"/>
          <w:lang w:eastAsia="x-none"/>
        </w:rPr>
        <w:t>Telewiz</w:t>
      </w:r>
      <w:proofErr w:type="spellEnd"/>
      <w:r w:rsidRPr="00EE4261">
        <w:rPr>
          <w:rFonts w:asciiTheme="majorBidi" w:hAnsiTheme="majorBidi"/>
          <w:sz w:val="30"/>
          <w:szCs w:val="30"/>
          <w:lang w:eastAsia="x-none"/>
        </w:rPr>
        <w:t xml:space="preserve">, AIS Buddy, Samsung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 xml:space="preserve">Xiaomi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โดยก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หนดให้ค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นวณราคาค่าตอบแทนการรับโอนกิจการและทรัพย์สินตามค่าเฉลี่ยต่อปีของก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ไรสุทธิหลังหักภาษีที่เกิดขึ้นจริงในระหว่างปี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2565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ถึง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2567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ของกิจการและทรัพย์สินซึ่งเมื่อค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นวณแล้ว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ค่าตอบแทนทั้งหมดจะต้องไม่เกิน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1,000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กลุ่มบริษัทจะช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ระค่าตอบแทนการโอนกิจการและสินทรัพย์รวมกันจะไม่เกิน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31,578,900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0.50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หรือไม่เกินร้อยละ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5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ของจ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นวนหุ้นสามัญทั้งหมดของบริษัทภายหลังการเพิ่มทุนเพื่อเสนอขายหุ้นที่ออกใหม่แก่บุคคลในวงจ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กัด</w:t>
      </w:r>
      <w:r w:rsidRPr="00EE4261">
        <w:rPr>
          <w:rFonts w:asciiTheme="majorBidi" w:hAnsiTheme="majorBidi"/>
          <w:sz w:val="30"/>
          <w:szCs w:val="30"/>
          <w:lang w:eastAsia="x-none"/>
        </w:rPr>
        <w:t xml:space="preserve">(Private Placement)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ให้แก่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บริษัท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กัด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ทั้งหมดแล้ว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ในราคาเสนอขายหุ้นสามัญเพิ่มทุนของบริษัทที่เท่ากับราคาถัวเฉลี่ยถ่วงน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้ำ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หนักของหุ้นสามัญของบริษัทที่ซื้อขายในตลาดหลักทรัพย์แห่งประเทศไทยย้อนหลัง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15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วันท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การติดต่อกันก่อนหน้าวันที่คณะกรรมการบริษัทมีมติก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หนดราคาเสนอขายหุ้น</w:t>
      </w:r>
    </w:p>
    <w:p w14:paraId="521D7BB5" w14:textId="77777777" w:rsidR="00EE4261" w:rsidRPr="00EE4261" w:rsidRDefault="00EE4261" w:rsidP="00EE4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436B579" w14:textId="02A07AB2" w:rsidR="00EE4261" w:rsidRDefault="00EE4261" w:rsidP="00EE4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การช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ระค่าตอบแทนดังกล่าว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จะแบ่งเป็น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4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งวด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กล่าวคือ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งวดที่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ระเป็นเงินสดมูลค่า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ล้านบาททั้งจ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นวนในวันที่การโอนกิจการเสร็จสมบูรณ์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="Angsana New" w:hAnsi="Angsana New" w:hint="cs"/>
          <w:sz w:val="30"/>
          <w:szCs w:val="30"/>
          <w:cs/>
          <w:lang w:eastAsia="x-none"/>
        </w:rPr>
        <w:t>ซึ่งคาดว่าจะเกิดขึ้นในวันที่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="Angsana New" w:hAnsi="Angsana New" w:hint="cs"/>
          <w:sz w:val="30"/>
          <w:szCs w:val="30"/>
          <w:cs/>
          <w:lang w:eastAsia="x-none"/>
        </w:rPr>
        <w:t>ตุลาคม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2564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="Angsana New" w:hAnsi="Angsana New" w:hint="cs"/>
          <w:sz w:val="30"/>
          <w:szCs w:val="30"/>
          <w:cs/>
          <w:lang w:eastAsia="x-none"/>
        </w:rPr>
        <w:t>หรือวันอื่นใดที่คู่สัญญาจะได้ตกลง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ร่วมกันเป็นอย่างอื่น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ส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หรับค่าตอบแทน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งวดที่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2, 3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4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จะช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ระในระหว่างปี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2566, 2567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2568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โดยบริษัทจะช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ระค่าตอบแทนเป็นหุ้นสามัญเพิ่มทุนของบริษัทจ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นวนไม่เกิน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6,315,900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6,315,900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18,947,100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หุ้นตามล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ดับ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ระค่าตอบแทนส่วนที่มีมูลค่าเกินกว่ามูลค่าหุ้นสามัญเพิ่มทุนดังกล่าวด้วยเงินสด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มูลค่าของค่าตอบแทนที่ต้องช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ระในแต่ละงวด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เป็นไปตามสูตรการค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นวณที่ได้ตกลงกัน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และมีมูลค่ารวมไม่เกิน</w:t>
      </w:r>
      <w:r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E4261">
        <w:rPr>
          <w:rFonts w:asciiTheme="majorBidi" w:hAnsiTheme="majorBidi"/>
          <w:sz w:val="30"/>
          <w:szCs w:val="30"/>
          <w:lang w:eastAsia="x-none"/>
        </w:rPr>
        <w:t>1,000</w:t>
      </w:r>
      <w:r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3AF106CF" w14:textId="77777777" w:rsidR="00EE4261" w:rsidRPr="00EE4261" w:rsidRDefault="00EE4261" w:rsidP="00EE42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1545A89" w14:textId="2F408122" w:rsidR="006F64D3" w:rsidRPr="00AA163A" w:rsidRDefault="007D4F56" w:rsidP="00AA16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เมื่อ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วันที่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>14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กันยายน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>2564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ที่ประชุมวิสามัญผู้ถือหุ้นของบริษัทครั้งที่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>1/2564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ได้มีมติอนุมัติให้กลุ่มบริษัทรับโอนกิจการและทรัพย์สินบางส่วนของ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บริษัท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ไอบิส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พลัส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เน็ทเวอร์ค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จ</w:t>
      </w:r>
      <w:r w:rsidR="00EE426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กัด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ต่อมา</w:t>
      </w:r>
      <w:r w:rsidR="00642FC6">
        <w:rPr>
          <w:rFonts w:asciiTheme="majorBidi" w:hAnsiTheme="majorBidi" w:hint="cs"/>
          <w:sz w:val="30"/>
          <w:szCs w:val="30"/>
          <w:cs/>
          <w:lang w:eastAsia="x-none"/>
        </w:rPr>
        <w:t>ใน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วันที่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>1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ตุลาคม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>2564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กลุ่มบริษัทได้ด</w:t>
      </w:r>
      <w:r w:rsidR="00EE426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เนินการรับโอนกิจการ</w:t>
      </w:r>
      <w:r w:rsidR="00642FC6">
        <w:rPr>
          <w:rFonts w:asciiTheme="majorBidi" w:hAnsiTheme="majorBidi" w:hint="cs"/>
          <w:sz w:val="30"/>
          <w:szCs w:val="30"/>
          <w:cs/>
          <w:lang w:eastAsia="x-none"/>
        </w:rPr>
        <w:t>และทรัพย์สินบางส่วน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เสร็จสมบูรณ์รวมถึงช</w:t>
      </w:r>
      <w:r w:rsidR="00EE426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ระค่าตอบแทนงวดที่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 xml:space="preserve">1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จ</w:t>
      </w:r>
      <w:r w:rsidR="00EE4261">
        <w:rPr>
          <w:rFonts w:asciiTheme="majorBidi" w:hAnsiTheme="majorBidi" w:hint="cs"/>
          <w:sz w:val="30"/>
          <w:szCs w:val="30"/>
          <w:cs/>
          <w:lang w:eastAsia="x-none"/>
        </w:rPr>
        <w:t>ำ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นวน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/>
          <w:sz w:val="30"/>
          <w:szCs w:val="30"/>
          <w:lang w:eastAsia="x-none"/>
        </w:rPr>
        <w:t xml:space="preserve">200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  <w:r w:rsidR="00EE4261" w:rsidRPr="00EE4261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EE4261" w:rsidRPr="00EE4261">
        <w:rPr>
          <w:rFonts w:asciiTheme="majorBidi" w:hAnsiTheme="majorBidi" w:hint="cs"/>
          <w:sz w:val="30"/>
          <w:szCs w:val="30"/>
          <w:cs/>
          <w:lang w:eastAsia="x-none"/>
        </w:rPr>
        <w:t>เรียบร้อยแล้ว</w:t>
      </w:r>
    </w:p>
    <w:sectPr w:rsidR="006F64D3" w:rsidRPr="00AA163A" w:rsidSect="00DD2D6E">
      <w:headerReference w:type="default" r:id="rId16"/>
      <w:footerReference w:type="default" r:id="rId17"/>
      <w:headerReference w:type="first" r:id="rId18"/>
      <w:footerReference w:type="first" r:id="rId19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6A7A0" w14:textId="77777777" w:rsidR="006D2C0C" w:rsidRDefault="006D2C0C">
      <w:r>
        <w:separator/>
      </w:r>
    </w:p>
  </w:endnote>
  <w:endnote w:type="continuationSeparator" w:id="0">
    <w:p w14:paraId="2CC2AA00" w14:textId="77777777" w:rsidR="006D2C0C" w:rsidRDefault="006D2C0C">
      <w:r>
        <w:continuationSeparator/>
      </w:r>
    </w:p>
  </w:endnote>
  <w:endnote w:type="continuationNotice" w:id="1">
    <w:p w14:paraId="09225BE3" w14:textId="77777777" w:rsidR="006D2C0C" w:rsidRDefault="006D2C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74825" w14:textId="4326D4C6" w:rsidR="001E280B" w:rsidRPr="003F549D" w:rsidRDefault="009D7EFD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1E280B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E280B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E280B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E280B" w:rsidRPr="003F54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E280B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13129" w14:textId="06D2CC2B" w:rsidR="001E280B" w:rsidRPr="00E96CB5" w:rsidRDefault="001E280B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>
      <w:rPr>
        <w:rFonts w:ascii="Angsana New" w:hAnsi="Angsana New" w:cs="Angsana New"/>
        <w:sz w:val="30"/>
        <w:szCs w:val="38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B5B8E" w14:textId="77777777" w:rsidR="001E280B" w:rsidRPr="002B54E9" w:rsidRDefault="001E280B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5834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73F73B" w14:textId="072A99A5" w:rsidR="001E280B" w:rsidRPr="0059016C" w:rsidRDefault="001E280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07ED" w14:textId="77777777" w:rsidR="00754E18" w:rsidRPr="002B54E9" w:rsidRDefault="00754E18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1E280B" w:rsidRPr="0059016C" w:rsidRDefault="001E280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E5B6E" w14:textId="77777777" w:rsidR="006D2C0C" w:rsidRDefault="006D2C0C">
      <w:r>
        <w:separator/>
      </w:r>
    </w:p>
  </w:footnote>
  <w:footnote w:type="continuationSeparator" w:id="0">
    <w:p w14:paraId="3C00609E" w14:textId="77777777" w:rsidR="006D2C0C" w:rsidRDefault="006D2C0C">
      <w:r>
        <w:continuationSeparator/>
      </w:r>
    </w:p>
  </w:footnote>
  <w:footnote w:type="continuationNotice" w:id="1">
    <w:p w14:paraId="67BB61C4" w14:textId="77777777" w:rsidR="006D2C0C" w:rsidRDefault="006D2C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2D30B" w14:textId="77777777" w:rsidR="001E280B" w:rsidRPr="00FA7747" w:rsidRDefault="001E280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1E280B" w:rsidRPr="00FA7747" w:rsidRDefault="001E280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1E280B" w:rsidRPr="00074891" w:rsidRDefault="001E280B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74EFA" w14:textId="7BB48C9D" w:rsidR="001E280B" w:rsidRPr="00D50A39" w:rsidRDefault="001E280B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1E280B" w:rsidRPr="00D50A39" w:rsidRDefault="001E280B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36E7DF" w14:textId="798262D0" w:rsidR="001E280B" w:rsidRDefault="001E280B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5A6A8C" w14:textId="77777777" w:rsidR="001E280B" w:rsidRPr="00E86EA7" w:rsidRDefault="001E280B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1F2E1" w14:textId="77777777" w:rsidR="001E280B" w:rsidRPr="00D50A39" w:rsidRDefault="001E280B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1E280B" w:rsidRPr="00D50A39" w:rsidRDefault="001E280B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96925E8" w14:textId="77777777" w:rsidR="001E280B" w:rsidRPr="00D50A39" w:rsidRDefault="001E280B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50A3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31 มีนาคม </w:t>
    </w:r>
    <w:r w:rsidRPr="00E86EA7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1E280B" w:rsidRPr="00EF71A4" w:rsidRDefault="001E280B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83D2F" w14:textId="77777777" w:rsidR="001E280B" w:rsidRPr="00D50A39" w:rsidRDefault="001E280B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4AB02A03" w14:textId="77777777" w:rsidR="001E280B" w:rsidRPr="00D50A39" w:rsidRDefault="001E280B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3488B2E" w14:textId="675D72AD" w:rsidR="001E280B" w:rsidRDefault="001E280B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E9067E8" w14:textId="77777777" w:rsidR="001E280B" w:rsidRPr="00D50A39" w:rsidRDefault="001E280B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2B91A" w14:textId="77777777" w:rsidR="00754E18" w:rsidRPr="00D50A39" w:rsidRDefault="00754E18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223DE55" w14:textId="77777777" w:rsidR="00754E18" w:rsidRPr="00D50A39" w:rsidRDefault="00754E18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5152C16" w14:textId="77777777" w:rsidR="00754E18" w:rsidRDefault="00754E18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8490D3A" w14:textId="77777777" w:rsidR="00754E18" w:rsidRPr="00E86EA7" w:rsidRDefault="00754E18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6C9AF" w14:textId="77777777" w:rsidR="001E280B" w:rsidRPr="00D50A39" w:rsidRDefault="001E280B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1E280B" w:rsidRPr="00D50A39" w:rsidRDefault="001E280B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E6F8D58" w14:textId="25E1AA56" w:rsidR="001E280B" w:rsidRDefault="001E280B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30</w:t>
    </w:r>
    <w:r>
      <w:rPr>
        <w:rFonts w:ascii="Angsana New" w:hAnsi="Angsana New" w:cs="Angsana New" w:hint="cs"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กันยายน</w:t>
    </w:r>
    <w:r>
      <w:rPr>
        <w:rFonts w:ascii="Angsana New" w:hAnsi="Angsana New" w:cs="Angsana New"/>
        <w:bCs/>
        <w:sz w:val="32"/>
        <w:szCs w:val="32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</w:t>
    </w:r>
    <w:r w:rsidRPr="00050D3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8E4115" w14:textId="77777777" w:rsidR="001E280B" w:rsidRPr="00D50A39" w:rsidRDefault="001E280B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13"/>
    <w:rsid w:val="0001192B"/>
    <w:rsid w:val="00011F8D"/>
    <w:rsid w:val="00012AA6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597"/>
    <w:rsid w:val="00041C82"/>
    <w:rsid w:val="00041E72"/>
    <w:rsid w:val="00042213"/>
    <w:rsid w:val="00042F74"/>
    <w:rsid w:val="00043061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2BB"/>
    <w:rsid w:val="00051417"/>
    <w:rsid w:val="00052028"/>
    <w:rsid w:val="00052251"/>
    <w:rsid w:val="00052447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0CE"/>
    <w:rsid w:val="0006430D"/>
    <w:rsid w:val="000643EC"/>
    <w:rsid w:val="000648C7"/>
    <w:rsid w:val="00065008"/>
    <w:rsid w:val="0006537A"/>
    <w:rsid w:val="0006543E"/>
    <w:rsid w:val="00065604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2E8D"/>
    <w:rsid w:val="0008353E"/>
    <w:rsid w:val="00083EB2"/>
    <w:rsid w:val="000840A4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A2C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61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C8A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1A8E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17854"/>
    <w:rsid w:val="00117B17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2CD6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01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67A7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8D3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737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61F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D1"/>
    <w:rsid w:val="00197EE5"/>
    <w:rsid w:val="001A00D6"/>
    <w:rsid w:val="001A09D5"/>
    <w:rsid w:val="001A1837"/>
    <w:rsid w:val="001A19D2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1C48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CCA"/>
    <w:rsid w:val="001D5D99"/>
    <w:rsid w:val="001D6389"/>
    <w:rsid w:val="001D6A93"/>
    <w:rsid w:val="001D6BD9"/>
    <w:rsid w:val="001D6E55"/>
    <w:rsid w:val="001D73E2"/>
    <w:rsid w:val="001D774B"/>
    <w:rsid w:val="001D7F24"/>
    <w:rsid w:val="001E0722"/>
    <w:rsid w:val="001E0976"/>
    <w:rsid w:val="001E0C11"/>
    <w:rsid w:val="001E0CE4"/>
    <w:rsid w:val="001E0D7F"/>
    <w:rsid w:val="001E152F"/>
    <w:rsid w:val="001E1705"/>
    <w:rsid w:val="001E1C32"/>
    <w:rsid w:val="001E2637"/>
    <w:rsid w:val="001E280B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A2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6C4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008"/>
    <w:rsid w:val="0021019E"/>
    <w:rsid w:val="00210EC5"/>
    <w:rsid w:val="00211534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3FD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409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5941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DE9"/>
    <w:rsid w:val="00242AF0"/>
    <w:rsid w:val="00242F99"/>
    <w:rsid w:val="002430EB"/>
    <w:rsid w:val="0024351C"/>
    <w:rsid w:val="00243581"/>
    <w:rsid w:val="00243648"/>
    <w:rsid w:val="00243DB9"/>
    <w:rsid w:val="00244D95"/>
    <w:rsid w:val="002454A5"/>
    <w:rsid w:val="00246AA9"/>
    <w:rsid w:val="00246D38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201"/>
    <w:rsid w:val="00254FD9"/>
    <w:rsid w:val="00255332"/>
    <w:rsid w:val="00255478"/>
    <w:rsid w:val="002556DE"/>
    <w:rsid w:val="00255C1A"/>
    <w:rsid w:val="00255C3F"/>
    <w:rsid w:val="00255F48"/>
    <w:rsid w:val="002560BB"/>
    <w:rsid w:val="00256750"/>
    <w:rsid w:val="002571B5"/>
    <w:rsid w:val="002573B5"/>
    <w:rsid w:val="002603B1"/>
    <w:rsid w:val="0026092F"/>
    <w:rsid w:val="00260F18"/>
    <w:rsid w:val="002618F8"/>
    <w:rsid w:val="002626ED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2B3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BF1"/>
    <w:rsid w:val="00290E5A"/>
    <w:rsid w:val="002917DD"/>
    <w:rsid w:val="00291FC2"/>
    <w:rsid w:val="002925F7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5FBC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8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84"/>
    <w:rsid w:val="002D304C"/>
    <w:rsid w:val="002D3165"/>
    <w:rsid w:val="002D334B"/>
    <w:rsid w:val="002D369B"/>
    <w:rsid w:val="002D36A5"/>
    <w:rsid w:val="002D409E"/>
    <w:rsid w:val="002D4545"/>
    <w:rsid w:val="002D45A1"/>
    <w:rsid w:val="002D4A04"/>
    <w:rsid w:val="002D55E7"/>
    <w:rsid w:val="002D5BE0"/>
    <w:rsid w:val="002D5DB7"/>
    <w:rsid w:val="002D60EF"/>
    <w:rsid w:val="002D68ED"/>
    <w:rsid w:val="002D6BF6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2B82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995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090C"/>
    <w:rsid w:val="00301C87"/>
    <w:rsid w:val="003021AC"/>
    <w:rsid w:val="00302E85"/>
    <w:rsid w:val="00302EE6"/>
    <w:rsid w:val="003034E8"/>
    <w:rsid w:val="003038F3"/>
    <w:rsid w:val="00303921"/>
    <w:rsid w:val="00303BF7"/>
    <w:rsid w:val="00303C49"/>
    <w:rsid w:val="0030490B"/>
    <w:rsid w:val="00304D2A"/>
    <w:rsid w:val="00305B63"/>
    <w:rsid w:val="00306A89"/>
    <w:rsid w:val="00307E3F"/>
    <w:rsid w:val="003102D7"/>
    <w:rsid w:val="003102DA"/>
    <w:rsid w:val="00310BAA"/>
    <w:rsid w:val="00311A4D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55F"/>
    <w:rsid w:val="00334FEB"/>
    <w:rsid w:val="003352AA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504C"/>
    <w:rsid w:val="003451D6"/>
    <w:rsid w:val="0034552B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60B9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3F91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62F9"/>
    <w:rsid w:val="003877C8"/>
    <w:rsid w:val="003877D5"/>
    <w:rsid w:val="0039024C"/>
    <w:rsid w:val="00390943"/>
    <w:rsid w:val="00391036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1EB8"/>
    <w:rsid w:val="003C2133"/>
    <w:rsid w:val="003C2274"/>
    <w:rsid w:val="003C30A8"/>
    <w:rsid w:val="003C30FC"/>
    <w:rsid w:val="003C3236"/>
    <w:rsid w:val="003C37B1"/>
    <w:rsid w:val="003C40AB"/>
    <w:rsid w:val="003C6FC4"/>
    <w:rsid w:val="003C70D1"/>
    <w:rsid w:val="003C71E0"/>
    <w:rsid w:val="003C763B"/>
    <w:rsid w:val="003C78F0"/>
    <w:rsid w:val="003C790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B0"/>
    <w:rsid w:val="004011B4"/>
    <w:rsid w:val="00401310"/>
    <w:rsid w:val="00401335"/>
    <w:rsid w:val="00401973"/>
    <w:rsid w:val="0040209C"/>
    <w:rsid w:val="004023EF"/>
    <w:rsid w:val="0040266A"/>
    <w:rsid w:val="00402859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814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4F60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C07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880"/>
    <w:rsid w:val="00446B86"/>
    <w:rsid w:val="00446CE8"/>
    <w:rsid w:val="00447101"/>
    <w:rsid w:val="00447BB8"/>
    <w:rsid w:val="00450081"/>
    <w:rsid w:val="0045017E"/>
    <w:rsid w:val="00450312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BC8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E6E"/>
    <w:rsid w:val="00475027"/>
    <w:rsid w:val="00475DED"/>
    <w:rsid w:val="004760B1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245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6DFD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4B52"/>
    <w:rsid w:val="004D5BD1"/>
    <w:rsid w:val="004D5CD7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67B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10E"/>
    <w:rsid w:val="00513618"/>
    <w:rsid w:val="00513669"/>
    <w:rsid w:val="005137F5"/>
    <w:rsid w:val="00513D41"/>
    <w:rsid w:val="00514B48"/>
    <w:rsid w:val="00515810"/>
    <w:rsid w:val="00515979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94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56C7"/>
    <w:rsid w:val="00526069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5D25"/>
    <w:rsid w:val="005361B4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CF0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B7C"/>
    <w:rsid w:val="00556F39"/>
    <w:rsid w:val="00557086"/>
    <w:rsid w:val="00557977"/>
    <w:rsid w:val="00557B07"/>
    <w:rsid w:val="00557EB3"/>
    <w:rsid w:val="00560059"/>
    <w:rsid w:val="005600C3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4F5F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050"/>
    <w:rsid w:val="005A6AC3"/>
    <w:rsid w:val="005A6C13"/>
    <w:rsid w:val="005A6CAA"/>
    <w:rsid w:val="005A7402"/>
    <w:rsid w:val="005B0356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3C0C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B3A"/>
    <w:rsid w:val="005D2E2B"/>
    <w:rsid w:val="005D34D6"/>
    <w:rsid w:val="005D3D8E"/>
    <w:rsid w:val="005D438D"/>
    <w:rsid w:val="005D4595"/>
    <w:rsid w:val="005D4981"/>
    <w:rsid w:val="005D4DDE"/>
    <w:rsid w:val="005D4ED9"/>
    <w:rsid w:val="005D5FD6"/>
    <w:rsid w:val="005D706E"/>
    <w:rsid w:val="005D7FA3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0BC5"/>
    <w:rsid w:val="005F106F"/>
    <w:rsid w:val="005F14E1"/>
    <w:rsid w:val="005F17FF"/>
    <w:rsid w:val="005F188E"/>
    <w:rsid w:val="005F285E"/>
    <w:rsid w:val="005F2B37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65F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C0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00E"/>
    <w:rsid w:val="00621CA0"/>
    <w:rsid w:val="00621D39"/>
    <w:rsid w:val="00621F26"/>
    <w:rsid w:val="0062225A"/>
    <w:rsid w:val="0062297B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660"/>
    <w:rsid w:val="00631B03"/>
    <w:rsid w:val="00631BAE"/>
    <w:rsid w:val="00631D44"/>
    <w:rsid w:val="00632261"/>
    <w:rsid w:val="00633939"/>
    <w:rsid w:val="00633DDC"/>
    <w:rsid w:val="00634010"/>
    <w:rsid w:val="006348A7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2FC6"/>
    <w:rsid w:val="00643F0D"/>
    <w:rsid w:val="006440B2"/>
    <w:rsid w:val="00644380"/>
    <w:rsid w:val="00645069"/>
    <w:rsid w:val="00645189"/>
    <w:rsid w:val="00645DCC"/>
    <w:rsid w:val="00646066"/>
    <w:rsid w:val="00647401"/>
    <w:rsid w:val="006474F4"/>
    <w:rsid w:val="006506EA"/>
    <w:rsid w:val="00650BF6"/>
    <w:rsid w:val="00650EDC"/>
    <w:rsid w:val="006510B8"/>
    <w:rsid w:val="00651289"/>
    <w:rsid w:val="00651313"/>
    <w:rsid w:val="00651367"/>
    <w:rsid w:val="0065137C"/>
    <w:rsid w:val="006513C5"/>
    <w:rsid w:val="006515E7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092"/>
    <w:rsid w:val="0068628F"/>
    <w:rsid w:val="0068633C"/>
    <w:rsid w:val="0068669B"/>
    <w:rsid w:val="00687AB4"/>
    <w:rsid w:val="00687D7E"/>
    <w:rsid w:val="00687E1C"/>
    <w:rsid w:val="00687F1A"/>
    <w:rsid w:val="0069039E"/>
    <w:rsid w:val="00690435"/>
    <w:rsid w:val="006905A4"/>
    <w:rsid w:val="00691761"/>
    <w:rsid w:val="0069201B"/>
    <w:rsid w:val="006921D8"/>
    <w:rsid w:val="006941D4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016"/>
    <w:rsid w:val="006B31FD"/>
    <w:rsid w:val="006B3754"/>
    <w:rsid w:val="006B377C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72E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C0C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4F69"/>
    <w:rsid w:val="006D5133"/>
    <w:rsid w:val="006D5174"/>
    <w:rsid w:val="006D5691"/>
    <w:rsid w:val="006D5741"/>
    <w:rsid w:val="006D5D49"/>
    <w:rsid w:val="006D5DA4"/>
    <w:rsid w:val="006D6303"/>
    <w:rsid w:val="006D6464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628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8"/>
    <w:rsid w:val="006F5D5C"/>
    <w:rsid w:val="006F5D80"/>
    <w:rsid w:val="006F5E33"/>
    <w:rsid w:val="006F64D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2E5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89B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455"/>
    <w:rsid w:val="0072560E"/>
    <w:rsid w:val="00725720"/>
    <w:rsid w:val="00725B26"/>
    <w:rsid w:val="00726220"/>
    <w:rsid w:val="00726477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0D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42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18"/>
    <w:rsid w:val="00754E32"/>
    <w:rsid w:val="00755055"/>
    <w:rsid w:val="00755579"/>
    <w:rsid w:val="0075599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39D"/>
    <w:rsid w:val="00765B63"/>
    <w:rsid w:val="007660E5"/>
    <w:rsid w:val="00766351"/>
    <w:rsid w:val="00766F59"/>
    <w:rsid w:val="00767067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AE0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BA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CD0"/>
    <w:rsid w:val="00793ED5"/>
    <w:rsid w:val="00793F2C"/>
    <w:rsid w:val="0079406C"/>
    <w:rsid w:val="0079509F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5566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1D29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4F56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D7CEA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904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C18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9F3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73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4F1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759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42D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749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6B6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0666"/>
    <w:rsid w:val="009413BD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7DA"/>
    <w:rsid w:val="00953F4F"/>
    <w:rsid w:val="00954446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3C0B"/>
    <w:rsid w:val="00974514"/>
    <w:rsid w:val="00974550"/>
    <w:rsid w:val="00974872"/>
    <w:rsid w:val="00974B5C"/>
    <w:rsid w:val="00975694"/>
    <w:rsid w:val="009762D7"/>
    <w:rsid w:val="00976316"/>
    <w:rsid w:val="00976523"/>
    <w:rsid w:val="0097689D"/>
    <w:rsid w:val="00977F07"/>
    <w:rsid w:val="009801AA"/>
    <w:rsid w:val="00980875"/>
    <w:rsid w:val="00980A45"/>
    <w:rsid w:val="00980C46"/>
    <w:rsid w:val="00980C70"/>
    <w:rsid w:val="0098114F"/>
    <w:rsid w:val="00981477"/>
    <w:rsid w:val="009815B1"/>
    <w:rsid w:val="0098192E"/>
    <w:rsid w:val="00981B36"/>
    <w:rsid w:val="00981B9E"/>
    <w:rsid w:val="00982355"/>
    <w:rsid w:val="00982385"/>
    <w:rsid w:val="009825A1"/>
    <w:rsid w:val="00982713"/>
    <w:rsid w:val="00982985"/>
    <w:rsid w:val="00983482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46D3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5B6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6FB5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5DD0"/>
    <w:rsid w:val="009D60E5"/>
    <w:rsid w:val="009D6853"/>
    <w:rsid w:val="009D68C8"/>
    <w:rsid w:val="009D6F27"/>
    <w:rsid w:val="009D7190"/>
    <w:rsid w:val="009D72D0"/>
    <w:rsid w:val="009D7EFD"/>
    <w:rsid w:val="009E0CB6"/>
    <w:rsid w:val="009E0D5A"/>
    <w:rsid w:val="009E101F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3F75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16"/>
    <w:rsid w:val="009E7988"/>
    <w:rsid w:val="009E7CA3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82F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3DF1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C11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02"/>
    <w:rsid w:val="00A22430"/>
    <w:rsid w:val="00A23351"/>
    <w:rsid w:val="00A234F3"/>
    <w:rsid w:val="00A240D5"/>
    <w:rsid w:val="00A24602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6D77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4E63"/>
    <w:rsid w:val="00A45039"/>
    <w:rsid w:val="00A4531F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4A9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63A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325"/>
    <w:rsid w:val="00AA79DC"/>
    <w:rsid w:val="00AB024C"/>
    <w:rsid w:val="00AB0319"/>
    <w:rsid w:val="00AB08D7"/>
    <w:rsid w:val="00AB0B64"/>
    <w:rsid w:val="00AB0E78"/>
    <w:rsid w:val="00AB0F6C"/>
    <w:rsid w:val="00AB1CC7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2B"/>
    <w:rsid w:val="00AC54F3"/>
    <w:rsid w:val="00AC5673"/>
    <w:rsid w:val="00AC5AEE"/>
    <w:rsid w:val="00AC5E66"/>
    <w:rsid w:val="00AC6C07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8B5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0C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68B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351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125D"/>
    <w:rsid w:val="00B41BBF"/>
    <w:rsid w:val="00B41FF9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0E57"/>
    <w:rsid w:val="00B71AD7"/>
    <w:rsid w:val="00B728C3"/>
    <w:rsid w:val="00B72C17"/>
    <w:rsid w:val="00B732BF"/>
    <w:rsid w:val="00B734A3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0EF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3B9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6FC"/>
    <w:rsid w:val="00B91AA1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726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345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5BD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BDB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DC9"/>
    <w:rsid w:val="00BC4EA8"/>
    <w:rsid w:val="00BC58D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0FA9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958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24D4"/>
    <w:rsid w:val="00C025EF"/>
    <w:rsid w:val="00C0267E"/>
    <w:rsid w:val="00C027A4"/>
    <w:rsid w:val="00C02881"/>
    <w:rsid w:val="00C02A2A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709"/>
    <w:rsid w:val="00C11933"/>
    <w:rsid w:val="00C1219E"/>
    <w:rsid w:val="00C126F8"/>
    <w:rsid w:val="00C12810"/>
    <w:rsid w:val="00C12821"/>
    <w:rsid w:val="00C12B61"/>
    <w:rsid w:val="00C12BC7"/>
    <w:rsid w:val="00C12C26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CFE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921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75F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3CE9"/>
    <w:rsid w:val="00CC4EF1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33D"/>
    <w:rsid w:val="00CE0B27"/>
    <w:rsid w:val="00CE1345"/>
    <w:rsid w:val="00CE16B1"/>
    <w:rsid w:val="00CE1877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CC8"/>
    <w:rsid w:val="00CF5DD4"/>
    <w:rsid w:val="00CF6370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1DE5"/>
    <w:rsid w:val="00D22C5C"/>
    <w:rsid w:val="00D22D59"/>
    <w:rsid w:val="00D24270"/>
    <w:rsid w:val="00D24482"/>
    <w:rsid w:val="00D2454A"/>
    <w:rsid w:val="00D249E6"/>
    <w:rsid w:val="00D254E9"/>
    <w:rsid w:val="00D25572"/>
    <w:rsid w:val="00D259F4"/>
    <w:rsid w:val="00D25D5B"/>
    <w:rsid w:val="00D25E3F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28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4C5D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7C3"/>
    <w:rsid w:val="00D8199C"/>
    <w:rsid w:val="00D8269B"/>
    <w:rsid w:val="00D827F2"/>
    <w:rsid w:val="00D82C85"/>
    <w:rsid w:val="00D83496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761"/>
    <w:rsid w:val="00D91B77"/>
    <w:rsid w:val="00D91E32"/>
    <w:rsid w:val="00D92EF3"/>
    <w:rsid w:val="00D92F01"/>
    <w:rsid w:val="00D945DA"/>
    <w:rsid w:val="00D946AF"/>
    <w:rsid w:val="00D94FED"/>
    <w:rsid w:val="00D95654"/>
    <w:rsid w:val="00D96302"/>
    <w:rsid w:val="00D972C1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0AB0"/>
    <w:rsid w:val="00DA10B9"/>
    <w:rsid w:val="00DA11D5"/>
    <w:rsid w:val="00DA1355"/>
    <w:rsid w:val="00DA1B47"/>
    <w:rsid w:val="00DA23AE"/>
    <w:rsid w:val="00DA2C7B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3"/>
    <w:rsid w:val="00DB66CE"/>
    <w:rsid w:val="00DB678D"/>
    <w:rsid w:val="00DB6B97"/>
    <w:rsid w:val="00DB6D8A"/>
    <w:rsid w:val="00DB7007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87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3FDB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52"/>
    <w:rsid w:val="00DF288A"/>
    <w:rsid w:val="00DF2AAC"/>
    <w:rsid w:val="00DF3658"/>
    <w:rsid w:val="00DF38EA"/>
    <w:rsid w:val="00DF4038"/>
    <w:rsid w:val="00DF4382"/>
    <w:rsid w:val="00DF453A"/>
    <w:rsid w:val="00DF457E"/>
    <w:rsid w:val="00DF4C1F"/>
    <w:rsid w:val="00DF50A7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54A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3BB"/>
    <w:rsid w:val="00E22878"/>
    <w:rsid w:val="00E2291B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273"/>
    <w:rsid w:val="00E409C0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725"/>
    <w:rsid w:val="00E45796"/>
    <w:rsid w:val="00E45BD5"/>
    <w:rsid w:val="00E45FAE"/>
    <w:rsid w:val="00E46A17"/>
    <w:rsid w:val="00E46CD0"/>
    <w:rsid w:val="00E47B93"/>
    <w:rsid w:val="00E505AC"/>
    <w:rsid w:val="00E50687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452"/>
    <w:rsid w:val="00E736D8"/>
    <w:rsid w:val="00E737A7"/>
    <w:rsid w:val="00E739DD"/>
    <w:rsid w:val="00E74163"/>
    <w:rsid w:val="00E74CE7"/>
    <w:rsid w:val="00E7569F"/>
    <w:rsid w:val="00E75768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592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7E9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3177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149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261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4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B0E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AD"/>
    <w:rsid w:val="00F13E03"/>
    <w:rsid w:val="00F13E85"/>
    <w:rsid w:val="00F14093"/>
    <w:rsid w:val="00F141E6"/>
    <w:rsid w:val="00F15451"/>
    <w:rsid w:val="00F15970"/>
    <w:rsid w:val="00F15D49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1AF"/>
    <w:rsid w:val="00F36617"/>
    <w:rsid w:val="00F36926"/>
    <w:rsid w:val="00F36BA2"/>
    <w:rsid w:val="00F370DE"/>
    <w:rsid w:val="00F37BCE"/>
    <w:rsid w:val="00F37D61"/>
    <w:rsid w:val="00F40117"/>
    <w:rsid w:val="00F40424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609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9A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138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2F"/>
    <w:rsid w:val="00F93EA0"/>
    <w:rsid w:val="00F93EC4"/>
    <w:rsid w:val="00F94605"/>
    <w:rsid w:val="00F946E7"/>
    <w:rsid w:val="00F95223"/>
    <w:rsid w:val="00F95343"/>
    <w:rsid w:val="00F957E8"/>
    <w:rsid w:val="00F95A9C"/>
    <w:rsid w:val="00F95FBE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B71"/>
    <w:rsid w:val="00FA2E7D"/>
    <w:rsid w:val="00FA35C3"/>
    <w:rsid w:val="00FA415A"/>
    <w:rsid w:val="00FA416A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91A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29E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1554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</TotalTime>
  <Pages>13</Pages>
  <Words>2981</Words>
  <Characters>12441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30</cp:revision>
  <cp:lastPrinted>2021-10-28T17:44:00Z</cp:lastPrinted>
  <dcterms:created xsi:type="dcterms:W3CDTF">2021-10-29T09:53:00Z</dcterms:created>
  <dcterms:modified xsi:type="dcterms:W3CDTF">2021-11-05T00:59:00Z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