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576A90E1" w14:textId="77777777" w:rsidR="00A81A1B" w:rsidRPr="00A81A1B" w:rsidRDefault="00A81A1B" w:rsidP="00C111CA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A81A1B">
        <w:rPr>
          <w:rFonts w:ascii="Angsana New" w:eastAsia="Times New Roman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E44F031" w14:textId="3740222E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26C218B" w14:textId="0852853C" w:rsidR="00057408" w:rsidRPr="00057408" w:rsidRDefault="00057408" w:rsidP="000574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213D8E07" w14:textId="5463726C" w:rsidR="001940E5" w:rsidRDefault="001940E5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1940E5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DDE5B07" w14:textId="77777777" w:rsidR="00C13355" w:rsidRPr="00C1335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0657117C" w14:textId="6048E4D0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ACA0162" w:rsidR="005A0745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A567E6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A567E6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32A3F979" w14:textId="62D38C22" w:rsidR="008869C0" w:rsidRPr="008869C0" w:rsidRDefault="008869C0" w:rsidP="008869C0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6EB0E655" w14:textId="30295BE1" w:rsidR="00581076" w:rsidRPr="00A567E6" w:rsidRDefault="003878EA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38C9BB82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2E2B427E" w14:textId="37E00BAE" w:rsidR="001B6349" w:rsidRPr="005606EB" w:rsidRDefault="001B634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37978CC" w14:textId="15D4E5E0" w:rsidR="007B2482" w:rsidRPr="00AE0BB7" w:rsidRDefault="000D77DB" w:rsidP="00CE7167">
      <w:pPr>
        <w:pStyle w:val="Ang15"/>
      </w:pPr>
      <w:r>
        <w:rPr>
          <w:cs/>
        </w:rPr>
        <w:br w:type="page"/>
      </w:r>
      <w:r w:rsidR="00203EEF" w:rsidRPr="00AE0BB7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AE0BB7">
        <w:rPr>
          <w:rFonts w:hint="cs"/>
          <w:cs/>
        </w:rPr>
        <w:t>ระหว่างกาล</w:t>
      </w:r>
      <w:r w:rsidR="00203EEF" w:rsidRPr="00AE0BB7">
        <w:rPr>
          <w:cs/>
        </w:rPr>
        <w:t>นี้</w:t>
      </w:r>
    </w:p>
    <w:p w14:paraId="161C1EED" w14:textId="77777777" w:rsidR="00B7732B" w:rsidRPr="00BA0C12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19ADDFB8" w:rsidR="007B2482" w:rsidRPr="00AE0BB7" w:rsidRDefault="00203EEF" w:rsidP="00CE7167">
      <w:pPr>
        <w:pStyle w:val="Ang15"/>
        <w:rPr>
          <w:lang w:val="en-US"/>
        </w:rPr>
      </w:pPr>
      <w:r w:rsidRPr="00AE0BB7">
        <w:rPr>
          <w:cs/>
        </w:rPr>
        <w:t>งบการเงิน</w:t>
      </w:r>
      <w:r w:rsidR="00C41850" w:rsidRPr="00AE0BB7">
        <w:rPr>
          <w:rFonts w:hint="cs"/>
          <w:cs/>
        </w:rPr>
        <w:t>ระหว่างกาล</w:t>
      </w:r>
      <w:r w:rsidRPr="00AE0BB7">
        <w:rPr>
          <w:cs/>
        </w:rPr>
        <w:t>นี</w:t>
      </w:r>
      <w:r w:rsidR="00800E16" w:rsidRPr="00AE0BB7">
        <w:rPr>
          <w:cs/>
        </w:rPr>
        <w:t>้ได้รับอนุมัติให้ออกงบการเงิน</w:t>
      </w:r>
      <w:r w:rsidRPr="00AE0BB7">
        <w:rPr>
          <w:cs/>
        </w:rPr>
        <w:t>จาก</w:t>
      </w:r>
      <w:r w:rsidR="00732BAC" w:rsidRPr="00AE0BB7">
        <w:rPr>
          <w:cs/>
        </w:rPr>
        <w:t>คณะกรรมการตรวจสอบตามการมอบหมายจากคณะกรรมการบริษัท</w:t>
      </w:r>
      <w:r w:rsidRPr="00AE0BB7">
        <w:rPr>
          <w:cs/>
        </w:rPr>
        <w:t xml:space="preserve"> เมื่อวันที่ </w:t>
      </w:r>
      <w:r w:rsidR="00E87174" w:rsidRPr="00E87174">
        <w:rPr>
          <w:rFonts w:asciiTheme="majorBidi" w:hAnsiTheme="majorBidi" w:cstheme="majorBidi"/>
          <w:lang w:val="en-US"/>
        </w:rPr>
        <w:t>8</w:t>
      </w:r>
      <w:r w:rsidR="008B5204" w:rsidRPr="00E87174">
        <w:rPr>
          <w:rFonts w:asciiTheme="majorBidi" w:hAnsiTheme="majorBidi" w:cstheme="majorBidi"/>
          <w:lang w:val="en-US"/>
        </w:rPr>
        <w:t xml:space="preserve"> </w:t>
      </w:r>
      <w:r w:rsidR="00462A00" w:rsidRPr="00E87174">
        <w:rPr>
          <w:rFonts w:asciiTheme="majorBidi" w:hAnsiTheme="majorBidi" w:cstheme="majorBidi" w:hint="cs"/>
          <w:cs/>
          <w:lang w:val="en-US"/>
        </w:rPr>
        <w:t>พฤศจิกายน</w:t>
      </w:r>
      <w:r w:rsidR="008B5204" w:rsidRPr="00E87174">
        <w:rPr>
          <w:rFonts w:hint="cs"/>
          <w:cs/>
          <w:lang w:val="en-US"/>
        </w:rPr>
        <w:t xml:space="preserve"> </w:t>
      </w:r>
      <w:r w:rsidR="003512FC" w:rsidRPr="00E87174">
        <w:rPr>
          <w:lang w:val="en-US"/>
        </w:rPr>
        <w:t>2564</w:t>
      </w:r>
    </w:p>
    <w:p w14:paraId="1327B7F9" w14:textId="77777777" w:rsidR="0059212C" w:rsidRPr="0059212C" w:rsidRDefault="0059212C" w:rsidP="00CE7167">
      <w:pPr>
        <w:pStyle w:val="Bo-Blankline"/>
        <w:ind w:right="0"/>
      </w:pPr>
    </w:p>
    <w:p w14:paraId="62B1FADB" w14:textId="20316127" w:rsidR="007B2482" w:rsidRDefault="007B2482" w:rsidP="0074022A">
      <w:pPr>
        <w:pStyle w:val="Caption"/>
        <w:ind w:left="549" w:hanging="549"/>
      </w:pPr>
      <w:r w:rsidRPr="00AE0BB7">
        <w:rPr>
          <w:cs/>
        </w:rPr>
        <w:t>เกณฑ์</w:t>
      </w:r>
      <w:r w:rsidRPr="00AE0BB7">
        <w:rPr>
          <w:rFonts w:hint="cs"/>
          <w:cs/>
        </w:rPr>
        <w:t>การจัดทำงบการเงิน</w:t>
      </w:r>
      <w:r w:rsidR="00AA3030" w:rsidRPr="00AE0BB7">
        <w:rPr>
          <w:rFonts w:hint="cs"/>
          <w:cs/>
        </w:rPr>
        <w:t>ระหว่างกาล</w:t>
      </w:r>
    </w:p>
    <w:p w14:paraId="2168E4E5" w14:textId="77777777" w:rsidR="00911B73" w:rsidRPr="00911B73" w:rsidRDefault="00911B73" w:rsidP="00911B73">
      <w:pPr>
        <w:pStyle w:val="Bo-Blankline"/>
        <w:ind w:right="0"/>
      </w:pPr>
    </w:p>
    <w:p w14:paraId="60F17F6B" w14:textId="1E7DC2CB" w:rsidR="007B2482" w:rsidRDefault="00911B73" w:rsidP="00911B73">
      <w:pPr>
        <w:pStyle w:val="Ang15"/>
      </w:pPr>
      <w:r w:rsidRPr="00911B73">
        <w:rPr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60907">
        <w:rPr>
          <w:rFonts w:asciiTheme="majorBidi" w:hAnsiTheme="majorBidi" w:cstheme="majorBidi"/>
          <w:cs/>
        </w:rPr>
        <w:br/>
      </w:r>
      <w:r w:rsidRPr="00911B73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11B73">
        <w:t xml:space="preserve">34 </w:t>
      </w:r>
      <w:r w:rsidRPr="00911B73">
        <w:rPr>
          <w:cs/>
        </w:rPr>
        <w:t xml:space="preserve">เรื่อง </w:t>
      </w:r>
      <w:r w:rsidRPr="00643E1B">
        <w:rPr>
          <w:i/>
          <w:iCs/>
          <w:cs/>
        </w:rPr>
        <w:t>การรายงานทางการเงินระหว่างกาล</w:t>
      </w:r>
      <w:r w:rsidRPr="00911B73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5A059C">
        <w:rPr>
          <w:rFonts w:hint="cs"/>
          <w:cs/>
        </w:rPr>
        <w:t xml:space="preserve"> </w:t>
      </w:r>
      <w:r w:rsidRPr="00911B73">
        <w:rPr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11B73">
        <w:t xml:space="preserve">31 </w:t>
      </w:r>
      <w:r w:rsidRPr="00911B73">
        <w:rPr>
          <w:cs/>
        </w:rPr>
        <w:t xml:space="preserve">ธันวาคม </w:t>
      </w:r>
      <w:r w:rsidRPr="00911B73">
        <w:t>2563</w:t>
      </w:r>
    </w:p>
    <w:p w14:paraId="074318AB" w14:textId="34161DF5" w:rsidR="00911B73" w:rsidRDefault="00911B73" w:rsidP="00911B73">
      <w:pPr>
        <w:pStyle w:val="Ang15"/>
        <w:rPr>
          <w:sz w:val="20"/>
          <w:szCs w:val="20"/>
        </w:rPr>
      </w:pPr>
    </w:p>
    <w:p w14:paraId="4F87FE92" w14:textId="720549DC" w:rsidR="00911B73" w:rsidRDefault="00911B73" w:rsidP="00911B73">
      <w:pPr>
        <w:pStyle w:val="Ang15"/>
      </w:pPr>
      <w:r w:rsidRPr="00911B73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11B73">
        <w:t xml:space="preserve">31 </w:t>
      </w:r>
      <w:r w:rsidRPr="00911B73">
        <w:rPr>
          <w:cs/>
        </w:rPr>
        <w:t xml:space="preserve">ธันวาคม </w:t>
      </w:r>
      <w:r w:rsidRPr="00911B73">
        <w:t>2563</w:t>
      </w:r>
    </w:p>
    <w:p w14:paraId="4FEF7D6C" w14:textId="77777777" w:rsidR="007F20FF" w:rsidRPr="007F20FF" w:rsidRDefault="007F20FF" w:rsidP="00911B73">
      <w:pPr>
        <w:pStyle w:val="Ang15"/>
        <w:rPr>
          <w:sz w:val="20"/>
          <w:szCs w:val="20"/>
        </w:rPr>
      </w:pPr>
    </w:p>
    <w:p w14:paraId="7918122B" w14:textId="77777777" w:rsidR="00D00D75" w:rsidRPr="00AB7B63" w:rsidRDefault="00D00D75" w:rsidP="00CE0986">
      <w:pPr>
        <w:pStyle w:val="Caption"/>
        <w:ind w:right="18"/>
      </w:pPr>
      <w:r w:rsidRPr="00AB7B63">
        <w:rPr>
          <w:cs/>
        </w:rPr>
        <w:t>การเปลี่ยนแปลงนโยบายการบัญชี</w:t>
      </w:r>
    </w:p>
    <w:p w14:paraId="2B7DF5E8" w14:textId="77777777" w:rsidR="00D00D75" w:rsidRPr="00AB7B63" w:rsidRDefault="00D00D75" w:rsidP="007413D6">
      <w:pPr>
        <w:pStyle w:val="Bo-Blankline"/>
      </w:pPr>
    </w:p>
    <w:p w14:paraId="2FEAE592" w14:textId="5C8B191A" w:rsidR="00DA74F1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การเปลี่ยนนโยบายการบันทึกบัญชีเงินลงทุนในบริษัทย่อยในงบการเงินเฉพาะกิจการ</w:t>
      </w:r>
    </w:p>
    <w:p w14:paraId="5F4EF39A" w14:textId="72E45021" w:rsidR="00070D56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E3057D" w14:textId="59A6A25D" w:rsidR="00070D56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7B63">
        <w:rPr>
          <w:rFonts w:ascii="Angsana New" w:hAnsi="Angsana New"/>
          <w:sz w:val="30"/>
          <w:szCs w:val="30"/>
          <w:cs/>
        </w:rPr>
        <w:t>บริษัทเปลี่ยนนโยบายการบันทึกบัญชีและการวัดมูลค่าภายหลังของเงินลงทุนในบริษัทย่อยในงบการเงิน</w:t>
      </w:r>
      <w:r w:rsidR="00760907">
        <w:rPr>
          <w:rFonts w:ascii="Angsana New" w:hAnsi="Angsana New"/>
          <w:sz w:val="30"/>
          <w:szCs w:val="30"/>
        </w:rPr>
        <w:br/>
      </w:r>
      <w:r w:rsidRPr="00AB7B63">
        <w:rPr>
          <w:rFonts w:ascii="Angsana New" w:hAnsi="Angsana New"/>
          <w:sz w:val="30"/>
          <w:szCs w:val="30"/>
          <w:cs/>
        </w:rPr>
        <w:t xml:space="preserve">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Pr="00AB7B63">
        <w:rPr>
          <w:rFonts w:ascii="Angsana New" w:hAnsi="Angsana New"/>
          <w:sz w:val="30"/>
          <w:szCs w:val="30"/>
        </w:rPr>
        <w:t xml:space="preserve">27 </w:t>
      </w:r>
      <w:r w:rsidRPr="00AB7B63">
        <w:rPr>
          <w:rFonts w:ascii="Angsana New" w:hAnsi="Angsana New"/>
          <w:sz w:val="30"/>
          <w:szCs w:val="30"/>
          <w:cs/>
        </w:rPr>
        <w:t xml:space="preserve">เรื่อง งบการเงินเฉพาะกิจการ โดยบริษัทเริ่มใช้นโยบายการบัญชีนี้ตั้งแต่วันที่ </w:t>
      </w:r>
      <w:r w:rsidRPr="00AB7B63">
        <w:rPr>
          <w:rFonts w:ascii="Angsana New" w:hAnsi="Angsana New"/>
          <w:sz w:val="30"/>
          <w:szCs w:val="30"/>
        </w:rPr>
        <w:t xml:space="preserve">1 </w:t>
      </w:r>
      <w:r w:rsidRPr="00AB7B63">
        <w:rPr>
          <w:rFonts w:ascii="Angsana New" w:hAnsi="Angsana New"/>
          <w:sz w:val="30"/>
          <w:szCs w:val="30"/>
          <w:cs/>
        </w:rPr>
        <w:t xml:space="preserve">มกราคม </w:t>
      </w:r>
      <w:r w:rsidRPr="00AB7B63">
        <w:rPr>
          <w:rFonts w:ascii="Angsana New" w:hAnsi="Angsana New"/>
          <w:sz w:val="30"/>
          <w:szCs w:val="30"/>
        </w:rPr>
        <w:t xml:space="preserve">2563 </w:t>
      </w:r>
      <w:r w:rsidRPr="00AB7B63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="00AB7B63" w:rsidRPr="00AB7B63">
        <w:rPr>
          <w:rFonts w:ascii="Angsana New" w:hAnsi="Angsana New" w:hint="cs"/>
          <w:sz w:val="30"/>
          <w:szCs w:val="30"/>
          <w:cs/>
        </w:rPr>
        <w:t>ผลกระทบต่องบการเงินสำหรับงวด</w:t>
      </w:r>
      <w:r w:rsidR="00462A00">
        <w:rPr>
          <w:rFonts w:ascii="Angsana New" w:hAnsi="Angsana New" w:hint="cs"/>
          <w:sz w:val="30"/>
          <w:szCs w:val="30"/>
          <w:cs/>
        </w:rPr>
        <w:t>เก้า</w:t>
      </w:r>
      <w:r w:rsidR="00AB7B63" w:rsidRPr="00AB7B6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AB7B63" w:rsidRPr="00FD27D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D27D7" w:rsidRPr="00FD27D7">
        <w:rPr>
          <w:rFonts w:asciiTheme="majorBidi" w:hAnsiTheme="majorBidi" w:cstheme="majorBidi"/>
          <w:sz w:val="30"/>
          <w:szCs w:val="30"/>
        </w:rPr>
        <w:t xml:space="preserve">30 </w:t>
      </w:r>
      <w:r w:rsidR="00462A0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FD27D7" w:rsidRPr="00FD27D7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FD27D7" w:rsidRPr="00FD27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7B63" w:rsidRPr="00FD27D7">
        <w:rPr>
          <w:rFonts w:ascii="Angsana New" w:hAnsi="Angsana New"/>
          <w:sz w:val="30"/>
          <w:szCs w:val="30"/>
          <w:lang w:val="en-US"/>
        </w:rPr>
        <w:t>2563</w:t>
      </w:r>
      <w:r w:rsidR="00AB7B63" w:rsidRPr="00AB7B63">
        <w:rPr>
          <w:rFonts w:ascii="Angsana New" w:hAnsi="Angsana New"/>
          <w:sz w:val="30"/>
          <w:szCs w:val="30"/>
          <w:lang w:val="en-US"/>
        </w:rPr>
        <w:t xml:space="preserve"> </w:t>
      </w:r>
      <w:r w:rsidR="00AB7B63" w:rsidRPr="00AB7B6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2496C60" w14:textId="31AB85DB" w:rsidR="007F20FF" w:rsidRDefault="007F20FF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270"/>
        <w:gridCol w:w="1440"/>
        <w:gridCol w:w="270"/>
        <w:gridCol w:w="1440"/>
      </w:tblGrid>
      <w:tr w:rsidR="00DE01F3" w:rsidRPr="00AB7B63" w14:paraId="6FB70757" w14:textId="77777777" w:rsidTr="003E28B6">
        <w:trPr>
          <w:trHeight w:val="230"/>
        </w:trPr>
        <w:tc>
          <w:tcPr>
            <w:tcW w:w="4320" w:type="dxa"/>
            <w:shd w:val="clear" w:color="auto" w:fill="auto"/>
            <w:vAlign w:val="bottom"/>
          </w:tcPr>
          <w:p w14:paraId="2B779CBF" w14:textId="7A79E0AC" w:rsidR="00DE01F3" w:rsidRPr="00AB7B63" w:rsidRDefault="00DA74F1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4860" w:type="dxa"/>
            <w:gridSpan w:val="5"/>
            <w:shd w:val="clear" w:color="auto" w:fill="auto"/>
          </w:tcPr>
          <w:p w14:paraId="26C50755" w14:textId="77777777" w:rsidR="00DE01F3" w:rsidRPr="00AB7B63" w:rsidRDefault="00DE01F3" w:rsidP="006D5F51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1F3" w:rsidRPr="00AB7B63" w14:paraId="78D81C8F" w14:textId="77777777" w:rsidTr="003E28B6">
        <w:trPr>
          <w:trHeight w:val="128"/>
        </w:trPr>
        <w:tc>
          <w:tcPr>
            <w:tcW w:w="4320" w:type="dxa"/>
            <w:shd w:val="clear" w:color="auto" w:fill="auto"/>
            <w:vAlign w:val="bottom"/>
          </w:tcPr>
          <w:p w14:paraId="5BA18F09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5FF944FA" w14:textId="01E2832F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lang w:val="en-US"/>
              </w:rPr>
            </w:pP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550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="00AB7B6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</w:t>
            </w:r>
            <w:r w:rsidRPr="00FD27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FD27D7" w:rsidRPr="00FD27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62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FD27D7" w:rsidRPr="00FD2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  <w:r w:rsidRPr="00FD27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2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E01F3" w:rsidRPr="00AB7B63" w14:paraId="238773A6" w14:textId="77777777" w:rsidTr="003E28B6">
        <w:trPr>
          <w:trHeight w:val="588"/>
        </w:trPr>
        <w:tc>
          <w:tcPr>
            <w:tcW w:w="4320" w:type="dxa"/>
            <w:shd w:val="clear" w:color="auto" w:fill="auto"/>
            <w:vAlign w:val="bottom"/>
          </w:tcPr>
          <w:p w14:paraId="15CC8FD0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B5EDC3" w14:textId="5936525A" w:rsidR="00DE01F3" w:rsidRPr="00AB7B63" w:rsidRDefault="00DE01F3" w:rsidP="00AB7B63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shd w:val="clear" w:color="auto" w:fill="auto"/>
          </w:tcPr>
          <w:p w14:paraId="556F2B74" w14:textId="77777777" w:rsidR="00DE01F3" w:rsidRPr="00AB7B63" w:rsidRDefault="00DE01F3" w:rsidP="006D5F51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E2E446" w14:textId="77777777" w:rsidR="00DE01F3" w:rsidRPr="00AB7B63" w:rsidRDefault="00DE01F3" w:rsidP="00AB7B63">
            <w:pPr>
              <w:ind w:left="-2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2F5C10D2" w14:textId="77777777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E1563" w14:textId="77777777" w:rsidR="00DE01F3" w:rsidRPr="00AB7B63" w:rsidRDefault="00DE01F3" w:rsidP="00AB7B6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DE01F3" w:rsidRPr="00AB7B63" w14:paraId="7E5A6DE8" w14:textId="77777777" w:rsidTr="003E28B6">
        <w:trPr>
          <w:trHeight w:val="242"/>
        </w:trPr>
        <w:tc>
          <w:tcPr>
            <w:tcW w:w="4320" w:type="dxa"/>
            <w:shd w:val="clear" w:color="auto" w:fill="auto"/>
          </w:tcPr>
          <w:p w14:paraId="1E6C6460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bidi="ar-SA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3F536BC6" w14:textId="77777777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1F3" w:rsidRPr="00AB7B63" w14:paraId="02134F89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20933327" w14:textId="77777777" w:rsidR="00DE01F3" w:rsidRPr="00AB7B63" w:rsidRDefault="00DE01F3" w:rsidP="006D5F51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E3004" w14:textId="77777777" w:rsidR="00DE01F3" w:rsidRPr="00AB7B63" w:rsidRDefault="00DE01F3" w:rsidP="00DE01F3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4E2EC" w14:textId="77777777" w:rsidR="00DE01F3" w:rsidRPr="00AB7B63" w:rsidRDefault="00DE01F3" w:rsidP="00DE01F3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9222691" w14:textId="77777777" w:rsidR="00DE01F3" w:rsidRPr="00AB7B63" w:rsidRDefault="00DE01F3" w:rsidP="00DE01F3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2E504F" w14:textId="77777777" w:rsidR="00DE01F3" w:rsidRPr="00AB7B63" w:rsidRDefault="00DE01F3" w:rsidP="00DE01F3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CBCA0F" w14:textId="77777777" w:rsidR="00DE01F3" w:rsidRPr="00AB7B63" w:rsidRDefault="00DE01F3" w:rsidP="00DE01F3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00F5F" w:rsidRPr="00AB7B63" w14:paraId="31418C4D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5FC33AB6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03660" w14:textId="4778AAD1" w:rsidR="00700F5F" w:rsidRPr="00800EA2" w:rsidRDefault="00E87174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2EE0D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30ECA" w14:textId="0B3BF49C" w:rsidR="00700F5F" w:rsidRPr="00AB7B63" w:rsidRDefault="00E87174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5,42</w:t>
            </w:r>
            <w:r w:rsidR="00935B60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B195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84D7D" w14:textId="74F768FB" w:rsidR="00700F5F" w:rsidRPr="00AB7B63" w:rsidRDefault="00E87174" w:rsidP="00800EA2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5,42</w:t>
            </w:r>
            <w:r w:rsidR="00935B60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</w:tr>
      <w:tr w:rsidR="00700F5F" w:rsidRPr="00AB7B63" w14:paraId="73E0A7BE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64AE9E06" w14:textId="4AF5687E" w:rsidR="00700F5F" w:rsidRPr="006B7D14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กำไรสำหรับ</w:t>
            </w:r>
            <w:r w:rsidR="006B7D14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12D24" w14:textId="3C66D195" w:rsidR="00700F5F" w:rsidRPr="00AB7B63" w:rsidRDefault="00E87174" w:rsidP="00700F5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3,339,711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D7334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9636A" w14:textId="13B05157" w:rsidR="00700F5F" w:rsidRPr="00AB7B63" w:rsidRDefault="00E87174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5,42</w:t>
            </w:r>
            <w:r w:rsidR="00935B6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7A4F7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047D7" w14:textId="589CB7CE" w:rsidR="00700F5F" w:rsidRPr="00AB7B63" w:rsidRDefault="00E87174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3,345,13</w:t>
            </w:r>
            <w:r w:rsidR="00935B6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00F5F" w:rsidRPr="00AB7B63" w14:paraId="4D1763DB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0C901D69" w14:textId="1BF720DD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0284" w14:textId="77777777" w:rsidR="00700F5F" w:rsidRPr="00AB7B63" w:rsidRDefault="00700F5F" w:rsidP="00700F5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E2C5E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8BE49" w14:textId="77777777" w:rsidR="00700F5F" w:rsidRPr="00AB7B63" w:rsidRDefault="00700F5F" w:rsidP="00592051">
            <w:pPr>
              <w:tabs>
                <w:tab w:val="decimal" w:pos="68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8A97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4E36" w14:textId="77777777" w:rsidR="00700F5F" w:rsidRPr="00AB7B63" w:rsidRDefault="00700F5F" w:rsidP="00592051">
            <w:pPr>
              <w:tabs>
                <w:tab w:val="decimal" w:pos="774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00F5F" w:rsidRPr="00AB7B63" w14:paraId="69C4A72B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155E9450" w14:textId="1414C29F" w:rsidR="00700F5F" w:rsidRPr="00AB7B63" w:rsidRDefault="00700F5F" w:rsidP="00592051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ส่วนแบ่งกำไรเบ็ดเสร็จอื่นของบริษัทย่อยตาม</w:t>
            </w:r>
            <w:r w:rsidR="00801F14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br/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C8D0A" w14:textId="3CFC8CFA" w:rsidR="00700F5F" w:rsidRPr="00F72C65" w:rsidRDefault="00E87174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B9984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D3178" w14:textId="2B8DB534" w:rsidR="00700F5F" w:rsidRPr="00AB7B63" w:rsidRDefault="00E87174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FC49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61306" w14:textId="44E5C3DA" w:rsidR="00700F5F" w:rsidRPr="00AB7B63" w:rsidRDefault="00E87174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151</w:t>
            </w:r>
          </w:p>
        </w:tc>
      </w:tr>
      <w:tr w:rsidR="00E87174" w:rsidRPr="00AB7B63" w14:paraId="6C1D2197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41205EA1" w14:textId="6E9242F2" w:rsidR="00E87174" w:rsidRPr="00AB7B63" w:rsidRDefault="00E87174" w:rsidP="00E87174">
            <w:pPr>
              <w:tabs>
                <w:tab w:val="left" w:pos="2563"/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-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สุทธิจากภาษีจากภาษีเงินได้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B1877" w14:textId="01979A21" w:rsidR="00E87174" w:rsidRPr="00594E94" w:rsidRDefault="00E87174" w:rsidP="00E87174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4E9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635C5" w14:textId="77777777" w:rsidR="00E87174" w:rsidRPr="00594E94" w:rsidRDefault="00E87174" w:rsidP="00E87174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9844F" w14:textId="30008854" w:rsidR="00E87174" w:rsidRPr="00594E94" w:rsidRDefault="00E87174" w:rsidP="00E87174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4E9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597F4" w14:textId="77777777" w:rsidR="00E87174" w:rsidRPr="00594E94" w:rsidRDefault="00E87174" w:rsidP="00E87174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32988" w14:textId="1F7ADC08" w:rsidR="00E87174" w:rsidRPr="00594E94" w:rsidRDefault="00E87174" w:rsidP="00E87174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4E9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E87174" w:rsidRPr="00AB7B63" w14:paraId="2127D615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349EA03B" w14:textId="58598F30" w:rsidR="00E87174" w:rsidRPr="00AB7B63" w:rsidRDefault="00E87174" w:rsidP="00E87174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D35F" w14:textId="6A4D3497" w:rsidR="00E87174" w:rsidRPr="00AB7B63" w:rsidRDefault="00E87174" w:rsidP="00E87174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3,339,711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AB87A" w14:textId="77777777" w:rsidR="00E87174" w:rsidRPr="00AB7B63" w:rsidRDefault="00E87174" w:rsidP="00E87174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41FC7" w14:textId="47767A66" w:rsidR="00E87174" w:rsidRPr="00AB7B63" w:rsidRDefault="00E87174" w:rsidP="00E87174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5,57</w:t>
            </w:r>
            <w:r w:rsidR="00935B6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3C7B8" w14:textId="77777777" w:rsidR="00E87174" w:rsidRPr="00AB7B63" w:rsidRDefault="00E87174" w:rsidP="00E87174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C10E" w14:textId="3A1B576B" w:rsidR="00E87174" w:rsidRPr="00AB7B63" w:rsidRDefault="00E87174" w:rsidP="00E87174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3,345,28</w:t>
            </w:r>
            <w:r w:rsidR="00935B6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87174" w:rsidRPr="00AB7B63" w14:paraId="27091C40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104CAC9D" w14:textId="77777777" w:rsidR="00E87174" w:rsidRPr="00AB7B63" w:rsidRDefault="00E87174" w:rsidP="00E87174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6B5266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(</w:t>
            </w:r>
            <w:r w:rsidRPr="006B5266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บาท</w:t>
            </w:r>
            <w:r w:rsidRPr="006B5266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6BEDD" w14:textId="5C7AEAB9" w:rsidR="00E87174" w:rsidRPr="00AB7B63" w:rsidRDefault="00E87174" w:rsidP="00E87174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512D8" w14:textId="77777777" w:rsidR="00E87174" w:rsidRPr="00AB7B63" w:rsidRDefault="00E87174" w:rsidP="00E87174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0AF81" w14:textId="6E5F8671" w:rsidR="00E87174" w:rsidRPr="00AB7B63" w:rsidRDefault="00E87174" w:rsidP="00E87174">
            <w:pPr>
              <w:tabs>
                <w:tab w:val="right" w:pos="8306"/>
              </w:tabs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9A2D5" w14:textId="77777777" w:rsidR="00E87174" w:rsidRPr="00AB7B63" w:rsidRDefault="00E87174" w:rsidP="00E87174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889D59" w14:textId="615E012A" w:rsidR="00E87174" w:rsidRPr="00AB7B63" w:rsidRDefault="00E87174" w:rsidP="00E87174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0.398</w:t>
            </w:r>
          </w:p>
        </w:tc>
      </w:tr>
    </w:tbl>
    <w:p w14:paraId="0DDADB1E" w14:textId="448B5C89" w:rsidR="0085218F" w:rsidRDefault="0085218F" w:rsidP="00DE01F3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p w14:paraId="3169BFE6" w14:textId="77777777" w:rsidR="0085218F" w:rsidRPr="00F778F9" w:rsidRDefault="0085218F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5063C9D6" w14:textId="30CEF006" w:rsidR="007B2482" w:rsidRPr="00AE0BB7" w:rsidRDefault="0000702A" w:rsidP="00435278">
      <w:pPr>
        <w:pStyle w:val="Caption"/>
        <w:rPr>
          <w:cs/>
        </w:rPr>
      </w:pPr>
      <w:r w:rsidRPr="00AE0BB7">
        <w:rPr>
          <w:rFonts w:hint="cs"/>
          <w:cs/>
        </w:rPr>
        <w:lastRenderedPageBreak/>
        <w:t>บุคคลหรือ</w:t>
      </w:r>
      <w:r w:rsidR="007B2482" w:rsidRPr="00AE0BB7">
        <w:rPr>
          <w:cs/>
        </w:rPr>
        <w:t>กิจการที่เกี่ยวข้องกัน</w:t>
      </w:r>
    </w:p>
    <w:p w14:paraId="1F42FC6C" w14:textId="77777777" w:rsidR="00CF2B36" w:rsidRPr="00E003FB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79A09B2" w14:textId="5FF9B783" w:rsidR="00A26EF1" w:rsidRDefault="00620539" w:rsidP="00F47D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A61307">
        <w:rPr>
          <w:rFonts w:ascii="Angsana New" w:hAnsi="Angsana New" w:hint="cs"/>
          <w:sz w:val="30"/>
          <w:szCs w:val="30"/>
          <w:cs/>
        </w:rPr>
        <w:t>บริษัทใหญ่และ</w:t>
      </w:r>
      <w:r w:rsidRPr="00620539">
        <w:rPr>
          <w:rFonts w:ascii="Angsana New" w:hAnsi="Angsana New"/>
          <w:sz w:val="30"/>
          <w:szCs w:val="30"/>
          <w:cs/>
        </w:rPr>
        <w:t xml:space="preserve">บริษัทย่อยได้เปิดเผยในหมายเหตุข้อ </w:t>
      </w:r>
      <w:r w:rsidR="00A0132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655EB">
        <w:rPr>
          <w:rFonts w:ascii="Angsana New" w:hAnsi="Angsana New" w:hint="cs"/>
          <w:sz w:val="30"/>
          <w:szCs w:val="30"/>
          <w:cs/>
        </w:rPr>
        <w:t>สำหรับ</w:t>
      </w:r>
      <w:r w:rsidR="00F47DB8" w:rsidRPr="00F47DB8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="00D655EB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2839C4F5" w14:textId="77777777" w:rsidR="00C700BF" w:rsidRPr="00C700BF" w:rsidRDefault="00C700BF" w:rsidP="00F47DB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0F7BCD" w14:textId="5CD3B5C5" w:rsidR="00D655EB" w:rsidRPr="003D51BE" w:rsidRDefault="00D655EB" w:rsidP="00F47DB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462A0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3D51B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30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462A00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ยน 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>2564</w:t>
      </w:r>
    </w:p>
    <w:p w14:paraId="0EADFA05" w14:textId="77777777" w:rsidR="00D655EB" w:rsidRPr="00D655EB" w:rsidRDefault="00D655EB" w:rsidP="00F47DB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56BAA3B" w14:textId="7087394C" w:rsidR="00F758C6" w:rsidRPr="00F47DB8" w:rsidRDefault="00D655EB" w:rsidP="00F47D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  <w:r w:rsidR="00A705EE">
        <w:rPr>
          <w:rFonts w:ascii="Angsana New" w:hAnsi="Angsana New"/>
          <w:sz w:val="30"/>
          <w:szCs w:val="30"/>
        </w:rPr>
        <w:tab/>
      </w:r>
    </w:p>
    <w:p w14:paraId="25EC5D64" w14:textId="77777777" w:rsidR="00F47DB8" w:rsidRPr="00F758C6" w:rsidRDefault="00F47DB8" w:rsidP="00BB732D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97"/>
        <w:gridCol w:w="270"/>
        <w:gridCol w:w="1143"/>
        <w:gridCol w:w="270"/>
        <w:gridCol w:w="1116"/>
        <w:gridCol w:w="270"/>
        <w:gridCol w:w="1134"/>
      </w:tblGrid>
      <w:tr w:rsidR="00F72C65" w:rsidRPr="00715194" w14:paraId="2C79C22B" w14:textId="77777777" w:rsidTr="00005C43">
        <w:trPr>
          <w:trHeight w:val="641"/>
          <w:tblHeader/>
        </w:trPr>
        <w:tc>
          <w:tcPr>
            <w:tcW w:w="3780" w:type="dxa"/>
          </w:tcPr>
          <w:p w14:paraId="51F3B0E7" w14:textId="5333B9BE" w:rsidR="00F72C65" w:rsidRPr="00715194" w:rsidRDefault="00C91436" w:rsidP="0074022A">
            <w:pPr>
              <w:pStyle w:val="BodyText"/>
              <w:tabs>
                <w:tab w:val="left" w:pos="345"/>
              </w:tabs>
              <w:spacing w:after="0" w:line="240" w:lineRule="auto"/>
              <w:ind w:left="255" w:right="-10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4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0CD661C4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71597F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28326F0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C65" w:rsidRPr="00715194" w14:paraId="7727BE0F" w14:textId="77777777" w:rsidTr="00005C43">
        <w:trPr>
          <w:trHeight w:val="397"/>
          <w:tblHeader/>
        </w:trPr>
        <w:tc>
          <w:tcPr>
            <w:tcW w:w="3780" w:type="dxa"/>
            <w:vAlign w:val="bottom"/>
          </w:tcPr>
          <w:p w14:paraId="561AC48F" w14:textId="0201B42A" w:rsidR="00F72C65" w:rsidRPr="00715194" w:rsidRDefault="00F72C65" w:rsidP="00F72C65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62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2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97" w:type="dxa"/>
          </w:tcPr>
          <w:p w14:paraId="5BF39317" w14:textId="0C895580" w:rsidR="00F72C65" w:rsidRPr="00715194" w:rsidRDefault="00F72C65" w:rsidP="00F72C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5EBDD6" w14:textId="77777777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A5847A" w14:textId="57406850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D7E59B" w14:textId="77777777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904860" w14:textId="484D415C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E352EEB" w14:textId="77777777" w:rsidR="00F72C65" w:rsidRPr="00715194" w:rsidRDefault="00F72C65" w:rsidP="00F72C6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55AF02" w14:textId="333F4BA9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72C65" w:rsidRPr="00715194" w14:paraId="3758AF57" w14:textId="77777777" w:rsidTr="00005C43">
        <w:trPr>
          <w:trHeight w:val="353"/>
          <w:tblHeader/>
        </w:trPr>
        <w:tc>
          <w:tcPr>
            <w:tcW w:w="3780" w:type="dxa"/>
          </w:tcPr>
          <w:p w14:paraId="4AB33996" w14:textId="77777777" w:rsidR="00F72C65" w:rsidRPr="00EC291A" w:rsidRDefault="00F72C65" w:rsidP="00B174D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8B51E4F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C65" w:rsidRPr="00715194" w14:paraId="51A2D628" w14:textId="77777777" w:rsidTr="00256F35">
        <w:tc>
          <w:tcPr>
            <w:tcW w:w="3780" w:type="dxa"/>
          </w:tcPr>
          <w:p w14:paraId="604B72FF" w14:textId="77777777" w:rsidR="00F72C65" w:rsidRPr="00715194" w:rsidRDefault="00F72C65" w:rsidP="00B174D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14:paraId="49878B09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DAF69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C6F3281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12CF2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560E96" w14:textId="77777777" w:rsidR="00F72C65" w:rsidRPr="0074022A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7A860F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75A0B4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6FD5F82D" w14:textId="77777777" w:rsidTr="00256F35">
        <w:tc>
          <w:tcPr>
            <w:tcW w:w="3780" w:type="dxa"/>
          </w:tcPr>
          <w:p w14:paraId="6EFEA248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97" w:type="dxa"/>
          </w:tcPr>
          <w:p w14:paraId="39A4979F" w14:textId="6D1B791F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1,516,195</w:t>
            </w:r>
          </w:p>
        </w:tc>
        <w:tc>
          <w:tcPr>
            <w:tcW w:w="270" w:type="dxa"/>
          </w:tcPr>
          <w:p w14:paraId="7A598527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7561391" w14:textId="2886E105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1,544,300</w:t>
            </w:r>
          </w:p>
        </w:tc>
        <w:tc>
          <w:tcPr>
            <w:tcW w:w="270" w:type="dxa"/>
          </w:tcPr>
          <w:p w14:paraId="1C3978D2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63DCCD47" w14:textId="0289F480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1,516,195</w:t>
            </w:r>
          </w:p>
        </w:tc>
        <w:tc>
          <w:tcPr>
            <w:tcW w:w="270" w:type="dxa"/>
          </w:tcPr>
          <w:p w14:paraId="28BC177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DC7DE1" w14:textId="6CB7E441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1,544,300</w:t>
            </w:r>
          </w:p>
        </w:tc>
      </w:tr>
      <w:tr w:rsidR="00DA5ADC" w:rsidRPr="00715194" w14:paraId="137819BB" w14:textId="77777777" w:rsidTr="00256F35">
        <w:tc>
          <w:tcPr>
            <w:tcW w:w="3780" w:type="dxa"/>
          </w:tcPr>
          <w:p w14:paraId="7E9ED593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97" w:type="dxa"/>
          </w:tcPr>
          <w:p w14:paraId="2E7452BA" w14:textId="5202906C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2,187,773</w:t>
            </w:r>
          </w:p>
        </w:tc>
        <w:tc>
          <w:tcPr>
            <w:tcW w:w="270" w:type="dxa"/>
          </w:tcPr>
          <w:p w14:paraId="3F9679D2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ACC3560" w14:textId="380FA55E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2,117,101</w:t>
            </w:r>
          </w:p>
        </w:tc>
        <w:tc>
          <w:tcPr>
            <w:tcW w:w="270" w:type="dxa"/>
          </w:tcPr>
          <w:p w14:paraId="57284D4F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02ABAB2" w14:textId="29DE48BF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2,187,773</w:t>
            </w:r>
          </w:p>
        </w:tc>
        <w:tc>
          <w:tcPr>
            <w:tcW w:w="270" w:type="dxa"/>
          </w:tcPr>
          <w:p w14:paraId="42492730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714531" w14:textId="0BA92DE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2,117,101</w:t>
            </w:r>
          </w:p>
        </w:tc>
      </w:tr>
      <w:tr w:rsidR="00DA5ADC" w:rsidRPr="00715194" w14:paraId="654BAD13" w14:textId="77777777" w:rsidTr="00256F35">
        <w:tc>
          <w:tcPr>
            <w:tcW w:w="3780" w:type="dxa"/>
          </w:tcPr>
          <w:p w14:paraId="017FE5DE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22A21B57" w14:textId="461588CD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5A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3FFF9A18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BC7669E" w14:textId="177D46F0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2,822</w:t>
            </w:r>
          </w:p>
        </w:tc>
        <w:tc>
          <w:tcPr>
            <w:tcW w:w="270" w:type="dxa"/>
          </w:tcPr>
          <w:p w14:paraId="3BB8A01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4E2E415" w14:textId="0809C600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5A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7F54BCE9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E03B31" w14:textId="215D0469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2,822</w:t>
            </w:r>
          </w:p>
        </w:tc>
      </w:tr>
      <w:tr w:rsidR="00DA5ADC" w:rsidRPr="00715194" w14:paraId="4A5CA178" w14:textId="77777777" w:rsidTr="00256F35">
        <w:tc>
          <w:tcPr>
            <w:tcW w:w="3780" w:type="dxa"/>
          </w:tcPr>
          <w:p w14:paraId="233BAFDC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97" w:type="dxa"/>
          </w:tcPr>
          <w:p w14:paraId="43D64B5C" w14:textId="7EDA21D3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0F15EA5B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6CC680B" w14:textId="36E8B716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7AC056AB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FC9D4CF" w14:textId="67C87BBF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3CF5D840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75DAEE" w14:textId="607E27D8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</w:tr>
      <w:tr w:rsidR="00DA5ADC" w:rsidRPr="00715194" w14:paraId="180EA10D" w14:textId="77777777" w:rsidTr="00256F35">
        <w:tc>
          <w:tcPr>
            <w:tcW w:w="3780" w:type="dxa"/>
          </w:tcPr>
          <w:p w14:paraId="5EAB5D98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71519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97" w:type="dxa"/>
          </w:tcPr>
          <w:p w14:paraId="6F328AB9" w14:textId="1150A6A6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0100DABD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8D43E22" w14:textId="4A10206A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21605E0B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9049A1D" w14:textId="3278B522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1098F8A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880402" w14:textId="336AD44E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</w:tr>
      <w:tr w:rsidR="00DA5ADC" w:rsidRPr="00715194" w14:paraId="38227796" w14:textId="77777777" w:rsidTr="00256F35">
        <w:tc>
          <w:tcPr>
            <w:tcW w:w="3780" w:type="dxa"/>
          </w:tcPr>
          <w:p w14:paraId="1C3546A4" w14:textId="05E9AC7F" w:rsidR="00DA5ADC" w:rsidRPr="00A705EE" w:rsidRDefault="00DA5ADC" w:rsidP="00DA5ADC">
            <w:pPr>
              <w:ind w:right="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42E3BF9E" w14:textId="5E15DFAE" w:rsidR="00DA5ADC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70" w:type="dxa"/>
          </w:tcPr>
          <w:p w14:paraId="363AF986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F835D74" w14:textId="4BCE264C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3DA4E177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796A6027" w14:textId="5AD60A6B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70" w:type="dxa"/>
          </w:tcPr>
          <w:p w14:paraId="00F7B4C7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DEEC78" w14:textId="553460C4" w:rsidR="00DA5ADC" w:rsidRPr="00BC062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</w:tr>
      <w:tr w:rsidR="00DA5ADC" w:rsidRPr="00715194" w14:paraId="7FA721BF" w14:textId="77777777" w:rsidTr="00256F35">
        <w:tc>
          <w:tcPr>
            <w:tcW w:w="3780" w:type="dxa"/>
          </w:tcPr>
          <w:p w14:paraId="2EF8DC35" w14:textId="427831F9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5EE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1C249C6C" w14:textId="08330AF4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11,165</w:t>
            </w:r>
          </w:p>
        </w:tc>
        <w:tc>
          <w:tcPr>
            <w:tcW w:w="270" w:type="dxa"/>
          </w:tcPr>
          <w:p w14:paraId="4391936E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2D1C5A4" w14:textId="73310F34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13,409</w:t>
            </w:r>
          </w:p>
        </w:tc>
        <w:tc>
          <w:tcPr>
            <w:tcW w:w="270" w:type="dxa"/>
          </w:tcPr>
          <w:p w14:paraId="049806E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74CF1EE" w14:textId="60F9900C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11,165</w:t>
            </w:r>
          </w:p>
        </w:tc>
        <w:tc>
          <w:tcPr>
            <w:tcW w:w="270" w:type="dxa"/>
          </w:tcPr>
          <w:p w14:paraId="3DEA0B8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C9329A" w14:textId="639C0F19" w:rsidR="00DA5ADC" w:rsidRPr="00BC062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13,409</w:t>
            </w:r>
          </w:p>
        </w:tc>
      </w:tr>
      <w:tr w:rsidR="00DA5ADC" w:rsidRPr="00715194" w14:paraId="449709B3" w14:textId="77777777" w:rsidTr="00256F35">
        <w:tc>
          <w:tcPr>
            <w:tcW w:w="3780" w:type="dxa"/>
            <w:shd w:val="clear" w:color="auto" w:fill="auto"/>
          </w:tcPr>
          <w:p w14:paraId="04452321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14:paraId="6B614D54" w14:textId="2937E5F8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1,593,000</w:t>
            </w:r>
          </w:p>
        </w:tc>
        <w:tc>
          <w:tcPr>
            <w:tcW w:w="270" w:type="dxa"/>
            <w:shd w:val="clear" w:color="auto" w:fill="auto"/>
          </w:tcPr>
          <w:p w14:paraId="0EE06D08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2C37365" w14:textId="703746E8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  <w:tc>
          <w:tcPr>
            <w:tcW w:w="270" w:type="dxa"/>
          </w:tcPr>
          <w:p w14:paraId="2F2EB8F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E7ABC50" w14:textId="6FF760A8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1,593,000</w:t>
            </w:r>
          </w:p>
        </w:tc>
        <w:tc>
          <w:tcPr>
            <w:tcW w:w="270" w:type="dxa"/>
            <w:shd w:val="clear" w:color="auto" w:fill="auto"/>
          </w:tcPr>
          <w:p w14:paraId="3597281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E920AC" w14:textId="0415F4B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</w:tr>
      <w:tr w:rsidR="00DA5ADC" w:rsidRPr="00715194" w14:paraId="12C89EEE" w14:textId="77777777" w:rsidTr="00256F35">
        <w:tc>
          <w:tcPr>
            <w:tcW w:w="3780" w:type="dxa"/>
            <w:shd w:val="clear" w:color="auto" w:fill="auto"/>
          </w:tcPr>
          <w:p w14:paraId="76A3519D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727EE819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9AEEDD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7CA376E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BD31B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28AFD0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EDAE3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40F37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ADC" w:rsidRPr="00715194" w14:paraId="2F7B8178" w14:textId="77777777" w:rsidTr="00256F35">
        <w:tc>
          <w:tcPr>
            <w:tcW w:w="3780" w:type="dxa"/>
            <w:shd w:val="clear" w:color="auto" w:fill="auto"/>
          </w:tcPr>
          <w:p w14:paraId="3585D89E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  <w:shd w:val="clear" w:color="auto" w:fill="auto"/>
          </w:tcPr>
          <w:p w14:paraId="6AD3FC2A" w14:textId="07AC7936" w:rsidR="00DA5ADC" w:rsidRPr="00715194" w:rsidRDefault="00DA5ADC" w:rsidP="0021713D">
            <w:pPr>
              <w:spacing w:line="240" w:lineRule="atLeast"/>
              <w:ind w:left="-11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DBE22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FF40754" w14:textId="1E525F9A" w:rsidR="00DA5ADC" w:rsidRPr="00715194" w:rsidRDefault="00DA5ADC" w:rsidP="0021713D">
            <w:pPr>
              <w:spacing w:line="240" w:lineRule="atLeast"/>
              <w:ind w:left="-11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9E759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FBD2643" w14:textId="536236C9" w:rsidR="00DA5ADC" w:rsidRPr="00715194" w:rsidRDefault="00DA5ADC" w:rsidP="0021713D">
            <w:pPr>
              <w:spacing w:line="240" w:lineRule="atLeast"/>
              <w:ind w:left="-11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71A58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E7963D" w14:textId="753AEB43" w:rsidR="00DA5ADC" w:rsidRPr="00F72C65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5ADC" w:rsidRPr="00715194" w14:paraId="2E49E97A" w14:textId="77777777" w:rsidTr="00256F35">
        <w:tc>
          <w:tcPr>
            <w:tcW w:w="3780" w:type="dxa"/>
            <w:shd w:val="clear" w:color="auto" w:fill="auto"/>
          </w:tcPr>
          <w:p w14:paraId="3022B43B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  <w:shd w:val="clear" w:color="auto" w:fill="auto"/>
          </w:tcPr>
          <w:p w14:paraId="3E691AE5" w14:textId="25F7B14F" w:rsidR="00DA5ADC" w:rsidRPr="00715194" w:rsidRDefault="00DA5ADC" w:rsidP="0021713D">
            <w:pPr>
              <w:spacing w:line="240" w:lineRule="atLeast"/>
              <w:ind w:left="-11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398666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6E5F4A2" w14:textId="4B72297C" w:rsidR="00DA5ADC" w:rsidRPr="00715194" w:rsidRDefault="00DA5ADC" w:rsidP="0021713D">
            <w:pPr>
              <w:spacing w:line="240" w:lineRule="atLeast"/>
              <w:ind w:left="-11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E6D52C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88CEF99" w14:textId="1614A207" w:rsidR="00DA5ADC" w:rsidRPr="00715194" w:rsidRDefault="00DA5ADC" w:rsidP="0021713D">
            <w:pPr>
              <w:spacing w:line="240" w:lineRule="atLeast"/>
              <w:ind w:left="-11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088BD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1A916D" w14:textId="3A0C2CCB" w:rsidR="00DA5ADC" w:rsidRPr="00F72C65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DA5ADC" w:rsidRPr="00715194" w14:paraId="18E5B68C" w14:textId="77777777" w:rsidTr="00256F35">
        <w:tc>
          <w:tcPr>
            <w:tcW w:w="3780" w:type="dxa"/>
            <w:shd w:val="clear" w:color="auto" w:fill="auto"/>
          </w:tcPr>
          <w:p w14:paraId="365BDBD7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D0D9BC5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1DDE83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AEE0A81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5B236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0626FB3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63F4B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AF6C97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26EFCDA5" w14:textId="77777777" w:rsidTr="00256F35">
        <w:tc>
          <w:tcPr>
            <w:tcW w:w="3780" w:type="dxa"/>
            <w:shd w:val="clear" w:color="auto" w:fill="auto"/>
          </w:tcPr>
          <w:p w14:paraId="582D6E0A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1E355FD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66BB60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52F445E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5E929B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42B1096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2820E2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82687F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4503372C" w14:textId="77777777" w:rsidTr="00256F35">
        <w:tc>
          <w:tcPr>
            <w:tcW w:w="3780" w:type="dxa"/>
            <w:shd w:val="clear" w:color="auto" w:fill="auto"/>
          </w:tcPr>
          <w:p w14:paraId="3104AD6B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B7DA097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86759B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A5A905A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60ACC1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AD03CB5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5C85E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D4851C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551B513E" w14:textId="77777777" w:rsidTr="00256F35">
        <w:tc>
          <w:tcPr>
            <w:tcW w:w="3780" w:type="dxa"/>
            <w:shd w:val="clear" w:color="auto" w:fill="auto"/>
          </w:tcPr>
          <w:p w14:paraId="2C752775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577834E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F50BF8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7D9119E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85C339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F9F400A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68B3C5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C57B64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7E9C54BF" w14:textId="77777777" w:rsidTr="00256F35">
        <w:tc>
          <w:tcPr>
            <w:tcW w:w="3780" w:type="dxa"/>
            <w:shd w:val="clear" w:color="auto" w:fill="auto"/>
          </w:tcPr>
          <w:p w14:paraId="204030B9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999EF44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7CD72D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D579A29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C1F54F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FEC9194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9D3F6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6569E5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436CA08A" w14:textId="77777777" w:rsidTr="00256F35">
        <w:tc>
          <w:tcPr>
            <w:tcW w:w="3780" w:type="dxa"/>
            <w:shd w:val="clear" w:color="auto" w:fill="auto"/>
          </w:tcPr>
          <w:p w14:paraId="3E0EA8AE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369ECF5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B4535D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DEEE0E4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656F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FB2BD75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1B243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4955C8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0C4CCFEF" w14:textId="77777777" w:rsidTr="00256F35">
        <w:tc>
          <w:tcPr>
            <w:tcW w:w="3780" w:type="dxa"/>
            <w:shd w:val="clear" w:color="auto" w:fill="auto"/>
          </w:tcPr>
          <w:p w14:paraId="74F92E2F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66DAC73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7D767F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0379AE3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DCB8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DB51A48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BE371E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553E89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0AB434DC" w14:textId="77777777" w:rsidTr="00256F35">
        <w:tc>
          <w:tcPr>
            <w:tcW w:w="3780" w:type="dxa"/>
            <w:shd w:val="clear" w:color="auto" w:fill="auto"/>
          </w:tcPr>
          <w:p w14:paraId="2422E3DC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98C36C7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1E518D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D2B5F37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F0CEC0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8384257" w14:textId="77777777" w:rsidR="00DA5ADC" w:rsidRPr="00715194" w:rsidRDefault="00DA5ADC" w:rsidP="00DA5AD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55CBFD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7F6E38" w14:textId="77777777" w:rsidR="00DA5ADC" w:rsidRPr="001E050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ADC" w:rsidRPr="00715194" w14:paraId="4938F1D9" w14:textId="77777777" w:rsidTr="00256F35">
        <w:tc>
          <w:tcPr>
            <w:tcW w:w="3780" w:type="dxa"/>
          </w:tcPr>
          <w:p w14:paraId="648EAFEE" w14:textId="1F19CB0D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97" w:type="dxa"/>
          </w:tcPr>
          <w:p w14:paraId="510029A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4AF6F7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CF1088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E199C7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AD56D0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C4FB51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EA0E71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ADC" w:rsidRPr="00715194" w14:paraId="263F9E49" w14:textId="77777777" w:rsidTr="00256F35">
        <w:tc>
          <w:tcPr>
            <w:tcW w:w="3780" w:type="dxa"/>
          </w:tcPr>
          <w:p w14:paraId="28A2E1C8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0BBC883B" w14:textId="3E54927E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5AC2F95A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4E4DB33" w14:textId="60AB4A29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</w:tcPr>
          <w:p w14:paraId="5AB9DD69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6FF397" w14:textId="6CC11109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0CE0B7A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26CAB" w14:textId="0E640343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</w:tr>
      <w:tr w:rsidR="00DA5ADC" w:rsidRPr="00715194" w14:paraId="771A97B7" w14:textId="77777777" w:rsidTr="00256F35">
        <w:tc>
          <w:tcPr>
            <w:tcW w:w="3780" w:type="dxa"/>
          </w:tcPr>
          <w:p w14:paraId="71A818E7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58D05392" w14:textId="789295BB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13,048</w:t>
            </w:r>
          </w:p>
        </w:tc>
        <w:tc>
          <w:tcPr>
            <w:tcW w:w="270" w:type="dxa"/>
          </w:tcPr>
          <w:p w14:paraId="4B22F968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7C6DDCE" w14:textId="57D09C3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4,014</w:t>
            </w:r>
          </w:p>
        </w:tc>
        <w:tc>
          <w:tcPr>
            <w:tcW w:w="270" w:type="dxa"/>
          </w:tcPr>
          <w:p w14:paraId="4337E53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260CCAA" w14:textId="5018018B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13,048</w:t>
            </w:r>
          </w:p>
        </w:tc>
        <w:tc>
          <w:tcPr>
            <w:tcW w:w="270" w:type="dxa"/>
          </w:tcPr>
          <w:p w14:paraId="66986840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E45EED" w14:textId="309C3A39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4,014</w:t>
            </w:r>
          </w:p>
        </w:tc>
      </w:tr>
      <w:tr w:rsidR="00DA5ADC" w:rsidRPr="00715194" w14:paraId="01CEB119" w14:textId="77777777" w:rsidTr="00256F35">
        <w:tc>
          <w:tcPr>
            <w:tcW w:w="3780" w:type="dxa"/>
          </w:tcPr>
          <w:p w14:paraId="523B3DCB" w14:textId="66695EFE" w:rsidR="00DA5ADC" w:rsidRPr="00554DD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97" w:type="dxa"/>
          </w:tcPr>
          <w:p w14:paraId="45BE6764" w14:textId="1DD59CD0" w:rsidR="00DA5ADC" w:rsidRPr="00715194" w:rsidRDefault="00DA5ADC" w:rsidP="002A4DCF">
            <w:pPr>
              <w:spacing w:line="240" w:lineRule="atLeast"/>
              <w:ind w:left="-114" w:right="-1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914E95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5806925" w14:textId="6CEE4431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</w:tcPr>
          <w:p w14:paraId="6A4E8110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0BA2DBC" w14:textId="44000D0F" w:rsidR="00DA5ADC" w:rsidRPr="00715194" w:rsidRDefault="00DA5ADC" w:rsidP="002A4DCF">
            <w:pPr>
              <w:spacing w:line="240" w:lineRule="atLeast"/>
              <w:ind w:left="-114" w:right="-1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7966D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6BA612" w14:textId="631B8E7B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</w:tr>
      <w:tr w:rsidR="00DA5ADC" w:rsidRPr="00715194" w14:paraId="54FBE6A4" w14:textId="77777777" w:rsidTr="00256F35">
        <w:tc>
          <w:tcPr>
            <w:tcW w:w="3780" w:type="dxa"/>
          </w:tcPr>
          <w:p w14:paraId="716CB42A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7248B647" w14:textId="26ED918F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6A85BED9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7F76AD1" w14:textId="1FEB2995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59C9A18D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477EF5" w14:textId="4DB974E2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7CDE4395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D3AF60" w14:textId="398BD3F7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DA5ADC" w:rsidRPr="00715194" w14:paraId="1A9BB84F" w14:textId="77777777" w:rsidTr="00256F35">
        <w:tc>
          <w:tcPr>
            <w:tcW w:w="3780" w:type="dxa"/>
          </w:tcPr>
          <w:p w14:paraId="5ECC09A7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</w:tcPr>
          <w:p w14:paraId="549B30F8" w14:textId="02F5E50F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</w:tcPr>
          <w:p w14:paraId="60B28A1C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C694337" w14:textId="6DD2A7D9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2D44762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675F34A" w14:textId="655D9E78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</w:tcPr>
          <w:p w14:paraId="6603230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642993" w14:textId="3A7DDCA0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DA5ADC" w:rsidRPr="00715194" w14:paraId="27478819" w14:textId="77777777" w:rsidTr="00256F35">
        <w:tc>
          <w:tcPr>
            <w:tcW w:w="3780" w:type="dxa"/>
          </w:tcPr>
          <w:p w14:paraId="62FA6240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3A9809E4" w14:textId="2E61163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65,911</w:t>
            </w:r>
          </w:p>
        </w:tc>
        <w:tc>
          <w:tcPr>
            <w:tcW w:w="270" w:type="dxa"/>
          </w:tcPr>
          <w:p w14:paraId="75C04518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C279EAE" w14:textId="145642FC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63,344</w:t>
            </w:r>
          </w:p>
        </w:tc>
        <w:tc>
          <w:tcPr>
            <w:tcW w:w="270" w:type="dxa"/>
          </w:tcPr>
          <w:p w14:paraId="46FF67E1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F410784" w14:textId="51528714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65,911</w:t>
            </w:r>
          </w:p>
        </w:tc>
        <w:tc>
          <w:tcPr>
            <w:tcW w:w="270" w:type="dxa"/>
          </w:tcPr>
          <w:p w14:paraId="0CCA388F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E8851D" w14:textId="68E35244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63,344</w:t>
            </w:r>
          </w:p>
        </w:tc>
      </w:tr>
      <w:tr w:rsidR="00DA5ADC" w:rsidRPr="00715194" w14:paraId="748FBAB2" w14:textId="77777777" w:rsidTr="00256F35">
        <w:tc>
          <w:tcPr>
            <w:tcW w:w="3780" w:type="dxa"/>
          </w:tcPr>
          <w:p w14:paraId="7E3CE365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</w:tcPr>
          <w:p w14:paraId="00ECA25D" w14:textId="5D9E0470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111D8941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5273052" w14:textId="5DF3EB30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3B75977D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9416280" w14:textId="749ABB7D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4C6CA09E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5A9840" w14:textId="3CB94ADF" w:rsidR="00DA5ADC" w:rsidRPr="004C1F1E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</w:tr>
      <w:tr w:rsidR="00DA5ADC" w:rsidRPr="00715194" w14:paraId="2B0AB1A5" w14:textId="77777777" w:rsidTr="00256F35">
        <w:tc>
          <w:tcPr>
            <w:tcW w:w="3780" w:type="dxa"/>
          </w:tcPr>
          <w:p w14:paraId="74BDF178" w14:textId="5E193BFE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35E56FE2" w14:textId="121D1FF8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3E0206E5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ECF5834" w14:textId="187ED310" w:rsidR="00DA5ADC" w:rsidRPr="004C1F1E" w:rsidRDefault="00DA5ADC" w:rsidP="00DA5ADC">
            <w:pPr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7BB01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34DCF6F" w14:textId="6A69CF81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1B1BA666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CB5F10" w14:textId="226E7247" w:rsidR="00DA5ADC" w:rsidRPr="004C1F1E" w:rsidRDefault="00DA5ADC" w:rsidP="00DA5ADC">
            <w:pPr>
              <w:spacing w:line="240" w:lineRule="atLeast"/>
              <w:ind w:left="-140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5ADC" w:rsidRPr="00715194" w14:paraId="15060CE1" w14:textId="77777777" w:rsidTr="00256F35">
        <w:tc>
          <w:tcPr>
            <w:tcW w:w="3780" w:type="dxa"/>
          </w:tcPr>
          <w:p w14:paraId="10513C0B" w14:textId="091F7178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17793A61" w14:textId="02603A6D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12,578</w:t>
            </w:r>
          </w:p>
        </w:tc>
        <w:tc>
          <w:tcPr>
            <w:tcW w:w="270" w:type="dxa"/>
          </w:tcPr>
          <w:p w14:paraId="20C1608D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5A1B560" w14:textId="65EB5176" w:rsidR="00DA5ADC" w:rsidRPr="00BC062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5,251</w:t>
            </w:r>
          </w:p>
        </w:tc>
        <w:tc>
          <w:tcPr>
            <w:tcW w:w="270" w:type="dxa"/>
          </w:tcPr>
          <w:p w14:paraId="17B7E78A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53A4D70" w14:textId="2A2DEF55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12,578</w:t>
            </w:r>
          </w:p>
        </w:tc>
        <w:tc>
          <w:tcPr>
            <w:tcW w:w="270" w:type="dxa"/>
          </w:tcPr>
          <w:p w14:paraId="28B96CEC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946C27" w14:textId="76A99786" w:rsidR="00DA5ADC" w:rsidRPr="00BC062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5,251</w:t>
            </w:r>
          </w:p>
        </w:tc>
      </w:tr>
      <w:tr w:rsidR="00DA5ADC" w:rsidRPr="00715194" w14:paraId="644A2B17" w14:textId="77777777" w:rsidTr="00256F35">
        <w:tc>
          <w:tcPr>
            <w:tcW w:w="3780" w:type="dxa"/>
          </w:tcPr>
          <w:p w14:paraId="3BEFAD76" w14:textId="78800C51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74DE6CCB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009B4A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6521CF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2DA9E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DDB3D0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C063E0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C43C4D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ADC" w:rsidRPr="00715194" w14:paraId="61FFDDEF" w14:textId="77777777" w:rsidTr="00256F35">
        <w:tc>
          <w:tcPr>
            <w:tcW w:w="3780" w:type="dxa"/>
          </w:tcPr>
          <w:p w14:paraId="0C63F863" w14:textId="77777777" w:rsidR="00DA5ADC" w:rsidRPr="00715194" w:rsidRDefault="00DA5ADC" w:rsidP="00DA5AD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723C9812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2EDE4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A8D0757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6155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925D3B7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380B84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1EA07D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ADC" w:rsidRPr="00715194" w14:paraId="4BF50377" w14:textId="77777777" w:rsidTr="00DA5ADC">
        <w:tc>
          <w:tcPr>
            <w:tcW w:w="3780" w:type="dxa"/>
            <w:vAlign w:val="bottom"/>
          </w:tcPr>
          <w:p w14:paraId="2FF203D9" w14:textId="0D6EA961" w:rsidR="00DA5ADC" w:rsidRPr="00D41779" w:rsidRDefault="00DA5ADC" w:rsidP="00DA5ADC">
            <w:pPr>
              <w:spacing w:line="240" w:lineRule="auto"/>
              <w:ind w:left="52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417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17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1197" w:type="dxa"/>
            <w:vAlign w:val="bottom"/>
          </w:tcPr>
          <w:p w14:paraId="728A767E" w14:textId="77C4B95E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35,079</w:t>
            </w:r>
          </w:p>
        </w:tc>
        <w:tc>
          <w:tcPr>
            <w:tcW w:w="270" w:type="dxa"/>
          </w:tcPr>
          <w:p w14:paraId="44F0B7BC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61C579CB" w14:textId="69FD8DA5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  <w:tc>
          <w:tcPr>
            <w:tcW w:w="270" w:type="dxa"/>
            <w:vAlign w:val="bottom"/>
          </w:tcPr>
          <w:p w14:paraId="6FDE3A0F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B663F12" w14:textId="0D9425EB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35,079</w:t>
            </w:r>
          </w:p>
        </w:tc>
        <w:tc>
          <w:tcPr>
            <w:tcW w:w="270" w:type="dxa"/>
            <w:vAlign w:val="bottom"/>
          </w:tcPr>
          <w:p w14:paraId="5C8E657C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DD83EFB" w14:textId="03F5DADB" w:rsidR="00DA5ADC" w:rsidRPr="00715194" w:rsidRDefault="00DA5ADC" w:rsidP="00415BD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BD5">
              <w:rPr>
                <w:rFonts w:ascii="Angsana New" w:hAnsi="Angsana New"/>
                <w:sz w:val="30"/>
                <w:szCs w:val="30"/>
              </w:rPr>
              <w:t>32</w:t>
            </w: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,429</w:t>
            </w:r>
          </w:p>
        </w:tc>
      </w:tr>
      <w:tr w:rsidR="00DA5ADC" w:rsidRPr="00715194" w14:paraId="2ED88B62" w14:textId="77777777" w:rsidTr="00256F35">
        <w:tc>
          <w:tcPr>
            <w:tcW w:w="3780" w:type="dxa"/>
            <w:vAlign w:val="bottom"/>
          </w:tcPr>
          <w:p w14:paraId="1192D5BC" w14:textId="77777777" w:rsidR="00DA5ADC" w:rsidRPr="00715194" w:rsidRDefault="00DA5ADC" w:rsidP="00DA5ADC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91E372E" w14:textId="429C3758" w:rsidR="00DA5ADC" w:rsidRPr="00715194" w:rsidRDefault="00DA5ADC" w:rsidP="00DA5ADC">
            <w:pPr>
              <w:spacing w:line="240" w:lineRule="atLeast"/>
              <w:ind w:left="-114" w:right="-1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37CE28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ECA455" w14:textId="2B5C3D76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B691583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6B2B1E" w14:textId="0603E334" w:rsidR="00DA5ADC" w:rsidRPr="00715194" w:rsidRDefault="00DA5ADC" w:rsidP="00DA5ADC">
            <w:pPr>
              <w:spacing w:line="240" w:lineRule="atLeast"/>
              <w:ind w:left="-114" w:right="-1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61E05C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E907AE" w14:textId="7D8F659F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DA5ADC" w:rsidRPr="00715194" w14:paraId="4FEBBDAE" w14:textId="77777777" w:rsidTr="00256F35">
        <w:tc>
          <w:tcPr>
            <w:tcW w:w="3780" w:type="dxa"/>
          </w:tcPr>
          <w:p w14:paraId="4467FB07" w14:textId="77777777" w:rsidR="00DA5ADC" w:rsidRPr="00715194" w:rsidRDefault="00DA5ADC" w:rsidP="00DA5AD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4161FDF" w14:textId="7E0403D5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35,079</w:t>
            </w:r>
          </w:p>
        </w:tc>
        <w:tc>
          <w:tcPr>
            <w:tcW w:w="270" w:type="dxa"/>
          </w:tcPr>
          <w:p w14:paraId="3FD1902B" w14:textId="77777777" w:rsidR="00DA5ADC" w:rsidRPr="00715194" w:rsidRDefault="00DA5ADC" w:rsidP="00DA5AD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5949983" w14:textId="25237B95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32,481</w:t>
            </w:r>
          </w:p>
        </w:tc>
        <w:tc>
          <w:tcPr>
            <w:tcW w:w="270" w:type="dxa"/>
          </w:tcPr>
          <w:p w14:paraId="10D212E8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62BF95D" w14:textId="09E09EB1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35,079</w:t>
            </w:r>
          </w:p>
        </w:tc>
        <w:tc>
          <w:tcPr>
            <w:tcW w:w="270" w:type="dxa"/>
          </w:tcPr>
          <w:p w14:paraId="400A4FA2" w14:textId="77777777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9DD470" w14:textId="3ECF1519" w:rsidR="00DA5ADC" w:rsidRPr="00715194" w:rsidRDefault="00DA5ADC" w:rsidP="00DA5AD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19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32,481</w:t>
            </w:r>
          </w:p>
        </w:tc>
      </w:tr>
    </w:tbl>
    <w:p w14:paraId="62272BD8" w14:textId="77777777" w:rsidR="00005C43" w:rsidRPr="00005C43" w:rsidRDefault="00005C43" w:rsidP="00F514BE">
      <w:pPr>
        <w:pStyle w:val="Ang15"/>
        <w:tabs>
          <w:tab w:val="left" w:pos="1134"/>
        </w:tabs>
        <w:rPr>
          <w:sz w:val="20"/>
          <w:szCs w:val="20"/>
        </w:rPr>
      </w:pPr>
    </w:p>
    <w:p w14:paraId="7341C3AE" w14:textId="77777777" w:rsidR="00751A7B" w:rsidRDefault="00751A7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669E6996" w14:textId="6DD0D8CB"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lastRenderedPageBreak/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2E13C0" w:rsidRPr="001E050E">
        <w:rPr>
          <w:rFonts w:asciiTheme="majorBidi" w:hAnsiTheme="majorBidi" w:cstheme="majorBidi"/>
        </w:rPr>
        <w:t>30</w:t>
      </w:r>
      <w:r w:rsidR="002E13C0" w:rsidRPr="000E72B7">
        <w:rPr>
          <w:rFonts w:asciiTheme="majorBidi" w:hAnsiTheme="majorBidi" w:cstheme="majorBidi"/>
          <w:lang w:val="en-US"/>
        </w:rPr>
        <w:t xml:space="preserve"> </w:t>
      </w:r>
      <w:r w:rsidR="004C1F1E">
        <w:rPr>
          <w:rFonts w:asciiTheme="majorBidi" w:hAnsiTheme="majorBidi" w:cstheme="majorBidi" w:hint="cs"/>
          <w:cs/>
          <w:lang w:val="en-US"/>
        </w:rPr>
        <w:t>กันย</w:t>
      </w:r>
      <w:r w:rsidR="002E13C0" w:rsidRPr="000E72B7">
        <w:rPr>
          <w:rFonts w:asciiTheme="majorBidi" w:hAnsiTheme="majorBidi" w:cstheme="majorBidi"/>
          <w:cs/>
          <w:lang w:val="en-US"/>
        </w:rPr>
        <w:t xml:space="preserve">ายน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E51BA">
        <w:rPr>
          <w:lang w:val="en-US"/>
        </w:rPr>
        <w:t>4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E67AC8">
        <w:t>3</w:t>
      </w:r>
      <w:r w:rsidR="00FC5CB9">
        <w:t>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E51BA">
        <w:rPr>
          <w:lang w:val="en-US"/>
        </w:rPr>
        <w:t>3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14:paraId="6645846B" w14:textId="38934F96" w:rsidR="00FC5CB9" w:rsidRPr="00005C43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FC4250" w:rsidRPr="00EB7266" w14:paraId="749FF43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589E5C83" w14:textId="35FA3B38" w:rsidR="00FC4250" w:rsidRPr="00EB7266" w:rsidRDefault="00FC4250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4FFA63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4577E9" w14:textId="77777777" w:rsidR="00FC4250" w:rsidRPr="00EB7266" w:rsidRDefault="00FC4250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161E95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250" w:rsidRPr="00744476" w14:paraId="269C7F04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3078438" w14:textId="77777777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68231F" w14:textId="70FFFC9C" w:rsidR="00FC4250" w:rsidRPr="002E13C0" w:rsidRDefault="002E13C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C1F1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301840BE" w14:textId="77777777" w:rsidR="00FC4250" w:rsidRPr="002E13C0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882C1" w14:textId="7B9EF95A" w:rsidR="00FC4250" w:rsidRPr="002E13C0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E13C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33CF5C4" w14:textId="77777777" w:rsidR="00FC4250" w:rsidRPr="002E13C0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AD16E6" w14:textId="6F9D6F4B" w:rsidR="00FC4250" w:rsidRPr="002E13C0" w:rsidRDefault="002E13C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C1F1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0F546654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3E656CB" w14:textId="2D586BAE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4250" w:rsidRPr="00744476" w14:paraId="6BE0050A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768199A" w14:textId="55527688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AAF11A" w14:textId="0B24F9AE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F04936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35837E" w14:textId="4A4049CD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C0261AD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269E8B6" w14:textId="738CFA42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11772B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D15796C" w14:textId="2976B761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C4250" w:rsidRPr="00744476" w14:paraId="70710CB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0C2E448D" w14:textId="77777777" w:rsidR="00FC4250" w:rsidRDefault="00FC4250" w:rsidP="00FC425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60888B2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41779" w:rsidRPr="00744476" w14:paraId="7C1D069E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19B92DA4" w14:textId="5E04F79A" w:rsidR="00D41779" w:rsidRDefault="00D41779" w:rsidP="00D4177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0" w:type="dxa"/>
            <w:gridSpan w:val="7"/>
          </w:tcPr>
          <w:p w14:paraId="7018A273" w14:textId="77777777" w:rsidR="00D41779" w:rsidRPr="00970BCB" w:rsidRDefault="00D41779" w:rsidP="00D417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A5ADC" w:rsidRPr="0033434F" w14:paraId="3A3CF22E" w14:textId="77777777" w:rsidTr="009B16AD">
        <w:tc>
          <w:tcPr>
            <w:tcW w:w="4050" w:type="dxa"/>
            <w:shd w:val="clear" w:color="auto" w:fill="auto"/>
          </w:tcPr>
          <w:p w14:paraId="3C01086B" w14:textId="77777777" w:rsidR="00DA5ADC" w:rsidRPr="00C12557" w:rsidRDefault="00DA5ADC" w:rsidP="00DA5ADC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EACBF2D" w14:textId="0FB3C768" w:rsidR="00DA5ADC" w:rsidRPr="0033434F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1,246,725</w:t>
            </w:r>
          </w:p>
        </w:tc>
        <w:tc>
          <w:tcPr>
            <w:tcW w:w="270" w:type="dxa"/>
          </w:tcPr>
          <w:p w14:paraId="142ECDB5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6609C" w14:textId="7AB6AEDF" w:rsidR="00DA5ADC" w:rsidRPr="0033434F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  <w:tc>
          <w:tcPr>
            <w:tcW w:w="270" w:type="dxa"/>
          </w:tcPr>
          <w:p w14:paraId="3E0521EE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5F37875" w14:textId="3E9CAE5F" w:rsidR="00DA5ADC" w:rsidRPr="0033434F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1,246,725</w:t>
            </w:r>
          </w:p>
        </w:tc>
        <w:tc>
          <w:tcPr>
            <w:tcW w:w="270" w:type="dxa"/>
            <w:shd w:val="clear" w:color="auto" w:fill="auto"/>
          </w:tcPr>
          <w:p w14:paraId="486107E8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D791C3B" w14:textId="465F4088" w:rsidR="00DA5ADC" w:rsidRPr="0033434F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</w:tr>
      <w:tr w:rsidR="00DA5ADC" w14:paraId="6245C87E" w14:textId="77777777" w:rsidTr="009B16AD">
        <w:tc>
          <w:tcPr>
            <w:tcW w:w="4050" w:type="dxa"/>
            <w:shd w:val="clear" w:color="auto" w:fill="auto"/>
          </w:tcPr>
          <w:p w14:paraId="4F239405" w14:textId="77777777" w:rsidR="00DA5ADC" w:rsidRPr="00C12557" w:rsidRDefault="00DA5ADC" w:rsidP="00DA5ADC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F25E55" w14:textId="77777777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19A68A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6D6CC" w14:textId="77777777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3B21B6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088EF2D" w14:textId="77777777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4C63B2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D996F0A" w14:textId="77777777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ADC" w14:paraId="209B1D90" w14:textId="77777777" w:rsidTr="009B16AD">
        <w:tc>
          <w:tcPr>
            <w:tcW w:w="4050" w:type="dxa"/>
            <w:shd w:val="clear" w:color="auto" w:fill="auto"/>
          </w:tcPr>
          <w:p w14:paraId="2A297F43" w14:textId="77777777" w:rsidR="00DA5ADC" w:rsidRPr="00C12557" w:rsidRDefault="00DA5ADC" w:rsidP="00DA5AD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1503FFFD" w14:textId="7EF58AE3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5804DCC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35707D" w14:textId="69DADF97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B293C09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7F0E9D4" w14:textId="1EBBC0DF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0474B93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A2B0CE9" w14:textId="36252662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A5ADC" w14:paraId="13282AFE" w14:textId="77777777" w:rsidTr="009B16AD">
        <w:tc>
          <w:tcPr>
            <w:tcW w:w="4050" w:type="dxa"/>
            <w:shd w:val="clear" w:color="auto" w:fill="auto"/>
          </w:tcPr>
          <w:p w14:paraId="79C9EBC2" w14:textId="77777777" w:rsidR="00DA5ADC" w:rsidRPr="00C12557" w:rsidRDefault="00DA5ADC" w:rsidP="00DA5AD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266787F" w14:textId="2CDE29D1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40298644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10A849" w14:textId="506EFE27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5E14BA3B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C394EBC" w14:textId="55668613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1D8E7251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C4561A" w14:textId="508E6B2F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DA5ADC" w14:paraId="784727DA" w14:textId="77777777" w:rsidTr="009B16AD">
        <w:tc>
          <w:tcPr>
            <w:tcW w:w="4050" w:type="dxa"/>
            <w:shd w:val="clear" w:color="auto" w:fill="auto"/>
          </w:tcPr>
          <w:p w14:paraId="07061C62" w14:textId="77777777" w:rsidR="00DA5ADC" w:rsidRPr="00C12557" w:rsidRDefault="00DA5ADC" w:rsidP="00DA5AD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07B815E" w14:textId="61F6FA6F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6D1EBB9A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FF596" w14:textId="5402FE79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324D5209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B50F53D" w14:textId="0031429C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4BDD1A6C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4B8556" w14:textId="21713E65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DA5ADC" w14:paraId="039B0332" w14:textId="77777777" w:rsidTr="009B16AD">
        <w:tc>
          <w:tcPr>
            <w:tcW w:w="4050" w:type="dxa"/>
            <w:shd w:val="clear" w:color="auto" w:fill="auto"/>
          </w:tcPr>
          <w:p w14:paraId="5CD0E0E3" w14:textId="77777777" w:rsidR="00DA5ADC" w:rsidRPr="00C12557" w:rsidRDefault="00DA5ADC" w:rsidP="00DA5AD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545046B2" w14:textId="5AF2676A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6B4F986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D561E0" w14:textId="3D379927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1879D6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606C7B4" w14:textId="12C0AE2C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2830BD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9E28F29" w14:textId="367E10F5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A5ADC" w14:paraId="12383EBE" w14:textId="77777777" w:rsidTr="009B16AD">
        <w:tc>
          <w:tcPr>
            <w:tcW w:w="4050" w:type="dxa"/>
            <w:shd w:val="clear" w:color="auto" w:fill="auto"/>
          </w:tcPr>
          <w:p w14:paraId="15360162" w14:textId="77777777" w:rsidR="00DA5ADC" w:rsidRPr="00341FC7" w:rsidRDefault="00DA5ADC" w:rsidP="00DA5ADC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DFBE6E" w14:textId="20762759" w:rsidR="00DA5ADC" w:rsidRPr="005E6083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99953C8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006FC" w14:textId="78DD608B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F88B788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AF5A8E8" w14:textId="1D2BF912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5DB794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F5886CD" w14:textId="22814E55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A5ADC" w14:paraId="582D75C1" w14:textId="77777777" w:rsidTr="009B16AD">
        <w:tc>
          <w:tcPr>
            <w:tcW w:w="4050" w:type="dxa"/>
            <w:shd w:val="clear" w:color="auto" w:fill="auto"/>
          </w:tcPr>
          <w:p w14:paraId="12CBB174" w14:textId="77777777" w:rsidR="00DA5ADC" w:rsidRPr="00341FC7" w:rsidRDefault="00DA5ADC" w:rsidP="00DA5ADC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636BFC" w14:textId="6FD05300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03268E8" w14:textId="77777777" w:rsidR="00DA5ADC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EF5543" w14:textId="72D91A7E" w:rsidR="00DA5ADC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0A6C209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86E8CD1" w14:textId="62244C15" w:rsidR="00DA5ADC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41CF496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5DFDCFB" w14:textId="7CDD42A7" w:rsidR="00DA5ADC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A5ADC" w:rsidRPr="00911ADB" w14:paraId="0F7AED76" w14:textId="77777777" w:rsidTr="009B16AD">
        <w:tc>
          <w:tcPr>
            <w:tcW w:w="4050" w:type="dxa"/>
            <w:shd w:val="clear" w:color="auto" w:fill="auto"/>
            <w:vAlign w:val="bottom"/>
          </w:tcPr>
          <w:p w14:paraId="630B4E85" w14:textId="77777777" w:rsidR="00DA5ADC" w:rsidRPr="00AD37E5" w:rsidRDefault="00DA5ADC" w:rsidP="00DA5AD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D02340" w14:textId="260D26C1" w:rsidR="00DA5ADC" w:rsidRPr="00911ADB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</w:tcPr>
          <w:p w14:paraId="22E52D69" w14:textId="77777777" w:rsidR="00DA5ADC" w:rsidRPr="00911ADB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BE2D8" w14:textId="088A358A" w:rsidR="00DA5ADC" w:rsidRPr="00911ADB" w:rsidRDefault="00DA5ADC" w:rsidP="00DA5AD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5C0A602B" w14:textId="77777777" w:rsidR="00DA5ADC" w:rsidRPr="00911AD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5183A73" w14:textId="62AE2ADC" w:rsidR="00DA5ADC" w:rsidRPr="00911ADB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  <w:shd w:val="clear" w:color="auto" w:fill="auto"/>
          </w:tcPr>
          <w:p w14:paraId="5D8705AC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FF184A8" w14:textId="4054E5BD" w:rsidR="00DA5ADC" w:rsidRPr="00911ADB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DA5ADC" w14:paraId="31C7458C" w14:textId="77777777" w:rsidTr="009B16AD">
        <w:tc>
          <w:tcPr>
            <w:tcW w:w="4050" w:type="dxa"/>
            <w:shd w:val="clear" w:color="auto" w:fill="auto"/>
          </w:tcPr>
          <w:p w14:paraId="79F485D4" w14:textId="0448E491" w:rsidR="00DA5ADC" w:rsidRPr="004112D4" w:rsidRDefault="00DA5ADC" w:rsidP="00DA5ADC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12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1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12D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345D0" w14:textId="1A421D3B" w:rsidR="00DA5ADC" w:rsidRPr="005C14A7" w:rsidRDefault="00DA5ADC" w:rsidP="00DA5ADC">
            <w:pPr>
              <w:spacing w:line="240" w:lineRule="atLeast"/>
              <w:ind w:left="-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2C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9A0072" w14:textId="77777777" w:rsidR="00DA5ADC" w:rsidRPr="00911ADB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BFCC8" w14:textId="324F37DB" w:rsidR="00DA5ADC" w:rsidRPr="00A12C3C" w:rsidRDefault="00DA5ADC" w:rsidP="00DA5ADC">
            <w:pPr>
              <w:spacing w:line="240" w:lineRule="atLeast"/>
              <w:ind w:left="-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3D5833" w14:textId="77777777" w:rsidR="00DA5ADC" w:rsidRPr="00A12C3C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6DC2C6" w14:textId="3310B267" w:rsidR="00DA5ADC" w:rsidRPr="00A12C3C" w:rsidRDefault="00DA5ADC" w:rsidP="00DA5ADC">
            <w:pPr>
              <w:spacing w:line="240" w:lineRule="atLeast"/>
              <w:ind w:left="-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2C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FB0B" w14:textId="77777777" w:rsidR="00DA5ADC" w:rsidRPr="00BE704B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155C083" w14:textId="209DA5F1" w:rsidR="00DA5ADC" w:rsidRDefault="00DA5ADC" w:rsidP="00DA5ADC">
            <w:pPr>
              <w:spacing w:line="240" w:lineRule="atLeast"/>
              <w:ind w:left="-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A5ADC" w14:paraId="4ED27D91" w14:textId="77777777" w:rsidTr="009B16AD">
        <w:tc>
          <w:tcPr>
            <w:tcW w:w="4050" w:type="dxa"/>
            <w:shd w:val="clear" w:color="auto" w:fill="auto"/>
          </w:tcPr>
          <w:p w14:paraId="44C3CB2C" w14:textId="77777777" w:rsidR="00DA5ADC" w:rsidRPr="007A4505" w:rsidRDefault="00DA5ADC" w:rsidP="00DA5ADC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437C" w14:textId="75682849" w:rsidR="00DA5ADC" w:rsidRPr="005E6083" w:rsidRDefault="00DA5ADC" w:rsidP="00DA5ADC">
            <w:pPr>
              <w:tabs>
                <w:tab w:val="decimal" w:pos="8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</w:tcPr>
          <w:p w14:paraId="5667A01F" w14:textId="77777777" w:rsidR="00DA5ADC" w:rsidRPr="005E6083" w:rsidRDefault="00DA5ADC" w:rsidP="00DA5AD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A851" w14:textId="444A669A" w:rsidR="00DA5ADC" w:rsidRPr="005E6083" w:rsidRDefault="00DA5ADC" w:rsidP="00DA5ADC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43240A36" w14:textId="77777777" w:rsidR="00DA5ADC" w:rsidRPr="005E6083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88AD7" w14:textId="5E3AD95B" w:rsidR="00DA5ADC" w:rsidRPr="005E6083" w:rsidRDefault="00DA5ADC" w:rsidP="00DA5AD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  <w:shd w:val="clear" w:color="auto" w:fill="auto"/>
          </w:tcPr>
          <w:p w14:paraId="54E3300C" w14:textId="77777777" w:rsidR="00DA5ADC" w:rsidRPr="005E6083" w:rsidRDefault="00DA5ADC" w:rsidP="00DA5A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2350" w14:textId="5624E42B" w:rsidR="00DA5ADC" w:rsidRPr="005E6083" w:rsidRDefault="00DA5ADC" w:rsidP="00DA5ADC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</w:tbl>
    <w:p w14:paraId="287609A5" w14:textId="7CE845D9" w:rsidR="00005C43" w:rsidRDefault="00005C43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5CC8B2B" w14:textId="32B6F4F2" w:rsidR="006B0967" w:rsidRDefault="006B0967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331"/>
        <w:gridCol w:w="243"/>
        <w:gridCol w:w="4446"/>
      </w:tblGrid>
      <w:tr w:rsidR="00460CBF" w:rsidRPr="007E2029" w14:paraId="4116ED6B" w14:textId="77777777" w:rsidTr="00B81C5A">
        <w:tc>
          <w:tcPr>
            <w:tcW w:w="2160" w:type="dxa"/>
            <w:shd w:val="clear" w:color="auto" w:fill="auto"/>
          </w:tcPr>
          <w:p w14:paraId="1F6F1A4D" w14:textId="77777777" w:rsidR="00460CBF" w:rsidRPr="00460CBF" w:rsidRDefault="00460CBF" w:rsidP="00572C0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60CB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331" w:type="dxa"/>
          </w:tcPr>
          <w:p w14:paraId="0450B419" w14:textId="77777777" w:rsidR="00460CBF" w:rsidRPr="00460CBF" w:rsidRDefault="00460CBF" w:rsidP="00460CB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C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</w:tcPr>
          <w:p w14:paraId="2719D86F" w14:textId="77777777" w:rsidR="00460CBF" w:rsidRPr="00572C0B" w:rsidRDefault="00460CBF" w:rsidP="00572C0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46" w:type="dxa"/>
            <w:shd w:val="clear" w:color="auto" w:fill="auto"/>
          </w:tcPr>
          <w:p w14:paraId="2590DA64" w14:textId="77777777" w:rsidR="00460CBF" w:rsidRPr="00460CBF" w:rsidRDefault="00460CBF" w:rsidP="00460CB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C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68"/>
        <w:gridCol w:w="1178"/>
        <w:gridCol w:w="236"/>
        <w:gridCol w:w="844"/>
        <w:gridCol w:w="240"/>
        <w:gridCol w:w="930"/>
        <w:gridCol w:w="270"/>
        <w:gridCol w:w="990"/>
        <w:gridCol w:w="270"/>
        <w:gridCol w:w="900"/>
      </w:tblGrid>
      <w:tr w:rsidR="00460CBF" w:rsidRPr="007E2029" w14:paraId="3B20CFCD" w14:textId="77777777" w:rsidTr="003425E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79EF977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894" w:type="dxa"/>
            <w:vAlign w:val="bottom"/>
          </w:tcPr>
          <w:p w14:paraId="18D50AA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4007240D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6CFEF01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8" w:type="dxa"/>
            <w:vAlign w:val="bottom"/>
          </w:tcPr>
          <w:p w14:paraId="0B4CCB3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C1CCD62" w14:textId="222852EB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C1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236" w:type="dxa"/>
            <w:vAlign w:val="bottom"/>
          </w:tcPr>
          <w:p w14:paraId="17FFD84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vAlign w:val="bottom"/>
          </w:tcPr>
          <w:p w14:paraId="4D18238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218042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5E642DA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vAlign w:val="bottom"/>
          </w:tcPr>
          <w:p w14:paraId="44381F35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8120F4B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7E17E53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0B7F3F9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C17454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3CAEE33" w14:textId="08E2F459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C1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460CBF" w:rsidRPr="007E2029" w14:paraId="3A333DE9" w14:textId="77777777" w:rsidTr="003425E4">
        <w:trPr>
          <w:tblHeader/>
        </w:trPr>
        <w:tc>
          <w:tcPr>
            <w:tcW w:w="2160" w:type="dxa"/>
            <w:vAlign w:val="bottom"/>
          </w:tcPr>
          <w:p w14:paraId="74D0CAEE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894" w:type="dxa"/>
            <w:vAlign w:val="bottom"/>
          </w:tcPr>
          <w:p w14:paraId="0905F60A" w14:textId="77777777" w:rsidR="00460CBF" w:rsidRPr="006B3760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44BC8E90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8" w:type="dxa"/>
            <w:vAlign w:val="bottom"/>
          </w:tcPr>
          <w:p w14:paraId="10B5F53E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  <w:tc>
          <w:tcPr>
            <w:tcW w:w="236" w:type="dxa"/>
            <w:vAlign w:val="bottom"/>
          </w:tcPr>
          <w:p w14:paraId="2F8E1794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vAlign w:val="bottom"/>
          </w:tcPr>
          <w:p w14:paraId="792B4A40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563</w:t>
            </w:r>
          </w:p>
        </w:tc>
        <w:tc>
          <w:tcPr>
            <w:tcW w:w="240" w:type="dxa"/>
            <w:vAlign w:val="bottom"/>
          </w:tcPr>
          <w:p w14:paraId="0CCC7004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vAlign w:val="bottom"/>
          </w:tcPr>
          <w:p w14:paraId="19F1F92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2F14E99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E612B3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0C3722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005E6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</w:tr>
      <w:tr w:rsidR="00460CBF" w:rsidRPr="007E2029" w14:paraId="26523D12" w14:textId="77777777" w:rsidTr="003425E4">
        <w:trPr>
          <w:tblHeader/>
        </w:trPr>
        <w:tc>
          <w:tcPr>
            <w:tcW w:w="2160" w:type="dxa"/>
          </w:tcPr>
          <w:p w14:paraId="5ADAE3F7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0" w:type="dxa"/>
            <w:gridSpan w:val="3"/>
          </w:tcPr>
          <w:p w14:paraId="1A687025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3A3071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44" w:type="dxa"/>
            <w:gridSpan w:val="7"/>
          </w:tcPr>
          <w:p w14:paraId="1054F54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60CBF" w:rsidRPr="007E2029" w14:paraId="2B4F79D9" w14:textId="77777777" w:rsidTr="003425E4">
        <w:trPr>
          <w:tblHeader/>
        </w:trPr>
        <w:tc>
          <w:tcPr>
            <w:tcW w:w="2160" w:type="dxa"/>
          </w:tcPr>
          <w:p w14:paraId="3BFDAFAF" w14:textId="4A516482" w:rsidR="00460CBF" w:rsidRPr="00E866B5" w:rsidRDefault="00460CBF" w:rsidP="003425E4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 w:rsidR="002C2F2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0E49A5BE" w14:textId="77777777" w:rsidR="00460CBF" w:rsidRPr="007E2029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A682358" w14:textId="77777777" w:rsidR="00460CBF" w:rsidRPr="007E2029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44" w:type="dxa"/>
            <w:gridSpan w:val="7"/>
          </w:tcPr>
          <w:p w14:paraId="4820BF16" w14:textId="77777777" w:rsidR="00460CBF" w:rsidRPr="007E2029" w:rsidRDefault="00460CBF" w:rsidP="0062053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DA5ADC" w:rsidRPr="007E2029" w14:paraId="27336455" w14:textId="77777777" w:rsidTr="003425E4">
        <w:tc>
          <w:tcPr>
            <w:tcW w:w="2160" w:type="dxa"/>
          </w:tcPr>
          <w:p w14:paraId="41DC72E6" w14:textId="5CF8B6B7" w:rsidR="00DA5ADC" w:rsidRPr="00E05E52" w:rsidRDefault="00DA5ADC" w:rsidP="00DA5ADC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7"/>
                <w:szCs w:val="27"/>
                <w:cs/>
              </w:rPr>
            </w:pPr>
            <w:r w:rsidRPr="00E05E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894" w:type="dxa"/>
          </w:tcPr>
          <w:p w14:paraId="4130C19D" w14:textId="434F4195" w:rsidR="00DA5ADC" w:rsidRPr="00216E52" w:rsidRDefault="00DA5ADC" w:rsidP="0021713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8" w:type="dxa"/>
          </w:tcPr>
          <w:p w14:paraId="068078A2" w14:textId="77777777" w:rsidR="00DA5ADC" w:rsidRPr="007E2029" w:rsidRDefault="00DA5ADC" w:rsidP="00DA5AD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8" w:type="dxa"/>
          </w:tcPr>
          <w:p w14:paraId="09A0951A" w14:textId="7DCB265E" w:rsidR="00DA5ADC" w:rsidRPr="003425E4" w:rsidRDefault="00DA5ADC" w:rsidP="00DA5AD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1.650</w:t>
            </w:r>
            <w:r w:rsidR="003425E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 1.500</w:t>
            </w:r>
          </w:p>
        </w:tc>
        <w:tc>
          <w:tcPr>
            <w:tcW w:w="236" w:type="dxa"/>
          </w:tcPr>
          <w:p w14:paraId="7084CD66" w14:textId="77777777" w:rsidR="00DA5ADC" w:rsidRPr="007E2029" w:rsidRDefault="00DA5ADC" w:rsidP="00DA5AD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</w:tcPr>
          <w:p w14:paraId="31C8C2C8" w14:textId="64C1696E" w:rsidR="00DA5ADC" w:rsidRPr="00E8411C" w:rsidRDefault="00DA5ADC" w:rsidP="0021713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</w:tcPr>
          <w:p w14:paraId="7DE54EE4" w14:textId="77777777" w:rsidR="00DA5ADC" w:rsidRPr="007E2029" w:rsidRDefault="00DA5ADC" w:rsidP="00DA5AD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611071AB" w14:textId="26E6257E" w:rsidR="00DA5ADC" w:rsidRPr="00216E52" w:rsidRDefault="003425E4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</w:t>
            </w:r>
            <w:r w:rsidRPr="003425E4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="00DA5ADC" w:rsidRPr="003425E4">
              <w:rPr>
                <w:rFonts w:ascii="Angsana New" w:hAnsi="Angsana New" w:cs="Angsana New"/>
                <w:sz w:val="27"/>
                <w:szCs w:val="27"/>
                <w:lang w:val="en-US"/>
              </w:rPr>
              <w:t>00</w:t>
            </w:r>
            <w:r w:rsidR="00DA5ADC">
              <w:rPr>
                <w:rFonts w:ascii="Angsana New" w:hAnsi="Angsana New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</w:tcPr>
          <w:p w14:paraId="4EE59C3D" w14:textId="77777777" w:rsidR="00DA5ADC" w:rsidRPr="007E2029" w:rsidRDefault="00DA5ADC" w:rsidP="00DA5AD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9A7B84F" w14:textId="1C8B0368" w:rsidR="00DA5ADC" w:rsidRPr="007E2029" w:rsidRDefault="00DA5ADC" w:rsidP="0050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425E4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3425E4" w:rsidRPr="0050217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3425E4" w:rsidRPr="0050217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50217E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50217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000)</w:t>
            </w:r>
          </w:p>
        </w:tc>
        <w:tc>
          <w:tcPr>
            <w:tcW w:w="270" w:type="dxa"/>
          </w:tcPr>
          <w:p w14:paraId="12569AF9" w14:textId="77777777" w:rsidR="00DA5ADC" w:rsidRPr="007E2029" w:rsidRDefault="00DA5ADC" w:rsidP="00DA5AD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F8407FE" w14:textId="5FA5B48A" w:rsidR="00DA5ADC" w:rsidRPr="007E2029" w:rsidRDefault="00DA5ADC" w:rsidP="003425E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5ADC" w:rsidRPr="007E2029" w14:paraId="2BCFABED" w14:textId="77777777" w:rsidTr="00FB2D62">
        <w:tc>
          <w:tcPr>
            <w:tcW w:w="2160" w:type="dxa"/>
          </w:tcPr>
          <w:p w14:paraId="23023EEB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93A8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894" w:type="dxa"/>
          </w:tcPr>
          <w:p w14:paraId="283482FB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0191A736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8" w:type="dxa"/>
          </w:tcPr>
          <w:p w14:paraId="4BC875CB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45BC8E8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</w:tcPr>
          <w:p w14:paraId="3037619F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7A8D578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03124C17" w14:textId="77777777" w:rsidR="00DA5ADC" w:rsidRPr="00216E52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FFDCC9E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69FC76D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B2A571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281E233" w14:textId="77777777" w:rsidR="00DA5ADC" w:rsidRPr="007E2029" w:rsidRDefault="00DA5ADC" w:rsidP="00DA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B2D62" w:rsidRPr="007E2029" w14:paraId="0629013D" w14:textId="77777777" w:rsidTr="00FB2D62">
        <w:tc>
          <w:tcPr>
            <w:tcW w:w="2160" w:type="dxa"/>
          </w:tcPr>
          <w:p w14:paraId="54EA5F1B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="Angsana New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โรงกลั่นน้ำมัน</w:t>
            </w:r>
          </w:p>
          <w:p w14:paraId="59035E11" w14:textId="2D84A63E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ทีพีไอ (</w:t>
            </w:r>
            <w:r>
              <w:rPr>
                <w:rFonts w:asciiTheme="majorBidi" w:hAnsiTheme="majorBidi" w:cs="Angsana New"/>
                <w:sz w:val="27"/>
                <w:szCs w:val="27"/>
              </w:rPr>
              <w:t>1997</w:t>
            </w: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) จำกัด</w:t>
            </w:r>
          </w:p>
        </w:tc>
        <w:tc>
          <w:tcPr>
            <w:tcW w:w="894" w:type="dxa"/>
          </w:tcPr>
          <w:p w14:paraId="393FB38F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713C8A24" w14:textId="0D70BE42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8" w:type="dxa"/>
          </w:tcPr>
          <w:p w14:paraId="3A8C6A5C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8" w:type="dxa"/>
          </w:tcPr>
          <w:p w14:paraId="10B5D6B3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  <w:p w14:paraId="37D918D3" w14:textId="5BD836A9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B2D6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3.805</w:t>
            </w:r>
          </w:p>
        </w:tc>
        <w:tc>
          <w:tcPr>
            <w:tcW w:w="236" w:type="dxa"/>
          </w:tcPr>
          <w:p w14:paraId="1E9A227B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175B441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A299BA2" w14:textId="2AFA5AAF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</w:tcPr>
          <w:p w14:paraId="49444C40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84778BC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5C2E0824" w14:textId="7ACF283C" w:rsidR="00FB2D62" w:rsidRPr="00216E52" w:rsidRDefault="00FB2D62" w:rsidP="0050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420,160</w:t>
            </w:r>
          </w:p>
        </w:tc>
        <w:tc>
          <w:tcPr>
            <w:tcW w:w="270" w:type="dxa"/>
          </w:tcPr>
          <w:p w14:paraId="6CFB458F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14C0B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A88225" w14:textId="68EFB6B6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F4D52">
              <w:rPr>
                <w:rFonts w:ascii="Angsana New" w:hAnsi="Angsana New"/>
                <w:sz w:val="27"/>
                <w:szCs w:val="27"/>
                <w:lang w:val="en-US"/>
              </w:rPr>
              <w:t>420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,160)</w:t>
            </w:r>
          </w:p>
        </w:tc>
        <w:tc>
          <w:tcPr>
            <w:tcW w:w="270" w:type="dxa"/>
          </w:tcPr>
          <w:p w14:paraId="2195C7BE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86B318" w14:textId="77777777" w:rsidR="00FB2D62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1C9912" w14:textId="245E5F9C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B2D62" w:rsidRPr="007E2029" w14:paraId="26302E9E" w14:textId="77777777" w:rsidTr="003425E4">
        <w:tc>
          <w:tcPr>
            <w:tcW w:w="2160" w:type="dxa"/>
          </w:tcPr>
          <w:p w14:paraId="6D3EF5BD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</w:tcPr>
          <w:p w14:paraId="23663E36" w14:textId="77777777" w:rsidR="00FB2D62" w:rsidRPr="00216E5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246D5C7C" w14:textId="77777777" w:rsidR="00FB2D62" w:rsidRPr="00216E5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78" w:type="dxa"/>
            <w:shd w:val="clear" w:color="auto" w:fill="auto"/>
          </w:tcPr>
          <w:p w14:paraId="1281C3BC" w14:textId="77777777" w:rsidR="00FB2D62" w:rsidRPr="00216E52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3ED01A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5FC22FE3" w14:textId="3FC49556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B40B61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1256201" w14:textId="696D0AB6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1,820,160</w:t>
            </w:r>
          </w:p>
        </w:tc>
        <w:tc>
          <w:tcPr>
            <w:tcW w:w="270" w:type="dxa"/>
            <w:shd w:val="clear" w:color="auto" w:fill="auto"/>
          </w:tcPr>
          <w:p w14:paraId="622D8B11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3CE8B1" w14:textId="7A0122A3" w:rsidR="00FB2D62" w:rsidRPr="00985696" w:rsidRDefault="00FB2D62" w:rsidP="0050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5021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 w:rsidRPr="0050217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820</w:t>
            </w:r>
            <w:r w:rsidRPr="005021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,160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B775CA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02E95A8" w14:textId="189AADF2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FB2D62" w:rsidRPr="007E2029" w14:paraId="196E3FC0" w14:textId="77777777" w:rsidTr="003425E4">
        <w:tc>
          <w:tcPr>
            <w:tcW w:w="2160" w:type="dxa"/>
          </w:tcPr>
          <w:p w14:paraId="21791C0C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</w:tcPr>
          <w:p w14:paraId="3E35B820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2DE56D35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78" w:type="dxa"/>
            <w:shd w:val="clear" w:color="auto" w:fill="auto"/>
          </w:tcPr>
          <w:p w14:paraId="559B4BF7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BE2809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712AAED" w14:textId="337467D4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340EC7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0227C97B" w14:textId="655AEE74" w:rsidR="00FB2D62" w:rsidRPr="004E4F9E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2,951</w:t>
            </w:r>
          </w:p>
        </w:tc>
        <w:tc>
          <w:tcPr>
            <w:tcW w:w="270" w:type="dxa"/>
            <w:shd w:val="clear" w:color="auto" w:fill="auto"/>
          </w:tcPr>
          <w:p w14:paraId="4B691759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B19CDC" w14:textId="7E5D38AF" w:rsidR="00FB2D62" w:rsidRPr="00B73E3B" w:rsidRDefault="00FB2D62" w:rsidP="0050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Pr="0050217E">
              <w:rPr>
                <w:rFonts w:asciiTheme="majorBidi" w:hAnsiTheme="majorBidi" w:cstheme="majorBidi"/>
                <w:sz w:val="27"/>
                <w:szCs w:val="27"/>
              </w:rPr>
              <w:t>951)</w:t>
            </w:r>
          </w:p>
        </w:tc>
        <w:tc>
          <w:tcPr>
            <w:tcW w:w="270" w:type="dxa"/>
            <w:shd w:val="clear" w:color="auto" w:fill="auto"/>
          </w:tcPr>
          <w:p w14:paraId="4DDB6123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2A64E9" w14:textId="595481D1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B2D62" w:rsidRPr="007E2029" w14:paraId="65B29CB6" w14:textId="77777777" w:rsidTr="003425E4">
        <w:tc>
          <w:tcPr>
            <w:tcW w:w="2160" w:type="dxa"/>
          </w:tcPr>
          <w:p w14:paraId="35905B07" w14:textId="77777777" w:rsidR="00FB2D62" w:rsidRPr="00FC4250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</w:tcPr>
          <w:p w14:paraId="7E00F0CF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05232A2B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78" w:type="dxa"/>
            <w:shd w:val="clear" w:color="auto" w:fill="auto"/>
          </w:tcPr>
          <w:p w14:paraId="31155591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805A05" w14:textId="77777777" w:rsidR="00FB2D62" w:rsidRPr="003C7148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490A2A16" w14:textId="1842D781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5FD77A5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07E3ACC4" w14:textId="459D552D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1,823,111</w:t>
            </w:r>
          </w:p>
        </w:tc>
        <w:tc>
          <w:tcPr>
            <w:tcW w:w="270" w:type="dxa"/>
            <w:shd w:val="clear" w:color="auto" w:fill="auto"/>
          </w:tcPr>
          <w:p w14:paraId="44679B0B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B3C58B" w14:textId="7F812EB9" w:rsidR="00FB2D62" w:rsidRPr="0050217E" w:rsidRDefault="0050217E" w:rsidP="0050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FB2D6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1,823,111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AE4973" w14:textId="77777777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44A674" w14:textId="09D700B5" w:rsidR="00FB2D62" w:rsidRPr="00985696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760907" w:rsidRPr="007E2029" w14:paraId="4D8DB6CB" w14:textId="77777777" w:rsidTr="007B1D43">
        <w:tc>
          <w:tcPr>
            <w:tcW w:w="3054" w:type="dxa"/>
            <w:gridSpan w:val="2"/>
          </w:tcPr>
          <w:p w14:paraId="7323C215" w14:textId="5E8C451E" w:rsidR="00760907" w:rsidRPr="007E2029" w:rsidRDefault="00760907" w:rsidP="0076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68" w:type="dxa"/>
            <w:vAlign w:val="bottom"/>
          </w:tcPr>
          <w:p w14:paraId="3DD99411" w14:textId="77777777" w:rsidR="00760907" w:rsidRPr="007E2029" w:rsidRDefault="00760907" w:rsidP="00FB2D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23481" w14:textId="77777777" w:rsidR="00760907" w:rsidRPr="007E2029" w:rsidRDefault="00760907" w:rsidP="00FB2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51B05" w14:textId="77777777" w:rsidR="00760907" w:rsidRPr="007E2029" w:rsidRDefault="00760907" w:rsidP="00FB2D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30A12" w14:textId="13C01147" w:rsidR="00760907" w:rsidRPr="00B73E3B" w:rsidRDefault="00760907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85FF9F" w14:textId="77777777" w:rsidR="00760907" w:rsidRPr="00B73E3B" w:rsidRDefault="00760907" w:rsidP="00FB2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AC619C" w14:textId="77777777" w:rsidR="00760907" w:rsidRPr="00B73E3B" w:rsidRDefault="00760907" w:rsidP="00FB2D62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2983BA" w14:textId="77777777" w:rsidR="00760907" w:rsidRPr="00B73E3B" w:rsidRDefault="00760907" w:rsidP="00FB2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F392E" w14:textId="77777777" w:rsidR="00760907" w:rsidRPr="00B73E3B" w:rsidRDefault="00760907" w:rsidP="00FB2D62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3185E8" w14:textId="77777777" w:rsidR="00760907" w:rsidRPr="00B73E3B" w:rsidRDefault="00760907" w:rsidP="00FB2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FA36" w14:textId="575228BC" w:rsidR="00760907" w:rsidRPr="00D03DD5" w:rsidRDefault="00760907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B2D62" w:rsidRPr="007E2029" w14:paraId="37A3B466" w14:textId="77777777" w:rsidTr="003425E4">
        <w:tc>
          <w:tcPr>
            <w:tcW w:w="2160" w:type="dxa"/>
          </w:tcPr>
          <w:p w14:paraId="50AA6708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</w:tcPr>
          <w:p w14:paraId="343F7D37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02B3829F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8" w:type="dxa"/>
            <w:shd w:val="clear" w:color="auto" w:fill="auto"/>
          </w:tcPr>
          <w:p w14:paraId="3BA6C6DC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827A923" w14:textId="77777777" w:rsidR="00FB2D62" w:rsidRPr="007E2029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06B91" w14:textId="4A637B6D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7BA14B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18E7B1C2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B9B2E74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B51DCD9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E926053" w14:textId="77777777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634C9" w14:textId="05F188F8" w:rsidR="00FB2D62" w:rsidRPr="00B73E3B" w:rsidRDefault="00FB2D62" w:rsidP="00FB2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31C3782E" w14:textId="4087DFFA" w:rsidR="00990411" w:rsidRDefault="0099041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  <w:gridCol w:w="8"/>
      </w:tblGrid>
      <w:tr w:rsidR="006B0967" w:rsidRPr="00990411" w14:paraId="0552383F" w14:textId="77777777" w:rsidTr="00337A6B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59434653" w14:textId="77777777" w:rsidR="006B0967" w:rsidRPr="006B0967" w:rsidRDefault="006B0967" w:rsidP="006B096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4EDBFA3" w14:textId="77777777" w:rsidR="006B0967" w:rsidRPr="00990411" w:rsidRDefault="006B0967" w:rsidP="006B09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DD8FC1" w14:textId="77777777" w:rsidR="006B0967" w:rsidRPr="006B0967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1E0BA26" w14:textId="77777777" w:rsidR="006B0967" w:rsidRPr="00990411" w:rsidRDefault="006B0967" w:rsidP="006B09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967" w:rsidRPr="00990411" w14:paraId="017732F6" w14:textId="77777777" w:rsidTr="00337A6B">
        <w:tc>
          <w:tcPr>
            <w:tcW w:w="4050" w:type="dxa"/>
            <w:shd w:val="clear" w:color="auto" w:fill="auto"/>
          </w:tcPr>
          <w:p w14:paraId="3E4486B4" w14:textId="77777777" w:rsidR="006B0967" w:rsidRPr="00990411" w:rsidRDefault="006B0967" w:rsidP="00324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F07B9C" w14:textId="0084BE94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F66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55C2EFCE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68D66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91B5A8C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D7430" w14:textId="457EC84F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F66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770F52A4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1E24B80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0967" w:rsidRPr="00990411" w14:paraId="1E92687B" w14:textId="77777777" w:rsidTr="00337A6B">
        <w:tc>
          <w:tcPr>
            <w:tcW w:w="4050" w:type="dxa"/>
            <w:shd w:val="clear" w:color="auto" w:fill="auto"/>
          </w:tcPr>
          <w:p w14:paraId="54EAC974" w14:textId="77777777" w:rsidR="006B0967" w:rsidRPr="00990411" w:rsidRDefault="006B0967" w:rsidP="00324672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3F48EC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CDD6C9C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9C8593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0BD1744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274C0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7B5DCEB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6E8DDD1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B0967" w:rsidRPr="00990411" w14:paraId="2AEB4240" w14:textId="77777777" w:rsidTr="00337A6B">
        <w:tc>
          <w:tcPr>
            <w:tcW w:w="4050" w:type="dxa"/>
            <w:shd w:val="clear" w:color="auto" w:fill="auto"/>
          </w:tcPr>
          <w:p w14:paraId="71BEEA15" w14:textId="77777777" w:rsidR="006B0967" w:rsidRPr="00990411" w:rsidRDefault="006B0967" w:rsidP="00324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8"/>
          </w:tcPr>
          <w:p w14:paraId="442718B2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0967" w:rsidRPr="00990411" w14:paraId="2AD4E642" w14:textId="77777777" w:rsidTr="00337A6B">
        <w:tc>
          <w:tcPr>
            <w:tcW w:w="4050" w:type="dxa"/>
            <w:shd w:val="clear" w:color="auto" w:fill="auto"/>
          </w:tcPr>
          <w:p w14:paraId="1E596612" w14:textId="77777777" w:rsidR="006B0967" w:rsidRPr="00990411" w:rsidRDefault="006B0967" w:rsidP="00324672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5138" w:type="dxa"/>
            <w:gridSpan w:val="8"/>
          </w:tcPr>
          <w:p w14:paraId="66AD8BB1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F4D52" w:rsidRPr="00990411" w14:paraId="40A98A6B" w14:textId="77777777" w:rsidTr="006B0967">
        <w:tc>
          <w:tcPr>
            <w:tcW w:w="4050" w:type="dxa"/>
            <w:shd w:val="clear" w:color="auto" w:fill="auto"/>
          </w:tcPr>
          <w:p w14:paraId="44924D77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BB29FC1" w14:textId="3D9836DD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270" w:type="dxa"/>
          </w:tcPr>
          <w:p w14:paraId="4EA77A91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15E326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3,508</w:t>
            </w:r>
          </w:p>
        </w:tc>
        <w:tc>
          <w:tcPr>
            <w:tcW w:w="270" w:type="dxa"/>
          </w:tcPr>
          <w:p w14:paraId="04B7CD73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16170" w14:textId="12E06C0D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270" w:type="dxa"/>
            <w:shd w:val="clear" w:color="auto" w:fill="auto"/>
          </w:tcPr>
          <w:p w14:paraId="3F13C30E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42EC0DB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3,508</w:t>
            </w:r>
          </w:p>
        </w:tc>
      </w:tr>
      <w:tr w:rsidR="004F4D52" w:rsidRPr="00990411" w14:paraId="480F38F7" w14:textId="77777777" w:rsidTr="006B0967">
        <w:tc>
          <w:tcPr>
            <w:tcW w:w="4050" w:type="dxa"/>
            <w:shd w:val="clear" w:color="auto" w:fill="auto"/>
          </w:tcPr>
          <w:p w14:paraId="43300443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204C91" w14:textId="77777777" w:rsidR="004F4D52" w:rsidRPr="00990411" w:rsidRDefault="004F4D52" w:rsidP="004F4D52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6226F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03A1F1" w14:textId="77777777" w:rsidR="004F4D52" w:rsidRPr="00990411" w:rsidRDefault="004F4D52" w:rsidP="004F4D52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685512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46810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68EAEA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F0904EF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4D52" w:rsidRPr="00990411" w14:paraId="27B9E33E" w14:textId="77777777" w:rsidTr="006B0967">
        <w:tc>
          <w:tcPr>
            <w:tcW w:w="4050" w:type="dxa"/>
            <w:shd w:val="clear" w:color="auto" w:fill="auto"/>
          </w:tcPr>
          <w:p w14:paraId="0B092431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8BE11B6" w14:textId="52E6E774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2EBA6FE0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A87C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0E67B29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F8CC4" w14:textId="469DE412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60980FDF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A5CD18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F4D52" w:rsidRPr="00990411" w14:paraId="0CDA98BC" w14:textId="77777777" w:rsidTr="006B0967">
        <w:tc>
          <w:tcPr>
            <w:tcW w:w="4050" w:type="dxa"/>
            <w:shd w:val="clear" w:color="auto" w:fill="auto"/>
          </w:tcPr>
          <w:p w14:paraId="214F8CFA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บางกอกสหประกันชีวิต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จำกัด 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3E0294B" w14:textId="7633AA49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</w:tcPr>
          <w:p w14:paraId="499CC6E3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86C57D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335309C7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AE812" w14:textId="32436CF8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1E95A6AD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E27EDCC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4F4D52" w:rsidRPr="00990411" w14:paraId="2B071E6B" w14:textId="77777777" w:rsidTr="006B0967">
        <w:tc>
          <w:tcPr>
            <w:tcW w:w="4050" w:type="dxa"/>
            <w:shd w:val="clear" w:color="auto" w:fill="auto"/>
          </w:tcPr>
          <w:p w14:paraId="39220DE2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A7B69AC" w14:textId="3236BE6F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72,293</w:t>
            </w:r>
          </w:p>
        </w:tc>
        <w:tc>
          <w:tcPr>
            <w:tcW w:w="270" w:type="dxa"/>
          </w:tcPr>
          <w:p w14:paraId="1B91CBC5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4307B4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35,634</w:t>
            </w:r>
          </w:p>
        </w:tc>
        <w:tc>
          <w:tcPr>
            <w:tcW w:w="270" w:type="dxa"/>
          </w:tcPr>
          <w:p w14:paraId="7D8B54A3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ADFA8" w14:textId="5FB8252F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72,293</w:t>
            </w:r>
          </w:p>
        </w:tc>
        <w:tc>
          <w:tcPr>
            <w:tcW w:w="270" w:type="dxa"/>
            <w:shd w:val="clear" w:color="auto" w:fill="auto"/>
          </w:tcPr>
          <w:p w14:paraId="1EA32658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402D089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35,634</w:t>
            </w:r>
          </w:p>
        </w:tc>
      </w:tr>
      <w:tr w:rsidR="004F4D52" w:rsidRPr="00990411" w14:paraId="7E7777F0" w14:textId="77777777" w:rsidTr="006B0967">
        <w:tc>
          <w:tcPr>
            <w:tcW w:w="4050" w:type="dxa"/>
            <w:shd w:val="clear" w:color="auto" w:fill="auto"/>
          </w:tcPr>
          <w:p w14:paraId="4B26B215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8AA6D9" w14:textId="02E957D4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2,268</w:t>
            </w:r>
          </w:p>
        </w:tc>
        <w:tc>
          <w:tcPr>
            <w:tcW w:w="270" w:type="dxa"/>
          </w:tcPr>
          <w:p w14:paraId="302F96CB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B8B9EC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45C153D9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A7FC1" w14:textId="367753AB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2,268</w:t>
            </w:r>
          </w:p>
        </w:tc>
        <w:tc>
          <w:tcPr>
            <w:tcW w:w="270" w:type="dxa"/>
            <w:shd w:val="clear" w:color="auto" w:fill="auto"/>
          </w:tcPr>
          <w:p w14:paraId="21C3D360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0CF8E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4F4D52" w:rsidRPr="00990411" w14:paraId="4857720A" w14:textId="77777777" w:rsidTr="006B0967">
        <w:tc>
          <w:tcPr>
            <w:tcW w:w="4050" w:type="dxa"/>
            <w:shd w:val="clear" w:color="auto" w:fill="auto"/>
          </w:tcPr>
          <w:p w14:paraId="48412E0B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903F94" w14:textId="1E4BF9E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78,766</w:t>
            </w:r>
          </w:p>
        </w:tc>
        <w:tc>
          <w:tcPr>
            <w:tcW w:w="270" w:type="dxa"/>
          </w:tcPr>
          <w:p w14:paraId="43E3D39A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3995B0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3A303324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26BA60" w14:textId="1AD18790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78,766</w:t>
            </w:r>
          </w:p>
        </w:tc>
        <w:tc>
          <w:tcPr>
            <w:tcW w:w="270" w:type="dxa"/>
            <w:shd w:val="clear" w:color="auto" w:fill="auto"/>
          </w:tcPr>
          <w:p w14:paraId="76C8EDF5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5DBE3A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  <w:tr w:rsidR="004F4D52" w:rsidRPr="00990411" w14:paraId="12F05A94" w14:textId="77777777" w:rsidTr="006B0967">
        <w:tc>
          <w:tcPr>
            <w:tcW w:w="4050" w:type="dxa"/>
            <w:shd w:val="clear" w:color="auto" w:fill="auto"/>
          </w:tcPr>
          <w:p w14:paraId="5DBEC199" w14:textId="77777777" w:rsidR="004F4D52" w:rsidRPr="00990411" w:rsidRDefault="004F4D52" w:rsidP="004F4D52">
            <w:pPr>
              <w:spacing w:line="240" w:lineRule="auto"/>
              <w:ind w:left="160" w:right="-110" w:hanging="160"/>
              <w:rPr>
                <w:rFonts w:asciiTheme="majorBidi" w:hAnsiTheme="majorBidi" w:cstheme="majorBidi"/>
                <w:b/>
                <w:bCs/>
                <w:spacing w:val="6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15EDDC" w14:textId="112B8C80" w:rsidR="004F4D52" w:rsidRPr="00990411" w:rsidRDefault="004F4D52" w:rsidP="004F4D52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53049D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E4BFE5" w14:textId="77777777" w:rsidR="004F4D52" w:rsidRPr="00990411" w:rsidRDefault="004F4D52" w:rsidP="005A2982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A28B42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C53F5D" w14:textId="068D5317" w:rsidR="004F4D52" w:rsidRPr="00990411" w:rsidRDefault="004F4D52" w:rsidP="005A2982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CAB33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0AA41" w14:textId="77777777" w:rsidR="004F4D52" w:rsidRPr="00990411" w:rsidRDefault="004F4D52" w:rsidP="004F4D52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4D52" w:rsidRPr="00990411" w14:paraId="02C02DA8" w14:textId="77777777" w:rsidTr="006B0967">
        <w:tc>
          <w:tcPr>
            <w:tcW w:w="4050" w:type="dxa"/>
            <w:shd w:val="clear" w:color="auto" w:fill="auto"/>
          </w:tcPr>
          <w:p w14:paraId="29CFA6E0" w14:textId="77777777" w:rsidR="004F4D52" w:rsidRPr="00990411" w:rsidRDefault="004F4D52" w:rsidP="004F4D52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A150" w14:textId="62262009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78,766</w:t>
            </w:r>
          </w:p>
        </w:tc>
        <w:tc>
          <w:tcPr>
            <w:tcW w:w="270" w:type="dxa"/>
          </w:tcPr>
          <w:p w14:paraId="56D64DE8" w14:textId="77777777" w:rsidR="004F4D52" w:rsidRPr="00990411" w:rsidRDefault="004F4D52" w:rsidP="004F4D52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7A0EF" w14:textId="77777777" w:rsidR="004F4D52" w:rsidRPr="00990411" w:rsidRDefault="004F4D52" w:rsidP="004F4D52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6665E0FD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546F7" w14:textId="76B95BD0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78,766</w:t>
            </w:r>
          </w:p>
        </w:tc>
        <w:tc>
          <w:tcPr>
            <w:tcW w:w="270" w:type="dxa"/>
            <w:shd w:val="clear" w:color="auto" w:fill="auto"/>
          </w:tcPr>
          <w:p w14:paraId="473051A3" w14:textId="77777777" w:rsidR="004F4D52" w:rsidRPr="00990411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8C73D" w14:textId="77777777" w:rsidR="004F4D52" w:rsidRPr="00990411" w:rsidRDefault="004F4D52" w:rsidP="004F4D52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</w:tbl>
    <w:p w14:paraId="6A14A72E" w14:textId="77777777" w:rsidR="00337A6B" w:rsidRDefault="00337A6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AA1621" w:rsidRPr="00EB7266" w14:paraId="010EB54E" w14:textId="77777777" w:rsidTr="00337A6B">
        <w:trPr>
          <w:tblHeader/>
        </w:trPr>
        <w:tc>
          <w:tcPr>
            <w:tcW w:w="4050" w:type="dxa"/>
            <w:shd w:val="clear" w:color="auto" w:fill="auto"/>
          </w:tcPr>
          <w:p w14:paraId="5407C6C1" w14:textId="719A1EA3" w:rsidR="00AA1621" w:rsidRPr="00075282" w:rsidRDefault="00075282" w:rsidP="007713E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2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960C7E2" w14:textId="77777777" w:rsidR="00AA1621" w:rsidRPr="00EB7266" w:rsidRDefault="00AA1621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E106EA" w14:textId="77777777" w:rsidR="00AA1621" w:rsidRPr="00EB7266" w:rsidRDefault="00AA1621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3D3025E" w14:textId="77777777" w:rsidR="00AA1621" w:rsidRPr="00EB7266" w:rsidRDefault="00AA1621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621" w:rsidRPr="00744476" w14:paraId="50584DC1" w14:textId="77777777" w:rsidTr="00337A6B">
        <w:trPr>
          <w:tblHeader/>
        </w:trPr>
        <w:tc>
          <w:tcPr>
            <w:tcW w:w="4050" w:type="dxa"/>
            <w:shd w:val="clear" w:color="auto" w:fill="auto"/>
          </w:tcPr>
          <w:p w14:paraId="2C4E2D35" w14:textId="272B0EA5" w:rsidR="00AA1621" w:rsidRPr="00744476" w:rsidRDefault="00075282" w:rsidP="00075282">
            <w:pPr>
              <w:spacing w:line="240" w:lineRule="atLeast"/>
              <w:ind w:left="16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2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49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752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67C92" w:rsidRPr="00D67C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C6019" w:rsidRPr="00AC601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0752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9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752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4E2902C0" w14:textId="56E37285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65B6372" w14:textId="77777777" w:rsidR="00AA1621" w:rsidRPr="00744476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02C68F" w14:textId="067B0DEC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8833FD" w14:textId="77777777" w:rsidR="00AA1621" w:rsidRPr="00BE704B" w:rsidRDefault="00AA1621" w:rsidP="00AA16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83F5B29" w14:textId="3F0B1984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98FD19" w14:textId="77777777" w:rsidR="00AA1621" w:rsidRPr="00BE704B" w:rsidRDefault="00AA1621" w:rsidP="00AA16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53293AF" w14:textId="24F7E85A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A1621" w14:paraId="164746DB" w14:textId="77777777" w:rsidTr="00337A6B">
        <w:tc>
          <w:tcPr>
            <w:tcW w:w="4050" w:type="dxa"/>
            <w:shd w:val="clear" w:color="auto" w:fill="auto"/>
            <w:vAlign w:val="bottom"/>
          </w:tcPr>
          <w:p w14:paraId="7C2804C8" w14:textId="77777777" w:rsidR="00AA1621" w:rsidRPr="00AD37E5" w:rsidRDefault="00AA1621" w:rsidP="00FC425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FCA7DC1" w14:textId="107065D5" w:rsidR="00AA1621" w:rsidRDefault="00AA1621" w:rsidP="00FC4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4D52" w14:paraId="582D0F93" w14:textId="77777777" w:rsidTr="00337A6B">
        <w:tc>
          <w:tcPr>
            <w:tcW w:w="4050" w:type="dxa"/>
            <w:shd w:val="clear" w:color="auto" w:fill="auto"/>
            <w:vAlign w:val="bottom"/>
          </w:tcPr>
          <w:p w14:paraId="1C187237" w14:textId="7D119BBE" w:rsidR="004F4D52" w:rsidRPr="0091250A" w:rsidRDefault="004F4D52" w:rsidP="004F4D52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0E27A79" w14:textId="6AD3A60B" w:rsidR="004F4D52" w:rsidRPr="00911ADB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8173A3" w14:textId="77777777" w:rsidR="004F4D52" w:rsidRPr="00911ADB" w:rsidRDefault="004F4D52" w:rsidP="004F4D5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3DFB78" w14:textId="2C1C1390" w:rsidR="004F4D52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E520D5" w14:textId="77777777" w:rsidR="004F4D52" w:rsidRPr="00911AD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5295722" w14:textId="704DBEDD" w:rsidR="004F4D52" w:rsidRPr="00D32B8C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07F55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4219A66" w14:textId="1985072A" w:rsidR="004F4D52" w:rsidRPr="00D32B8C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4D52" w14:paraId="24E24718" w14:textId="77777777" w:rsidTr="00337A6B">
        <w:tc>
          <w:tcPr>
            <w:tcW w:w="4050" w:type="dxa"/>
            <w:shd w:val="clear" w:color="auto" w:fill="auto"/>
          </w:tcPr>
          <w:p w14:paraId="361AD754" w14:textId="76E31D0A" w:rsidR="004F4D52" w:rsidRPr="00075282" w:rsidRDefault="004F4D52" w:rsidP="004F4D52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C376D3" w14:textId="5495E79C" w:rsidR="004F4D52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B2572A" w14:textId="77777777" w:rsidR="004F4D52" w:rsidRPr="00911ADB" w:rsidRDefault="004F4D52" w:rsidP="004F4D52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C6D048" w14:textId="3FE3DF91" w:rsidR="004F4D52" w:rsidRPr="00370A25" w:rsidRDefault="004F4D52" w:rsidP="004F4D5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3134E4" w14:textId="77777777" w:rsidR="004F4D52" w:rsidRPr="00370A25" w:rsidRDefault="004F4D52" w:rsidP="004F4D52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3C70DC2" w14:textId="71A00C48" w:rsidR="004F4D52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799ED" w14:textId="77777777" w:rsidR="004F4D52" w:rsidRPr="00370A25" w:rsidRDefault="004F4D52" w:rsidP="004F4D52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F88F9C1" w14:textId="5C2797CD" w:rsidR="004F4D52" w:rsidRPr="00370A25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4D52" w14:paraId="223BB033" w14:textId="77777777" w:rsidTr="00337A6B">
        <w:tc>
          <w:tcPr>
            <w:tcW w:w="4050" w:type="dxa"/>
            <w:shd w:val="clear" w:color="auto" w:fill="auto"/>
          </w:tcPr>
          <w:p w14:paraId="47760F35" w14:textId="33CFF578" w:rsidR="004F4D52" w:rsidRPr="00075282" w:rsidRDefault="004F4D52" w:rsidP="004F4D52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E008AD3" w14:textId="15E33001" w:rsidR="004F4D52" w:rsidRPr="00370A25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DACF03" w14:textId="77777777" w:rsidR="004F4D52" w:rsidRPr="00911ADB" w:rsidRDefault="004F4D52" w:rsidP="004F4D52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58D53B" w14:textId="0C56D981" w:rsidR="004F4D52" w:rsidRPr="00370A25" w:rsidRDefault="004F4D52" w:rsidP="004F4D5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F92E12" w14:textId="77777777" w:rsidR="004F4D52" w:rsidRPr="00370A25" w:rsidRDefault="004F4D52" w:rsidP="004F4D52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52CC903" w14:textId="24042ADB" w:rsidR="004F4D52" w:rsidRPr="00370A25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55F9" w14:textId="77777777" w:rsidR="004F4D52" w:rsidRPr="00370A25" w:rsidRDefault="004F4D52" w:rsidP="004F4D52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565ECD6" w14:textId="5B373665" w:rsidR="004F4D52" w:rsidRPr="00370A25" w:rsidRDefault="004F4D52" w:rsidP="004F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EFBE550" w14:textId="5F0C09A8" w:rsidR="00460CBF" w:rsidRPr="00C15436" w:rsidRDefault="00460CBF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34426" w:rsidRPr="00EB7266" w14:paraId="7924E9A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2E57B85D" w14:textId="0B40D46E" w:rsidR="00D34426" w:rsidRPr="00EB7266" w:rsidRDefault="00D34426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6489DF3" w14:textId="77777777" w:rsidR="00D34426" w:rsidRPr="00EB726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E06F22" w14:textId="77777777" w:rsidR="00D34426" w:rsidRPr="00EB7266" w:rsidRDefault="00D34426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44EEE" w14:textId="77777777" w:rsidR="00D34426" w:rsidRPr="00EB726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426" w:rsidRPr="00744476" w14:paraId="7209DE8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F92E125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D408BA" w14:textId="6D6F155C" w:rsidR="00D34426" w:rsidRPr="006145CD" w:rsidRDefault="007372DF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15FC1EE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F92B1" w14:textId="15B2AB7E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1CB51DD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062A6" w14:textId="13CE7324" w:rsidR="00D34426" w:rsidRPr="006145CD" w:rsidRDefault="007372DF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6FA57290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8EC9C" w14:textId="2CC76654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34426" w:rsidRPr="00744476" w14:paraId="6722788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824D323" w14:textId="6DBBA4D3" w:rsidR="00D34426" w:rsidRPr="00744476" w:rsidRDefault="00D34426" w:rsidP="00D46C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497FE" w14:textId="3003D232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C07C08B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26319" w14:textId="27ECE4A9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F507E4F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AA0CC" w14:textId="78D6106B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C794F2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9AB6E" w14:textId="1CFA097B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34426" w:rsidRPr="00744476" w14:paraId="393EBFA2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307767C1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D4293B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FF2" w:rsidRPr="00744476" w14:paraId="218927D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6965DCBA" w14:textId="1456AB05" w:rsidR="00990FF2" w:rsidRPr="00744476" w:rsidRDefault="00990FF2" w:rsidP="00990F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6C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03D1C542" w14:textId="77777777" w:rsidR="00990FF2" w:rsidRPr="00970BCB" w:rsidRDefault="00990FF2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F4D52" w:rsidRPr="0033434F" w14:paraId="74B71114" w14:textId="77777777" w:rsidTr="00D64CE9">
        <w:tc>
          <w:tcPr>
            <w:tcW w:w="4050" w:type="dxa"/>
            <w:shd w:val="clear" w:color="auto" w:fill="auto"/>
          </w:tcPr>
          <w:p w14:paraId="374A85CA" w14:textId="77777777" w:rsidR="004F4D52" w:rsidRPr="00A27D1E" w:rsidRDefault="004F4D52" w:rsidP="004F4D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0FB6B5A" w14:textId="3DB824E2" w:rsidR="004F4D52" w:rsidRPr="0033434F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53,545</w:t>
            </w:r>
          </w:p>
        </w:tc>
        <w:tc>
          <w:tcPr>
            <w:tcW w:w="270" w:type="dxa"/>
          </w:tcPr>
          <w:p w14:paraId="085234CA" w14:textId="77777777" w:rsidR="004F4D52" w:rsidRDefault="004F4D52" w:rsidP="004F4D5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FDBBC" w14:textId="5F130ABA" w:rsidR="004F4D52" w:rsidRPr="0033434F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  <w:tc>
          <w:tcPr>
            <w:tcW w:w="270" w:type="dxa"/>
          </w:tcPr>
          <w:p w14:paraId="5F5D9788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B2D40" w14:textId="62858738" w:rsidR="004F4D52" w:rsidRPr="0033434F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53,545</w:t>
            </w:r>
          </w:p>
        </w:tc>
        <w:tc>
          <w:tcPr>
            <w:tcW w:w="270" w:type="dxa"/>
            <w:shd w:val="clear" w:color="auto" w:fill="auto"/>
          </w:tcPr>
          <w:p w14:paraId="0A53B8DC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E783C6" w14:textId="6919067F" w:rsidR="004F4D52" w:rsidRPr="0033434F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</w:tr>
      <w:tr w:rsidR="004F4D52" w14:paraId="4E02188D" w14:textId="77777777" w:rsidTr="00D64CE9">
        <w:tc>
          <w:tcPr>
            <w:tcW w:w="4050" w:type="dxa"/>
            <w:shd w:val="clear" w:color="auto" w:fill="auto"/>
          </w:tcPr>
          <w:p w14:paraId="2E17176A" w14:textId="77777777" w:rsidR="004F4D52" w:rsidRPr="00A27D1E" w:rsidRDefault="004F4D52" w:rsidP="004F4D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EA0DC2" w14:textId="77777777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1E938F" w14:textId="77777777" w:rsidR="004F4D52" w:rsidRDefault="004F4D52" w:rsidP="004F4D5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FA4BF" w14:textId="77777777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F301E62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A7E20" w14:textId="77777777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57A60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48C2A" w14:textId="77777777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4D52" w14:paraId="3D4FB6B0" w14:textId="77777777" w:rsidTr="00D64CE9">
        <w:tc>
          <w:tcPr>
            <w:tcW w:w="4050" w:type="dxa"/>
            <w:shd w:val="clear" w:color="auto" w:fill="auto"/>
          </w:tcPr>
          <w:p w14:paraId="4174A546" w14:textId="77777777" w:rsidR="004F4D52" w:rsidRPr="00A27D1E" w:rsidRDefault="004F4D52" w:rsidP="004F4D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2F55648" w14:textId="22A4D69A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</w:tcPr>
          <w:p w14:paraId="08FBD88F" w14:textId="77777777" w:rsidR="004F4D52" w:rsidRDefault="004F4D52" w:rsidP="004F4D5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AF959B" w14:textId="2E98BDFB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</w:tcPr>
          <w:p w14:paraId="2B0B22DE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56408" w14:textId="37A15E50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321B6864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083DE" w14:textId="2C76D682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4F4D52" w14:paraId="1C1E4D7B" w14:textId="77777777" w:rsidTr="00D64CE9">
        <w:tc>
          <w:tcPr>
            <w:tcW w:w="4050" w:type="dxa"/>
            <w:shd w:val="clear" w:color="auto" w:fill="auto"/>
          </w:tcPr>
          <w:p w14:paraId="6B682039" w14:textId="43431792" w:rsidR="004F4D52" w:rsidRPr="00C12557" w:rsidRDefault="004F4D52" w:rsidP="004F4D5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14A92106" w14:textId="7FEC1341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7649DD9" w14:textId="77777777" w:rsidR="004F4D52" w:rsidRDefault="004F4D52" w:rsidP="004F4D5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08704A" w14:textId="1EAB8EF0" w:rsidR="004F4D52" w:rsidRDefault="004F4D52" w:rsidP="004F4D5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C89449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ED8059" w14:textId="36975D70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61A947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7E58E" w14:textId="67E859C4" w:rsidR="004F4D52" w:rsidRDefault="004F4D52" w:rsidP="004F4D5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4D52" w14:paraId="7548E0B0" w14:textId="77777777" w:rsidTr="00D64CE9">
        <w:tc>
          <w:tcPr>
            <w:tcW w:w="4050" w:type="dxa"/>
            <w:shd w:val="clear" w:color="auto" w:fill="auto"/>
          </w:tcPr>
          <w:p w14:paraId="36204C04" w14:textId="77777777" w:rsidR="004F4D52" w:rsidRPr="00C12557" w:rsidRDefault="004F4D52" w:rsidP="004F4D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1010F346" w14:textId="109273FE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A4D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70" w:type="dxa"/>
          </w:tcPr>
          <w:p w14:paraId="75517248" w14:textId="77777777" w:rsidR="004F4D52" w:rsidRDefault="004F4D52" w:rsidP="004F4D5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A3AA7" w14:textId="56431AB2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70" w:type="dxa"/>
          </w:tcPr>
          <w:p w14:paraId="47C8F44E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133CC" w14:textId="6D026967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A4D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5D3CDC52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DD0D03" w14:textId="0D7F83DD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</w:tr>
      <w:tr w:rsidR="004F4D52" w14:paraId="54605AE4" w14:textId="77777777" w:rsidTr="00D64CE9">
        <w:tc>
          <w:tcPr>
            <w:tcW w:w="4050" w:type="dxa"/>
            <w:shd w:val="clear" w:color="auto" w:fill="auto"/>
          </w:tcPr>
          <w:p w14:paraId="07E0AD6A" w14:textId="77777777" w:rsidR="004F4D52" w:rsidRPr="00C12557" w:rsidRDefault="004F4D52" w:rsidP="004F4D5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51696E15" w14:textId="2351F865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4B10CC5" w14:textId="77777777" w:rsidR="004F4D52" w:rsidRDefault="004F4D52" w:rsidP="004F4D5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43C60C" w14:textId="0346A743" w:rsidR="004F4D52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E118416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053601" w14:textId="15205AF2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FF5A180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417CDE" w14:textId="431F81B3" w:rsidR="004F4D52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4F4D52" w:rsidRPr="00911ADB" w14:paraId="4C1BD96C" w14:textId="77777777" w:rsidTr="00D64CE9">
        <w:tc>
          <w:tcPr>
            <w:tcW w:w="4050" w:type="dxa"/>
            <w:shd w:val="clear" w:color="auto" w:fill="auto"/>
          </w:tcPr>
          <w:p w14:paraId="0F8BBB9E" w14:textId="77777777" w:rsidR="004F4D52" w:rsidRPr="00A27D1E" w:rsidRDefault="004F4D52" w:rsidP="004F4D5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741" w14:textId="29A6E379" w:rsidR="004F4D52" w:rsidRPr="00911ADB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55,335</w:t>
            </w:r>
          </w:p>
        </w:tc>
        <w:tc>
          <w:tcPr>
            <w:tcW w:w="270" w:type="dxa"/>
          </w:tcPr>
          <w:p w14:paraId="3F1F84EB" w14:textId="77777777" w:rsidR="004F4D52" w:rsidRPr="00911ADB" w:rsidRDefault="004F4D52" w:rsidP="004F4D5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B1266" w14:textId="2541429F" w:rsidR="004F4D52" w:rsidRPr="00911ADB" w:rsidRDefault="004F4D52" w:rsidP="004F4D5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70" w:type="dxa"/>
          </w:tcPr>
          <w:p w14:paraId="703DA386" w14:textId="77777777" w:rsidR="004F4D52" w:rsidRPr="00911AD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4F08" w14:textId="154DBAB3" w:rsidR="004F4D52" w:rsidRPr="00911ADB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55,335</w:t>
            </w:r>
          </w:p>
        </w:tc>
        <w:tc>
          <w:tcPr>
            <w:tcW w:w="270" w:type="dxa"/>
            <w:shd w:val="clear" w:color="auto" w:fill="auto"/>
          </w:tcPr>
          <w:p w14:paraId="1E5FA96B" w14:textId="77777777" w:rsidR="004F4D52" w:rsidRPr="00BE704B" w:rsidRDefault="004F4D52" w:rsidP="004F4D5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3A99" w14:textId="113B59C6" w:rsidR="004F4D52" w:rsidRPr="00911ADB" w:rsidRDefault="004F4D52" w:rsidP="004F4D5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</w:tr>
    </w:tbl>
    <w:p w14:paraId="5A06033B" w14:textId="4D2D6050" w:rsidR="00C15436" w:rsidRDefault="00C15436" w:rsidP="007372DF">
      <w:pPr>
        <w:spacing w:line="240" w:lineRule="auto"/>
        <w:rPr>
          <w:sz w:val="20"/>
          <w:szCs w:val="20"/>
        </w:rPr>
      </w:pPr>
    </w:p>
    <w:p w14:paraId="60D4B5B3" w14:textId="77777777" w:rsidR="00C15436" w:rsidRDefault="00C1543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72"/>
        <w:gridCol w:w="236"/>
        <w:gridCol w:w="34"/>
        <w:gridCol w:w="1081"/>
        <w:gridCol w:w="260"/>
        <w:gridCol w:w="10"/>
        <w:gridCol w:w="1080"/>
        <w:gridCol w:w="245"/>
        <w:gridCol w:w="25"/>
        <w:gridCol w:w="1080"/>
      </w:tblGrid>
      <w:tr w:rsidR="005B1547" w14:paraId="3492A14E" w14:textId="77777777" w:rsidTr="00C15436">
        <w:tc>
          <w:tcPr>
            <w:tcW w:w="3957" w:type="dxa"/>
            <w:hideMark/>
          </w:tcPr>
          <w:p w14:paraId="6302DC21" w14:textId="33A474E6" w:rsidR="005B1547" w:rsidRDefault="005B154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3" w:type="dxa"/>
            <w:gridSpan w:val="4"/>
            <w:hideMark/>
          </w:tcPr>
          <w:p w14:paraId="7FC3DAD1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7AE754C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5"/>
            <w:hideMark/>
          </w:tcPr>
          <w:p w14:paraId="1AD69158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547" w14:paraId="4633A37D" w14:textId="77777777" w:rsidTr="00C15436">
        <w:tc>
          <w:tcPr>
            <w:tcW w:w="3957" w:type="dxa"/>
          </w:tcPr>
          <w:p w14:paraId="7842F9FC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hideMark/>
          </w:tcPr>
          <w:p w14:paraId="3C7D31C8" w14:textId="3A125388" w:rsidR="005B1547" w:rsidRDefault="00A0132A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6" w:type="dxa"/>
          </w:tcPr>
          <w:p w14:paraId="29EB9B9A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  <w:hideMark/>
          </w:tcPr>
          <w:p w14:paraId="4EBD2388" w14:textId="68B4B371" w:rsidR="005B1547" w:rsidRDefault="00A0132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B154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9090846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hideMark/>
          </w:tcPr>
          <w:p w14:paraId="7A8F4689" w14:textId="18FBE5E6" w:rsidR="005B1547" w:rsidRDefault="00A0132A" w:rsidP="007372DF">
            <w:pPr>
              <w:pStyle w:val="Bo-Blankline"/>
              <w:ind w:left="-10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45" w:type="dxa"/>
          </w:tcPr>
          <w:p w14:paraId="6591DF31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2"/>
            <w:hideMark/>
          </w:tcPr>
          <w:p w14:paraId="282C4A85" w14:textId="210DD3FD" w:rsidR="005B1547" w:rsidRDefault="00A0132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B154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1547" w14:paraId="375DA0A4" w14:textId="77777777" w:rsidTr="00C15436">
        <w:tc>
          <w:tcPr>
            <w:tcW w:w="3957" w:type="dxa"/>
          </w:tcPr>
          <w:p w14:paraId="4613BDB7" w14:textId="76B03B76" w:rsidR="005B1547" w:rsidRPr="00D46C84" w:rsidRDefault="005B1547" w:rsidP="00D46C84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2" w:type="dxa"/>
            <w:hideMark/>
          </w:tcPr>
          <w:p w14:paraId="7E61DE02" w14:textId="077C3632" w:rsidR="005B1547" w:rsidRDefault="00FF2FC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FF2FC8">
              <w:rPr>
                <w:rFonts w:hint="cs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hint="cs"/>
                <w:sz w:val="30"/>
                <w:szCs w:val="30"/>
                <w:lang w:val="en-US"/>
              </w:rPr>
              <w:t>56</w:t>
            </w:r>
            <w:r w:rsidR="005B1547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8EEC57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  <w:hideMark/>
          </w:tcPr>
          <w:p w14:paraId="050D7198" w14:textId="4C87D662" w:rsidR="005B1547" w:rsidRDefault="00FF2F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2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B15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6FCB793B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hideMark/>
          </w:tcPr>
          <w:p w14:paraId="6BF6C24B" w14:textId="14336A90" w:rsidR="005B1547" w:rsidRDefault="00FF2FC8" w:rsidP="007372DF">
            <w:pPr>
              <w:pStyle w:val="Bo-Blankline"/>
              <w:ind w:left="-100" w:right="-110"/>
              <w:jc w:val="center"/>
              <w:rPr>
                <w:sz w:val="30"/>
                <w:szCs w:val="30"/>
                <w:lang w:val="en-US"/>
              </w:rPr>
            </w:pPr>
            <w:r w:rsidRPr="00FF2FC8">
              <w:rPr>
                <w:rFonts w:hint="cs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hint="cs"/>
                <w:sz w:val="30"/>
                <w:szCs w:val="30"/>
                <w:lang w:val="en-US"/>
              </w:rPr>
              <w:t>56</w:t>
            </w:r>
            <w:r w:rsidR="005B1547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7488ACCE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2"/>
            <w:hideMark/>
          </w:tcPr>
          <w:p w14:paraId="3A5A5AE4" w14:textId="74E8BAA1" w:rsidR="005B1547" w:rsidRDefault="00FF2F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2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B154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1547" w14:paraId="6B044953" w14:textId="77777777" w:rsidTr="00C15436">
        <w:tc>
          <w:tcPr>
            <w:tcW w:w="3957" w:type="dxa"/>
          </w:tcPr>
          <w:p w14:paraId="1DE875D1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10"/>
            <w:hideMark/>
          </w:tcPr>
          <w:p w14:paraId="79FC9C47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FF2" w14:paraId="0690365F" w14:textId="77777777" w:rsidTr="00C15436">
        <w:tc>
          <w:tcPr>
            <w:tcW w:w="3957" w:type="dxa"/>
          </w:tcPr>
          <w:p w14:paraId="18DBE6FF" w14:textId="61E60D22" w:rsidR="00990FF2" w:rsidRDefault="00990FF2" w:rsidP="00990FF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</w:t>
            </w:r>
            <w:r w:rsidRPr="00990FF2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5223" w:type="dxa"/>
            <w:gridSpan w:val="10"/>
          </w:tcPr>
          <w:p w14:paraId="47399183" w14:textId="77777777" w:rsidR="00990FF2" w:rsidRDefault="00990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B68C9" w14:paraId="394D2E78" w14:textId="77777777" w:rsidTr="00C15436">
        <w:tc>
          <w:tcPr>
            <w:tcW w:w="3957" w:type="dxa"/>
            <w:hideMark/>
          </w:tcPr>
          <w:p w14:paraId="1E7DE6F9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2" w:type="dxa"/>
          </w:tcPr>
          <w:p w14:paraId="5F128EA2" w14:textId="74836675" w:rsid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D56FC">
              <w:rPr>
                <w:rFonts w:ascii="Angsana New" w:hAnsi="Angsana New"/>
                <w:sz w:val="30"/>
                <w:szCs w:val="30"/>
                <w:lang w:val="en-US"/>
              </w:rPr>
              <w:t>6,027</w:t>
            </w:r>
          </w:p>
        </w:tc>
        <w:tc>
          <w:tcPr>
            <w:tcW w:w="236" w:type="dxa"/>
          </w:tcPr>
          <w:p w14:paraId="65F6D52F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495D6156" w14:textId="1B96839A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60" w:type="dxa"/>
          </w:tcPr>
          <w:p w14:paraId="1E6C0459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30EF9796" w14:textId="5716EAEB" w:rsidR="007B68C9" w:rsidRDefault="007B68C9" w:rsidP="007B68C9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45,993</w:t>
            </w:r>
          </w:p>
        </w:tc>
        <w:tc>
          <w:tcPr>
            <w:tcW w:w="245" w:type="dxa"/>
          </w:tcPr>
          <w:p w14:paraId="72971361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28CF71CB" w14:textId="33E9C3B3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63,970</w:t>
            </w:r>
          </w:p>
        </w:tc>
      </w:tr>
      <w:tr w:rsidR="007B68C9" w14:paraId="7103BAC4" w14:textId="77777777" w:rsidTr="00C15436">
        <w:tc>
          <w:tcPr>
            <w:tcW w:w="3957" w:type="dxa"/>
            <w:hideMark/>
          </w:tcPr>
          <w:p w14:paraId="60FC947F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</w:tcPr>
          <w:p w14:paraId="54D9C359" w14:textId="77777777" w:rsid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12806CC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3799954E" w14:textId="77777777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A0198F8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4A562E72" w14:textId="77777777" w:rsidR="007B68C9" w:rsidRDefault="007B68C9" w:rsidP="007B68C9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40A8C6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6979A35" w14:textId="77777777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8C9" w14:paraId="52B1D394" w14:textId="77777777" w:rsidTr="00C15436">
        <w:tc>
          <w:tcPr>
            <w:tcW w:w="3957" w:type="dxa"/>
            <w:hideMark/>
          </w:tcPr>
          <w:p w14:paraId="3720F767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2" w:type="dxa"/>
          </w:tcPr>
          <w:p w14:paraId="06BFEA30" w14:textId="23F5F373" w:rsid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36" w:type="dxa"/>
          </w:tcPr>
          <w:p w14:paraId="0B87D6A8" w14:textId="77777777" w:rsidR="007B68C9" w:rsidRDefault="007B68C9" w:rsidP="007B68C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7542ACBE" w14:textId="5B0F4ED3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60" w:type="dxa"/>
          </w:tcPr>
          <w:p w14:paraId="19E9DA54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3B69922C" w14:textId="253F0E91" w:rsidR="007B68C9" w:rsidRDefault="007B68C9" w:rsidP="007B68C9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45" w:type="dxa"/>
          </w:tcPr>
          <w:p w14:paraId="5C196AAA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561DDCF0" w14:textId="718C9E39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</w:tr>
      <w:tr w:rsidR="007B68C9" w14:paraId="3F6C9282" w14:textId="77777777" w:rsidTr="00C15436">
        <w:tc>
          <w:tcPr>
            <w:tcW w:w="3957" w:type="dxa"/>
            <w:hideMark/>
          </w:tcPr>
          <w:p w14:paraId="527F1E8E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2" w:type="dxa"/>
          </w:tcPr>
          <w:p w14:paraId="71C416DC" w14:textId="04240B17" w:rsidR="007B68C9" w:rsidRP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68C9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36" w:type="dxa"/>
          </w:tcPr>
          <w:p w14:paraId="0AADD7A2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4A360FEF" w14:textId="1D4788C3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0" w:type="dxa"/>
          </w:tcPr>
          <w:p w14:paraId="170E1280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11E887B4" w14:textId="7F1E984E" w:rsidR="007B68C9" w:rsidRDefault="007B68C9" w:rsidP="007B68C9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68C9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45" w:type="dxa"/>
          </w:tcPr>
          <w:p w14:paraId="20AAB7A5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5053F1B5" w14:textId="2E560237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7B68C9" w14:paraId="255B6D49" w14:textId="77777777" w:rsidTr="00C15436">
        <w:tc>
          <w:tcPr>
            <w:tcW w:w="3957" w:type="dxa"/>
          </w:tcPr>
          <w:p w14:paraId="24EA5ED4" w14:textId="750D128F" w:rsidR="007B68C9" w:rsidRDefault="007B68C9" w:rsidP="007B68C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ออลซีซั่นส์ จำกัด</w:t>
            </w:r>
          </w:p>
        </w:tc>
        <w:tc>
          <w:tcPr>
            <w:tcW w:w="1172" w:type="dxa"/>
          </w:tcPr>
          <w:p w14:paraId="4E44A7DB" w14:textId="67E26651" w:rsid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AE86948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011BB824" w14:textId="71051834" w:rsidR="007B68C9" w:rsidRDefault="007B68C9" w:rsidP="0021713D">
            <w:pPr>
              <w:spacing w:line="240" w:lineRule="atLeast"/>
              <w:ind w:left="-7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1F73ED69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3D678EB1" w14:textId="68715F28" w:rsidR="007B68C9" w:rsidRDefault="007B68C9" w:rsidP="007B68C9">
            <w:pPr>
              <w:tabs>
                <w:tab w:val="decimal" w:pos="894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48D9EE76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B9DF20A" w14:textId="3392667F" w:rsidR="007B68C9" w:rsidRDefault="007B68C9" w:rsidP="0021713D">
            <w:pPr>
              <w:spacing w:line="240" w:lineRule="atLeast"/>
              <w:ind w:left="-7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8C9" w14:paraId="7B53FB38" w14:textId="77777777" w:rsidTr="00C15436">
        <w:tc>
          <w:tcPr>
            <w:tcW w:w="3957" w:type="dxa"/>
            <w:hideMark/>
          </w:tcPr>
          <w:p w14:paraId="433D5254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2" w:type="dxa"/>
          </w:tcPr>
          <w:p w14:paraId="228C36D6" w14:textId="79363C75" w:rsid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</w:tcPr>
          <w:p w14:paraId="78206CCE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0EFB1C77" w14:textId="77777777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</w:tcPr>
          <w:p w14:paraId="527FBDFF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09A8C565" w14:textId="605C6EC6" w:rsidR="007B68C9" w:rsidRDefault="007B68C9" w:rsidP="007B68C9">
            <w:pPr>
              <w:tabs>
                <w:tab w:val="decimal" w:pos="894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45" w:type="dxa"/>
          </w:tcPr>
          <w:p w14:paraId="2AA95A6E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3DFF0447" w14:textId="77777777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B68C9" w14:paraId="6F0F1779" w14:textId="77777777" w:rsidTr="00C15436">
        <w:tc>
          <w:tcPr>
            <w:tcW w:w="3957" w:type="dxa"/>
            <w:hideMark/>
          </w:tcPr>
          <w:p w14:paraId="5FD994F8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172" w:type="dxa"/>
          </w:tcPr>
          <w:p w14:paraId="3934D13A" w14:textId="74A5338B" w:rsidR="007B68C9" w:rsidRDefault="00CD56FC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37,979</w:t>
            </w:r>
          </w:p>
        </w:tc>
        <w:tc>
          <w:tcPr>
            <w:tcW w:w="236" w:type="dxa"/>
          </w:tcPr>
          <w:p w14:paraId="3A4B5D76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784D44F7" w14:textId="04C5ED92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60" w:type="dxa"/>
          </w:tcPr>
          <w:p w14:paraId="475BB469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24250394" w14:textId="7EF30A61" w:rsidR="007B68C9" w:rsidRDefault="00CD56FC" w:rsidP="007B68C9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37,979</w:t>
            </w:r>
          </w:p>
        </w:tc>
        <w:tc>
          <w:tcPr>
            <w:tcW w:w="245" w:type="dxa"/>
          </w:tcPr>
          <w:p w14:paraId="3B06F9AA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15A4D1BE" w14:textId="70FAD379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7B68C9" w14:paraId="21A3BBA2" w14:textId="77777777" w:rsidTr="00C15436">
        <w:tc>
          <w:tcPr>
            <w:tcW w:w="3957" w:type="dxa"/>
            <w:hideMark/>
          </w:tcPr>
          <w:p w14:paraId="310478AA" w14:textId="77777777" w:rsidR="007B68C9" w:rsidRDefault="007B68C9" w:rsidP="007B68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2" w:type="dxa"/>
          </w:tcPr>
          <w:p w14:paraId="1395E767" w14:textId="7924AB71" w:rsidR="007B68C9" w:rsidRDefault="007B68C9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2,221</w:t>
            </w:r>
          </w:p>
        </w:tc>
        <w:tc>
          <w:tcPr>
            <w:tcW w:w="236" w:type="dxa"/>
          </w:tcPr>
          <w:p w14:paraId="78DB257E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0A3A5321" w14:textId="3BD702D9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60" w:type="dxa"/>
          </w:tcPr>
          <w:p w14:paraId="7A93D24E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13F7F8D1" w14:textId="45EB8F25" w:rsidR="007B68C9" w:rsidRDefault="007B68C9" w:rsidP="007B68C9">
            <w:pPr>
              <w:tabs>
                <w:tab w:val="decimal" w:pos="876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2,221</w:t>
            </w:r>
          </w:p>
        </w:tc>
        <w:tc>
          <w:tcPr>
            <w:tcW w:w="245" w:type="dxa"/>
          </w:tcPr>
          <w:p w14:paraId="2B1134C8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4E22A1BD" w14:textId="214183E4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7B68C9" w14:paraId="15F3633A" w14:textId="77777777" w:rsidTr="00C15436">
        <w:tc>
          <w:tcPr>
            <w:tcW w:w="3957" w:type="dxa"/>
            <w:vAlign w:val="bottom"/>
            <w:hideMark/>
          </w:tcPr>
          <w:p w14:paraId="216205E1" w14:textId="77777777" w:rsidR="007B68C9" w:rsidRDefault="007B68C9" w:rsidP="007B68C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83BEA" w14:textId="77C7C03D" w:rsidR="007B68C9" w:rsidRPr="005C47FD" w:rsidRDefault="00CD56FC" w:rsidP="007B68C9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88,236</w:t>
            </w:r>
          </w:p>
        </w:tc>
        <w:tc>
          <w:tcPr>
            <w:tcW w:w="236" w:type="dxa"/>
          </w:tcPr>
          <w:p w14:paraId="2D6F5C2C" w14:textId="77777777" w:rsidR="007B68C9" w:rsidRDefault="007B68C9" w:rsidP="007B68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2FC77F" w14:textId="12142529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66,227</w:t>
            </w:r>
          </w:p>
        </w:tc>
        <w:tc>
          <w:tcPr>
            <w:tcW w:w="260" w:type="dxa"/>
          </w:tcPr>
          <w:p w14:paraId="58051FDD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3B20" w14:textId="69EA3069" w:rsidR="007B68C9" w:rsidRPr="005C47FD" w:rsidRDefault="00CD56FC" w:rsidP="007B68C9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88,202</w:t>
            </w:r>
          </w:p>
        </w:tc>
        <w:tc>
          <w:tcPr>
            <w:tcW w:w="245" w:type="dxa"/>
          </w:tcPr>
          <w:p w14:paraId="527D0C4C" w14:textId="77777777" w:rsidR="007B68C9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D9900" w14:textId="55051B1C" w:rsidR="007B68C9" w:rsidRDefault="007B68C9" w:rsidP="007B68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66,197</w:t>
            </w:r>
          </w:p>
        </w:tc>
      </w:tr>
      <w:tr w:rsidR="007B68C9" w:rsidRPr="000E72B7" w14:paraId="7D0503DC" w14:textId="77777777" w:rsidTr="004F4D52">
        <w:tc>
          <w:tcPr>
            <w:tcW w:w="3957" w:type="dxa"/>
          </w:tcPr>
          <w:p w14:paraId="2A38BE5C" w14:textId="77777777" w:rsidR="007B68C9" w:rsidRPr="00C15436" w:rsidRDefault="007B68C9" w:rsidP="007B68C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0"/>
                <w:szCs w:val="20"/>
                <w:cs/>
              </w:rPr>
            </w:pPr>
          </w:p>
        </w:tc>
        <w:tc>
          <w:tcPr>
            <w:tcW w:w="2523" w:type="dxa"/>
            <w:gridSpan w:val="4"/>
          </w:tcPr>
          <w:p w14:paraId="5DEB9255" w14:textId="77777777" w:rsidR="007B68C9" w:rsidRPr="00C15436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</w:tcPr>
          <w:p w14:paraId="3159A896" w14:textId="77777777" w:rsidR="007B68C9" w:rsidRPr="00C15436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4"/>
          </w:tcPr>
          <w:p w14:paraId="57A556EF" w14:textId="77777777" w:rsidR="007B68C9" w:rsidRPr="00C15436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B68C9" w:rsidRPr="000E72B7" w14:paraId="73E23053" w14:textId="77777777" w:rsidTr="004F4D52">
        <w:tc>
          <w:tcPr>
            <w:tcW w:w="3957" w:type="dxa"/>
          </w:tcPr>
          <w:p w14:paraId="129C9278" w14:textId="77777777" w:rsidR="007B68C9" w:rsidRPr="000E72B7" w:rsidRDefault="007B68C9" w:rsidP="007B68C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4"/>
          </w:tcPr>
          <w:p w14:paraId="1BABD372" w14:textId="77777777" w:rsidR="007B68C9" w:rsidRPr="000E72B7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9DB8BB1" w14:textId="77777777" w:rsidR="007B68C9" w:rsidRPr="000E72B7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668ABF85" w14:textId="77777777" w:rsidR="007B68C9" w:rsidRPr="000E72B7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8C9" w:rsidRPr="006145CD" w14:paraId="598C0E17" w14:textId="77777777" w:rsidTr="004F4D52">
        <w:tc>
          <w:tcPr>
            <w:tcW w:w="3957" w:type="dxa"/>
          </w:tcPr>
          <w:p w14:paraId="4764C648" w14:textId="77777777" w:rsidR="007B68C9" w:rsidRPr="000E72B7" w:rsidRDefault="007B68C9" w:rsidP="007B68C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001781D1" w14:textId="6306A1CC" w:rsidR="007B68C9" w:rsidRPr="006145CD" w:rsidRDefault="007B68C9" w:rsidP="007B68C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gridSpan w:val="2"/>
          </w:tcPr>
          <w:p w14:paraId="20DBD13F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F718B5" w14:textId="77777777" w:rsidR="007B68C9" w:rsidRPr="006145CD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17BAF6C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589A4" w14:textId="287CA097" w:rsidR="007B68C9" w:rsidRPr="006145CD" w:rsidRDefault="007B68C9" w:rsidP="007B68C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gridSpan w:val="2"/>
          </w:tcPr>
          <w:p w14:paraId="0C7E3664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95DB0" w14:textId="77777777" w:rsidR="007B68C9" w:rsidRPr="006145CD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68C9" w:rsidRPr="000E72B7" w14:paraId="329473C8" w14:textId="77777777" w:rsidTr="004F4D52">
        <w:tc>
          <w:tcPr>
            <w:tcW w:w="3957" w:type="dxa"/>
          </w:tcPr>
          <w:p w14:paraId="6D056A6F" w14:textId="77777777" w:rsidR="007B68C9" w:rsidRPr="000E72B7" w:rsidRDefault="007B68C9" w:rsidP="007B68C9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3D11B9D" w14:textId="77777777" w:rsidR="007B68C9" w:rsidRPr="000E72B7" w:rsidRDefault="007B68C9" w:rsidP="007B68C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081D101C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FFACE1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498221C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15500" w14:textId="77777777" w:rsidR="007B68C9" w:rsidRPr="000E72B7" w:rsidRDefault="007B68C9" w:rsidP="007B68C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7006D01E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AF70C" w14:textId="77777777" w:rsidR="007B68C9" w:rsidRPr="000E72B7" w:rsidRDefault="007B68C9" w:rsidP="007B68C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7B68C9" w:rsidRPr="000E72B7" w14:paraId="71F9ABE1" w14:textId="77777777" w:rsidTr="004F4D52">
        <w:tc>
          <w:tcPr>
            <w:tcW w:w="3957" w:type="dxa"/>
          </w:tcPr>
          <w:p w14:paraId="042A9321" w14:textId="77777777" w:rsidR="007B68C9" w:rsidRPr="000E72B7" w:rsidRDefault="007B68C9" w:rsidP="007B68C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10"/>
          </w:tcPr>
          <w:p w14:paraId="705B19CC" w14:textId="77777777" w:rsidR="007B68C9" w:rsidRPr="000E72B7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68C9" w:rsidRPr="000E72B7" w14:paraId="0AE5FC68" w14:textId="77777777" w:rsidTr="004F4D52">
        <w:tc>
          <w:tcPr>
            <w:tcW w:w="3957" w:type="dxa"/>
          </w:tcPr>
          <w:p w14:paraId="1243D1D9" w14:textId="77777777" w:rsidR="007B68C9" w:rsidRPr="00990FF2" w:rsidRDefault="007B68C9" w:rsidP="007B68C9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0F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223" w:type="dxa"/>
            <w:gridSpan w:val="10"/>
          </w:tcPr>
          <w:p w14:paraId="4ED63617" w14:textId="77777777" w:rsidR="007B68C9" w:rsidRPr="000E72B7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68C9" w:rsidRPr="000E72B7" w14:paraId="2C47FFDA" w14:textId="77777777" w:rsidTr="004F4D52">
        <w:tc>
          <w:tcPr>
            <w:tcW w:w="3957" w:type="dxa"/>
          </w:tcPr>
          <w:p w14:paraId="3410D269" w14:textId="77777777" w:rsidR="007B68C9" w:rsidRPr="00990FF2" w:rsidRDefault="007B68C9" w:rsidP="007B68C9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90F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5223" w:type="dxa"/>
            <w:gridSpan w:val="10"/>
          </w:tcPr>
          <w:p w14:paraId="0464DB91" w14:textId="77777777" w:rsidR="007B68C9" w:rsidRPr="000E72B7" w:rsidRDefault="007B68C9" w:rsidP="007B68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68C9" w:rsidRPr="000E72B7" w14:paraId="0369D9D6" w14:textId="77777777" w:rsidTr="004F4D52">
        <w:tc>
          <w:tcPr>
            <w:tcW w:w="3957" w:type="dxa"/>
          </w:tcPr>
          <w:p w14:paraId="612F0E2F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2" w:type="dxa"/>
            <w:shd w:val="clear" w:color="auto" w:fill="auto"/>
          </w:tcPr>
          <w:p w14:paraId="653FFF8F" w14:textId="2591D6A0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3BECA9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0CF2F5D3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CD5EBE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8769D" w14:textId="12A0812A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6,892</w:t>
            </w:r>
          </w:p>
        </w:tc>
        <w:tc>
          <w:tcPr>
            <w:tcW w:w="270" w:type="dxa"/>
            <w:gridSpan w:val="2"/>
          </w:tcPr>
          <w:p w14:paraId="13AB4BD7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32AD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</w:tr>
      <w:tr w:rsidR="007B68C9" w:rsidRPr="000056FC" w14:paraId="1272BDC4" w14:textId="77777777" w:rsidTr="004F4D52">
        <w:tc>
          <w:tcPr>
            <w:tcW w:w="3957" w:type="dxa"/>
          </w:tcPr>
          <w:p w14:paraId="0ED6A90F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  <w:shd w:val="clear" w:color="auto" w:fill="auto"/>
          </w:tcPr>
          <w:p w14:paraId="5C204E68" w14:textId="77777777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6CE131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120806D8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FB517A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19A53" w14:textId="77777777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3A364B" w14:textId="77777777" w:rsidR="007B68C9" w:rsidRPr="000056FC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DAC6" w14:textId="77777777" w:rsidR="007B68C9" w:rsidRPr="000056FC" w:rsidRDefault="007B68C9" w:rsidP="007B68C9">
            <w:pPr>
              <w:tabs>
                <w:tab w:val="decimal" w:pos="600"/>
                <w:tab w:val="decimal" w:pos="86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68C9" w:rsidRPr="000E72B7" w14:paraId="7F89EDF8" w14:textId="77777777" w:rsidTr="004F4D52">
        <w:tc>
          <w:tcPr>
            <w:tcW w:w="3957" w:type="dxa"/>
          </w:tcPr>
          <w:p w14:paraId="56E6C7F7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E923EAC" w14:textId="0B034290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7B348E" w14:textId="77777777" w:rsidR="007B68C9" w:rsidRPr="000E72B7" w:rsidRDefault="007B68C9" w:rsidP="007B68C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09C3754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36237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BA382" w14:textId="3287E075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2,198</w:t>
            </w:r>
          </w:p>
        </w:tc>
        <w:tc>
          <w:tcPr>
            <w:tcW w:w="270" w:type="dxa"/>
            <w:gridSpan w:val="2"/>
          </w:tcPr>
          <w:p w14:paraId="151C8FAA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C033A5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</w:tr>
      <w:tr w:rsidR="007B68C9" w:rsidRPr="000E72B7" w14:paraId="7C3D5B8D" w14:textId="77777777" w:rsidTr="004F4D52">
        <w:tc>
          <w:tcPr>
            <w:tcW w:w="3957" w:type="dxa"/>
          </w:tcPr>
          <w:p w14:paraId="697B49AA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9C5E14A" w14:textId="3BCE5355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0A840" w14:textId="77777777" w:rsidR="007B68C9" w:rsidRPr="000E72B7" w:rsidRDefault="007B68C9" w:rsidP="007B68C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238D52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F1562F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2949" w14:textId="21BAA4D3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gridSpan w:val="2"/>
          </w:tcPr>
          <w:p w14:paraId="723091AF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51E14E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7B68C9" w:rsidRPr="000E72B7" w14:paraId="5FA468CE" w14:textId="77777777" w:rsidTr="004F4D52">
        <w:tc>
          <w:tcPr>
            <w:tcW w:w="3957" w:type="dxa"/>
          </w:tcPr>
          <w:p w14:paraId="58EE37D7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E12A9E" w14:textId="224DDFF8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2CBE5F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902D95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319CA0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6464" w14:textId="1051EE99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70" w:type="dxa"/>
            <w:gridSpan w:val="2"/>
          </w:tcPr>
          <w:p w14:paraId="10E227FF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25290B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7B68C9" w:rsidRPr="000E72B7" w14:paraId="6205AA04" w14:textId="77777777" w:rsidTr="004F4D52">
        <w:tc>
          <w:tcPr>
            <w:tcW w:w="3957" w:type="dxa"/>
          </w:tcPr>
          <w:p w14:paraId="4155908F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A97A31B" w14:textId="6427DE86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58FE86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F2951F7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3A5129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8954" w14:textId="323B230C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70" w:type="dxa"/>
            <w:gridSpan w:val="2"/>
          </w:tcPr>
          <w:p w14:paraId="28C94A09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2A121C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7B68C9" w:rsidRPr="000E72B7" w14:paraId="618C7EF2" w14:textId="77777777" w:rsidTr="004F4D52">
        <w:tc>
          <w:tcPr>
            <w:tcW w:w="3957" w:type="dxa"/>
          </w:tcPr>
          <w:p w14:paraId="0E58403C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A4FD09" w14:textId="381C3C78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27CC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9DF9BAB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63D1CD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487C6" w14:textId="21BC576E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gridSpan w:val="2"/>
          </w:tcPr>
          <w:p w14:paraId="6389C31E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F5068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</w:tr>
      <w:tr w:rsidR="007B68C9" w:rsidRPr="000E72B7" w14:paraId="12D9DD09" w14:textId="77777777" w:rsidTr="004F4D52">
        <w:tc>
          <w:tcPr>
            <w:tcW w:w="3957" w:type="dxa"/>
            <w:vAlign w:val="bottom"/>
          </w:tcPr>
          <w:p w14:paraId="65EEE998" w14:textId="77777777" w:rsidR="007B68C9" w:rsidRPr="000E72B7" w:rsidRDefault="007B68C9" w:rsidP="007B68C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46AB3" w14:textId="7C35FC09" w:rsidR="007B68C9" w:rsidRPr="000056FC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FE1FE2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9E630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A0850B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CED63" w14:textId="5172E928" w:rsidR="007B68C9" w:rsidRPr="000056FC" w:rsidRDefault="007B68C9" w:rsidP="007B68C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17,635</w:t>
            </w:r>
          </w:p>
        </w:tc>
        <w:tc>
          <w:tcPr>
            <w:tcW w:w="270" w:type="dxa"/>
            <w:gridSpan w:val="2"/>
          </w:tcPr>
          <w:p w14:paraId="58CBA224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181B3E" w14:textId="77777777" w:rsidR="007B68C9" w:rsidRPr="000E72B7" w:rsidRDefault="007B68C9" w:rsidP="007B68C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</w:tr>
    </w:tbl>
    <w:p w14:paraId="40142089" w14:textId="4E707942" w:rsidR="00C15436" w:rsidRDefault="00C15436" w:rsidP="00182606">
      <w:pPr>
        <w:pStyle w:val="Bo-Blankline"/>
      </w:pPr>
    </w:p>
    <w:p w14:paraId="4BE8B06B" w14:textId="77777777" w:rsidR="00C15436" w:rsidRDefault="00C1543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62"/>
        <w:gridCol w:w="270"/>
        <w:gridCol w:w="1098"/>
        <w:gridCol w:w="270"/>
        <w:gridCol w:w="1134"/>
        <w:gridCol w:w="270"/>
        <w:gridCol w:w="1053"/>
      </w:tblGrid>
      <w:tr w:rsidR="00B42DE6" w:rsidRPr="000E72B7" w14:paraId="292AEA71" w14:textId="77777777" w:rsidTr="00B42DE6">
        <w:tc>
          <w:tcPr>
            <w:tcW w:w="4050" w:type="dxa"/>
          </w:tcPr>
          <w:p w14:paraId="7B67F27A" w14:textId="4FA469DD" w:rsidR="00B42DE6" w:rsidRPr="000E72B7" w:rsidRDefault="00B42DE6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CE3B83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CE00E8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3905A8D6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E6" w:rsidRPr="000E72B7" w14:paraId="2B8796E2" w14:textId="77777777" w:rsidTr="00B42DE6">
        <w:tc>
          <w:tcPr>
            <w:tcW w:w="4050" w:type="dxa"/>
          </w:tcPr>
          <w:p w14:paraId="59DE2D56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B7E12C9" w14:textId="5BDEEE8F" w:rsidR="00B42DE6" w:rsidRPr="006145CD" w:rsidRDefault="007372DF" w:rsidP="007372DF">
            <w:pPr>
              <w:pStyle w:val="Bo-Blankline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6EA37AFD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2312D" w14:textId="082F2252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15492A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A4A47B" w14:textId="2C6DAD98" w:rsidR="00B42DE6" w:rsidRPr="006145CD" w:rsidRDefault="007372DF" w:rsidP="007372DF">
            <w:pPr>
              <w:pStyle w:val="Bo-Blankline"/>
              <w:ind w:left="-20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5D46BC7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B889B3" w14:textId="429A9D6F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42DE6" w:rsidRPr="000E72B7" w14:paraId="499A4D7E" w14:textId="77777777" w:rsidTr="00B42DE6">
        <w:tc>
          <w:tcPr>
            <w:tcW w:w="4050" w:type="dxa"/>
          </w:tcPr>
          <w:p w14:paraId="6E70BC93" w14:textId="7A44BA74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75FF5733" w14:textId="665D7202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FC12CD9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E25B46" w14:textId="52993CD9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D4491F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06090C" w14:textId="779929FD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795E29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224411" w14:textId="1A4B9A75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42DE6" w:rsidRPr="000E72B7" w14:paraId="0226ECC4" w14:textId="77777777" w:rsidTr="00B42DE6">
        <w:tc>
          <w:tcPr>
            <w:tcW w:w="4050" w:type="dxa"/>
          </w:tcPr>
          <w:p w14:paraId="3F9BA46E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50FFD8A4" w14:textId="77777777" w:rsidR="00B42DE6" w:rsidRPr="000E72B7" w:rsidRDefault="00B42DE6" w:rsidP="00B42D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0FF2" w:rsidRPr="000E72B7" w14:paraId="303D0496" w14:textId="77777777" w:rsidTr="00B42DE6">
        <w:tc>
          <w:tcPr>
            <w:tcW w:w="4050" w:type="dxa"/>
          </w:tcPr>
          <w:p w14:paraId="763A8B89" w14:textId="3187F9A1" w:rsidR="00990FF2" w:rsidRPr="000E72B7" w:rsidRDefault="00990FF2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157" w:type="dxa"/>
            <w:gridSpan w:val="7"/>
          </w:tcPr>
          <w:p w14:paraId="3F07FB35" w14:textId="77777777" w:rsidR="00990FF2" w:rsidRPr="000E72B7" w:rsidRDefault="00990FF2" w:rsidP="00B42D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68C9" w:rsidRPr="000E72B7" w14:paraId="1B0319F1" w14:textId="77777777" w:rsidTr="00B42DE6">
        <w:tc>
          <w:tcPr>
            <w:tcW w:w="4050" w:type="dxa"/>
          </w:tcPr>
          <w:p w14:paraId="2A55BEDF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  <w:shd w:val="clear" w:color="auto" w:fill="auto"/>
          </w:tcPr>
          <w:p w14:paraId="3688362C" w14:textId="7B035EE5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445,6</w:t>
            </w:r>
            <w:r w:rsidR="005A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2931991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0489284" w14:textId="639DDA87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  <w:tc>
          <w:tcPr>
            <w:tcW w:w="270" w:type="dxa"/>
            <w:shd w:val="clear" w:color="auto" w:fill="auto"/>
          </w:tcPr>
          <w:p w14:paraId="7B298653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31D16" w14:textId="5D48E247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445,6</w:t>
            </w:r>
            <w:r w:rsidR="005A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0F4F8B52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0705A" w14:textId="188FFF6A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</w:tr>
      <w:tr w:rsidR="007B68C9" w:rsidRPr="000E72B7" w14:paraId="5239682B" w14:textId="77777777" w:rsidTr="00B42DE6">
        <w:tc>
          <w:tcPr>
            <w:tcW w:w="4050" w:type="dxa"/>
          </w:tcPr>
          <w:p w14:paraId="61070618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581B4DD" w14:textId="77777777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045C93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04886" w14:textId="77777777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CAFD58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65E970" w14:textId="77777777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9710A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325025" w14:textId="77777777" w:rsidR="007B68C9" w:rsidRPr="000E72B7" w:rsidRDefault="007B68C9" w:rsidP="007B68C9">
            <w:pPr>
              <w:tabs>
                <w:tab w:val="decimal" w:pos="630"/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68C9" w:rsidRPr="000E72B7" w14:paraId="6CD011F1" w14:textId="77777777" w:rsidTr="00D64CE9">
        <w:tc>
          <w:tcPr>
            <w:tcW w:w="4050" w:type="dxa"/>
          </w:tcPr>
          <w:p w14:paraId="7F5E1375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71D678A" w14:textId="39854022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</w:t>
            </w:r>
            <w:r w:rsidR="005A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1E19F2AD" w14:textId="77777777" w:rsidR="007B68C9" w:rsidRPr="000E72B7" w:rsidRDefault="007B68C9" w:rsidP="007B68C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8CA5" w14:textId="4768EE20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  <w:tc>
          <w:tcPr>
            <w:tcW w:w="270" w:type="dxa"/>
            <w:shd w:val="clear" w:color="auto" w:fill="auto"/>
          </w:tcPr>
          <w:p w14:paraId="0C437FD2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41A8" w14:textId="197330D4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</w:t>
            </w:r>
            <w:r w:rsidR="005A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14:paraId="3D627D82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75B5E7" w14:textId="0F88A4BE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</w:tr>
      <w:tr w:rsidR="007B68C9" w:rsidRPr="000E72B7" w14:paraId="2DF8A35C" w14:textId="77777777" w:rsidTr="00D64CE9">
        <w:tc>
          <w:tcPr>
            <w:tcW w:w="4050" w:type="dxa"/>
          </w:tcPr>
          <w:p w14:paraId="054D3F25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C13D4" w14:textId="790000AC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5,218</w:t>
            </w:r>
          </w:p>
        </w:tc>
        <w:tc>
          <w:tcPr>
            <w:tcW w:w="270" w:type="dxa"/>
            <w:shd w:val="clear" w:color="auto" w:fill="auto"/>
          </w:tcPr>
          <w:p w14:paraId="56119E5B" w14:textId="77777777" w:rsidR="007B68C9" w:rsidRPr="000E72B7" w:rsidRDefault="007B68C9" w:rsidP="007B68C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F4EA16" w14:textId="2A10168D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5AC556CF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371D" w14:textId="78EDEFF6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5,218</w:t>
            </w:r>
          </w:p>
        </w:tc>
        <w:tc>
          <w:tcPr>
            <w:tcW w:w="270" w:type="dxa"/>
          </w:tcPr>
          <w:p w14:paraId="206F2D4D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29ADAD" w14:textId="071347FE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7B68C9" w:rsidRPr="000E72B7" w14:paraId="6CF9D0C7" w14:textId="77777777" w:rsidTr="00D64CE9">
        <w:tc>
          <w:tcPr>
            <w:tcW w:w="4050" w:type="dxa"/>
          </w:tcPr>
          <w:p w14:paraId="369FCE46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B922B5" w14:textId="3389090E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</w:t>
            </w:r>
          </w:p>
        </w:tc>
        <w:tc>
          <w:tcPr>
            <w:tcW w:w="270" w:type="dxa"/>
            <w:shd w:val="clear" w:color="auto" w:fill="auto"/>
          </w:tcPr>
          <w:p w14:paraId="787533F8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57B677" w14:textId="4FCE2BE9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16FFD95C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800" w14:textId="5B1BAB06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</w:t>
            </w:r>
          </w:p>
        </w:tc>
        <w:tc>
          <w:tcPr>
            <w:tcW w:w="270" w:type="dxa"/>
          </w:tcPr>
          <w:p w14:paraId="3E9CB013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1BAE48" w14:textId="47879404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7B68C9" w:rsidRPr="000E72B7" w14:paraId="6AD8237B" w14:textId="77777777" w:rsidTr="00D64CE9">
        <w:tc>
          <w:tcPr>
            <w:tcW w:w="4050" w:type="dxa"/>
          </w:tcPr>
          <w:p w14:paraId="46CB4D37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5E189E" w14:textId="5D646572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</w:t>
            </w:r>
          </w:p>
        </w:tc>
        <w:tc>
          <w:tcPr>
            <w:tcW w:w="270" w:type="dxa"/>
            <w:shd w:val="clear" w:color="auto" w:fill="auto"/>
          </w:tcPr>
          <w:p w14:paraId="34E30C83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3D064" w14:textId="06B777A5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613E432D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EDB1" w14:textId="4F7CEC5B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</w:t>
            </w:r>
          </w:p>
        </w:tc>
        <w:tc>
          <w:tcPr>
            <w:tcW w:w="270" w:type="dxa"/>
          </w:tcPr>
          <w:p w14:paraId="27E258B3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7183C0" w14:textId="1E730B03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7B68C9" w:rsidRPr="000E72B7" w14:paraId="60EDEA57" w14:textId="77777777" w:rsidTr="00D64CE9">
        <w:tc>
          <w:tcPr>
            <w:tcW w:w="4050" w:type="dxa"/>
          </w:tcPr>
          <w:p w14:paraId="00D61182" w14:textId="77777777" w:rsidR="007B68C9" w:rsidRPr="000E72B7" w:rsidRDefault="007B68C9" w:rsidP="007B68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6A6A64" w14:textId="4CEAC45F" w:rsidR="007B68C9" w:rsidRPr="000E72B7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10,310</w:t>
            </w:r>
          </w:p>
        </w:tc>
        <w:tc>
          <w:tcPr>
            <w:tcW w:w="270" w:type="dxa"/>
            <w:shd w:val="clear" w:color="auto" w:fill="auto"/>
          </w:tcPr>
          <w:p w14:paraId="208040B8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3F8F45" w14:textId="0771C68E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  <w:tc>
          <w:tcPr>
            <w:tcW w:w="270" w:type="dxa"/>
            <w:shd w:val="clear" w:color="auto" w:fill="auto"/>
          </w:tcPr>
          <w:p w14:paraId="68684A01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FB3B" w14:textId="06843D79" w:rsidR="007B68C9" w:rsidRPr="000E72B7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10,310</w:t>
            </w:r>
          </w:p>
        </w:tc>
        <w:tc>
          <w:tcPr>
            <w:tcW w:w="270" w:type="dxa"/>
          </w:tcPr>
          <w:p w14:paraId="0F11CB5F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8B3B32F" w14:textId="70CEC886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</w:tr>
      <w:tr w:rsidR="007B68C9" w:rsidRPr="000E72B7" w14:paraId="01E3B01B" w14:textId="77777777" w:rsidTr="00B42DE6">
        <w:tc>
          <w:tcPr>
            <w:tcW w:w="4050" w:type="dxa"/>
            <w:vAlign w:val="bottom"/>
          </w:tcPr>
          <w:p w14:paraId="2243E466" w14:textId="77777777" w:rsidR="007B68C9" w:rsidRPr="000E72B7" w:rsidRDefault="007B68C9" w:rsidP="007B68C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DD9E6" w14:textId="51D805D6" w:rsidR="007B68C9" w:rsidRPr="00097199" w:rsidRDefault="007B68C9" w:rsidP="007B68C9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</w:t>
            </w:r>
            <w:r w:rsidR="005A2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3FBD12EA" w14:textId="77777777" w:rsidR="007B68C9" w:rsidRPr="000E72B7" w:rsidRDefault="007B68C9" w:rsidP="007B68C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63FD" w14:textId="15006768" w:rsidR="007B68C9" w:rsidRPr="000E72B7" w:rsidRDefault="007B68C9" w:rsidP="007B68C9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  <w:tc>
          <w:tcPr>
            <w:tcW w:w="270" w:type="dxa"/>
            <w:shd w:val="clear" w:color="auto" w:fill="auto"/>
          </w:tcPr>
          <w:p w14:paraId="2587B79B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B6EDA" w14:textId="01368EA8" w:rsidR="007B68C9" w:rsidRPr="00097199" w:rsidRDefault="007B68C9" w:rsidP="007B68C9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</w:t>
            </w:r>
            <w:r w:rsidR="005A2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</w:tcPr>
          <w:p w14:paraId="7FF88E36" w14:textId="77777777" w:rsidR="007B68C9" w:rsidRPr="000E72B7" w:rsidRDefault="007B68C9" w:rsidP="007B68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D74B8D5" w14:textId="516AB03A" w:rsidR="007B68C9" w:rsidRPr="000E72B7" w:rsidRDefault="007B68C9" w:rsidP="007B68C9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</w:tr>
    </w:tbl>
    <w:p w14:paraId="2623FF6A" w14:textId="3B644131" w:rsidR="00376382" w:rsidRDefault="00376382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42A68919" w14:textId="77777777" w:rsidR="00CC21C1" w:rsidRDefault="00CC21C1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7B1196" w14:textId="10EF2D38" w:rsidR="001229FB" w:rsidRPr="00AE0BB7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B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726FCD" w:rsidRDefault="001229FB" w:rsidP="004827CC">
      <w:pPr>
        <w:pStyle w:val="Ang15"/>
        <w:rPr>
          <w:sz w:val="20"/>
          <w:szCs w:val="20"/>
        </w:rPr>
      </w:pPr>
    </w:p>
    <w:p w14:paraId="296EE1B9" w14:textId="19902C0C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793F6D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793F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793F6D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A0132A" w:rsidRPr="00793F6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793F6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4132BB">
        <w:rPr>
          <w:rFonts w:ascii="Angsana New" w:hAnsi="Angsana New"/>
          <w:sz w:val="30"/>
          <w:szCs w:val="30"/>
        </w:rPr>
        <w:br/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F09A1EC" w:rsidR="00B32FF3" w:rsidRPr="00726FC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52"/>
        <w:gridCol w:w="270"/>
        <w:gridCol w:w="1242"/>
        <w:gridCol w:w="270"/>
        <w:gridCol w:w="1152"/>
        <w:gridCol w:w="270"/>
        <w:gridCol w:w="1206"/>
      </w:tblGrid>
      <w:tr w:rsidR="00D64CE9" w:rsidRPr="00070CC6" w14:paraId="456BBD15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71C26D33" w14:textId="77777777" w:rsidR="00D64CE9" w:rsidRPr="00070CC6" w:rsidRDefault="00D64CE9" w:rsidP="00D64CE9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</w:tcPr>
          <w:p w14:paraId="4AE42588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80A175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ABED12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CE9" w:rsidRPr="00070CC6" w14:paraId="6F9FEAB9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4D9919F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86363C" w14:textId="1141058F" w:rsidR="00D64CE9" w:rsidRPr="006145CD" w:rsidRDefault="007372DF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08DB47E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F634EC6" w14:textId="577C0A5E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1EF8C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3DFC419" w14:textId="78D8DB9A" w:rsidR="00D64CE9" w:rsidRPr="006145CD" w:rsidRDefault="007372DF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2A72BED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F0FE3B9" w14:textId="3096E1EA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4CE9" w:rsidRPr="00070CC6" w14:paraId="364A7783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5141B3A2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9521FF" w14:textId="01246A2C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4460CCD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E65F429" w14:textId="2D2D0D41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8547AA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F1FD28" w14:textId="3B33BE1F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89D2F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6B6FACF1" w14:textId="7BAD36C9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64CE9" w:rsidRPr="00070CC6" w14:paraId="6D25AB7C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61D7AE0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2A3C7A1E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4CE9" w:rsidRPr="00070CC6" w14:paraId="249E51C2" w14:textId="77777777" w:rsidTr="00256F35">
        <w:tc>
          <w:tcPr>
            <w:tcW w:w="3618" w:type="dxa"/>
            <w:shd w:val="clear" w:color="auto" w:fill="auto"/>
          </w:tcPr>
          <w:p w14:paraId="5930A50A" w14:textId="2989AC7A" w:rsidR="00D64CE9" w:rsidRPr="00070CC6" w:rsidRDefault="00D64CE9" w:rsidP="002C2F2D">
            <w:pPr>
              <w:spacing w:line="240" w:lineRule="atLeast"/>
              <w:ind w:left="61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</w:t>
            </w:r>
            <w:r w:rsidR="001D73C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บริการ</w:t>
            </w:r>
          </w:p>
        </w:tc>
        <w:tc>
          <w:tcPr>
            <w:tcW w:w="1152" w:type="dxa"/>
          </w:tcPr>
          <w:p w14:paraId="3A38472D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5B52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42F27B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26F0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E3AC640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4433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D237724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4CE9" w:rsidRPr="00070CC6" w14:paraId="1AA91CF9" w14:textId="77777777" w:rsidTr="00256F35">
        <w:tc>
          <w:tcPr>
            <w:tcW w:w="3618" w:type="dxa"/>
            <w:shd w:val="clear" w:color="auto" w:fill="auto"/>
          </w:tcPr>
          <w:p w14:paraId="68B3435C" w14:textId="77777777" w:rsidR="00D64CE9" w:rsidRPr="00070CC6" w:rsidRDefault="00D64CE9" w:rsidP="002C2F2D">
            <w:pPr>
              <w:spacing w:line="240" w:lineRule="atLeast"/>
              <w:ind w:left="61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152" w:type="dxa"/>
          </w:tcPr>
          <w:p w14:paraId="402C0FFE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E488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2E076C6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951C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A036D46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840DC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511E5CA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7174" w:rsidRPr="00070CC6" w14:paraId="279F6D38" w14:textId="77777777" w:rsidTr="00256F35">
        <w:tc>
          <w:tcPr>
            <w:tcW w:w="3618" w:type="dxa"/>
            <w:shd w:val="clear" w:color="auto" w:fill="auto"/>
          </w:tcPr>
          <w:p w14:paraId="64C944D6" w14:textId="77777777" w:rsidR="00E87174" w:rsidRPr="00070CC6" w:rsidRDefault="00E87174" w:rsidP="00E87174">
            <w:pPr>
              <w:spacing w:line="240" w:lineRule="atLeast"/>
              <w:ind w:left="340"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1862B16B" w14:textId="2657401A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5,182</w:t>
            </w:r>
          </w:p>
        </w:tc>
        <w:tc>
          <w:tcPr>
            <w:tcW w:w="270" w:type="dxa"/>
            <w:shd w:val="clear" w:color="auto" w:fill="auto"/>
          </w:tcPr>
          <w:p w14:paraId="1D3D0A06" w14:textId="77777777" w:rsidR="00E87174" w:rsidRPr="00070CC6" w:rsidRDefault="00E87174" w:rsidP="00E8717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9B64BD7" w14:textId="675B6DD6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718851C4" w14:textId="77777777" w:rsidR="00E87174" w:rsidRPr="00070CC6" w:rsidRDefault="00E87174" w:rsidP="00E871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5B5C42B" w14:textId="4F4AA556" w:rsidR="00E87174" w:rsidRPr="00070CC6" w:rsidRDefault="00E87174" w:rsidP="00E871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5,182</w:t>
            </w:r>
          </w:p>
        </w:tc>
        <w:tc>
          <w:tcPr>
            <w:tcW w:w="270" w:type="dxa"/>
            <w:shd w:val="clear" w:color="auto" w:fill="auto"/>
          </w:tcPr>
          <w:p w14:paraId="793351C0" w14:textId="77777777" w:rsidR="00E87174" w:rsidRPr="00070CC6" w:rsidRDefault="00E87174" w:rsidP="00E871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0D4326E" w14:textId="7C683A5E" w:rsidR="00E87174" w:rsidRPr="00070CC6" w:rsidRDefault="00E87174" w:rsidP="00E871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E87174" w:rsidRPr="00070CC6" w14:paraId="5DB00905" w14:textId="77777777" w:rsidTr="00256F35">
        <w:tc>
          <w:tcPr>
            <w:tcW w:w="3618" w:type="dxa"/>
            <w:shd w:val="clear" w:color="auto" w:fill="auto"/>
          </w:tcPr>
          <w:p w14:paraId="2A2DCD38" w14:textId="77777777" w:rsidR="00E87174" w:rsidRPr="00070CC6" w:rsidRDefault="00E87174" w:rsidP="00E87174">
            <w:pPr>
              <w:spacing w:line="240" w:lineRule="atLeast"/>
              <w:ind w:left="340"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52" w:type="dxa"/>
            <w:shd w:val="clear" w:color="auto" w:fill="auto"/>
          </w:tcPr>
          <w:p w14:paraId="3A26A8F2" w14:textId="095BB958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8,705</w:t>
            </w:r>
          </w:p>
        </w:tc>
        <w:tc>
          <w:tcPr>
            <w:tcW w:w="270" w:type="dxa"/>
            <w:shd w:val="clear" w:color="auto" w:fill="auto"/>
          </w:tcPr>
          <w:p w14:paraId="782C3051" w14:textId="77777777" w:rsidR="00E87174" w:rsidRPr="00070CC6" w:rsidRDefault="00E87174" w:rsidP="00E8717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2467C8D" w14:textId="22161195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75250111" w14:textId="77777777" w:rsidR="00E87174" w:rsidRPr="00070CC6" w:rsidRDefault="00E87174" w:rsidP="00E871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A6CCD5" w14:textId="7DB5AB01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8,705</w:t>
            </w:r>
          </w:p>
        </w:tc>
        <w:tc>
          <w:tcPr>
            <w:tcW w:w="270" w:type="dxa"/>
            <w:shd w:val="clear" w:color="auto" w:fill="auto"/>
          </w:tcPr>
          <w:p w14:paraId="450CD155" w14:textId="77777777" w:rsidR="00E87174" w:rsidRPr="00070CC6" w:rsidRDefault="00E87174" w:rsidP="00E871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7C78E6F" w14:textId="5DFFABE9" w:rsidR="00E87174" w:rsidRPr="00070CC6" w:rsidRDefault="00E87174" w:rsidP="00E871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E87174" w:rsidRPr="00070CC6" w14:paraId="226EB130" w14:textId="77777777" w:rsidTr="00256F35">
        <w:tc>
          <w:tcPr>
            <w:tcW w:w="3618" w:type="dxa"/>
            <w:shd w:val="clear" w:color="auto" w:fill="auto"/>
          </w:tcPr>
          <w:p w14:paraId="4556F6B5" w14:textId="77777777" w:rsidR="00E87174" w:rsidRPr="00070CC6" w:rsidRDefault="00E87174" w:rsidP="00E87174">
            <w:pPr>
              <w:spacing w:line="240" w:lineRule="atLeast"/>
              <w:ind w:left="340"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35B31" w14:textId="30297A6F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13,887</w:t>
            </w:r>
          </w:p>
        </w:tc>
        <w:tc>
          <w:tcPr>
            <w:tcW w:w="270" w:type="dxa"/>
            <w:shd w:val="clear" w:color="auto" w:fill="auto"/>
          </w:tcPr>
          <w:p w14:paraId="170E2DB0" w14:textId="77777777" w:rsidR="00E87174" w:rsidRPr="00070CC6" w:rsidRDefault="00E87174" w:rsidP="00E8717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5F9" w14:textId="6A1DA992" w:rsidR="00E87174" w:rsidRPr="00070CC6" w:rsidRDefault="00E87174" w:rsidP="00E8717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6883BB4D" w14:textId="77777777" w:rsidR="00E87174" w:rsidRPr="00070CC6" w:rsidRDefault="00E87174" w:rsidP="00E871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5B81" w14:textId="503BBB51" w:rsidR="00E87174" w:rsidRPr="00070CC6" w:rsidRDefault="00E87174" w:rsidP="00E871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13,887</w:t>
            </w:r>
          </w:p>
        </w:tc>
        <w:tc>
          <w:tcPr>
            <w:tcW w:w="270" w:type="dxa"/>
            <w:shd w:val="clear" w:color="auto" w:fill="auto"/>
          </w:tcPr>
          <w:p w14:paraId="6884383B" w14:textId="77777777" w:rsidR="00E87174" w:rsidRPr="00070CC6" w:rsidRDefault="00E87174" w:rsidP="00E871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E1D81" w14:textId="3690BD97" w:rsidR="00E87174" w:rsidRPr="00070CC6" w:rsidRDefault="00E87174" w:rsidP="00E8717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</w:tr>
    </w:tbl>
    <w:p w14:paraId="3F95BB78" w14:textId="21352B3D" w:rsidR="005C47FD" w:rsidRDefault="005C47FD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14:paraId="2AAEC3A1" w14:textId="4069AE33" w:rsidR="00B32FF3" w:rsidRDefault="00B32FF3" w:rsidP="009B739D">
      <w:pPr>
        <w:pStyle w:val="Bo-Blankline"/>
        <w:numPr>
          <w:ilvl w:val="0"/>
          <w:numId w:val="5"/>
        </w:numPr>
        <w:ind w:right="18"/>
        <w:jc w:val="thaiDistribute"/>
        <w:rPr>
          <w:i/>
          <w:iCs/>
          <w:sz w:val="30"/>
          <w:szCs w:val="30"/>
          <w:lang w:val="en-US"/>
        </w:rPr>
      </w:pPr>
      <w:r w:rsidRPr="009B739D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A0132A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8F247D" w:rsidRPr="000E72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64944">
        <w:rPr>
          <w:rFonts w:asciiTheme="majorBidi" w:hAnsiTheme="majorBidi" w:cstheme="majorBidi" w:hint="cs"/>
          <w:spacing w:val="4"/>
          <w:sz w:val="30"/>
          <w:szCs w:val="30"/>
          <w:cs/>
        </w:rPr>
        <w:t>กันย</w:t>
      </w:r>
      <w:r w:rsidR="008F247D" w:rsidRPr="000E72B7">
        <w:rPr>
          <w:rFonts w:asciiTheme="majorBidi" w:hAnsiTheme="majorBidi" w:cstheme="majorBidi"/>
          <w:spacing w:val="4"/>
          <w:sz w:val="30"/>
          <w:szCs w:val="30"/>
          <w:cs/>
        </w:rPr>
        <w:t>ายน</w:t>
      </w:r>
      <w:r w:rsidRPr="00704845">
        <w:rPr>
          <w:rFonts w:hint="cs"/>
          <w:spacing w:val="4"/>
          <w:sz w:val="30"/>
          <w:szCs w:val="30"/>
          <w:cs/>
        </w:rPr>
        <w:t xml:space="preserve"> </w:t>
      </w:r>
      <w:r w:rsidR="00A0132A">
        <w:rPr>
          <w:spacing w:val="4"/>
          <w:sz w:val="30"/>
          <w:szCs w:val="30"/>
        </w:rPr>
        <w:t>2564</w:t>
      </w:r>
      <w:r w:rsidRPr="00704845">
        <w:rPr>
          <w:rFonts w:hint="cs"/>
          <w:spacing w:val="4"/>
          <w:sz w:val="30"/>
          <w:szCs w:val="30"/>
          <w:cs/>
        </w:rPr>
        <w:t xml:space="preserve"> เป็นจำนวน</w:t>
      </w:r>
      <w:r w:rsidR="00D46C84">
        <w:rPr>
          <w:spacing w:val="4"/>
          <w:sz w:val="30"/>
          <w:szCs w:val="30"/>
        </w:rPr>
        <w:t xml:space="preserve"> </w:t>
      </w:r>
      <w:r w:rsidR="00E87174">
        <w:rPr>
          <w:spacing w:val="4"/>
          <w:sz w:val="30"/>
          <w:szCs w:val="30"/>
        </w:rPr>
        <w:t>268</w:t>
      </w:r>
      <w:r w:rsidRPr="00704845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704845">
        <w:rPr>
          <w:spacing w:val="2"/>
          <w:sz w:val="30"/>
          <w:szCs w:val="30"/>
        </w:rPr>
        <w:t xml:space="preserve"> </w:t>
      </w:r>
      <w:r w:rsidRPr="00704845">
        <w:rPr>
          <w:rFonts w:hint="cs"/>
          <w:i/>
          <w:iCs/>
          <w:spacing w:val="2"/>
          <w:sz w:val="30"/>
          <w:szCs w:val="30"/>
          <w:cs/>
        </w:rPr>
        <w:t>(</w:t>
      </w:r>
      <w:r w:rsidR="00A0132A">
        <w:rPr>
          <w:i/>
          <w:iCs/>
          <w:spacing w:val="2"/>
          <w:sz w:val="30"/>
          <w:szCs w:val="30"/>
        </w:rPr>
        <w:t>31</w:t>
      </w:r>
      <w:r w:rsidRPr="00704845">
        <w:rPr>
          <w:i/>
          <w:iCs/>
          <w:sz w:val="30"/>
          <w:szCs w:val="30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</w:rPr>
        <w:t>ธันวาคม</w:t>
      </w:r>
      <w:r w:rsidRPr="00704845">
        <w:rPr>
          <w:i/>
          <w:iCs/>
          <w:sz w:val="30"/>
          <w:szCs w:val="30"/>
        </w:rPr>
        <w:t xml:space="preserve"> </w:t>
      </w:r>
      <w:r w:rsidR="00A0132A">
        <w:rPr>
          <w:i/>
          <w:iCs/>
          <w:sz w:val="30"/>
          <w:szCs w:val="30"/>
        </w:rPr>
        <w:t>2563</w:t>
      </w:r>
      <w:r w:rsidRPr="007F16A6">
        <w:rPr>
          <w:i/>
          <w:iCs/>
          <w:sz w:val="30"/>
          <w:szCs w:val="30"/>
          <w:lang w:val="en-US"/>
        </w:rPr>
        <w:t xml:space="preserve">: </w:t>
      </w:r>
      <w:r w:rsidR="00A0132A">
        <w:rPr>
          <w:i/>
          <w:iCs/>
          <w:sz w:val="30"/>
          <w:szCs w:val="30"/>
        </w:rPr>
        <w:t>265</w:t>
      </w:r>
      <w:r w:rsidRPr="00704845">
        <w:rPr>
          <w:i/>
          <w:iCs/>
          <w:sz w:val="30"/>
          <w:szCs w:val="30"/>
          <w:lang w:val="en-US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14:paraId="1DD6494E" w14:textId="4E0A4605" w:rsidR="00B521D7" w:rsidRPr="00317CAE" w:rsidRDefault="00B521D7">
      <w:pPr>
        <w:spacing w:line="240" w:lineRule="auto"/>
        <w:rPr>
          <w:rFonts w:ascii="Angsana New" w:hAnsi="Angsana New"/>
          <w:sz w:val="20"/>
          <w:szCs w:val="20"/>
          <w:highlight w:val="yellow"/>
          <w:lang w:val="en-US" w:eastAsia="x-none"/>
        </w:rPr>
      </w:pPr>
    </w:p>
    <w:p w14:paraId="411F6DB2" w14:textId="77777777" w:rsidR="00234C45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7F16A6" w:rsidRDefault="006554A2" w:rsidP="006554A2">
      <w:pPr>
        <w:pStyle w:val="Bo-Blankline"/>
      </w:pPr>
    </w:p>
    <w:p w14:paraId="7C9CBF84" w14:textId="5D1DACF0" w:rsidR="006554A2" w:rsidRPr="00A54401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55D5F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55D5F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55D5F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 มีผลบังคับใช้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355D5F">
        <w:rPr>
          <w:rFonts w:ascii="Angsana New" w:hAnsi="Angsana New"/>
          <w:sz w:val="30"/>
          <w:szCs w:val="30"/>
          <w:lang w:val="en-US"/>
        </w:rPr>
        <w:t>1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55D5F">
        <w:rPr>
          <w:rFonts w:ascii="Angsana New" w:hAnsi="Angsana New"/>
          <w:sz w:val="30"/>
          <w:szCs w:val="30"/>
          <w:lang w:val="en-US"/>
        </w:rPr>
        <w:t>2559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55D5F">
        <w:rPr>
          <w:rFonts w:ascii="Angsana New" w:hAnsi="Angsana New"/>
          <w:sz w:val="30"/>
          <w:szCs w:val="30"/>
          <w:lang w:val="en-US"/>
        </w:rPr>
        <w:t>3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5F81B9AC" w14:textId="11981FF3" w:rsidR="004A7DFC" w:rsidRDefault="004A7DFC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19C92B72" w14:textId="7503455B" w:rsidR="00307009" w:rsidRDefault="00307009" w:rsidP="00307009">
      <w:pPr>
        <w:pStyle w:val="Caption"/>
      </w:pPr>
      <w:r w:rsidRPr="00307009">
        <w:rPr>
          <w:cs/>
        </w:rPr>
        <w:lastRenderedPageBreak/>
        <w:t>ลูกหนี้การค้า</w:t>
      </w:r>
    </w:p>
    <w:p w14:paraId="1988BC6E" w14:textId="77777777" w:rsidR="00307009" w:rsidRPr="00307009" w:rsidRDefault="00307009" w:rsidP="00307009">
      <w:pPr>
        <w:pStyle w:val="Bo-Blankline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07009" w:rsidRPr="004A7DFC" w14:paraId="58E75455" w14:textId="77777777" w:rsidTr="00224BEB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F6CF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0" w:name="_Hlk61998713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4BA7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D0115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8468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009" w:rsidRPr="004A7DFC" w14:paraId="3B74DA39" w14:textId="77777777" w:rsidTr="00224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D9B36D1" w14:textId="77777777" w:rsidR="00307009" w:rsidRPr="004A7DFC" w:rsidRDefault="00307009" w:rsidP="00224BEB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2C606" w14:textId="1D32EB9B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7C37C57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5FD3C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C50A249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6ED344" w14:textId="0F952F8E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02AB9E37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1548A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7009" w:rsidRPr="004A7DFC" w14:paraId="4AEFCB69" w14:textId="77777777" w:rsidTr="00224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0CE48E00" w14:textId="77777777" w:rsidR="00307009" w:rsidRPr="004A7DFC" w:rsidRDefault="00307009" w:rsidP="00224BEB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83D43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DC31413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E5E37C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54E9EF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F4028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6CF933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A0FBFC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07009" w:rsidRPr="004A7DFC" w14:paraId="13427EE7" w14:textId="77777777" w:rsidTr="00224BEB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5B6551" w14:textId="77777777" w:rsidR="00307009" w:rsidRPr="004A7DFC" w:rsidDel="00B75B12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4ABD08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009" w:rsidRPr="004A7DFC" w14:paraId="26AFABFB" w14:textId="77777777" w:rsidTr="00224BEB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0B10B9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D7AE0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007F8" w:rsidRPr="004A7DFC" w14:paraId="030A828F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9666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79535" w14:textId="6659B584" w:rsidR="008007F8" w:rsidRPr="004A7DFC" w:rsidRDefault="00E87174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3D709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D6ABB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46884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A6EF6" w14:textId="090DC758" w:rsidR="008007F8" w:rsidRPr="004A7DFC" w:rsidRDefault="00E87174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FB97F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2C06B8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217,881</w:t>
            </w:r>
          </w:p>
        </w:tc>
      </w:tr>
      <w:tr w:rsidR="008007F8" w:rsidRPr="004A7DFC" w14:paraId="15540277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F66E4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B027D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B2EBB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C940D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88194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DFCFDA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5A3CE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D9E5DB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7F8" w:rsidRPr="004A7DFC" w14:paraId="1E5629CA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F451A" w14:textId="4226BA1E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AE74A" w14:textId="70C50E5D" w:rsidR="008007F8" w:rsidRPr="004A7DFC" w:rsidRDefault="00E87174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7CA7D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AFF7A0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B8347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A7FF94" w14:textId="0BEAFD7A" w:rsidR="008007F8" w:rsidRPr="004A7DFC" w:rsidRDefault="00E87174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4A0DC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9C1ECB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</w:tr>
      <w:bookmarkEnd w:id="0"/>
      <w:tr w:rsidR="00E87174" w:rsidRPr="004A7DFC" w14:paraId="41698182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DEE44" w14:textId="70DBB809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A9645" w14:textId="10B946DA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3C0A9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E30D4E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2311E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A32630" w14:textId="18B6CD50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D48F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73329D" w14:textId="77777777" w:rsidR="00E87174" w:rsidRPr="004A7DFC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</w:tr>
      <w:tr w:rsidR="00E87174" w:rsidRPr="004A7DFC" w14:paraId="53AAFB5D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3537" w14:textId="335EAC6D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F8426B" w14:textId="671F3194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709,037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8C8A1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D5A674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F5B39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3B848E" w14:textId="37EF370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709,037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9162C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B486FA" w14:textId="77777777" w:rsidR="00E87174" w:rsidRPr="004A7DFC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</w:tr>
      <w:tr w:rsidR="00E87174" w:rsidRPr="004A7DFC" w14:paraId="65534A2A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F0C1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61161" w14:textId="5AE00A39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573FB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F3170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85393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B2FF5" w14:textId="6F1ECD86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B7FB9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FE57A" w14:textId="77777777" w:rsidR="00E87174" w:rsidRPr="004A7DFC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E87174" w:rsidRPr="004A7DFC" w14:paraId="3F253534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2D16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7B857" w14:textId="77777777" w:rsidR="00E87174" w:rsidRDefault="00E87174" w:rsidP="0021713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B7A30" w14:textId="6447D78A" w:rsidR="00E87174" w:rsidRPr="004A7DFC" w:rsidRDefault="00E87174" w:rsidP="0021713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CB4B11" w14:textId="77777777" w:rsidR="00E87174" w:rsidRPr="004A7DFC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BBDE5" w14:textId="77777777" w:rsidR="00E87174" w:rsidRPr="004A7DFC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80B130" w14:textId="77777777" w:rsidR="00E87174" w:rsidRPr="004A7DFC" w:rsidRDefault="00E87174" w:rsidP="0021713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A64B6" w14:textId="77777777" w:rsidR="00E87174" w:rsidRPr="004A7DFC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2C020" w14:textId="77777777" w:rsidR="00E87174" w:rsidRDefault="00E87174" w:rsidP="0021713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697FF" w14:textId="5E5144A5" w:rsidR="00E87174" w:rsidRPr="004A7DFC" w:rsidRDefault="00E87174" w:rsidP="0021713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51F178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96EA5" w14:textId="77777777" w:rsidR="00E87174" w:rsidRPr="004A7DFC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0698EA" w14:textId="77777777" w:rsidR="00E87174" w:rsidRPr="004A7DFC" w:rsidRDefault="00E87174" w:rsidP="0021713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7174" w:rsidRPr="004A7DFC" w14:paraId="545EE11C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F0D2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17578" w14:textId="25804F94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1,246,853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3385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92E44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09BFB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CA547" w14:textId="79B1FD5A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7E5F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5B35E" w14:textId="77777777" w:rsidR="00E87174" w:rsidRPr="004A7DFC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E87174" w:rsidRPr="004A7DFC" w14:paraId="2C076CF5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ECAD8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B68F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0499D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4F8AE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513BC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2FC0D" w14:textId="77777777" w:rsidR="00E87174" w:rsidRPr="004A7DFC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C2FCC" w14:textId="77777777" w:rsidR="00E87174" w:rsidRPr="004A7DFC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2A456" w14:textId="77777777" w:rsidR="00E87174" w:rsidRPr="004A7DFC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87174" w:rsidRPr="00435338" w14:paraId="19E184C9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B431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6C96B0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DC471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C5E91C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CAAA5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7B3CC2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69686" w14:textId="77777777" w:rsidR="00E87174" w:rsidRPr="00F82619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9676C" w14:textId="77777777" w:rsidR="00E87174" w:rsidRPr="00F82619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7174" w:rsidRPr="00435338" w14:paraId="578AB3E0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FD1E2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13B427" w14:textId="710F9658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1,592,180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F3091F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1B2A5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F2941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E56C4" w14:textId="225F589D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1,592,180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360DE" w14:textId="77777777" w:rsidR="00E87174" w:rsidRPr="00F82619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37D8F2" w14:textId="77777777" w:rsidR="00E87174" w:rsidRPr="00F82619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,077</w:t>
            </w:r>
          </w:p>
        </w:tc>
      </w:tr>
      <w:tr w:rsidR="00E87174" w:rsidRPr="00435338" w14:paraId="598F591A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6ADE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C7C654" w14:textId="4E6E23B4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04BC5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37BACD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63C71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49792A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A3059" w14:textId="77777777" w:rsidR="00E87174" w:rsidRPr="00F82619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DDBC58" w14:textId="77777777" w:rsidR="00E87174" w:rsidRPr="00F82619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174" w:rsidRPr="00435338" w14:paraId="137561BC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A322E" w14:textId="62CC823F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3F296" w14:textId="656EB13D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E69A5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789E1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13349" w14:textId="77777777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395A5B" w14:textId="3ED73476" w:rsidR="00E87174" w:rsidRPr="00F82619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BF892" w14:textId="77777777" w:rsidR="00E87174" w:rsidRPr="00F82619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8BFCFE" w14:textId="77777777" w:rsidR="00E87174" w:rsidRPr="00F82619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E87174" w:rsidRPr="00435338" w14:paraId="710FF786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2B63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43062" w14:textId="2CAD52DC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FB04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9302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6834D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7F711" w14:textId="610459E6" w:rsidR="00E87174" w:rsidRPr="00435338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E15B4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35BA6" w14:textId="77777777" w:rsidR="00E87174" w:rsidRPr="00435338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E87174" w:rsidRPr="00435338" w14:paraId="1DD93294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B237" w14:textId="77777777" w:rsidR="00E87174" w:rsidRPr="00D26E49" w:rsidRDefault="00E87174" w:rsidP="00E87174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F9454" w14:textId="77777777" w:rsidR="00E87174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C9610" w14:textId="041A5ADF" w:rsidR="00E87174" w:rsidRPr="00435338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5B27D" w14:textId="77777777" w:rsidR="00E87174" w:rsidRPr="00435338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349B" w14:textId="77777777" w:rsidR="00E87174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81E49" w14:textId="77777777" w:rsidR="00E87174" w:rsidRPr="00435338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EB9A7" w14:textId="77777777" w:rsidR="00E87174" w:rsidRPr="00435338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752FF" w14:textId="77777777" w:rsidR="00E87174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4FB0F" w14:textId="5C17CB7E" w:rsidR="00E87174" w:rsidRPr="00435338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603B8D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9668B" w14:textId="77777777" w:rsidR="00E87174" w:rsidRDefault="00E87174" w:rsidP="00E8717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F9F90" w14:textId="77777777" w:rsidR="00E87174" w:rsidRPr="00435338" w:rsidRDefault="00E87174" w:rsidP="00E87174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7174" w:rsidRPr="00435338" w14:paraId="0897A9C1" w14:textId="77777777" w:rsidTr="00224BEB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1462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8CB6B" w14:textId="648EADD0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09D37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C1C8D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01155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5C7FD" w14:textId="75D77E03" w:rsidR="00E87174" w:rsidRPr="00435338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1,592,235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61425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FA41D" w14:textId="77777777" w:rsidR="00E87174" w:rsidRPr="00435338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E87174" w:rsidRPr="00A706C1" w14:paraId="293B03A6" w14:textId="77777777" w:rsidTr="00224BEB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813F3" w14:textId="77777777" w:rsidR="00E87174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22C03" w14:textId="77777777" w:rsidR="00E87174" w:rsidRPr="00A706C1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F6E05" w14:textId="77777777" w:rsidR="00E87174" w:rsidRPr="00A706C1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0C8444" w14:textId="77777777" w:rsidR="00E87174" w:rsidRPr="00A706C1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3B055C" w14:textId="77777777" w:rsidR="00E87174" w:rsidRPr="00A706C1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498067" w14:textId="77777777" w:rsidR="00E87174" w:rsidRPr="00A706C1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FAB22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52EA4" w14:textId="77777777" w:rsidR="00E87174" w:rsidRPr="00A706C1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7174" w:rsidRPr="00435338" w14:paraId="71D47E59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C860" w14:textId="77777777" w:rsidR="00E87174" w:rsidRPr="00F82619" w:rsidRDefault="00E87174" w:rsidP="00E8717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9EF93F" w14:textId="12CC6334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2,839,088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CAEB8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579199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982BB" w14:textId="77777777" w:rsidR="00E87174" w:rsidRPr="006145CD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992C35" w14:textId="5B5C0889" w:rsidR="00E87174" w:rsidRPr="00435338" w:rsidRDefault="00E87174" w:rsidP="00E8717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2,839,088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1B2CB" w14:textId="77777777" w:rsidR="00E87174" w:rsidRPr="00435338" w:rsidRDefault="00E87174" w:rsidP="00E8717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74B870" w14:textId="77777777" w:rsidR="00E87174" w:rsidRPr="00435338" w:rsidRDefault="00E87174" w:rsidP="00E8717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</w:tr>
    </w:tbl>
    <w:p w14:paraId="121D2CBE" w14:textId="29117B07" w:rsidR="00307009" w:rsidRDefault="00307009" w:rsidP="00307009">
      <w:pPr>
        <w:pStyle w:val="Caption"/>
        <w:numPr>
          <w:ilvl w:val="0"/>
          <w:numId w:val="0"/>
        </w:numPr>
        <w:ind w:left="540"/>
      </w:pPr>
    </w:p>
    <w:p w14:paraId="1EA99768" w14:textId="77777777" w:rsidR="00307009" w:rsidRDefault="0030700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br w:type="page"/>
      </w:r>
    </w:p>
    <w:p w14:paraId="01471986" w14:textId="525E98EA" w:rsidR="001940E5" w:rsidRDefault="001940E5" w:rsidP="00B51B97">
      <w:pPr>
        <w:pStyle w:val="Caption"/>
      </w:pPr>
      <w:r w:rsidRPr="001940E5">
        <w:rPr>
          <w:cs/>
        </w:rPr>
        <w:lastRenderedPageBreak/>
        <w:t>สินทรัพย์ทางการเงินที่อยู่ในความต้องการของตลาด</w:t>
      </w:r>
    </w:p>
    <w:p w14:paraId="5468A105" w14:textId="0DB7064B" w:rsidR="001940E5" w:rsidRDefault="001940E5" w:rsidP="001940E5">
      <w:pPr>
        <w:pStyle w:val="Bo-Blankline"/>
        <w:rPr>
          <w:lang w:val="en-US"/>
        </w:rPr>
      </w:pP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333"/>
        <w:gridCol w:w="246"/>
        <w:gridCol w:w="1448"/>
        <w:gridCol w:w="231"/>
        <w:gridCol w:w="1389"/>
        <w:gridCol w:w="236"/>
        <w:gridCol w:w="1323"/>
      </w:tblGrid>
      <w:tr w:rsidR="001940E5" w:rsidRPr="008D4FD9" w14:paraId="14D392C4" w14:textId="77777777" w:rsidTr="00514932">
        <w:trPr>
          <w:tblHeader/>
        </w:trPr>
        <w:tc>
          <w:tcPr>
            <w:tcW w:w="2970" w:type="dxa"/>
          </w:tcPr>
          <w:p w14:paraId="2020FCD0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6" w:type="dxa"/>
            <w:gridSpan w:val="7"/>
            <w:hideMark/>
          </w:tcPr>
          <w:p w14:paraId="2C8F699E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0E5" w:rsidRPr="008D4FD9" w14:paraId="3DDD46D1" w14:textId="77777777" w:rsidTr="00224BEB">
        <w:trPr>
          <w:tblHeader/>
        </w:trPr>
        <w:tc>
          <w:tcPr>
            <w:tcW w:w="2970" w:type="dxa"/>
            <w:vAlign w:val="bottom"/>
            <w:hideMark/>
          </w:tcPr>
          <w:p w14:paraId="13B21DCE" w14:textId="77777777" w:rsidR="001940E5" w:rsidRPr="008D4FD9" w:rsidRDefault="001940E5" w:rsidP="00224BE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vAlign w:val="bottom"/>
            <w:hideMark/>
          </w:tcPr>
          <w:p w14:paraId="332E2EF2" w14:textId="77777777" w:rsidR="001940E5" w:rsidRPr="008D4FD9" w:rsidRDefault="001940E5" w:rsidP="00224BE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DCBBBDB" w14:textId="77777777" w:rsidR="001940E5" w:rsidRPr="008D4FD9" w:rsidRDefault="001940E5" w:rsidP="00224BE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BF26E0A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vAlign w:val="bottom"/>
            <w:hideMark/>
          </w:tcPr>
          <w:p w14:paraId="7E745949" w14:textId="77777777" w:rsidR="001940E5" w:rsidRPr="00C64E3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509235B0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vAlign w:val="bottom"/>
            <w:hideMark/>
          </w:tcPr>
          <w:p w14:paraId="142277A2" w14:textId="77777777" w:rsidR="001940E5" w:rsidRPr="008D4FD9" w:rsidRDefault="001940E5" w:rsidP="00224BE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9543B66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vAlign w:val="bottom"/>
            <w:hideMark/>
          </w:tcPr>
          <w:p w14:paraId="7F777EB5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644F0F9" w14:textId="420883C0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8162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64944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1940E5" w:rsidRPr="008D4FD9" w14:paraId="1D2DEA71" w14:textId="77777777" w:rsidTr="00514932">
        <w:trPr>
          <w:tblHeader/>
        </w:trPr>
        <w:tc>
          <w:tcPr>
            <w:tcW w:w="2970" w:type="dxa"/>
          </w:tcPr>
          <w:p w14:paraId="6CF288E7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6" w:type="dxa"/>
            <w:gridSpan w:val="7"/>
            <w:vAlign w:val="bottom"/>
            <w:hideMark/>
          </w:tcPr>
          <w:p w14:paraId="2F7B02FA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940E5" w:rsidRPr="008D4FD9" w14:paraId="1DBF6CC5" w14:textId="77777777" w:rsidTr="00224BEB">
        <w:tc>
          <w:tcPr>
            <w:tcW w:w="2970" w:type="dxa"/>
            <w:hideMark/>
          </w:tcPr>
          <w:p w14:paraId="0587BEAE" w14:textId="357434C2" w:rsidR="001940E5" w:rsidRPr="008D4FD9" w:rsidRDefault="00355D5F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3" w:type="dxa"/>
          </w:tcPr>
          <w:p w14:paraId="43AAD395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B83C1B7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8AB4100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E98DB1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EDA055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CBF56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0B513A4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0E5" w:rsidRPr="008D4FD9" w14:paraId="188DAB6F" w14:textId="77777777" w:rsidTr="00224BEB">
        <w:tc>
          <w:tcPr>
            <w:tcW w:w="2970" w:type="dxa"/>
            <w:hideMark/>
          </w:tcPr>
          <w:p w14:paraId="53BC9483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</w:tcPr>
          <w:p w14:paraId="049A425B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2CF04B97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990B1FB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08A0A8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0828E4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5A730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BBE003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0E5" w:rsidRPr="008D4FD9" w14:paraId="7EB4C686" w14:textId="77777777" w:rsidTr="00514932">
        <w:tc>
          <w:tcPr>
            <w:tcW w:w="2970" w:type="dxa"/>
          </w:tcPr>
          <w:p w14:paraId="0DF67AB9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</w:tcPr>
          <w:p w14:paraId="43CEC3EE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E3F4831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CC16BA0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4A9B49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342846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9B682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5DB7217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0E5" w:rsidRPr="008D4FD9" w14:paraId="5F28C945" w14:textId="77777777" w:rsidTr="00514932">
        <w:tc>
          <w:tcPr>
            <w:tcW w:w="2970" w:type="dxa"/>
            <w:hideMark/>
          </w:tcPr>
          <w:p w14:paraId="783111B7" w14:textId="77777777" w:rsidR="001940E5" w:rsidRPr="008D4FD9" w:rsidRDefault="001940E5" w:rsidP="00514932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vAlign w:val="bottom"/>
          </w:tcPr>
          <w:p w14:paraId="0D81903F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  <w:tc>
          <w:tcPr>
            <w:tcW w:w="246" w:type="dxa"/>
            <w:vAlign w:val="bottom"/>
          </w:tcPr>
          <w:p w14:paraId="3E87709E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6CF82BEC" w14:textId="655DF5F0" w:rsidR="001940E5" w:rsidRPr="00CE4BEC" w:rsidRDefault="005B5B17" w:rsidP="00CE4BEC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4BEC">
              <w:rPr>
                <w:rFonts w:ascii="Angsana New" w:hAnsi="Angsana New" w:cs="Angsana New"/>
                <w:sz w:val="30"/>
                <w:szCs w:val="30"/>
              </w:rPr>
              <w:t>(10</w:t>
            </w:r>
            <w:r w:rsidR="00935B60" w:rsidRPr="00CE4BE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E4B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5B60" w:rsidRPr="00CE4BEC">
              <w:rPr>
                <w:rFonts w:ascii="Angsana New" w:hAnsi="Angsana New" w:cs="Angsana New"/>
                <w:sz w:val="30"/>
                <w:szCs w:val="30"/>
              </w:rPr>
              <w:t>642</w:t>
            </w:r>
            <w:r w:rsidRPr="00CE4BE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07B9E45D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17A7F5B" w14:textId="1A6662ED" w:rsidR="001940E5" w:rsidRPr="008D4FD9" w:rsidRDefault="00935B60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5,960</w:t>
            </w:r>
          </w:p>
        </w:tc>
        <w:tc>
          <w:tcPr>
            <w:tcW w:w="236" w:type="dxa"/>
            <w:vAlign w:val="bottom"/>
          </w:tcPr>
          <w:p w14:paraId="5374890B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8BA53AC" w14:textId="6B32B9DB" w:rsidR="001940E5" w:rsidRPr="008D4FD9" w:rsidRDefault="005B5B17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1,201,700</w:t>
            </w:r>
          </w:p>
        </w:tc>
      </w:tr>
      <w:tr w:rsidR="001940E5" w:rsidRPr="008D4FD9" w14:paraId="0984B491" w14:textId="77777777" w:rsidTr="00514932">
        <w:trPr>
          <w:trHeight w:val="469"/>
        </w:trPr>
        <w:tc>
          <w:tcPr>
            <w:tcW w:w="2970" w:type="dxa"/>
            <w:hideMark/>
          </w:tcPr>
          <w:p w14:paraId="3ABE4976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1533" w14:textId="7BC70E1D" w:rsidR="001940E5" w:rsidRPr="00DB5C7B" w:rsidRDefault="00CE4BEC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46" w:type="dxa"/>
            <w:vAlign w:val="bottom"/>
          </w:tcPr>
          <w:p w14:paraId="10DB1D7F" w14:textId="77777777" w:rsidR="001940E5" w:rsidRPr="00DB5C7B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074E0E" w14:textId="3716BE8B" w:rsidR="001940E5" w:rsidRPr="00855C5B" w:rsidRDefault="00CE4BEC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(100,642)</w:t>
            </w:r>
          </w:p>
        </w:tc>
        <w:tc>
          <w:tcPr>
            <w:tcW w:w="231" w:type="dxa"/>
            <w:vAlign w:val="bottom"/>
          </w:tcPr>
          <w:p w14:paraId="504A3C69" w14:textId="77777777" w:rsidR="001940E5" w:rsidRPr="00855C5B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C735E" w14:textId="4F9D5D5B" w:rsidR="001940E5" w:rsidRPr="00855C5B" w:rsidRDefault="00F36292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5,960</w:t>
            </w:r>
          </w:p>
        </w:tc>
        <w:tc>
          <w:tcPr>
            <w:tcW w:w="236" w:type="dxa"/>
            <w:vAlign w:val="bottom"/>
          </w:tcPr>
          <w:p w14:paraId="51E2B437" w14:textId="77777777" w:rsidR="001940E5" w:rsidRPr="00855C5B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87E5F" w14:textId="6B31642A" w:rsidR="001940E5" w:rsidRPr="00855C5B" w:rsidRDefault="00CE4BEC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1,201,700</w:t>
            </w:r>
          </w:p>
        </w:tc>
      </w:tr>
    </w:tbl>
    <w:p w14:paraId="417919ED" w14:textId="36F9E93A" w:rsidR="00984B8B" w:rsidRDefault="00984B8B" w:rsidP="001940E5">
      <w:pPr>
        <w:pStyle w:val="Bo-Blankline"/>
        <w:rPr>
          <w:lang w:val="en-US"/>
        </w:rPr>
      </w:pPr>
    </w:p>
    <w:p w14:paraId="2C7526FF" w14:textId="77777777" w:rsidR="00984B8B" w:rsidRDefault="00984B8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304FFD37" w14:textId="07B1BD4B" w:rsidR="00C13355" w:rsidRPr="00AE0BB7" w:rsidRDefault="00C13355" w:rsidP="001940E5">
      <w:pPr>
        <w:pStyle w:val="Caption"/>
      </w:pPr>
      <w:r w:rsidRPr="00AE0BB7">
        <w:rPr>
          <w:cs/>
        </w:rPr>
        <w:lastRenderedPageBreak/>
        <w:t>เงินลงทุนในบริษัทย่อย</w:t>
      </w:r>
    </w:p>
    <w:p w14:paraId="1E43D576" w14:textId="16C30571" w:rsidR="002A60BD" w:rsidRDefault="002A60BD" w:rsidP="002A60BD">
      <w:pPr>
        <w:pStyle w:val="Bo-Blankline"/>
        <w:rPr>
          <w:rFonts w:asciiTheme="majorBidi" w:hAnsiTheme="majorBidi" w:cstheme="majorBidi"/>
          <w:lang w:val="en-US"/>
        </w:rPr>
      </w:pPr>
    </w:p>
    <w:p w14:paraId="036B56C0" w14:textId="52519700" w:rsidR="003A5716" w:rsidRDefault="00A70D00" w:rsidP="00683FAF">
      <w:pPr>
        <w:spacing w:line="240" w:lineRule="auto"/>
        <w:ind w:left="540" w:right="2"/>
        <w:jc w:val="both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>
        <w:rPr>
          <w:rFonts w:ascii="Angsana New" w:hAnsi="Angsana New" w:hint="cs"/>
          <w:sz w:val="30"/>
          <w:szCs w:val="30"/>
          <w:cs/>
        </w:rPr>
        <w:t>ใหญ่และบริษัท</w:t>
      </w:r>
      <w:r w:rsidRPr="00620539">
        <w:rPr>
          <w:rFonts w:ascii="Angsana New" w:hAnsi="Angsana New"/>
          <w:sz w:val="30"/>
          <w:szCs w:val="30"/>
          <w:cs/>
        </w:rPr>
        <w:t>ย่อย</w:t>
      </w:r>
      <w:r w:rsidRPr="00F47DB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03A3CDF7" w14:textId="77777777" w:rsidR="00A70D00" w:rsidRPr="00A70D00" w:rsidRDefault="00A70D00" w:rsidP="00683FAF">
      <w:pPr>
        <w:spacing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14:paraId="76E2CAD2" w14:textId="77777777" w:rsidR="004C4477" w:rsidRDefault="004C4477" w:rsidP="0068162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1C3078BC" wp14:editId="723BCF53">
            <wp:extent cx="3590925" cy="5949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594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F7153" w14:textId="0E3A8A92" w:rsidR="0068162B" w:rsidRPr="0059672D" w:rsidRDefault="0068162B" w:rsidP="0068162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672D">
        <w:rPr>
          <w:rFonts w:ascii="Angsana New" w:hAnsi="Angsana New"/>
          <w:b/>
          <w:bCs/>
          <w:i/>
          <w:iCs/>
          <w:sz w:val="30"/>
          <w:szCs w:val="30"/>
        </w:rPr>
        <w:t xml:space="preserve">TPI </w:t>
      </w:r>
      <w:proofErr w:type="spellStart"/>
      <w:r w:rsidRPr="0059672D">
        <w:rPr>
          <w:rFonts w:ascii="Angsana New" w:hAnsi="Angsana New"/>
          <w:b/>
          <w:bCs/>
          <w:i/>
          <w:iCs/>
          <w:sz w:val="30"/>
          <w:szCs w:val="30"/>
        </w:rPr>
        <w:t>Polene</w:t>
      </w:r>
      <w:proofErr w:type="spellEnd"/>
      <w:r w:rsidRPr="0059672D">
        <w:rPr>
          <w:rFonts w:ascii="Angsana New" w:hAnsi="Angsana New"/>
          <w:b/>
          <w:bCs/>
          <w:i/>
          <w:iCs/>
          <w:sz w:val="30"/>
          <w:szCs w:val="30"/>
        </w:rPr>
        <w:t xml:space="preserve"> Power Investment Company Limited</w:t>
      </w:r>
    </w:p>
    <w:p w14:paraId="6C0B6EF7" w14:textId="77777777" w:rsidR="0068162B" w:rsidRPr="00694BF9" w:rsidRDefault="0068162B" w:rsidP="0068162B">
      <w:pPr>
        <w:pStyle w:val="Bo-Blankline"/>
      </w:pPr>
    </w:p>
    <w:p w14:paraId="0DACF690" w14:textId="726C5BAD" w:rsidR="0068162B" w:rsidRDefault="0068162B" w:rsidP="0068162B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2E13C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64944">
        <w:rPr>
          <w:rFonts w:asciiTheme="majorBidi" w:hAnsiTheme="majorBidi" w:cstheme="majorBidi" w:hint="cs"/>
          <w:sz w:val="30"/>
          <w:szCs w:val="30"/>
          <w:cs/>
          <w:lang w:val="en-US"/>
        </w:rPr>
        <w:t>กันย</w:t>
      </w:r>
      <w:r w:rsidRPr="002E13C0">
        <w:rPr>
          <w:rFonts w:asciiTheme="majorBidi" w:hAnsiTheme="majorBidi" w:cstheme="majorBidi"/>
          <w:sz w:val="30"/>
          <w:szCs w:val="30"/>
          <w:cs/>
          <w:lang w:val="en-US"/>
        </w:rPr>
        <w:t>ายน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บริษัทอยู่ระหว่างการจดทะเบียนยกเลิกกิจการ</w:t>
      </w:r>
    </w:p>
    <w:p w14:paraId="6B41E447" w14:textId="59C6E3E4" w:rsidR="000C1B13" w:rsidRDefault="000C1B13">
      <w:pPr>
        <w:spacing w:line="240" w:lineRule="auto"/>
        <w:rPr>
          <w:rFonts w:ascii="Angsana New" w:hAnsi="Angsana New"/>
          <w:spacing w:val="-6"/>
          <w:sz w:val="20"/>
          <w:szCs w:val="20"/>
        </w:rPr>
      </w:pPr>
      <w:r>
        <w:rPr>
          <w:rFonts w:ascii="Angsana New" w:hAnsi="Angsana New"/>
          <w:spacing w:val="-6"/>
          <w:sz w:val="20"/>
          <w:szCs w:val="20"/>
        </w:rPr>
        <w:br w:type="page"/>
      </w:r>
    </w:p>
    <w:p w14:paraId="716AF9F1" w14:textId="5795DF35" w:rsidR="00BB6F61" w:rsidRPr="00AE0BB7" w:rsidRDefault="00F356C1" w:rsidP="001303E3">
      <w:pPr>
        <w:pStyle w:val="Caption"/>
        <w:ind w:left="567" w:hanging="567"/>
      </w:pPr>
      <w:r w:rsidRPr="00AE0BB7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CF1B09" w:rsidRDefault="00EB712A" w:rsidP="008B5FE8">
      <w:pPr>
        <w:pStyle w:val="Bo-Blankline"/>
        <w:rPr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297E5F" w:rsidRPr="00297E5F" w14:paraId="05D44EF7" w14:textId="77777777" w:rsidTr="000B5F9A">
        <w:trPr>
          <w:cantSplit/>
          <w:tblHeader/>
        </w:trPr>
        <w:tc>
          <w:tcPr>
            <w:tcW w:w="4989" w:type="dxa"/>
            <w:vAlign w:val="bottom"/>
          </w:tcPr>
          <w:p w14:paraId="2D83993F" w14:textId="58250725" w:rsidR="00297E5F" w:rsidRPr="00297E5F" w:rsidRDefault="00297E5F" w:rsidP="0074672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467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649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55D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="00355D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861" w:type="dxa"/>
            <w:vAlign w:val="bottom"/>
          </w:tcPr>
          <w:p w14:paraId="2C9AE3EC" w14:textId="77777777" w:rsidR="00297E5F" w:rsidRPr="000B5F9A" w:rsidRDefault="00297E5F" w:rsidP="00224BE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D26AD00" w14:textId="0CF24756" w:rsidR="00297E5F" w:rsidRPr="00297E5F" w:rsidRDefault="00297E5F" w:rsidP="00224BE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97E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FC7B1CA" w14:textId="77777777" w:rsidR="00297E5F" w:rsidRPr="00297E5F" w:rsidRDefault="00297E5F" w:rsidP="00224BE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FC7597" w14:textId="77777777" w:rsidR="00297E5F" w:rsidRPr="00297E5F" w:rsidRDefault="00297E5F" w:rsidP="00224BE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237E837" w14:textId="53DC53B0" w:rsidR="00297E5F" w:rsidRPr="00297E5F" w:rsidRDefault="00297E5F" w:rsidP="00224BEB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297E5F" w:rsidRPr="00297E5F" w14:paraId="1526BD1F" w14:textId="77777777" w:rsidTr="000B5F9A">
        <w:trPr>
          <w:cantSplit/>
        </w:trPr>
        <w:tc>
          <w:tcPr>
            <w:tcW w:w="4989" w:type="dxa"/>
          </w:tcPr>
          <w:p w14:paraId="3CE60A0F" w14:textId="77777777" w:rsidR="00297E5F" w:rsidRPr="00746722" w:rsidRDefault="00297E5F" w:rsidP="00224B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01CC15B" w14:textId="77777777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4A32AD14" w14:textId="5D3A207A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7E5F" w:rsidRPr="00297E5F" w14:paraId="66477354" w14:textId="77777777" w:rsidTr="000B5F9A">
        <w:trPr>
          <w:cantSplit/>
        </w:trPr>
        <w:tc>
          <w:tcPr>
            <w:tcW w:w="4989" w:type="dxa"/>
          </w:tcPr>
          <w:p w14:paraId="0A321479" w14:textId="77777777" w:rsidR="00297E5F" w:rsidRPr="00746722" w:rsidRDefault="00297E5F" w:rsidP="001303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3E482100" w14:textId="77777777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26DBEE" w14:textId="2E704485" w:rsidR="00297E5F" w:rsidRPr="00297E5F" w:rsidRDefault="00691C04" w:rsidP="00224BE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2,525,330</w:t>
            </w:r>
          </w:p>
        </w:tc>
        <w:tc>
          <w:tcPr>
            <w:tcW w:w="180" w:type="dxa"/>
          </w:tcPr>
          <w:p w14:paraId="1DD03EFC" w14:textId="77777777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0D1765" w14:textId="338FB9A2" w:rsidR="00297E5F" w:rsidRPr="00297E5F" w:rsidRDefault="00691C04" w:rsidP="000B5F9A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2,525,330</w:t>
            </w:r>
          </w:p>
        </w:tc>
      </w:tr>
    </w:tbl>
    <w:p w14:paraId="75EA21B6" w14:textId="040511F4" w:rsidR="00BB6F61" w:rsidRDefault="00BB6F61" w:rsidP="00297E5F">
      <w:pPr>
        <w:spacing w:line="240" w:lineRule="auto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14:paraId="307EA841" w14:textId="362ADD14" w:rsidR="00FC6716" w:rsidRPr="00AE0BB7" w:rsidRDefault="00FC6716" w:rsidP="00FC6716">
      <w:pPr>
        <w:pStyle w:val="Caption"/>
        <w:ind w:left="900" w:hanging="900"/>
      </w:pPr>
      <w:r w:rsidRPr="00AE0BB7">
        <w:rPr>
          <w:rFonts w:hint="cs"/>
          <w:cs/>
        </w:rPr>
        <w:t>หุ้นกู้</w:t>
      </w:r>
    </w:p>
    <w:p w14:paraId="0609914B" w14:textId="77777777" w:rsidR="00FC6716" w:rsidRPr="00D12D1F" w:rsidRDefault="00FC6716" w:rsidP="00B672A7">
      <w:pPr>
        <w:pStyle w:val="Bo-Blankline"/>
        <w:rPr>
          <w:lang w:val="en-US"/>
        </w:rPr>
      </w:pPr>
    </w:p>
    <w:p w14:paraId="738CAE38" w14:textId="0B8C87EB" w:rsidR="00471019" w:rsidRPr="00AE0BB7" w:rsidRDefault="00471019" w:rsidP="00D12D1F">
      <w:pPr>
        <w:pStyle w:val="Ang15"/>
      </w:pPr>
      <w:r w:rsidRPr="00AE0BB7">
        <w:rPr>
          <w:cs/>
        </w:rPr>
        <w:t xml:space="preserve">ณ วันที่ </w:t>
      </w:r>
      <w:r w:rsidR="00B174D2" w:rsidRPr="00B174D2">
        <w:rPr>
          <w:rFonts w:hint="cs"/>
        </w:rPr>
        <w:t xml:space="preserve">30 </w:t>
      </w:r>
      <w:r w:rsidR="00B64944">
        <w:rPr>
          <w:rFonts w:hint="cs"/>
          <w:cs/>
        </w:rPr>
        <w:t>กันย</w:t>
      </w:r>
      <w:r w:rsidR="00B174D2" w:rsidRPr="00B174D2">
        <w:rPr>
          <w:rFonts w:hint="cs"/>
          <w:cs/>
        </w:rPr>
        <w:t xml:space="preserve">ายน </w:t>
      </w:r>
      <w:r w:rsidRPr="00AE0BB7">
        <w:t>256</w:t>
      </w:r>
      <w:r w:rsidR="008C7BBB" w:rsidRPr="00AE0BB7">
        <w:t>4</w:t>
      </w:r>
      <w:r w:rsidRPr="00AE0BB7">
        <w:rPr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E0BB7">
        <w:t>3</w:t>
      </w:r>
      <w:r w:rsidRPr="00AE0BB7">
        <w:rPr>
          <w:cs/>
        </w:rPr>
        <w:t xml:space="preserve"> เดือน มูลค่ารวม </w:t>
      </w:r>
      <w:r w:rsidR="00691C04">
        <w:t>15,000</w:t>
      </w:r>
      <w:r w:rsidRPr="00AE0BB7">
        <w:rPr>
          <w:cs/>
        </w:rPr>
        <w:t xml:space="preserve"> ล้านบาท </w:t>
      </w:r>
      <w:r w:rsidRPr="00AE0BB7">
        <w:rPr>
          <w:i/>
          <w:iCs/>
        </w:rPr>
        <w:t xml:space="preserve">(31 </w:t>
      </w:r>
      <w:r w:rsidRPr="00AE0BB7">
        <w:rPr>
          <w:i/>
          <w:iCs/>
          <w:cs/>
        </w:rPr>
        <w:t xml:space="preserve">ธันวาคม </w:t>
      </w:r>
      <w:r w:rsidR="00AC6019">
        <w:rPr>
          <w:i/>
          <w:iCs/>
        </w:rPr>
        <w:t>2563</w:t>
      </w:r>
      <w:r w:rsidRPr="00AE0BB7">
        <w:rPr>
          <w:i/>
          <w:iCs/>
        </w:rPr>
        <w:t xml:space="preserve">: </w:t>
      </w:r>
      <w:r w:rsidR="00B26AB8" w:rsidRPr="00B26AB8">
        <w:rPr>
          <w:i/>
          <w:iCs/>
        </w:rPr>
        <w:t>12,000</w:t>
      </w:r>
      <w:r w:rsidRPr="00AE0BB7">
        <w:rPr>
          <w:i/>
          <w:iCs/>
        </w:rPr>
        <w:t xml:space="preserve"> </w:t>
      </w:r>
      <w:r w:rsidRPr="00AE0BB7">
        <w:rPr>
          <w:i/>
          <w:iCs/>
          <w:cs/>
        </w:rPr>
        <w:t>ล้านบาท)</w:t>
      </w:r>
      <w:r w:rsidRPr="00AE0BB7">
        <w:rPr>
          <w:cs/>
        </w:rPr>
        <w:t xml:space="preserve"> ดังนี้</w:t>
      </w:r>
    </w:p>
    <w:p w14:paraId="7FAB359D" w14:textId="77777777" w:rsidR="0079474D" w:rsidRPr="00D12D1F" w:rsidRDefault="0079474D" w:rsidP="0079474D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532769" w:rsidRPr="00744476" w14:paraId="06F8B8B5" w14:textId="77777777" w:rsidTr="00B560D7">
        <w:tc>
          <w:tcPr>
            <w:tcW w:w="1727" w:type="dxa"/>
          </w:tcPr>
          <w:p w14:paraId="0BBC5C54" w14:textId="77777777" w:rsidR="00532769" w:rsidRPr="00744476" w:rsidRDefault="00532769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542EBC36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F73837" w14:textId="77777777" w:rsidR="00532769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21CE6B57" w14:textId="6E33AF1D" w:rsidR="00532769" w:rsidRPr="00532769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งบการเงินรวมและเฉพาะกิจการ</w:t>
            </w:r>
          </w:p>
        </w:tc>
      </w:tr>
      <w:tr w:rsidR="00A26EF1" w:rsidRPr="00744476" w14:paraId="0B96FCA1" w14:textId="77777777" w:rsidTr="00F81224">
        <w:tc>
          <w:tcPr>
            <w:tcW w:w="1727" w:type="dxa"/>
          </w:tcPr>
          <w:p w14:paraId="1209AFF6" w14:textId="77777777" w:rsidR="00A26EF1" w:rsidRPr="00744476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18B02E43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9EB752A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45A25DCF" w14:textId="3FB463D5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236" w:type="dxa"/>
          </w:tcPr>
          <w:p w14:paraId="00F5AA71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6B98552A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E081B3A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280965E6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A23C0" w:rsidRPr="00744476" w14:paraId="42F73700" w14:textId="77777777" w:rsidTr="00532769">
        <w:tc>
          <w:tcPr>
            <w:tcW w:w="1727" w:type="dxa"/>
          </w:tcPr>
          <w:p w14:paraId="154AB7B7" w14:textId="77777777" w:rsidR="00A26EF1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7B05456" w14:textId="77777777" w:rsidR="00A26EF1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3D20F3E" w14:textId="6E769EA0" w:rsidR="005A23C0" w:rsidRPr="00744476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2634B8FB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BB6FCF5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C9F68FC" w14:textId="4FA94488" w:rsidR="005A23C0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7A8B4C82" w14:textId="77777777" w:rsidR="005A23C0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D030393" w14:textId="4605F4BB" w:rsidR="005A23C0" w:rsidRPr="001E050E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07ACEB0F" w14:textId="77777777" w:rsidR="005A23C0" w:rsidRPr="00744476" w:rsidRDefault="005A23C0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7333F8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CF98641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C24AF6" w14:textId="2D9D7761" w:rsidR="005A23C0" w:rsidRPr="001E050E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BC26ECC" w14:textId="77777777" w:rsidR="005A23C0" w:rsidRPr="00744476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8FAE559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76CE1B0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D21611F" w14:textId="3C3D5183" w:rsidR="005A23C0" w:rsidRPr="001E050E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6497DA5F" w14:textId="77777777" w:rsidR="005A23C0" w:rsidRPr="00744476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75C8726C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E0D8E1" w14:textId="020786BB" w:rsidR="005A23C0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  <w:p w14:paraId="30A14EDF" w14:textId="4BECE563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375B8B1E" w14:textId="77777777" w:rsidR="005A23C0" w:rsidRPr="00744476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D0FB0E5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9B5B3A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DF4CA06" w14:textId="7E01F184" w:rsidR="005A23C0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32769" w:rsidRPr="00744476" w14:paraId="4224D02B" w14:textId="77777777" w:rsidTr="00532769">
        <w:tc>
          <w:tcPr>
            <w:tcW w:w="1727" w:type="dxa"/>
          </w:tcPr>
          <w:p w14:paraId="36690370" w14:textId="77777777" w:rsidR="00532769" w:rsidRPr="00744476" w:rsidRDefault="00532769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5B5A3DF" w14:textId="77777777" w:rsidR="00532769" w:rsidRPr="002E2B5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45C8717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5CA6C129" w14:textId="43BA302D" w:rsidR="00532769" w:rsidRPr="00532769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044D1AB0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D058EC8" w14:textId="7E43A80B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9435503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2721436F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C1B13" w:rsidRPr="00744476" w14:paraId="74461F68" w14:textId="77777777" w:rsidTr="00532769">
        <w:tc>
          <w:tcPr>
            <w:tcW w:w="1727" w:type="dxa"/>
          </w:tcPr>
          <w:p w14:paraId="19FACD06" w14:textId="4AF6597A" w:rsidR="000C1B13" w:rsidRPr="00744476" w:rsidRDefault="000C1B13" w:rsidP="00B547B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793" w:type="dxa"/>
          </w:tcPr>
          <w:p w14:paraId="67141BC7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6013048" w14:textId="77777777" w:rsidR="000C1B13" w:rsidRDefault="000C1B13" w:rsidP="00B547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A2F698" w14:textId="48FA1F92" w:rsidR="000C1B13" w:rsidRPr="00744476" w:rsidRDefault="00691C04" w:rsidP="00B547BA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9F5C963" w14:textId="77777777" w:rsidR="000C1B13" w:rsidRPr="00744476" w:rsidRDefault="000C1B13" w:rsidP="00B547B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3B9B54" w14:textId="750BEB2C" w:rsidR="000C1B13" w:rsidRPr="00744476" w:rsidRDefault="00691C04" w:rsidP="0018260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82EAE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F3C36B" w14:textId="6BD87166" w:rsidR="000C1B13" w:rsidRPr="00744476" w:rsidRDefault="00691C04" w:rsidP="00B547B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7165456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AE66EB" w14:textId="714E8BE2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3AF32FD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3440A25" w14:textId="0AB2EE4E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691C04" w:rsidRPr="00744476" w14:paraId="3FB336C7" w14:textId="77777777" w:rsidTr="00532769">
        <w:tc>
          <w:tcPr>
            <w:tcW w:w="1727" w:type="dxa"/>
          </w:tcPr>
          <w:p w14:paraId="412FBD2F" w14:textId="5B4AB46F" w:rsidR="00691C04" w:rsidRDefault="00691C04" w:rsidP="00691C0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3C484836" w14:textId="77777777" w:rsidR="00691C04" w:rsidRPr="00744476" w:rsidRDefault="00691C04" w:rsidP="00691C0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F95CA23" w14:textId="77777777" w:rsidR="00691C04" w:rsidRDefault="00691C04" w:rsidP="00691C0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90814C" w14:textId="3E9A06F2" w:rsidR="00691C04" w:rsidRPr="00744476" w:rsidRDefault="00691C04" w:rsidP="00691C0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5F003" w14:textId="77777777" w:rsidR="00691C04" w:rsidRPr="00744476" w:rsidRDefault="00691C04" w:rsidP="00691C0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A57F8E" w14:textId="70C8A81F" w:rsidR="00691C04" w:rsidRPr="00744476" w:rsidRDefault="00691C04" w:rsidP="00691C0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F9B9359" w14:textId="77777777" w:rsidR="00691C04" w:rsidRPr="00744476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7080FE" w14:textId="6C0F598F" w:rsidR="00691C04" w:rsidRPr="00744476" w:rsidRDefault="00691C04" w:rsidP="00691C0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D81D372" w14:textId="77777777" w:rsidR="00691C04" w:rsidRPr="00744476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8996866" w14:textId="10476851" w:rsidR="00691C04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4046DC6F" w14:textId="77777777" w:rsidR="00691C04" w:rsidRPr="00744476" w:rsidRDefault="00691C04" w:rsidP="00691C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9835DD2" w14:textId="639CA8DD" w:rsidR="00691C04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691C04" w:rsidRPr="00744476" w14:paraId="13920350" w14:textId="77777777" w:rsidTr="00532769">
        <w:tc>
          <w:tcPr>
            <w:tcW w:w="1727" w:type="dxa"/>
          </w:tcPr>
          <w:p w14:paraId="20907EE9" w14:textId="7BAB5766" w:rsidR="00691C04" w:rsidRDefault="00691C04" w:rsidP="00691C0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626184B6" w14:textId="77777777" w:rsidR="00691C04" w:rsidRPr="00744476" w:rsidRDefault="00691C04" w:rsidP="00691C0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22D32AD" w14:textId="77777777" w:rsidR="00691C04" w:rsidRDefault="00691C04" w:rsidP="00691C0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FDFAA7" w14:textId="360942C3" w:rsidR="00691C04" w:rsidRPr="00744476" w:rsidRDefault="00691C04" w:rsidP="00691C0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21A27" w14:textId="77777777" w:rsidR="00691C04" w:rsidRPr="00744476" w:rsidRDefault="00691C04" w:rsidP="00691C0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124234" w14:textId="1C9CB6AF" w:rsidR="00691C04" w:rsidRPr="00744476" w:rsidRDefault="00691C04" w:rsidP="00691C0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271C15A" w14:textId="77777777" w:rsidR="00691C04" w:rsidRPr="00744476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138C1C" w14:textId="23EBA64F" w:rsidR="00691C04" w:rsidRPr="00744476" w:rsidRDefault="00691C04" w:rsidP="00691C0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D890787" w14:textId="77777777" w:rsidR="00691C04" w:rsidRPr="00744476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CF2855C" w14:textId="558CC79F" w:rsidR="00691C04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EF2E08D" w14:textId="77777777" w:rsidR="00691C04" w:rsidRPr="00744476" w:rsidRDefault="00691C04" w:rsidP="00691C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69D8205" w14:textId="52677870" w:rsidR="00691C04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691C04" w:rsidRPr="00744476" w14:paraId="49331F56" w14:textId="77777777" w:rsidTr="00532769">
        <w:tc>
          <w:tcPr>
            <w:tcW w:w="1727" w:type="dxa"/>
          </w:tcPr>
          <w:p w14:paraId="256C3EC5" w14:textId="5056DD47" w:rsidR="00691C04" w:rsidRDefault="00691C04" w:rsidP="00691C0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4B0CB7B" w14:textId="77777777" w:rsidR="00691C04" w:rsidRPr="00744476" w:rsidRDefault="00691C04" w:rsidP="00691C0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D7B0533" w14:textId="77777777" w:rsidR="00691C04" w:rsidRDefault="00691C04" w:rsidP="00691C0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83555D" w14:textId="1C530C4F" w:rsidR="00691C04" w:rsidRDefault="00691C04" w:rsidP="00691C0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1248A8" w14:textId="77777777" w:rsidR="00691C04" w:rsidRPr="00744476" w:rsidRDefault="00691C04" w:rsidP="00691C0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A39F5" w14:textId="77BF7C72" w:rsidR="00691C04" w:rsidRDefault="00691C04" w:rsidP="00691C0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5B19BC0A" w14:textId="77777777" w:rsidR="00691C04" w:rsidRPr="00744476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FAE3E" w14:textId="2257E9B6" w:rsidR="00691C04" w:rsidRPr="00744476" w:rsidRDefault="00691C04" w:rsidP="00691C0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A9DA6B0" w14:textId="77777777" w:rsidR="00691C04" w:rsidRPr="00744476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D1083A8" w14:textId="0A7C1779" w:rsidR="00691C04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0D979615" w14:textId="77777777" w:rsidR="00691C04" w:rsidRPr="00744476" w:rsidRDefault="00691C04" w:rsidP="00691C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B655323" w14:textId="75B63B82" w:rsidR="00691C04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691C04" w:rsidRPr="00744476" w14:paraId="170A6A1A" w14:textId="77777777" w:rsidTr="00532769">
        <w:tc>
          <w:tcPr>
            <w:tcW w:w="1727" w:type="dxa"/>
          </w:tcPr>
          <w:p w14:paraId="594942F0" w14:textId="77777777" w:rsidR="00691C04" w:rsidRPr="0018344E" w:rsidRDefault="00691C04" w:rsidP="00691C0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778AED9F" w14:textId="05F49212" w:rsidR="00691C04" w:rsidRPr="002E2B56" w:rsidRDefault="00691C04" w:rsidP="00691C04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2E2B5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A587BDE" w14:textId="77777777" w:rsidR="00691C04" w:rsidRDefault="00691C04" w:rsidP="00691C0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12611" w14:textId="6AE1D742" w:rsidR="00691C04" w:rsidRPr="0018344E" w:rsidRDefault="00691C04" w:rsidP="00691C0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7697777" w14:textId="77777777" w:rsidR="00691C04" w:rsidRPr="0018344E" w:rsidRDefault="00691C04" w:rsidP="00691C0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D6BC" w14:textId="0821DC41" w:rsidR="00691C04" w:rsidRPr="00721122" w:rsidRDefault="00691C04" w:rsidP="00691C0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11,000,000</w:t>
            </w:r>
          </w:p>
        </w:tc>
        <w:tc>
          <w:tcPr>
            <w:tcW w:w="270" w:type="dxa"/>
            <w:shd w:val="clear" w:color="auto" w:fill="auto"/>
          </w:tcPr>
          <w:p w14:paraId="337509A4" w14:textId="77777777" w:rsidR="00691C04" w:rsidRPr="00721122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9832" w14:textId="3B3F97EF" w:rsidR="00691C04" w:rsidRPr="00721122" w:rsidRDefault="00691C04" w:rsidP="00691C0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236" w:type="dxa"/>
          </w:tcPr>
          <w:p w14:paraId="056AA8BA" w14:textId="77777777" w:rsidR="00691C04" w:rsidRPr="005964F0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67D791E7" w14:textId="77777777" w:rsidR="00691C04" w:rsidRPr="005964F0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4053CCF" w14:textId="77777777" w:rsidR="00691C04" w:rsidRPr="005964F0" w:rsidRDefault="00691C04" w:rsidP="00691C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67FAAEA2" w14:textId="77777777" w:rsidR="00691C04" w:rsidRPr="005964F0" w:rsidRDefault="00691C04" w:rsidP="00691C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0595147B" w14:textId="530265D4" w:rsidR="00403DEC" w:rsidRDefault="00403DEC" w:rsidP="00B672A7">
      <w:pPr>
        <w:pStyle w:val="Bo-Blankline"/>
        <w:rPr>
          <w:cs/>
          <w:lang w:val="en-US"/>
        </w:rPr>
      </w:pPr>
    </w:p>
    <w:p w14:paraId="1E095D7E" w14:textId="77777777" w:rsidR="00403DEC" w:rsidRDefault="00403DEC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63CEBFDB" w14:textId="77777777" w:rsidR="00C21040" w:rsidRPr="008E1464" w:rsidRDefault="005A0745" w:rsidP="00C50CF6">
      <w:pPr>
        <w:pStyle w:val="Caption"/>
      </w:pPr>
      <w:r w:rsidRPr="005A0745">
        <w:rPr>
          <w:cs/>
        </w:rPr>
        <w:lastRenderedPageBreak/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EE75F6" w:rsidRDefault="00C21040" w:rsidP="00EE75F6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EE75F6" w:rsidRDefault="00EE0881" w:rsidP="00EE75F6">
      <w:pPr>
        <w:pStyle w:val="Bo-Blankline"/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EE75F6" w:rsidRDefault="00CD37FD" w:rsidP="00EE75F6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7F514C">
          <w:headerReference w:type="default" r:id="rId9"/>
          <w:footerReference w:type="default" r:id="rId10"/>
          <w:pgSz w:w="11909" w:h="16834" w:code="9"/>
          <w:pgMar w:top="691" w:right="1109" w:bottom="720" w:left="1152" w:header="706" w:footer="706" w:gutter="0"/>
          <w:pgNumType w:start="17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6D73801" w14:textId="0FFA5552" w:rsidR="00285319" w:rsidRDefault="00285319" w:rsidP="00285319"/>
    <w:tbl>
      <w:tblPr>
        <w:tblW w:w="138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34"/>
        <w:gridCol w:w="1173"/>
        <w:gridCol w:w="238"/>
        <w:gridCol w:w="1142"/>
        <w:gridCol w:w="272"/>
        <w:gridCol w:w="1174"/>
        <w:gridCol w:w="239"/>
        <w:gridCol w:w="67"/>
        <w:gridCol w:w="948"/>
        <w:gridCol w:w="239"/>
        <w:gridCol w:w="1131"/>
        <w:gridCol w:w="239"/>
        <w:gridCol w:w="1021"/>
        <w:gridCol w:w="239"/>
        <w:gridCol w:w="1111"/>
        <w:gridCol w:w="239"/>
        <w:gridCol w:w="1114"/>
      </w:tblGrid>
      <w:tr w:rsidR="00285319" w:rsidRPr="00477BE7" w14:paraId="41B5C8E0" w14:textId="77777777" w:rsidTr="00382863">
        <w:trPr>
          <w:trHeight w:val="413"/>
        </w:trPr>
        <w:tc>
          <w:tcPr>
            <w:tcW w:w="3234" w:type="dxa"/>
            <w:shd w:val="clear" w:color="auto" w:fill="auto"/>
            <w:vAlign w:val="bottom"/>
          </w:tcPr>
          <w:p w14:paraId="698C76EC" w14:textId="77777777" w:rsidR="00285319" w:rsidRPr="00477BE7" w:rsidRDefault="00285319" w:rsidP="002F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6" w:type="dxa"/>
            <w:gridSpan w:val="16"/>
            <w:shd w:val="clear" w:color="auto" w:fill="auto"/>
            <w:vAlign w:val="bottom"/>
          </w:tcPr>
          <w:p w14:paraId="4CBB1F8A" w14:textId="77777777" w:rsidR="00285319" w:rsidRPr="00E24B5F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85319" w:rsidRPr="00477BE7" w14:paraId="1A339C20" w14:textId="77777777" w:rsidTr="00D550C3">
        <w:trPr>
          <w:trHeight w:val="1192"/>
        </w:trPr>
        <w:tc>
          <w:tcPr>
            <w:tcW w:w="3234" w:type="dxa"/>
            <w:shd w:val="clear" w:color="auto" w:fill="auto"/>
            <w:vAlign w:val="bottom"/>
          </w:tcPr>
          <w:p w14:paraId="75E807BF" w14:textId="2FA90328" w:rsidR="00285319" w:rsidRPr="00477BE7" w:rsidRDefault="00285319" w:rsidP="002F22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49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53" w:type="dxa"/>
            <w:gridSpan w:val="3"/>
            <w:shd w:val="clear" w:color="auto" w:fill="auto"/>
            <w:vAlign w:val="bottom"/>
          </w:tcPr>
          <w:p w14:paraId="617E2A70" w14:textId="77777777" w:rsidR="00285319" w:rsidRPr="00477BE7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02EF4DC" w14:textId="77777777" w:rsidR="00285319" w:rsidRPr="00477BE7" w:rsidRDefault="00285319" w:rsidP="002F22D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8" w:type="dxa"/>
            <w:gridSpan w:val="4"/>
            <w:shd w:val="clear" w:color="auto" w:fill="auto"/>
            <w:vAlign w:val="bottom"/>
          </w:tcPr>
          <w:p w14:paraId="64748485" w14:textId="77777777" w:rsidR="00285319" w:rsidRPr="00477BE7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0CD208" w14:textId="77777777" w:rsidR="00285319" w:rsidRPr="00477BE7" w:rsidRDefault="00285319" w:rsidP="002F22D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1" w:type="dxa"/>
            <w:gridSpan w:val="3"/>
            <w:shd w:val="clear" w:color="auto" w:fill="auto"/>
            <w:vAlign w:val="bottom"/>
          </w:tcPr>
          <w:p w14:paraId="37E27671" w14:textId="77777777" w:rsidR="00285319" w:rsidRPr="00A65DC4" w:rsidRDefault="00285319" w:rsidP="002F22D7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E6985C" w14:textId="77777777" w:rsidR="00285319" w:rsidRPr="00477BE7" w:rsidRDefault="00285319" w:rsidP="002F22D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A6FA396" w14:textId="77777777" w:rsidR="00285319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27E3AB1A" w14:textId="77777777" w:rsidR="00285319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6767F51F" w14:textId="4B27F32E" w:rsidR="00285319" w:rsidRPr="00477BE7" w:rsidRDefault="00285319" w:rsidP="0078717A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7871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285319" w:rsidRPr="00477BE7" w14:paraId="3FF18F67" w14:textId="77777777" w:rsidTr="00D550C3">
        <w:trPr>
          <w:trHeight w:val="427"/>
        </w:trPr>
        <w:tc>
          <w:tcPr>
            <w:tcW w:w="3234" w:type="dxa"/>
            <w:shd w:val="clear" w:color="auto" w:fill="auto"/>
            <w:vAlign w:val="bottom"/>
          </w:tcPr>
          <w:p w14:paraId="48F946C0" w14:textId="57C98B48" w:rsidR="00285319" w:rsidRPr="00477BE7" w:rsidRDefault="00285319" w:rsidP="00285319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9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1C0666" w14:textId="07910368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2E37F2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C24FDED" w14:textId="621DAE7A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2E6415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8C2648E" w14:textId="5CB885F5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9856C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345FD2A" w14:textId="1B1B5C12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0E0B2D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8CF8BCC" w14:textId="5CD6BF95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32F1C3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671D22F" w14:textId="233D29A0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9910CA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6260CAB" w14:textId="560C85F9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C0DC8E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DA04A8" w14:textId="79DD49E5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85319" w:rsidRPr="00477BE7" w14:paraId="7F5DB183" w14:textId="77777777" w:rsidTr="00382863">
        <w:trPr>
          <w:trHeight w:val="413"/>
        </w:trPr>
        <w:tc>
          <w:tcPr>
            <w:tcW w:w="3234" w:type="dxa"/>
            <w:shd w:val="clear" w:color="auto" w:fill="auto"/>
          </w:tcPr>
          <w:p w14:paraId="31172B40" w14:textId="77777777" w:rsidR="00285319" w:rsidRPr="00477BE7" w:rsidRDefault="00285319" w:rsidP="002F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6" w:type="dxa"/>
            <w:gridSpan w:val="16"/>
            <w:shd w:val="clear" w:color="auto" w:fill="auto"/>
            <w:vAlign w:val="bottom"/>
          </w:tcPr>
          <w:p w14:paraId="60E2FF01" w14:textId="77777777" w:rsidR="00285319" w:rsidRPr="00477BE7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82122" w:rsidRPr="00477BE7" w14:paraId="39B57B73" w14:textId="77777777" w:rsidTr="00974F2D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486FDADC" w14:textId="77777777" w:rsidR="00F82122" w:rsidRPr="00477BE7" w:rsidRDefault="00F82122" w:rsidP="00F821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62C15E6" w14:textId="202FC03B" w:rsidR="00F82122" w:rsidRPr="00477BE7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8,074,375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50C237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9379186" w14:textId="72ED44EC" w:rsidR="00F82122" w:rsidRPr="00477BE7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7,930,368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3D6777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5B26D32" w14:textId="480871E2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6913E3E3" w14:textId="77777777" w:rsidR="00F82122" w:rsidRPr="00477BE7" w:rsidRDefault="00F82122" w:rsidP="00F82122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1A7BAB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0720CC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681E522" w14:textId="17390FBB" w:rsidR="00F82122" w:rsidRPr="00477BE7" w:rsidRDefault="00F82122" w:rsidP="00F82122">
            <w:pPr>
              <w:tabs>
                <w:tab w:val="decimal" w:pos="839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8,074,375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0403DF2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B95294E" w14:textId="0717CFB5" w:rsidR="00F82122" w:rsidRPr="00477BE7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7,930,368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5E7E9D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382C0861" w14:textId="740D8C79" w:rsidR="00F82122" w:rsidRPr="00477BE7" w:rsidRDefault="00F82122" w:rsidP="00F82122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4,164,879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4A45B0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8601940" w14:textId="029E1D73" w:rsidR="00F82122" w:rsidRPr="00477BE7" w:rsidRDefault="00F82122" w:rsidP="00F82122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4,223,732</w:t>
            </w:r>
          </w:p>
        </w:tc>
      </w:tr>
      <w:tr w:rsidR="00F82122" w:rsidRPr="00477BE7" w14:paraId="4568F7D5" w14:textId="77777777" w:rsidTr="00974F2D">
        <w:trPr>
          <w:trHeight w:val="413"/>
        </w:trPr>
        <w:tc>
          <w:tcPr>
            <w:tcW w:w="3234" w:type="dxa"/>
            <w:shd w:val="clear" w:color="auto" w:fill="auto"/>
            <w:vAlign w:val="center"/>
          </w:tcPr>
          <w:p w14:paraId="024DC465" w14:textId="77777777" w:rsidR="00F82122" w:rsidRPr="00477BE7" w:rsidRDefault="00F82122" w:rsidP="00F821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C741374" w14:textId="78C33D93" w:rsidR="00F82122" w:rsidRPr="00477BE7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377,808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C1B5543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FA2A929" w14:textId="495D408F" w:rsidR="00F82122" w:rsidRPr="00477BE7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409,810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E4037C0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0A7A0E2" w14:textId="0705D8A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9D3D9BE" w14:textId="77777777" w:rsidR="00F82122" w:rsidRPr="00477BE7" w:rsidRDefault="00F82122" w:rsidP="00F82122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55071F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FEF379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ECF402D" w14:textId="031D466A" w:rsidR="00F82122" w:rsidRPr="00477BE7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377,808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FDDC24F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97420DF" w14:textId="7A5DC057" w:rsidR="00F82122" w:rsidRPr="00477BE7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409,810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1DF27D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2EC7954" w14:textId="58A9F164" w:rsidR="00F82122" w:rsidRPr="00477BE7" w:rsidRDefault="00F82122" w:rsidP="00F82122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F77624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47C08C3" w14:textId="52D8C8F8" w:rsidR="00F82122" w:rsidRPr="00477BE7" w:rsidRDefault="00F82122" w:rsidP="00F82122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3,308</w:t>
            </w:r>
          </w:p>
        </w:tc>
      </w:tr>
      <w:tr w:rsidR="00F82122" w:rsidRPr="00477BE7" w14:paraId="6C53DA0B" w14:textId="77777777" w:rsidTr="00D550C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6F87BCC" w14:textId="77777777" w:rsidR="00F82122" w:rsidRPr="00477BE7" w:rsidRDefault="00F82122" w:rsidP="00F821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21DA5" w14:textId="38E098D1" w:rsidR="00F82122" w:rsidRPr="00BF046F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8,452,183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D28294A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500BC" w14:textId="3DDCD65C" w:rsidR="00F82122" w:rsidRPr="00BF046F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16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8,340,178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8B9E1B9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53D3D" w14:textId="0655213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6FDB2E7D" w14:textId="77777777" w:rsidR="00F82122" w:rsidRPr="00477BE7" w:rsidRDefault="00F82122" w:rsidP="00F82122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36FBD" w14:textId="77777777" w:rsidR="00F82122" w:rsidRPr="00403DEC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3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328918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2129F" w14:textId="1522FCF1" w:rsidR="00F82122" w:rsidRPr="00477BE7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8,452,183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511A60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DD30E" w14:textId="5BCB9683" w:rsidR="00F82122" w:rsidRPr="00477BE7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16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8,340,178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46956F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F7288" w14:textId="7993DBC1" w:rsidR="00F82122" w:rsidRPr="00477BE7" w:rsidRDefault="00F82122" w:rsidP="00F82122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4,170,940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398F84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3990F" w14:textId="38936685" w:rsidR="00F82122" w:rsidRPr="00477BE7" w:rsidRDefault="00F82122" w:rsidP="00F82122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16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4,227,040</w:t>
            </w:r>
          </w:p>
        </w:tc>
      </w:tr>
      <w:tr w:rsidR="00F82122" w:rsidRPr="00477BE7" w14:paraId="3DBCE189" w14:textId="77777777" w:rsidTr="00D550C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7E0D31A" w14:textId="77777777" w:rsidR="00F82122" w:rsidRPr="00477BE7" w:rsidRDefault="00F82122" w:rsidP="00F821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F7712" w14:textId="77777777" w:rsidR="00F82122" w:rsidRPr="00264F82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757B338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368B3" w14:textId="77777777" w:rsidR="00F82122" w:rsidRPr="00264F82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E547073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AA1F3" w14:textId="77777777" w:rsidR="00F82122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DD3CDA2" w14:textId="77777777" w:rsidR="00F82122" w:rsidRPr="00477BE7" w:rsidRDefault="00F82122" w:rsidP="00F8212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477FA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1FB672C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1C30C" w14:textId="77777777" w:rsidR="00F82122" w:rsidRPr="00264F82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29488CF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16B27" w14:textId="77777777" w:rsidR="00F82122" w:rsidRPr="00264F82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889E0C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3F4E6" w14:textId="77777777" w:rsidR="00F82122" w:rsidRPr="00264F82" w:rsidRDefault="00F82122" w:rsidP="00F82122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376DA6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623EB" w14:textId="77777777" w:rsidR="00F82122" w:rsidRPr="00264F82" w:rsidRDefault="00F82122" w:rsidP="00F82122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122" w:rsidRPr="00477BE7" w14:paraId="59C17C06" w14:textId="77777777" w:rsidTr="00D550C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12252594" w14:textId="77777777" w:rsidR="00F82122" w:rsidRPr="00477BE7" w:rsidRDefault="00F82122" w:rsidP="00F821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61F6C51" w14:textId="77777777" w:rsidR="00F82122" w:rsidRPr="00264F82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8B3930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E1DD780" w14:textId="77777777" w:rsidR="00F82122" w:rsidRPr="00264F82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9E14D74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36509AC" w14:textId="77777777" w:rsidR="00F82122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7630DD9A" w14:textId="77777777" w:rsidR="00F82122" w:rsidRPr="00477BE7" w:rsidRDefault="00F82122" w:rsidP="00F8212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B26025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51F4762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C022934" w14:textId="77777777" w:rsidR="00F82122" w:rsidRPr="00264F82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9F3AF58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49A9BC3" w14:textId="77777777" w:rsidR="00F82122" w:rsidRPr="00264F82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5644AF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A95B3EF" w14:textId="54C03E48" w:rsidR="00F82122" w:rsidRPr="00F62A6E" w:rsidRDefault="00F82122" w:rsidP="00F82122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(206,412)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24A0CD" w14:textId="77777777" w:rsidR="00F82122" w:rsidRPr="00F62A6E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439D588" w14:textId="2A83DBEA" w:rsidR="00F82122" w:rsidRPr="00F62A6E" w:rsidRDefault="00F82122" w:rsidP="00F82122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(195,279)</w:t>
            </w:r>
          </w:p>
        </w:tc>
      </w:tr>
      <w:tr w:rsidR="00F82122" w:rsidRPr="00477BE7" w14:paraId="4E6A193B" w14:textId="77777777" w:rsidTr="00D550C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EBFE62B" w14:textId="364AEA21" w:rsidR="00F82122" w:rsidRPr="00477BE7" w:rsidRDefault="00F82122" w:rsidP="00F821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2EDE05A" w14:textId="77777777" w:rsidR="00F82122" w:rsidRPr="00264F82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AC4C9B8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A7B5656" w14:textId="77777777" w:rsidR="00F82122" w:rsidRPr="00264F82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8ABE774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5DB082F" w14:textId="77777777" w:rsidR="00F82122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1ED5D203" w14:textId="77777777" w:rsidR="00F82122" w:rsidRPr="00477BE7" w:rsidRDefault="00F82122" w:rsidP="00F8212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E675E4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345532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59459F6" w14:textId="77777777" w:rsidR="00F82122" w:rsidRPr="00264F82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74BF4D5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7FC4746" w14:textId="77777777" w:rsidR="00F82122" w:rsidRPr="00264F82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447359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AE0215F" w14:textId="31D7C5ED" w:rsidR="00F82122" w:rsidRPr="00F62A6E" w:rsidRDefault="00F82122" w:rsidP="00F82122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(666,948)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6D1DD7" w14:textId="77777777" w:rsidR="00F82122" w:rsidRPr="00F62A6E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C1EA343" w14:textId="33EF74E4" w:rsidR="00F82122" w:rsidRPr="00F62A6E" w:rsidRDefault="00F82122" w:rsidP="00F82122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(654,073)</w:t>
            </w:r>
          </w:p>
        </w:tc>
      </w:tr>
      <w:tr w:rsidR="00F82122" w:rsidRPr="00477BE7" w14:paraId="5BB9FE52" w14:textId="77777777" w:rsidTr="00D550C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5756C8BF" w14:textId="77777777" w:rsidR="00F82122" w:rsidRPr="00477BE7" w:rsidRDefault="00F82122" w:rsidP="00F821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76018D6" w14:textId="77777777" w:rsidR="00F82122" w:rsidRPr="00264F82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CA58E39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64E21A8" w14:textId="77777777" w:rsidR="00F82122" w:rsidRPr="00264F82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E6E1B19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1126BAB" w14:textId="77777777" w:rsidR="00F82122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4AB953F1" w14:textId="77777777" w:rsidR="00F82122" w:rsidRPr="00477BE7" w:rsidRDefault="00F82122" w:rsidP="00F8212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2D60FB4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9254D59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7152AD3" w14:textId="77777777" w:rsidR="00F82122" w:rsidRPr="00264F82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2188BD0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2B87604" w14:textId="77777777" w:rsidR="00F82122" w:rsidRPr="00264F82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944DEC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E21BC" w14:textId="516A80A2" w:rsidR="00F82122" w:rsidRPr="00F62A6E" w:rsidRDefault="00F82122" w:rsidP="00F82122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(19,549)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E122AF" w14:textId="77777777" w:rsidR="00F82122" w:rsidRPr="00F62A6E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50F1" w14:textId="0DCFE3F5" w:rsidR="00F82122" w:rsidRPr="00F62A6E" w:rsidRDefault="00F82122" w:rsidP="00F82122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66,733</w:t>
            </w:r>
          </w:p>
        </w:tc>
      </w:tr>
      <w:tr w:rsidR="00F82122" w:rsidRPr="00477BE7" w14:paraId="050C4E21" w14:textId="77777777" w:rsidTr="00D550C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095E88A7" w14:textId="77777777" w:rsidR="00F82122" w:rsidRPr="00477BE7" w:rsidRDefault="00F82122" w:rsidP="00F821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AAD219F" w14:textId="77777777" w:rsidR="00F82122" w:rsidRPr="00264F82" w:rsidRDefault="00F82122" w:rsidP="00F82122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EEF9805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8A7C7B1" w14:textId="77777777" w:rsidR="00F82122" w:rsidRPr="00264F82" w:rsidRDefault="00F82122" w:rsidP="00F82122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7A49CE8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1242E53" w14:textId="77777777" w:rsidR="00F82122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411E8EB" w14:textId="77777777" w:rsidR="00F82122" w:rsidRPr="00477BE7" w:rsidRDefault="00F82122" w:rsidP="00F8212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212CC7" w14:textId="77777777" w:rsidR="00F82122" w:rsidRPr="00477BE7" w:rsidRDefault="00F82122" w:rsidP="00F8212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BFAAF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90F2D1B" w14:textId="77777777" w:rsidR="00F82122" w:rsidRPr="00264F82" w:rsidRDefault="00F82122" w:rsidP="00F82122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642616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B9FFBF8" w14:textId="77777777" w:rsidR="00F82122" w:rsidRPr="00264F82" w:rsidRDefault="00F82122" w:rsidP="00F82122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92387B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D82EE" w14:textId="2255776B" w:rsidR="00F82122" w:rsidRPr="00264F82" w:rsidRDefault="00F82122" w:rsidP="00F82122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3,278,031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E49970" w14:textId="77777777" w:rsidR="00F82122" w:rsidRPr="00477BE7" w:rsidRDefault="00F82122" w:rsidP="00F821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DF2146" w14:textId="01AA7CD8" w:rsidR="00F82122" w:rsidRPr="00264F82" w:rsidRDefault="00F82122" w:rsidP="00F82122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6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3,444,421</w:t>
            </w:r>
          </w:p>
        </w:tc>
      </w:tr>
    </w:tbl>
    <w:p w14:paraId="2A125217" w14:textId="1213AC8C" w:rsidR="00FF0171" w:rsidRPr="0078717A" w:rsidRDefault="00FF0171" w:rsidP="007D5286">
      <w:pPr>
        <w:ind w:left="540" w:right="90"/>
        <w:jc w:val="thaiDistribute"/>
        <w:rPr>
          <w:rFonts w:ascii="Angsana New" w:hAnsi="Angsana New"/>
          <w:sz w:val="20"/>
          <w:szCs w:val="20"/>
        </w:rPr>
      </w:pPr>
    </w:p>
    <w:p w14:paraId="4050DBB5" w14:textId="71DC18A6" w:rsidR="00FC7D90" w:rsidRPr="00774E0A" w:rsidRDefault="0078717A" w:rsidP="00382863">
      <w:pPr>
        <w:ind w:left="540" w:right="180"/>
        <w:jc w:val="thaiDistribute"/>
        <w:rPr>
          <w:rFonts w:ascii="Angsana New" w:hAnsi="Angsana New"/>
          <w:sz w:val="30"/>
          <w:szCs w:val="30"/>
        </w:rPr>
      </w:pPr>
      <w:r w:rsidRPr="0078717A">
        <w:rPr>
          <w:rFonts w:asciiTheme="majorBidi" w:hAnsiTheme="majorBidi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 และจังหวะเวลาในการรับรู้รายได้ของกลุ่มบริษัทเป็นแบบ ณ เวลาใดเวลาหนึ่ง</w:t>
      </w:r>
    </w:p>
    <w:p w14:paraId="79097568" w14:textId="77777777" w:rsidR="00FC7D90" w:rsidRDefault="00FC7D90" w:rsidP="00C21040">
      <w:pPr>
        <w:rPr>
          <w:lang w:val="en-US"/>
        </w:rPr>
        <w:sectPr w:rsidR="00FC7D90" w:rsidSect="007D5286">
          <w:footerReference w:type="default" r:id="rId11"/>
          <w:pgSz w:w="16834" w:h="11909" w:orient="landscape" w:code="9"/>
          <w:pgMar w:top="1166" w:right="1264" w:bottom="1152" w:left="1170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285319" w:rsidRPr="0027504C" w14:paraId="2968BD91" w14:textId="77777777" w:rsidTr="00285319">
        <w:tc>
          <w:tcPr>
            <w:tcW w:w="4842" w:type="dxa"/>
            <w:shd w:val="clear" w:color="auto" w:fill="auto"/>
          </w:tcPr>
          <w:p w14:paraId="7FD2D145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5B34252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04202D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0E5336C4" w14:textId="77777777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319" w:rsidRPr="0027504C" w14:paraId="7E004212" w14:textId="77777777" w:rsidTr="00285319">
        <w:tc>
          <w:tcPr>
            <w:tcW w:w="4842" w:type="dxa"/>
            <w:shd w:val="clear" w:color="auto" w:fill="auto"/>
          </w:tcPr>
          <w:p w14:paraId="323D3EA4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7298E0AF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F081DF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3EB34238" w14:textId="77777777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285319" w:rsidRPr="0027504C" w14:paraId="2B4DD14B" w14:textId="77777777" w:rsidTr="00285319">
        <w:tc>
          <w:tcPr>
            <w:tcW w:w="4842" w:type="dxa"/>
            <w:shd w:val="clear" w:color="auto" w:fill="auto"/>
          </w:tcPr>
          <w:p w14:paraId="6AF3A3AC" w14:textId="11A191B6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49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649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806" w:type="dxa"/>
            <w:shd w:val="clear" w:color="auto" w:fill="auto"/>
          </w:tcPr>
          <w:p w14:paraId="1FDAF67F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2F271A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1FBD66D" w14:textId="66DFBEA1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55E0677" w14:textId="77777777" w:rsidR="00285319" w:rsidRPr="00FB34CF" w:rsidRDefault="00285319" w:rsidP="0028531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532AC82A" w14:textId="2E8A662D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85319" w:rsidRPr="0027504C" w14:paraId="2D5DD3E9" w14:textId="77777777" w:rsidTr="00285319">
        <w:tc>
          <w:tcPr>
            <w:tcW w:w="4842" w:type="dxa"/>
            <w:shd w:val="clear" w:color="auto" w:fill="auto"/>
          </w:tcPr>
          <w:p w14:paraId="63630283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8643461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3A5071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2CEBC6" w14:textId="77777777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550C3" w:rsidRPr="0027504C" w14:paraId="5F8294A6" w14:textId="77777777" w:rsidTr="00285319">
        <w:tc>
          <w:tcPr>
            <w:tcW w:w="4842" w:type="dxa"/>
            <w:shd w:val="clear" w:color="auto" w:fill="auto"/>
            <w:vAlign w:val="center"/>
          </w:tcPr>
          <w:p w14:paraId="03976857" w14:textId="77777777" w:rsidR="00D550C3" w:rsidRPr="00FB34CF" w:rsidRDefault="00D550C3" w:rsidP="00D550C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628A8B26" w14:textId="77777777" w:rsidR="00D550C3" w:rsidRPr="00FB34CF" w:rsidRDefault="00D550C3" w:rsidP="00D550C3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8091DD2" w14:textId="77777777" w:rsidR="00D550C3" w:rsidRPr="00FB34CF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10CA0C82" w14:textId="407CC6BF" w:rsidR="00D550C3" w:rsidRPr="00FB34CF" w:rsidRDefault="00F82122" w:rsidP="00D550C3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3,306,772</w:t>
            </w:r>
          </w:p>
        </w:tc>
        <w:tc>
          <w:tcPr>
            <w:tcW w:w="268" w:type="dxa"/>
            <w:shd w:val="clear" w:color="auto" w:fill="auto"/>
          </w:tcPr>
          <w:p w14:paraId="324E9D96" w14:textId="77777777" w:rsidR="00D550C3" w:rsidRPr="00FB34CF" w:rsidRDefault="00D550C3" w:rsidP="00D550C3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D004C7A" w14:textId="407C3FAE" w:rsidR="00D550C3" w:rsidRPr="00FB34CF" w:rsidRDefault="00D550C3" w:rsidP="00D550C3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3,460,870</w:t>
            </w:r>
          </w:p>
        </w:tc>
      </w:tr>
      <w:tr w:rsidR="00D550C3" w:rsidRPr="0027504C" w14:paraId="3DEC365F" w14:textId="77777777" w:rsidTr="00285319">
        <w:tc>
          <w:tcPr>
            <w:tcW w:w="4842" w:type="dxa"/>
            <w:shd w:val="clear" w:color="auto" w:fill="auto"/>
            <w:vAlign w:val="center"/>
          </w:tcPr>
          <w:p w14:paraId="2F8D8437" w14:textId="77777777" w:rsidR="00D550C3" w:rsidRPr="00FB34CF" w:rsidRDefault="00D550C3" w:rsidP="00D550C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6315F8A3" w14:textId="77777777" w:rsidR="00D550C3" w:rsidRPr="00FB34CF" w:rsidRDefault="00D550C3" w:rsidP="00D550C3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CF06A11" w14:textId="77777777" w:rsidR="00D550C3" w:rsidRPr="00FB34CF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E21FAC0" w14:textId="5174A92E" w:rsidR="00D550C3" w:rsidRPr="00FB34CF" w:rsidRDefault="00F82122" w:rsidP="00D550C3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(28,741)</w:t>
            </w:r>
          </w:p>
        </w:tc>
        <w:tc>
          <w:tcPr>
            <w:tcW w:w="268" w:type="dxa"/>
            <w:shd w:val="clear" w:color="auto" w:fill="auto"/>
          </w:tcPr>
          <w:p w14:paraId="489D52CB" w14:textId="77777777" w:rsidR="00D550C3" w:rsidRPr="00FB34CF" w:rsidRDefault="00D550C3" w:rsidP="00D550C3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567E14AE" w14:textId="79A3BEF7" w:rsidR="00D550C3" w:rsidRPr="00FB34CF" w:rsidRDefault="00D550C3" w:rsidP="00D550C3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(16,449)</w:t>
            </w:r>
          </w:p>
        </w:tc>
      </w:tr>
      <w:tr w:rsidR="00D550C3" w:rsidRPr="0027504C" w14:paraId="3E4F0BE2" w14:textId="77777777" w:rsidTr="00285319">
        <w:tc>
          <w:tcPr>
            <w:tcW w:w="4842" w:type="dxa"/>
            <w:shd w:val="clear" w:color="auto" w:fill="auto"/>
          </w:tcPr>
          <w:p w14:paraId="29EEA837" w14:textId="77777777" w:rsidR="00D550C3" w:rsidRPr="00BB268C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3B80751" w14:textId="77777777" w:rsidR="00D550C3" w:rsidRPr="00FB34CF" w:rsidRDefault="00D550C3" w:rsidP="00D550C3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5FD9741" w14:textId="77777777" w:rsidR="00D550C3" w:rsidRPr="00FB34CF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CA05082" w14:textId="06E8CC08" w:rsidR="00D550C3" w:rsidRPr="00FB34CF" w:rsidRDefault="00F82122" w:rsidP="00D550C3">
            <w:pPr>
              <w:tabs>
                <w:tab w:val="decimal" w:pos="1214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3,278,031</w:t>
            </w:r>
          </w:p>
        </w:tc>
        <w:tc>
          <w:tcPr>
            <w:tcW w:w="268" w:type="dxa"/>
            <w:shd w:val="clear" w:color="auto" w:fill="auto"/>
          </w:tcPr>
          <w:p w14:paraId="5D3D7865" w14:textId="77777777" w:rsidR="00D550C3" w:rsidRPr="00FB34CF" w:rsidRDefault="00D550C3" w:rsidP="00D550C3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A40AD8F" w14:textId="19E1F1E2" w:rsidR="00D550C3" w:rsidRPr="00FB34CF" w:rsidRDefault="00D550C3" w:rsidP="00D550C3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3,444,421</w:t>
            </w:r>
          </w:p>
        </w:tc>
      </w:tr>
      <w:tr w:rsidR="00D550C3" w:rsidRPr="0027504C" w14:paraId="5FB86D2B" w14:textId="77777777" w:rsidTr="00285319">
        <w:tc>
          <w:tcPr>
            <w:tcW w:w="4842" w:type="dxa"/>
            <w:shd w:val="clear" w:color="auto" w:fill="auto"/>
            <w:vAlign w:val="center"/>
          </w:tcPr>
          <w:p w14:paraId="7987BB22" w14:textId="77777777" w:rsidR="00D550C3" w:rsidRPr="00BB268C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672305FA" w14:textId="77777777" w:rsidR="00D550C3" w:rsidRPr="00FB34CF" w:rsidRDefault="00D550C3" w:rsidP="00D550C3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5A94720" w14:textId="77777777" w:rsidR="00D550C3" w:rsidRPr="00FB34CF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A1A6168" w14:textId="2BE80588" w:rsidR="00D550C3" w:rsidRPr="00FB34CF" w:rsidRDefault="00F82122" w:rsidP="00D550C3">
            <w:pPr>
              <w:pStyle w:val="BodyText"/>
              <w:spacing w:after="0" w:line="380" w:lineRule="exac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11790E6" w14:textId="77777777" w:rsidR="00D550C3" w:rsidRPr="00FB34CF" w:rsidRDefault="00D550C3" w:rsidP="00D550C3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1E9148" w14:textId="0C09312A" w:rsidR="00D550C3" w:rsidRPr="00FB34CF" w:rsidRDefault="00D550C3" w:rsidP="00D550C3">
            <w:pPr>
              <w:pStyle w:val="BodyText"/>
              <w:spacing w:after="0" w:line="380" w:lineRule="exac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0C3" w:rsidRPr="0027504C" w14:paraId="28F48ED8" w14:textId="77777777" w:rsidTr="00285319">
        <w:tc>
          <w:tcPr>
            <w:tcW w:w="4842" w:type="dxa"/>
            <w:shd w:val="clear" w:color="auto" w:fill="auto"/>
          </w:tcPr>
          <w:p w14:paraId="4140E7C2" w14:textId="77777777" w:rsidR="00D550C3" w:rsidRPr="0027504C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7207CED9" w14:textId="77777777" w:rsidR="00D550C3" w:rsidRPr="0027504C" w:rsidRDefault="00D550C3" w:rsidP="00D550C3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0973EB6" w14:textId="77777777" w:rsidR="00D550C3" w:rsidRPr="0027504C" w:rsidRDefault="00D550C3" w:rsidP="00D550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AAE7" w14:textId="72AC061C" w:rsidR="00D550C3" w:rsidRPr="0027504C" w:rsidRDefault="00F82122" w:rsidP="00D550C3">
            <w:pPr>
              <w:tabs>
                <w:tab w:val="decimal" w:pos="1214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3,278,031</w:t>
            </w:r>
          </w:p>
        </w:tc>
        <w:tc>
          <w:tcPr>
            <w:tcW w:w="268" w:type="dxa"/>
            <w:shd w:val="clear" w:color="auto" w:fill="auto"/>
          </w:tcPr>
          <w:p w14:paraId="7FA23123" w14:textId="77777777" w:rsidR="00D550C3" w:rsidRPr="0027504C" w:rsidRDefault="00D550C3" w:rsidP="00D550C3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40806" w14:textId="57AFC55D" w:rsidR="00D550C3" w:rsidRPr="0027504C" w:rsidRDefault="00D550C3" w:rsidP="00D550C3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3,444,421</w:t>
            </w:r>
          </w:p>
        </w:tc>
      </w:tr>
    </w:tbl>
    <w:p w14:paraId="0BD802A2" w14:textId="77777777" w:rsidR="00285319" w:rsidRPr="00FF0171" w:rsidRDefault="00285319" w:rsidP="00FF0171">
      <w:pPr>
        <w:pStyle w:val="Bo-Blankline"/>
        <w:rPr>
          <w:rFonts w:asciiTheme="majorBidi" w:hAnsiTheme="majorBidi" w:cstheme="majorBidi"/>
        </w:rPr>
      </w:pPr>
    </w:p>
    <w:p w14:paraId="7AEA21FF" w14:textId="48F0CDB3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4B5965A1" w:rsidR="001B3E66" w:rsidRPr="00153447" w:rsidRDefault="001B3E66" w:rsidP="00E62E7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73002E" w:rsidRPr="0078123E" w14:paraId="2A10E122" w14:textId="77777777" w:rsidTr="00B521D7">
        <w:tc>
          <w:tcPr>
            <w:tcW w:w="4860" w:type="dxa"/>
            <w:shd w:val="clear" w:color="auto" w:fill="auto"/>
          </w:tcPr>
          <w:p w14:paraId="64C95800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B41EB18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E4AB32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886ED6" w14:textId="261AA8BC" w:rsidR="0073002E" w:rsidRPr="0078123E" w:rsidRDefault="00F0475C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75C" w:rsidRPr="0078123E" w14:paraId="02DA424E" w14:textId="77777777" w:rsidTr="00B521D7">
        <w:tc>
          <w:tcPr>
            <w:tcW w:w="4860" w:type="dxa"/>
            <w:shd w:val="clear" w:color="auto" w:fill="auto"/>
          </w:tcPr>
          <w:p w14:paraId="2D44A9CD" w14:textId="77777777" w:rsidR="00F0475C" w:rsidRPr="0078123E" w:rsidRDefault="00F0475C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E32DA8A" w14:textId="77777777" w:rsidR="00F0475C" w:rsidRPr="0078123E" w:rsidRDefault="00F0475C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FF6BB65" w14:textId="77777777" w:rsidR="00F0475C" w:rsidRPr="0078123E" w:rsidRDefault="00F0475C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77FF4AB" w14:textId="452E0ABD" w:rsidR="00F0475C" w:rsidRPr="0078123E" w:rsidRDefault="00F0475C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3002E" w:rsidRPr="0078123E" w14:paraId="50957838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D818660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D0CFBF3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62A627C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10F447" w14:textId="1E9DECB3" w:rsidR="0073002E" w:rsidRPr="00285319" w:rsidRDefault="00285319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531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B6494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285319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4" w:type="dxa"/>
            <w:shd w:val="clear" w:color="auto" w:fill="auto"/>
          </w:tcPr>
          <w:p w14:paraId="6C7841B3" w14:textId="77777777" w:rsidR="0073002E" w:rsidRPr="0078123E" w:rsidRDefault="0073002E" w:rsidP="002853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C7D5E3F" w14:textId="137BC77A" w:rsidR="0073002E" w:rsidRPr="006145CD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002E" w:rsidRPr="0078123E" w14:paraId="6EAA3C7E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499A393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5253084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EC32A4C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A6048" w14:textId="294CCFB4" w:rsidR="0073002E" w:rsidRPr="0078123E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2A8C6640" w14:textId="77777777" w:rsidR="0073002E" w:rsidRPr="0078123E" w:rsidRDefault="0073002E" w:rsidP="002853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673B72A6" w14:textId="72E46F6A" w:rsidR="0073002E" w:rsidRPr="0078123E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3002E" w:rsidRPr="0078123E" w14:paraId="26AFD80E" w14:textId="77777777" w:rsidTr="00B521D7">
        <w:tc>
          <w:tcPr>
            <w:tcW w:w="4860" w:type="dxa"/>
            <w:shd w:val="clear" w:color="auto" w:fill="auto"/>
          </w:tcPr>
          <w:p w14:paraId="13DFA716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619AD78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208A18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55E88B8" w14:textId="77777777" w:rsidR="0073002E" w:rsidRPr="0078123E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3002E" w:rsidRPr="00C30615" w14:paraId="09ECE14B" w14:textId="77777777" w:rsidTr="00D072E5">
        <w:tc>
          <w:tcPr>
            <w:tcW w:w="4860" w:type="dxa"/>
            <w:shd w:val="clear" w:color="auto" w:fill="auto"/>
            <w:vAlign w:val="center"/>
          </w:tcPr>
          <w:p w14:paraId="4300696D" w14:textId="77777777" w:rsidR="0073002E" w:rsidRPr="0078123E" w:rsidRDefault="0073002E" w:rsidP="0028531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01D95A5C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A6C3425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9362C" w14:textId="30790ED0" w:rsidR="0073002E" w:rsidRPr="00E7659B" w:rsidRDefault="00F82122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42,768,980</w:t>
            </w:r>
          </w:p>
        </w:tc>
        <w:tc>
          <w:tcPr>
            <w:tcW w:w="234" w:type="dxa"/>
            <w:shd w:val="clear" w:color="auto" w:fill="auto"/>
          </w:tcPr>
          <w:p w14:paraId="064038CE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8CFE0B8" w14:textId="4BD3929C" w:rsidR="0073002E" w:rsidRPr="00C30615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40,146,047</w:t>
            </w:r>
          </w:p>
        </w:tc>
      </w:tr>
      <w:tr w:rsidR="0073002E" w:rsidRPr="00E7659B" w14:paraId="1A6D6E45" w14:textId="77777777" w:rsidTr="00D072E5">
        <w:tc>
          <w:tcPr>
            <w:tcW w:w="4860" w:type="dxa"/>
            <w:shd w:val="clear" w:color="auto" w:fill="auto"/>
            <w:vAlign w:val="center"/>
          </w:tcPr>
          <w:p w14:paraId="5F8BA3AE" w14:textId="77777777" w:rsidR="0073002E" w:rsidRPr="0078123E" w:rsidRDefault="0073002E" w:rsidP="0028531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B133536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AED1AC7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92D0A" w14:textId="4832035A" w:rsidR="0073002E" w:rsidRPr="00E7659B" w:rsidRDefault="00F82122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82,040</w:t>
            </w:r>
          </w:p>
        </w:tc>
        <w:tc>
          <w:tcPr>
            <w:tcW w:w="234" w:type="dxa"/>
            <w:shd w:val="clear" w:color="auto" w:fill="auto"/>
          </w:tcPr>
          <w:p w14:paraId="47B1D670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C7C5FA1" w14:textId="03DE0F78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72,703</w:t>
            </w:r>
          </w:p>
        </w:tc>
      </w:tr>
      <w:tr w:rsidR="0073002E" w:rsidRPr="00E7659B" w14:paraId="0095EBF6" w14:textId="77777777" w:rsidTr="00D072E5">
        <w:tc>
          <w:tcPr>
            <w:tcW w:w="4860" w:type="dxa"/>
            <w:shd w:val="clear" w:color="auto" w:fill="auto"/>
          </w:tcPr>
          <w:p w14:paraId="732C0B2E" w14:textId="77777777" w:rsidR="0073002E" w:rsidRPr="00153447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7BB5D3CD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98B557D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532F" w14:textId="21E47704" w:rsidR="0073002E" w:rsidRPr="00E7659B" w:rsidRDefault="00F82122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42,851,020</w:t>
            </w:r>
          </w:p>
        </w:tc>
        <w:tc>
          <w:tcPr>
            <w:tcW w:w="234" w:type="dxa"/>
            <w:shd w:val="clear" w:color="auto" w:fill="auto"/>
          </w:tcPr>
          <w:p w14:paraId="67930372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104C" w14:textId="2FE38F78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40,218,750</w:t>
            </w:r>
          </w:p>
        </w:tc>
      </w:tr>
      <w:tr w:rsidR="0073002E" w:rsidRPr="00E7659B" w14:paraId="039E1F75" w14:textId="77777777" w:rsidTr="00D072E5">
        <w:tc>
          <w:tcPr>
            <w:tcW w:w="4860" w:type="dxa"/>
            <w:shd w:val="clear" w:color="auto" w:fill="auto"/>
          </w:tcPr>
          <w:p w14:paraId="1289E043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4E6D1E0A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2657B6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BCD5" w14:textId="06319AD5" w:rsidR="0073002E" w:rsidRPr="00E7659B" w:rsidRDefault="00F82122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4,006,392</w:t>
            </w:r>
          </w:p>
        </w:tc>
        <w:tc>
          <w:tcPr>
            <w:tcW w:w="234" w:type="dxa"/>
            <w:shd w:val="clear" w:color="auto" w:fill="auto"/>
          </w:tcPr>
          <w:p w14:paraId="25FBF772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F81" w14:textId="52B1AD11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3,556,402</w:t>
            </w:r>
          </w:p>
        </w:tc>
      </w:tr>
      <w:tr w:rsidR="0073002E" w:rsidRPr="00E7659B" w14:paraId="5479398D" w14:textId="77777777" w:rsidTr="00D072E5">
        <w:tc>
          <w:tcPr>
            <w:tcW w:w="4860" w:type="dxa"/>
            <w:shd w:val="clear" w:color="auto" w:fill="auto"/>
          </w:tcPr>
          <w:p w14:paraId="64298BF1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28EA7E7C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7031E08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40194" w14:textId="1A2E7C84" w:rsidR="0073002E" w:rsidRPr="00E7659B" w:rsidRDefault="00F82122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46,857,412</w:t>
            </w:r>
          </w:p>
        </w:tc>
        <w:tc>
          <w:tcPr>
            <w:tcW w:w="234" w:type="dxa"/>
            <w:shd w:val="clear" w:color="auto" w:fill="auto"/>
          </w:tcPr>
          <w:p w14:paraId="77DD8173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C0E32" w14:textId="66FA8300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43,775,152</w:t>
            </w:r>
          </w:p>
        </w:tc>
      </w:tr>
    </w:tbl>
    <w:p w14:paraId="147AE698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9CCEC3B" w14:textId="77777777" w:rsidR="003E19FD" w:rsidRPr="00AE0BB7" w:rsidRDefault="003E19FD" w:rsidP="003E19FD">
      <w:pPr>
        <w:pStyle w:val="Caption"/>
        <w:ind w:left="567" w:hanging="567"/>
      </w:pPr>
      <w:r w:rsidRPr="00AE0BB7">
        <w:rPr>
          <w:rFonts w:hint="cs"/>
          <w:cs/>
        </w:rPr>
        <w:lastRenderedPageBreak/>
        <w:t>ภาษีเงินได้</w:t>
      </w:r>
    </w:p>
    <w:p w14:paraId="75505AF7" w14:textId="30D565F7" w:rsidR="003E19FD" w:rsidRPr="003E19FD" w:rsidRDefault="003E19FD" w:rsidP="003E19FD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14:paraId="206211C4" w14:textId="2A82F521" w:rsidR="003E19FD" w:rsidRPr="0027504C" w:rsidRDefault="003E19FD" w:rsidP="003E19FD">
      <w:pPr>
        <w:pStyle w:val="Ang15"/>
        <w:rPr>
          <w:rFonts w:asciiTheme="majorBidi" w:hAnsiTheme="majorBidi" w:cstheme="majorBidi"/>
          <w:lang w:val="en-US"/>
        </w:rPr>
      </w:pPr>
      <w:r w:rsidRPr="0027504C">
        <w:rPr>
          <w:rFonts w:asciiTheme="majorBidi" w:hAnsiTheme="majorBidi" w:cstheme="majorBidi"/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27504C">
        <w:rPr>
          <w:rFonts w:asciiTheme="majorBidi" w:hAnsiTheme="majorBidi" w:cstheme="majorBidi"/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D550C3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Pr="001E050E">
        <w:rPr>
          <w:rFonts w:asciiTheme="majorBidi" w:hAnsiTheme="majorBidi" w:cstheme="majorBidi"/>
          <w:spacing w:val="-2"/>
        </w:rPr>
        <w:t>30</w:t>
      </w:r>
      <w:r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="00D550C3">
        <w:rPr>
          <w:rFonts w:asciiTheme="majorBidi" w:hAnsiTheme="majorBidi" w:cstheme="majorBidi" w:hint="cs"/>
          <w:spacing w:val="-2"/>
          <w:cs/>
          <w:lang w:val="en-US"/>
        </w:rPr>
        <w:t>กันย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ายน </w:t>
      </w:r>
      <w:r w:rsidRPr="001E050E">
        <w:rPr>
          <w:rFonts w:asciiTheme="majorBidi" w:hAnsiTheme="majorBidi" w:cstheme="majorBidi"/>
          <w:spacing w:val="-2"/>
        </w:rPr>
        <w:t>256</w:t>
      </w:r>
      <w:r>
        <w:rPr>
          <w:rFonts w:asciiTheme="majorBidi" w:hAnsiTheme="majorBidi" w:cstheme="majorBidi"/>
          <w:spacing w:val="-2"/>
        </w:rPr>
        <w:t>4</w:t>
      </w:r>
      <w:r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cs/>
          <w:lang w:val="en-US"/>
        </w:rPr>
        <w:t xml:space="preserve">คือร้อยละ </w:t>
      </w:r>
      <w:r w:rsidR="00474711">
        <w:rPr>
          <w:rFonts w:asciiTheme="majorBidi" w:hAnsiTheme="majorBidi" w:cstheme="majorBidi"/>
        </w:rPr>
        <w:t>2.6</w:t>
      </w:r>
      <w:r w:rsidRPr="0027504C">
        <w:rPr>
          <w:rFonts w:asciiTheme="majorBidi" w:hAnsiTheme="majorBidi" w:cstheme="majorBidi"/>
          <w:cs/>
          <w:lang w:val="en-US"/>
        </w:rPr>
        <w:t xml:space="preserve"> และ </w:t>
      </w:r>
      <w:r w:rsidR="00474711">
        <w:rPr>
          <w:rFonts w:asciiTheme="majorBidi" w:hAnsiTheme="majorBidi" w:cstheme="majorBidi"/>
        </w:rPr>
        <w:t>2.6</w:t>
      </w:r>
      <w:r w:rsidRPr="0027504C">
        <w:rPr>
          <w:rFonts w:asciiTheme="majorBidi" w:hAnsiTheme="majorBidi" w:cstheme="majorBidi"/>
          <w:cs/>
          <w:lang w:val="en-US"/>
        </w:rPr>
        <w:t xml:space="preserve"> ตามลำดับ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>(</w:t>
      </w:r>
      <w:r w:rsidRPr="001E050E">
        <w:rPr>
          <w:rFonts w:asciiTheme="majorBidi" w:hAnsiTheme="majorBidi" w:cstheme="majorBidi"/>
          <w:i/>
          <w:iCs/>
        </w:rPr>
        <w:t>30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 </w:t>
      </w:r>
      <w:r w:rsidR="00D550C3">
        <w:rPr>
          <w:rFonts w:asciiTheme="majorBidi" w:hAnsiTheme="majorBidi" w:cstheme="majorBidi" w:hint="cs"/>
          <w:i/>
          <w:iCs/>
          <w:cs/>
          <w:lang w:val="en-US"/>
        </w:rPr>
        <w:t>กันย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ายน </w:t>
      </w:r>
      <w:r w:rsidRPr="001E050E">
        <w:rPr>
          <w:rFonts w:asciiTheme="majorBidi" w:hAnsiTheme="majorBidi" w:cstheme="majorBidi"/>
          <w:i/>
          <w:iCs/>
        </w:rPr>
        <w:t>256</w:t>
      </w:r>
      <w:r>
        <w:rPr>
          <w:rFonts w:asciiTheme="majorBidi" w:hAnsiTheme="majorBidi" w:cstheme="majorBidi"/>
          <w:i/>
          <w:iCs/>
        </w:rPr>
        <w:t>3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: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>
        <w:rPr>
          <w:rFonts w:asciiTheme="majorBidi" w:hAnsiTheme="majorBidi" w:cstheme="majorBidi"/>
          <w:i/>
          <w:iCs/>
        </w:rPr>
        <w:t>9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และ </w:t>
      </w:r>
      <w:r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>
        <w:rPr>
          <w:rFonts w:asciiTheme="majorBidi" w:hAnsiTheme="majorBidi" w:cstheme="majorBidi"/>
          <w:i/>
          <w:iCs/>
        </w:rPr>
        <w:t>9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ตามลำดับ)</w:t>
      </w:r>
      <w:r w:rsidRPr="0027504C">
        <w:rPr>
          <w:rFonts w:asciiTheme="majorBidi" w:hAnsiTheme="majorBidi" w:cstheme="majorBidi"/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6D505328" w14:textId="77777777" w:rsidR="003E19FD" w:rsidRPr="00285319" w:rsidRDefault="003E19FD" w:rsidP="003E19FD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14:paraId="3D932642" w14:textId="77777777" w:rsidR="003E19FD" w:rsidRPr="0027504C" w:rsidRDefault="003E19FD" w:rsidP="003E19FD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1E050E">
        <w:rPr>
          <w:rFonts w:asciiTheme="majorBidi" w:hAnsiTheme="majorBidi" w:cstheme="majorBidi"/>
          <w:sz w:val="30"/>
          <w:szCs w:val="30"/>
        </w:rPr>
        <w:t>604</w:t>
      </w:r>
      <w:r w:rsidRPr="0027504C">
        <w:rPr>
          <w:rFonts w:asciiTheme="majorBidi" w:hAnsiTheme="majorBidi" w:cstheme="majorBidi"/>
          <w:sz w:val="30"/>
          <w:szCs w:val="30"/>
          <w:cs/>
        </w:rPr>
        <w:t xml:space="preserve"> และฉบับที่ </w:t>
      </w:r>
      <w:r w:rsidRPr="001E050E">
        <w:rPr>
          <w:rFonts w:asciiTheme="majorBidi" w:hAnsiTheme="majorBidi" w:cstheme="majorBidi"/>
          <w:sz w:val="30"/>
          <w:szCs w:val="30"/>
        </w:rPr>
        <w:t>642</w:t>
      </w:r>
    </w:p>
    <w:p w14:paraId="512F8E36" w14:textId="77777777" w:rsidR="003E19FD" w:rsidRPr="0027504C" w:rsidRDefault="003E19FD" w:rsidP="003E19FD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14:paraId="05B58954" w14:textId="77777777" w:rsidR="003E19FD" w:rsidRPr="003E19FD" w:rsidRDefault="003E19FD" w:rsidP="003E19FD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14:paraId="2E84BDA0" w14:textId="0E553148" w:rsidR="00581076" w:rsidRPr="00AE0BB7" w:rsidRDefault="007A780F" w:rsidP="006E00CD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356B722D" w14:textId="37D45707" w:rsidR="00A97089" w:rsidRPr="003E19FD" w:rsidRDefault="00A97089" w:rsidP="00D338C7">
      <w:pPr>
        <w:pStyle w:val="Ang15"/>
        <w:rPr>
          <w:sz w:val="20"/>
          <w:szCs w:val="20"/>
          <w:lang w:val="en-US"/>
        </w:rPr>
      </w:pPr>
    </w:p>
    <w:p w14:paraId="4B7E322A" w14:textId="4F5FC449" w:rsidR="00D338C7" w:rsidRDefault="00D338C7" w:rsidP="00D338C7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1E050E">
        <w:rPr>
          <w:rFonts w:asciiTheme="majorBidi" w:hAnsiTheme="majorBidi"/>
          <w:spacing w:val="4"/>
          <w:sz w:val="30"/>
          <w:szCs w:val="30"/>
        </w:rPr>
        <w:t>30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กรกฎาคม </w:t>
      </w:r>
      <w:r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ที่ประชุมได้รับทราบการจ่ายเงินปันผลระหว่างกาลสำหรับปี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40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เป็นจำนวนเงิน </w:t>
      </w:r>
      <w:r w:rsidRPr="001E050E">
        <w:rPr>
          <w:rFonts w:asciiTheme="majorBidi" w:hAnsiTheme="majorBidi"/>
          <w:spacing w:val="4"/>
          <w:sz w:val="30"/>
          <w:szCs w:val="30"/>
        </w:rPr>
        <w:t>3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1E050E">
        <w:rPr>
          <w:rFonts w:asciiTheme="majorBidi" w:hAnsiTheme="majorBidi"/>
          <w:spacing w:val="4"/>
          <w:sz w:val="30"/>
          <w:szCs w:val="30"/>
        </w:rPr>
        <w:t>360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คิดเป็นจำนวนเงินรวม </w:t>
      </w:r>
      <w:r w:rsidRPr="001E050E">
        <w:rPr>
          <w:rFonts w:asciiTheme="majorBidi" w:hAnsiTheme="majorBidi"/>
          <w:spacing w:val="4"/>
          <w:sz w:val="30"/>
          <w:szCs w:val="30"/>
        </w:rPr>
        <w:t>1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1E050E">
        <w:rPr>
          <w:rFonts w:asciiTheme="majorBidi" w:hAnsiTheme="majorBidi"/>
          <w:spacing w:val="4"/>
          <w:sz w:val="30"/>
          <w:szCs w:val="30"/>
        </w:rPr>
        <w:t>680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1E050E">
        <w:rPr>
          <w:rFonts w:asciiTheme="majorBidi" w:hAnsiTheme="majorBidi"/>
          <w:spacing w:val="4"/>
          <w:sz w:val="30"/>
          <w:szCs w:val="30"/>
        </w:rPr>
        <w:t>15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พฤษภาคม </w:t>
      </w:r>
      <w:r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และไม่เสนอจ่ายเงินปันผลประจำปี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อีก</w:t>
      </w:r>
    </w:p>
    <w:p w14:paraId="27F9F7D7" w14:textId="3BA5CC58" w:rsidR="007630D9" w:rsidRPr="007630D9" w:rsidRDefault="007630D9" w:rsidP="007630D9">
      <w:pPr>
        <w:pStyle w:val="Ang15"/>
        <w:rPr>
          <w:rFonts w:asciiTheme="majorBidi" w:hAnsiTheme="majorBidi"/>
          <w:spacing w:val="4"/>
          <w:sz w:val="20"/>
          <w:szCs w:val="20"/>
          <w:lang w:val="en-US"/>
        </w:rPr>
      </w:pPr>
    </w:p>
    <w:p w14:paraId="629D329E" w14:textId="2943480C" w:rsidR="007630D9" w:rsidRDefault="007630D9" w:rsidP="00D338C7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25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สิงหาคม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2563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30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มิถุนายน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2563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ในอัตราหุ้นละ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0.12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บาท สำหรับหุ้นสามัญจำนวน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8,400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ล้านหุ้น เป็นจำนวนเงินทั้งสิ้น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1,008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เงินปันผลดังกล่าวได้จ่ายให้แก่ผู้ถือหุ้นในวันที่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 xml:space="preserve">22 </w:t>
      </w:r>
      <w:r w:rsidRPr="007630D9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กันยายน </w:t>
      </w:r>
      <w:r w:rsidRPr="007630D9">
        <w:rPr>
          <w:rFonts w:asciiTheme="majorBidi" w:hAnsiTheme="majorBidi"/>
          <w:spacing w:val="4"/>
          <w:sz w:val="30"/>
          <w:szCs w:val="30"/>
          <w:lang w:val="en-US"/>
        </w:rPr>
        <w:t>2563</w:t>
      </w:r>
    </w:p>
    <w:p w14:paraId="2A2BD303" w14:textId="77777777" w:rsidR="00D338C7" w:rsidRPr="003E19FD" w:rsidRDefault="00D338C7" w:rsidP="007A780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681B6EB9" w14:textId="5048D7AA" w:rsidR="007A780F" w:rsidRDefault="007A780F" w:rsidP="007A780F">
      <w:pPr>
        <w:pStyle w:val="Ang15"/>
        <w:rPr>
          <w:rFonts w:asciiTheme="majorBidi" w:hAnsiTheme="majorBidi" w:cstheme="majorBidi"/>
          <w:lang w:val="en-US"/>
        </w:rPr>
      </w:pPr>
      <w:r w:rsidRPr="007A780F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ในการประชุมสามัญประจำปีของผู้ถือหุ้นบริษัทเมื่อวันที่ </w:t>
      </w:r>
      <w:r w:rsidR="00FF2FC8" w:rsidRPr="00FF2FC8">
        <w:rPr>
          <w:rFonts w:asciiTheme="majorBidi" w:hAnsiTheme="majorBidi" w:cstheme="majorBidi"/>
          <w:lang w:val="en-US"/>
        </w:rPr>
        <w:t>21</w:t>
      </w:r>
      <w:r w:rsidRPr="007A780F">
        <w:rPr>
          <w:rFonts w:asciiTheme="majorBidi" w:hAnsiTheme="majorBidi" w:cstheme="majorBidi"/>
          <w:cs/>
        </w:rPr>
        <w:t xml:space="preserve"> เมษายน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564</w:t>
      </w:r>
      <w:r w:rsidRPr="007A780F">
        <w:rPr>
          <w:rFonts w:asciiTheme="majorBidi" w:hAnsiTheme="majorBidi" w:cstheme="majorBidi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บาท สำหรับหุ้นสามัญจำนวน </w:t>
      </w:r>
      <w:r w:rsidR="00D67C92" w:rsidRPr="00D67C92">
        <w:rPr>
          <w:rFonts w:asciiTheme="majorBidi" w:hAnsiTheme="majorBidi" w:cstheme="majorBidi"/>
          <w:lang w:val="en-US"/>
        </w:rPr>
        <w:t>8</w:t>
      </w:r>
      <w:r w:rsidRPr="007A780F">
        <w:rPr>
          <w:rFonts w:asciiTheme="majorBidi" w:hAnsiTheme="majorBidi" w:cstheme="majorBidi"/>
        </w:rPr>
        <w:t>,</w:t>
      </w:r>
      <w:r w:rsidR="00D67C92" w:rsidRPr="00D67C92">
        <w:rPr>
          <w:rFonts w:asciiTheme="majorBidi" w:hAnsiTheme="majorBidi" w:cstheme="majorBidi"/>
          <w:lang w:val="en-US"/>
        </w:rPr>
        <w:t>4</w:t>
      </w:r>
      <w:r w:rsidR="00AC6019" w:rsidRPr="00AC6019">
        <w:rPr>
          <w:rFonts w:asciiTheme="majorBidi" w:hAnsiTheme="majorBidi" w:cstheme="majorBidi"/>
          <w:lang w:val="en-US"/>
        </w:rPr>
        <w:t>00</w:t>
      </w:r>
      <w:r w:rsidRPr="007A780F">
        <w:rPr>
          <w:rFonts w:asciiTheme="majorBidi" w:hAnsiTheme="majorBidi" w:cstheme="majorBidi"/>
          <w:cs/>
        </w:rPr>
        <w:t xml:space="preserve"> ล้านหุ้น เป็นจำนวนเงินทั้งสิ้น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Pr="007A780F">
        <w:rPr>
          <w:rFonts w:asciiTheme="majorBidi" w:hAnsiTheme="majorBidi" w:cstheme="majorBidi"/>
        </w:rPr>
        <w:t>,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68</w:t>
      </w:r>
      <w:r w:rsidRPr="007A780F">
        <w:rPr>
          <w:rFonts w:asciiTheme="majorBidi" w:hAnsiTheme="majorBidi" w:cstheme="majorBidi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="00FF2FC8" w:rsidRPr="00FF2FC8">
        <w:rPr>
          <w:rFonts w:asciiTheme="majorBidi" w:hAnsiTheme="majorBidi" w:cstheme="majorBidi"/>
          <w:lang w:val="en-US"/>
        </w:rPr>
        <w:t>12</w:t>
      </w:r>
      <w:r w:rsidRPr="007A780F">
        <w:rPr>
          <w:rFonts w:asciiTheme="majorBidi" w:hAnsiTheme="majorBidi" w:cstheme="majorBidi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="00FF2FC8" w:rsidRPr="00FF2FC8">
        <w:rPr>
          <w:rFonts w:asciiTheme="majorBidi" w:hAnsiTheme="majorBidi" w:cstheme="majorBidi"/>
          <w:lang w:val="en-US"/>
        </w:rPr>
        <w:t>1</w:t>
      </w:r>
      <w:r w:rsidR="00D67C92" w:rsidRPr="00D67C92">
        <w:rPr>
          <w:rFonts w:asciiTheme="majorBidi" w:hAnsiTheme="majorBidi" w:cstheme="majorBidi"/>
          <w:lang w:val="en-US"/>
        </w:rPr>
        <w:t>5</w:t>
      </w:r>
      <w:r w:rsidRPr="007A780F">
        <w:rPr>
          <w:rFonts w:asciiTheme="majorBidi" w:hAnsiTheme="majorBidi" w:cstheme="majorBidi"/>
          <w:cs/>
        </w:rPr>
        <w:t xml:space="preserve"> บาท คิดเป็นจำนวนเงินรวม </w:t>
      </w:r>
      <w:r w:rsidR="00FF2FC8" w:rsidRPr="00FF2FC8">
        <w:rPr>
          <w:rFonts w:asciiTheme="majorBidi" w:hAnsiTheme="majorBidi" w:cstheme="majorBidi"/>
          <w:lang w:val="en-US"/>
        </w:rPr>
        <w:t>1</w:t>
      </w:r>
      <w:r w:rsidRPr="007A780F">
        <w:rPr>
          <w:rFonts w:asciiTheme="majorBidi" w:hAnsiTheme="majorBidi" w:cstheme="majorBidi"/>
        </w:rPr>
        <w:t>,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6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 xml:space="preserve"> ล้านบาท ได้จ่ายให้แก่ผู้ถือหุ้นในวันที่ </w:t>
      </w:r>
      <w:r w:rsidR="00D67C92"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พฤษภาคม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564</w:t>
      </w:r>
    </w:p>
    <w:p w14:paraId="15866229" w14:textId="78D3EAED" w:rsidR="00774B4C" w:rsidRPr="007D3AD6" w:rsidRDefault="00774B4C" w:rsidP="007A780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74E88180" w14:textId="55DFF032" w:rsidR="00774B4C" w:rsidRPr="007D3AD6" w:rsidRDefault="006A0DEA" w:rsidP="007A780F">
      <w:pPr>
        <w:pStyle w:val="Ang15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ในการ</w:t>
      </w:r>
      <w:r w:rsidR="007D3AD6">
        <w:rPr>
          <w:rFonts w:asciiTheme="majorBidi" w:hAnsiTheme="majorBidi" w:cstheme="majorBidi" w:hint="cs"/>
          <w:cs/>
        </w:rPr>
        <w:t>ประชุม</w:t>
      </w:r>
      <w:r>
        <w:rPr>
          <w:rFonts w:asciiTheme="majorBidi" w:hAnsiTheme="majorBidi" w:cstheme="majorBidi" w:hint="cs"/>
          <w:cs/>
        </w:rPr>
        <w:t>คณะ</w:t>
      </w:r>
      <w:r w:rsidR="007D3AD6">
        <w:rPr>
          <w:rFonts w:asciiTheme="majorBidi" w:hAnsiTheme="majorBidi" w:cstheme="majorBidi" w:hint="cs"/>
          <w:cs/>
        </w:rPr>
        <w:t>กรรมการบริษัทเมื่อวันที่</w:t>
      </w:r>
      <w:r w:rsidR="007D3AD6">
        <w:rPr>
          <w:rFonts w:asciiTheme="majorBidi" w:hAnsiTheme="majorBidi" w:cstheme="majorBidi"/>
          <w:lang w:val="en-US"/>
        </w:rPr>
        <w:t xml:space="preserve"> 27</w:t>
      </w:r>
      <w:r w:rsidR="007D3AD6">
        <w:rPr>
          <w:rFonts w:asciiTheme="majorBidi" w:hAnsiTheme="majorBidi" w:cstheme="majorBidi" w:hint="cs"/>
          <w:cs/>
          <w:lang w:val="en-US"/>
        </w:rPr>
        <w:t xml:space="preserve"> สิงหาคม </w:t>
      </w:r>
      <w:r w:rsidR="007D3AD6">
        <w:rPr>
          <w:rFonts w:asciiTheme="majorBidi" w:hAnsiTheme="majorBidi" w:cstheme="majorBidi"/>
          <w:lang w:val="en-US"/>
        </w:rPr>
        <w:t>2564</w:t>
      </w:r>
      <w:r w:rsidR="007D3AD6">
        <w:rPr>
          <w:rFonts w:asciiTheme="majorBidi" w:hAnsiTheme="majorBidi" w:cstheme="majorBidi" w:hint="cs"/>
          <w:cs/>
          <w:lang w:val="en-US"/>
        </w:rPr>
        <w:t xml:space="preserve"> มีมติอนุมัติ</w:t>
      </w:r>
      <w:r>
        <w:rPr>
          <w:rFonts w:asciiTheme="majorBidi" w:hAnsiTheme="majorBidi" w:cstheme="majorBidi" w:hint="cs"/>
          <w:cs/>
          <w:lang w:val="en-US"/>
        </w:rPr>
        <w:t>การ</w:t>
      </w:r>
      <w:r w:rsidR="007D3AD6">
        <w:rPr>
          <w:rFonts w:asciiTheme="majorBidi" w:hAnsiTheme="majorBidi" w:cstheme="majorBidi" w:hint="cs"/>
          <w:cs/>
          <w:lang w:val="en-US"/>
        </w:rPr>
        <w:t>จ่ายเงินปันผลระหว่างกาลจากกำไรสะสมจนถึงวันที่</w:t>
      </w:r>
      <w:r w:rsidR="007D3AD6">
        <w:rPr>
          <w:rFonts w:asciiTheme="majorBidi" w:hAnsiTheme="majorBidi" w:cstheme="majorBidi"/>
          <w:lang w:val="en-US"/>
        </w:rPr>
        <w:t xml:space="preserve"> 30</w:t>
      </w:r>
      <w:r w:rsidR="007D3AD6">
        <w:rPr>
          <w:rFonts w:asciiTheme="majorBidi" w:hAnsiTheme="majorBidi" w:cstheme="majorBidi" w:hint="cs"/>
          <w:cs/>
          <w:lang w:val="en-US"/>
        </w:rPr>
        <w:t xml:space="preserve"> มิถุนายน </w:t>
      </w:r>
      <w:r w:rsidR="007D3AD6">
        <w:rPr>
          <w:rFonts w:asciiTheme="majorBidi" w:hAnsiTheme="majorBidi" w:cstheme="majorBidi"/>
          <w:lang w:val="en-US"/>
        </w:rPr>
        <w:t>2564</w:t>
      </w:r>
      <w:r w:rsidR="007D3AD6">
        <w:rPr>
          <w:rFonts w:asciiTheme="majorBidi" w:hAnsiTheme="majorBidi" w:cstheme="majorBidi" w:hint="cs"/>
          <w:cs/>
          <w:lang w:val="en-US"/>
        </w:rPr>
        <w:t xml:space="preserve"> ในอัตราหุ้นละ</w:t>
      </w:r>
      <w:r w:rsidR="007D3AD6">
        <w:rPr>
          <w:rFonts w:asciiTheme="majorBidi" w:hAnsiTheme="majorBidi" w:cstheme="majorBidi"/>
          <w:lang w:val="en-US"/>
        </w:rPr>
        <w:t xml:space="preserve"> 0.12</w:t>
      </w:r>
      <w:r w:rsidR="007D3AD6">
        <w:rPr>
          <w:rFonts w:asciiTheme="majorBidi" w:hAnsiTheme="majorBidi" w:cstheme="majorBidi" w:hint="cs"/>
          <w:cs/>
          <w:lang w:val="en-US"/>
        </w:rPr>
        <w:t xml:space="preserve"> บาท สำหรับหุ้นสามัญจำนวน</w:t>
      </w:r>
      <w:r w:rsidR="007D3AD6">
        <w:rPr>
          <w:rFonts w:asciiTheme="majorBidi" w:hAnsiTheme="majorBidi" w:cstheme="majorBidi"/>
          <w:lang w:val="en-US"/>
        </w:rPr>
        <w:t xml:space="preserve"> 8,400</w:t>
      </w:r>
      <w:r w:rsidR="007D3AD6">
        <w:rPr>
          <w:rFonts w:asciiTheme="majorBidi" w:hAnsiTheme="majorBidi" w:cstheme="majorBidi" w:hint="cs"/>
          <w:cs/>
          <w:lang w:val="en-US"/>
        </w:rPr>
        <w:t xml:space="preserve"> ล้านหุ้น เป็น</w:t>
      </w:r>
      <w:r>
        <w:rPr>
          <w:rFonts w:asciiTheme="majorBidi" w:hAnsiTheme="majorBidi" w:cstheme="majorBidi" w:hint="cs"/>
          <w:cs/>
          <w:lang w:val="en-US"/>
        </w:rPr>
        <w:t>จำนวน</w:t>
      </w:r>
      <w:r w:rsidR="007D3AD6">
        <w:rPr>
          <w:rFonts w:asciiTheme="majorBidi" w:hAnsiTheme="majorBidi" w:cstheme="majorBidi" w:hint="cs"/>
          <w:cs/>
          <w:lang w:val="en-US"/>
        </w:rPr>
        <w:t>เงินทั้งสิ้น</w:t>
      </w:r>
      <w:r w:rsidR="007D3AD6">
        <w:rPr>
          <w:rFonts w:asciiTheme="majorBidi" w:hAnsiTheme="majorBidi" w:cstheme="majorBidi"/>
          <w:lang w:val="en-US"/>
        </w:rPr>
        <w:t xml:space="preserve"> 1,008</w:t>
      </w:r>
      <w:r w:rsidR="007D3AD6">
        <w:rPr>
          <w:rFonts w:asciiTheme="majorBidi" w:hAnsiTheme="majorBidi" w:cstheme="majorBidi" w:hint="cs"/>
          <w:cs/>
          <w:lang w:val="en-US"/>
        </w:rPr>
        <w:t xml:space="preserve"> ล้านบาท </w:t>
      </w:r>
      <w:r>
        <w:rPr>
          <w:rFonts w:asciiTheme="majorBidi" w:hAnsiTheme="majorBidi" w:cstheme="majorBidi" w:hint="cs"/>
          <w:cs/>
          <w:lang w:val="en-US"/>
        </w:rPr>
        <w:t>เงินปันผลดังกล่าว</w:t>
      </w:r>
      <w:r w:rsidR="007D3AD6">
        <w:rPr>
          <w:rFonts w:asciiTheme="majorBidi" w:hAnsiTheme="majorBidi" w:cstheme="majorBidi" w:hint="cs"/>
          <w:cs/>
          <w:lang w:val="en-US"/>
        </w:rPr>
        <w:t>ได้จ่ายให้</w:t>
      </w:r>
      <w:r>
        <w:rPr>
          <w:rFonts w:asciiTheme="majorBidi" w:hAnsiTheme="majorBidi" w:cstheme="majorBidi" w:hint="cs"/>
          <w:cs/>
          <w:lang w:val="en-US"/>
        </w:rPr>
        <w:t>แก่</w:t>
      </w:r>
      <w:r w:rsidR="007D3AD6">
        <w:rPr>
          <w:rFonts w:asciiTheme="majorBidi" w:hAnsiTheme="majorBidi" w:cstheme="majorBidi" w:hint="cs"/>
          <w:cs/>
          <w:lang w:val="en-US"/>
        </w:rPr>
        <w:t>ผู้ถือหุ้นในวันที่</w:t>
      </w:r>
      <w:r w:rsidR="007D3AD6">
        <w:rPr>
          <w:rFonts w:asciiTheme="majorBidi" w:hAnsiTheme="majorBidi" w:cstheme="majorBidi"/>
          <w:lang w:val="en-US"/>
        </w:rPr>
        <w:t xml:space="preserve"> 22 </w:t>
      </w:r>
      <w:r w:rsidR="007D3AD6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7D3AD6">
        <w:rPr>
          <w:rFonts w:asciiTheme="majorBidi" w:hAnsiTheme="majorBidi" w:cstheme="majorBidi"/>
          <w:lang w:val="en-US"/>
        </w:rPr>
        <w:t>2564</w:t>
      </w:r>
    </w:p>
    <w:p w14:paraId="6768FB26" w14:textId="5253FF6D" w:rsidR="007D3AD6" w:rsidRDefault="007D3AD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2AF824D" w14:textId="09461BE3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lastRenderedPageBreak/>
        <w:t>เครื่องมือทางการเงิน</w:t>
      </w:r>
    </w:p>
    <w:p w14:paraId="32269ABE" w14:textId="77777777" w:rsidR="00A95E68" w:rsidRPr="003E19FD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3E19FD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15A580AD" w14:textId="1486DD34" w:rsidR="00DA74F1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7B308EFE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3B1CFD17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62261C9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B24BB4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09A8" w:rsidRPr="00DB2BC0" w14:paraId="09571576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0EA9326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121BC97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4F0B7CB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BD619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A54914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2F4840E2" w14:textId="77777777" w:rsidTr="00DB2BC0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6CDF0537" w14:textId="5EF458B5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EE7C4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23C14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B9E3C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165461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3E4ADA" w14:textId="4A3D814B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</w:t>
            </w:r>
            <w:r w:rsidR="00C81C5B" w:rsidRPr="00DB2BC0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CA620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FE9B" w14:textId="36968389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A6144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03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0B0126A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336E1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E142BE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6E4D67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404911C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E3FBF02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E8F6F6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21E7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40A86881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01EDDCAC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D37594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F6995E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0E5DF9A2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3AA3FB4C" w14:textId="6BC33F9F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550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</w:tcPr>
          <w:p w14:paraId="3FEC5F1D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A09A078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3B514967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7BDEF83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C9A357A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026EB2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D99BA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4DF402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ADBC6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210B1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3451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6FB94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5001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04306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8158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7E6F13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0AF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4A52A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224" w:rsidRPr="00DB2BC0" w14:paraId="6E099DAE" w14:textId="77777777" w:rsidTr="00F81224">
        <w:trPr>
          <w:trHeight w:val="261"/>
        </w:trPr>
        <w:tc>
          <w:tcPr>
            <w:tcW w:w="3150" w:type="dxa"/>
            <w:shd w:val="clear" w:color="auto" w:fill="auto"/>
          </w:tcPr>
          <w:p w14:paraId="4826862C" w14:textId="2CA6AD57" w:rsidR="00F81224" w:rsidRPr="00DB2BC0" w:rsidRDefault="00F81224" w:rsidP="00216E5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8F62393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5BF6CDB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BFFF12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FA95CDD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5C3F8E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0FF3068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F0EF82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210D0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FD348A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D53CC5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89129C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9B914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208B39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89DDAA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5F9" w:rsidRPr="00DB2BC0" w14:paraId="795295B3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670A4C6B" w14:textId="77777777" w:rsidR="005855F9" w:rsidRDefault="005855F9" w:rsidP="005855F9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3879B681" w14:textId="43030CAE" w:rsidR="005855F9" w:rsidRPr="00DB2BC0" w:rsidRDefault="005855F9" w:rsidP="005855F9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6D8408FD" w14:textId="77777777" w:rsidR="005855F9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  <w:p w14:paraId="305B54A5" w14:textId="4893E9FA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0E30B1E" w14:textId="77777777" w:rsid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ACB195B" w14:textId="18EC093A" w:rsidR="005855F9" w:rsidRPr="00DB2BC0" w:rsidRDefault="005855F9" w:rsidP="006A0DEA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43,881</w:t>
            </w:r>
          </w:p>
        </w:tc>
        <w:tc>
          <w:tcPr>
            <w:tcW w:w="270" w:type="dxa"/>
            <w:shd w:val="clear" w:color="auto" w:fill="auto"/>
          </w:tcPr>
          <w:p w14:paraId="1C98829D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FF99E74" w14:textId="77777777" w:rsidR="005855F9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7909C" w14:textId="0640C1AE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386C3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9E0FA1" w14:textId="77777777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E5DBB9" w14:textId="4775A12D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55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43,881</w:t>
            </w:r>
          </w:p>
        </w:tc>
        <w:tc>
          <w:tcPr>
            <w:tcW w:w="270" w:type="dxa"/>
            <w:shd w:val="clear" w:color="auto" w:fill="auto"/>
          </w:tcPr>
          <w:p w14:paraId="532B5632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360E52" w14:textId="77777777" w:rsidR="005855F9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969E18" w14:textId="14D049AA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BE811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3768EA" w14:textId="77777777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  <w:p w14:paraId="2E42BCDA" w14:textId="7B7B3F85" w:rsidR="005855F9" w:rsidRPr="005855F9" w:rsidRDefault="000F7757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855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43,881</w:t>
            </w:r>
          </w:p>
        </w:tc>
        <w:tc>
          <w:tcPr>
            <w:tcW w:w="270" w:type="dxa"/>
            <w:shd w:val="clear" w:color="auto" w:fill="auto"/>
          </w:tcPr>
          <w:p w14:paraId="5153C798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F72822" w14:textId="77777777" w:rsidR="005855F9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1CE83D" w14:textId="48CB8C19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633B7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3300FB" w14:textId="77777777" w:rsidR="005855F9" w:rsidRPr="008D50A8" w:rsidRDefault="005855F9" w:rsidP="008D50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FADF39" w14:textId="4BDAEB41" w:rsidR="005855F9" w:rsidRPr="008D50A8" w:rsidRDefault="000F7757" w:rsidP="008D50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55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43,881</w:t>
            </w:r>
          </w:p>
        </w:tc>
      </w:tr>
      <w:tr w:rsidR="005855F9" w:rsidRPr="00DB2BC0" w14:paraId="19B39460" w14:textId="77777777" w:rsidTr="00D00182">
        <w:trPr>
          <w:trHeight w:val="261"/>
        </w:trPr>
        <w:tc>
          <w:tcPr>
            <w:tcW w:w="3150" w:type="dxa"/>
            <w:shd w:val="clear" w:color="auto" w:fill="auto"/>
          </w:tcPr>
          <w:p w14:paraId="7045E7F0" w14:textId="1122A394" w:rsidR="005855F9" w:rsidRPr="00DB2BC0" w:rsidRDefault="005855F9" w:rsidP="005855F9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44DFE264" w14:textId="0FB231AA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BFCE813" w14:textId="0089F2D7" w:rsidR="005855F9" w:rsidRPr="00DB2BC0" w:rsidRDefault="005855F9" w:rsidP="006A0DEA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1,157,819</w:t>
            </w:r>
          </w:p>
        </w:tc>
        <w:tc>
          <w:tcPr>
            <w:tcW w:w="270" w:type="dxa"/>
            <w:shd w:val="clear" w:color="auto" w:fill="auto"/>
          </w:tcPr>
          <w:p w14:paraId="10600143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1D3172" w14:textId="682C8BDE" w:rsidR="005855F9" w:rsidRPr="005855F9" w:rsidRDefault="00CE4BEC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,132</w:t>
            </w:r>
          </w:p>
        </w:tc>
        <w:tc>
          <w:tcPr>
            <w:tcW w:w="270" w:type="dxa"/>
            <w:shd w:val="clear" w:color="auto" w:fill="auto"/>
          </w:tcPr>
          <w:p w14:paraId="50FEAE8A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57AD2F3" w14:textId="6C3CE991" w:rsidR="005855F9" w:rsidRPr="005855F9" w:rsidRDefault="00CE4BEC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,951</w:t>
            </w:r>
          </w:p>
        </w:tc>
        <w:tc>
          <w:tcPr>
            <w:tcW w:w="270" w:type="dxa"/>
            <w:shd w:val="clear" w:color="auto" w:fill="auto"/>
          </w:tcPr>
          <w:p w14:paraId="63FBA6EA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3F5BC3" w14:textId="7F6A1507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1,157,819</w:t>
            </w:r>
          </w:p>
        </w:tc>
        <w:tc>
          <w:tcPr>
            <w:tcW w:w="270" w:type="dxa"/>
            <w:shd w:val="clear" w:color="auto" w:fill="auto"/>
          </w:tcPr>
          <w:p w14:paraId="41B0323D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84254E" w14:textId="0534BD84" w:rsidR="005855F9" w:rsidRPr="005855F9" w:rsidRDefault="00CE4BEC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B97DE54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3910CE" w14:textId="43CA7CB7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6BC4D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B2AD6B" w14:textId="07F3D36D" w:rsidR="005855F9" w:rsidRPr="008D50A8" w:rsidRDefault="00CE4BEC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</w:tr>
      <w:tr w:rsidR="005855F9" w:rsidRPr="00DB2BC0" w14:paraId="6EC8CFFB" w14:textId="77777777" w:rsidTr="00F81224">
        <w:trPr>
          <w:trHeight w:val="261"/>
        </w:trPr>
        <w:tc>
          <w:tcPr>
            <w:tcW w:w="3150" w:type="dxa"/>
            <w:shd w:val="clear" w:color="auto" w:fill="auto"/>
          </w:tcPr>
          <w:p w14:paraId="7ED6A442" w14:textId="61ABCAEE" w:rsidR="005855F9" w:rsidRPr="00DB2BC0" w:rsidRDefault="005855F9" w:rsidP="005855F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B6876D5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1A390C9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F64CD5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5EE4ABE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619D0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20922A4" w14:textId="77777777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82E4F0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95B2AA" w14:textId="77777777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F3F7AE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719278" w14:textId="77777777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0CF1A4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9EF792" w14:textId="2CCB9ACD" w:rsidR="005855F9" w:rsidRPr="00DB2BC0" w:rsidRDefault="005855F9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8C7175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E9720B" w14:textId="77777777" w:rsidR="005855F9" w:rsidRPr="008D50A8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855F9" w:rsidRPr="00DB2BC0" w14:paraId="24EB1D3C" w14:textId="77777777" w:rsidTr="002B72D4">
        <w:trPr>
          <w:trHeight w:val="261"/>
        </w:trPr>
        <w:tc>
          <w:tcPr>
            <w:tcW w:w="3150" w:type="dxa"/>
            <w:shd w:val="clear" w:color="auto" w:fill="auto"/>
          </w:tcPr>
          <w:p w14:paraId="28DFD508" w14:textId="78EA1E28" w:rsidR="005855F9" w:rsidRPr="00DB2BC0" w:rsidRDefault="005855F9" w:rsidP="005855F9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2DFC6FB2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55C6B2" w14:textId="5D8723E8" w:rsidR="005855F9" w:rsidRPr="00240794" w:rsidRDefault="005855F9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7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47C00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05BD9B" w14:textId="3B39590A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5855F9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16F1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855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74B4C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6747A039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DA9E66" w14:textId="64D93F2E" w:rsidR="005855F9" w:rsidRPr="005855F9" w:rsidRDefault="005855F9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55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855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74B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7AFB73E9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9AAF14" w14:textId="23B5A07C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B4871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56D70A" w14:textId="3F3D9079" w:rsidR="005855F9" w:rsidRPr="005855F9" w:rsidRDefault="008D50A8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  <w:r w:rsidRPr="008D50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</w:t>
            </w:r>
            <w:r w:rsidR="00816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F84791E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274F9C" w14:textId="19FE794D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25FA1A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F8769D" w14:textId="38CA9E3A" w:rsidR="005855F9" w:rsidRPr="008D50A8" w:rsidRDefault="00816F17" w:rsidP="008D50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  <w:r w:rsidRPr="008D50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5855F9" w:rsidRPr="00DB2BC0" w14:paraId="331440F7" w14:textId="77777777" w:rsidTr="00F81224">
        <w:trPr>
          <w:trHeight w:val="261"/>
        </w:trPr>
        <w:tc>
          <w:tcPr>
            <w:tcW w:w="3150" w:type="dxa"/>
            <w:shd w:val="clear" w:color="auto" w:fill="auto"/>
          </w:tcPr>
          <w:p w14:paraId="72F4C31F" w14:textId="77777777" w:rsidR="005855F9" w:rsidRPr="00DB2BC0" w:rsidRDefault="005855F9" w:rsidP="005855F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2EE83F5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9260C" w14:textId="550C8CEC" w:rsidR="005855F9" w:rsidRPr="00DB2BC0" w:rsidRDefault="005855F9" w:rsidP="006A0DEA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Pr="006A0D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201,</w:t>
            </w:r>
            <w:r w:rsidRPr="006A0D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28455E3F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D6019" w14:textId="45B07A0E" w:rsidR="005855F9" w:rsidRPr="00DB2BC0" w:rsidRDefault="00CE4BEC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672,809</w:t>
            </w:r>
          </w:p>
        </w:tc>
        <w:tc>
          <w:tcPr>
            <w:tcW w:w="270" w:type="dxa"/>
            <w:shd w:val="clear" w:color="auto" w:fill="auto"/>
          </w:tcPr>
          <w:p w14:paraId="359C54F5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4057B" w14:textId="0C73A6F4" w:rsidR="005855F9" w:rsidRPr="00DB2BC0" w:rsidRDefault="00CE4BEC" w:rsidP="005855F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1,874,50</w:t>
            </w:r>
            <w:r w:rsidR="007A1C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3032EA8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2196E2" w14:textId="77777777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A62A42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AFDB67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80C574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23AE1C" w14:textId="77777777" w:rsidR="005855F9" w:rsidRPr="00DB2BC0" w:rsidRDefault="005855F9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DB4024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3861FE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5F9" w:rsidRPr="00DB2BC0" w14:paraId="2CD8F601" w14:textId="77777777" w:rsidTr="00C81C5B">
        <w:trPr>
          <w:trHeight w:val="26"/>
        </w:trPr>
        <w:tc>
          <w:tcPr>
            <w:tcW w:w="3150" w:type="dxa"/>
            <w:shd w:val="clear" w:color="auto" w:fill="auto"/>
          </w:tcPr>
          <w:p w14:paraId="2B0D0897" w14:textId="77777777" w:rsidR="005855F9" w:rsidRPr="00DB2BC0" w:rsidRDefault="005855F9" w:rsidP="005855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E0F5FEC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EDFBD20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6726AE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843A192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9A5F5D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E496068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0445A9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F109A2" w14:textId="77777777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0B7042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DE649A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C62C82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A6326C" w14:textId="77777777" w:rsidR="005855F9" w:rsidRPr="00DB2BC0" w:rsidRDefault="005855F9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E91FBE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7392F1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5F9" w:rsidRPr="00DB2BC0" w14:paraId="55073B6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A623EA9" w14:textId="77777777" w:rsidR="005855F9" w:rsidRPr="00DB2BC0" w:rsidRDefault="005855F9" w:rsidP="005855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0A9902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9CC3BC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0DCD40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87F4CE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C75389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3DC7A4D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4C930B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B1FA3F" w14:textId="77777777" w:rsidR="005855F9" w:rsidRPr="00DB2BC0" w:rsidRDefault="005855F9" w:rsidP="005855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D9EFEB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D5EA95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951DC2" w14:textId="77777777" w:rsidR="005855F9" w:rsidRPr="00DB2BC0" w:rsidRDefault="005855F9" w:rsidP="005855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A38E31" w14:textId="77777777" w:rsidR="005855F9" w:rsidRPr="00DB2BC0" w:rsidRDefault="005855F9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92CB3D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8BAA0B" w14:textId="77777777" w:rsidR="005855F9" w:rsidRPr="00DB2BC0" w:rsidRDefault="005855F9" w:rsidP="005855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13C0" w:rsidRPr="00DB2BC0" w14:paraId="11924A8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769AC8F0" w14:textId="77777777" w:rsidR="00C813C0" w:rsidRPr="00DB2BC0" w:rsidRDefault="00C813C0" w:rsidP="00C813C0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2B1BA6A9" w14:textId="27D5CED0" w:rsidR="00C813C0" w:rsidRPr="00DB2BC0" w:rsidRDefault="00C813C0" w:rsidP="00C813C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5ED56474" w14:textId="267C8275" w:rsidR="00C813C0" w:rsidRPr="00DB2BC0" w:rsidRDefault="00C813C0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BA5C9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193DC3A" w14:textId="306B4BF0" w:rsidR="00C813C0" w:rsidRPr="00DB2BC0" w:rsidRDefault="00C813C0" w:rsidP="00C813C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70744621" w14:textId="77777777" w:rsidR="00C813C0" w:rsidRPr="00DB2BC0" w:rsidRDefault="00C813C0" w:rsidP="00C813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B34E82" w14:textId="7AB3348A" w:rsidR="00C813C0" w:rsidRPr="00DB2BC0" w:rsidRDefault="00C813C0" w:rsidP="00C813C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74D7A811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578206" w14:textId="4D876402" w:rsidR="00C813C0" w:rsidRPr="00DB2BC0" w:rsidRDefault="00680395" w:rsidP="00C813C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3DEC0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251290" w14:textId="3DBDBC59" w:rsidR="00C813C0" w:rsidRPr="00DB2BC0" w:rsidRDefault="00680395" w:rsidP="00C813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803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,041,821</w:t>
            </w:r>
          </w:p>
        </w:tc>
        <w:tc>
          <w:tcPr>
            <w:tcW w:w="270" w:type="dxa"/>
            <w:shd w:val="clear" w:color="auto" w:fill="auto"/>
          </w:tcPr>
          <w:p w14:paraId="2045FB9A" w14:textId="77777777" w:rsidR="00C813C0" w:rsidRPr="00DB2BC0" w:rsidRDefault="00C813C0" w:rsidP="00C813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D1FBE4" w14:textId="32EF66F8" w:rsidR="00C813C0" w:rsidRPr="00DB2BC0" w:rsidRDefault="00680395" w:rsidP="00C813C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93578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44F5B1" w14:textId="30C45F14" w:rsidR="00C813C0" w:rsidRPr="00DB2BC0" w:rsidRDefault="00680395" w:rsidP="00C813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Pr="006803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,821</w:t>
            </w:r>
          </w:p>
        </w:tc>
      </w:tr>
      <w:tr w:rsidR="00C813C0" w:rsidRPr="00DB2BC0" w14:paraId="566AEB05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34415ACF" w14:textId="77777777" w:rsidR="00C813C0" w:rsidRPr="00DB2BC0" w:rsidRDefault="00C813C0" w:rsidP="00C813C0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A457B29" w14:textId="77777777" w:rsidR="00C813C0" w:rsidRPr="00DB2BC0" w:rsidRDefault="00C813C0" w:rsidP="00C813C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A411" w14:textId="11A59C6C" w:rsidR="00C813C0" w:rsidRPr="00240794" w:rsidRDefault="00C813C0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7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D07A7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B6596" w14:textId="072E2E5A" w:rsidR="00C813C0" w:rsidRPr="00DB2BC0" w:rsidRDefault="00C813C0" w:rsidP="00C813C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4745161D" w14:textId="77777777" w:rsidR="00C813C0" w:rsidRPr="00DB2BC0" w:rsidRDefault="00C813C0" w:rsidP="00C813C0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E4295" w14:textId="47F37AF5" w:rsidR="00C813C0" w:rsidRPr="00C813C0" w:rsidRDefault="00C813C0" w:rsidP="00C813C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60FD251E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85EBAD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AF4EC0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6CDBBE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36C024" w14:textId="77777777" w:rsidR="00C813C0" w:rsidRPr="00DB2BC0" w:rsidRDefault="00C813C0" w:rsidP="00C813C0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762727" w14:textId="77777777" w:rsidR="00C813C0" w:rsidRPr="00DB2BC0" w:rsidRDefault="00C813C0" w:rsidP="00C813C0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C8E998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B651BE" w14:textId="77777777" w:rsidR="00C813C0" w:rsidRPr="00DB2BC0" w:rsidRDefault="00C813C0" w:rsidP="00C813C0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3C71DD0" w14:textId="77777777" w:rsidR="00CD09A8" w:rsidRDefault="00CD09A8">
      <w:r>
        <w:br w:type="page"/>
      </w: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6BF99EE2" w14:textId="77777777" w:rsidTr="00985696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35034215" w14:textId="4322A956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590AF0B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3C0F16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09A8" w:rsidRPr="00DB2BC0" w14:paraId="5752B9EA" w14:textId="77777777" w:rsidTr="00985696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2513338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6026D39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4C8F54E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1B97CC9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33F4F47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29914314" w14:textId="77777777" w:rsidTr="00DB2BC0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1BB3338E" w14:textId="7C7CB0EA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0894B" w14:textId="63881CC4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3FDD0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1067F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1F8B9" w14:textId="7F673CDA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FCAAA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EC67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C40432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85D286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8E3CD3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64469A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9953D98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D68F6F0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6ED645C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0C9F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7F419928" w14:textId="77777777" w:rsidTr="00985696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4C72624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70EFEA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54D3D9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0BBC45FC" w14:textId="77777777" w:rsidTr="00985696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74C115A6" w14:textId="14FE57D8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</w:tcPr>
          <w:p w14:paraId="2E687FEF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7A00CCC3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62E769C4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129D8DAB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508F9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AA1961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771A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9F0AB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6A4D5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526EEE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A8195E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E1F1E2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9309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98C66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0018D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C5A52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DBA1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B8AD9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224" w:rsidRPr="00DB2BC0" w14:paraId="3D652ADD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6624CB6C" w14:textId="24C1FA26" w:rsidR="00F81224" w:rsidRPr="00DB2BC0" w:rsidRDefault="00216E52" w:rsidP="00216E5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C9CD30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757FFB2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F90ED5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EBAB993" w14:textId="77777777" w:rsidR="00F81224" w:rsidRPr="00DB2BC0" w:rsidRDefault="00F81224" w:rsidP="00C81C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6E1F15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7AB4AEF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6698A7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FB12BD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0AAEDC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E2EB5C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6C2687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0ED76A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6AFD8F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8E4120" w14:textId="77777777" w:rsidR="00F81224" w:rsidRPr="00DB2BC0" w:rsidRDefault="00F81224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E52" w:rsidRPr="00DB2BC0" w14:paraId="204B4BE4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77315C9C" w14:textId="3BBABD97" w:rsidR="00F26CBE" w:rsidRDefault="00F26CBE" w:rsidP="00216E5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216E52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62D17917" w14:textId="494BACCF" w:rsidR="00216E52" w:rsidRPr="00DB2BC0" w:rsidRDefault="00216E52" w:rsidP="001B50CF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191F4EFC" w14:textId="77C47DEA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3646293" w14:textId="77777777" w:rsidR="00F26CBE" w:rsidRDefault="00F26CBE" w:rsidP="00216E5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25D50A" w14:textId="1AF8BC81" w:rsidR="00216E52" w:rsidRPr="00DB2BC0" w:rsidRDefault="00216E52" w:rsidP="00216E5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036AC305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A0A9768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C836E3" w14:textId="4D2686B4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E7269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CEC02D5" w14:textId="77777777" w:rsidR="00F26CBE" w:rsidRDefault="00F26CBE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A81F15" w14:textId="635F5FD3" w:rsidR="00216E52" w:rsidRPr="00DB2BC0" w:rsidRDefault="00216E52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32BD228D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BF9216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E33E5C" w14:textId="653595C5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C1FAB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7EC4B9" w14:textId="77777777" w:rsidR="00F26CBE" w:rsidRDefault="00F26CBE" w:rsidP="00216E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B7D191" w14:textId="775448EE" w:rsidR="00216E52" w:rsidRPr="00DB2BC0" w:rsidRDefault="00216E52" w:rsidP="00216E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75EF7779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9F66A2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C747F3" w14:textId="554DED8F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0442B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96F0F2" w14:textId="77777777" w:rsidR="00F26CBE" w:rsidRDefault="00F26CBE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3E814" w14:textId="63312CF7" w:rsidR="00216E52" w:rsidRPr="00DB2BC0" w:rsidRDefault="00216E52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</w:tr>
      <w:tr w:rsidR="00985696" w:rsidRPr="00DB2BC0" w14:paraId="43AA5D82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03AB30CA" w14:textId="69A65F5C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597B6962" w14:textId="481F7DBB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E86B0B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403532D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3EC5951" w14:textId="293DE39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B51E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16D05" w14:textId="57735AB3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55F046C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D965E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8279F5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19BF93" w14:textId="61898344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74FD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81F5C26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F049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00903E" w14:textId="5DC72BEF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</w:tr>
      <w:tr w:rsidR="00985696" w:rsidRPr="00DB2BC0" w14:paraId="2E7B34CF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79D22CE6" w14:textId="77777777" w:rsidR="00985696" w:rsidRPr="00DB2BC0" w:rsidRDefault="00985696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  <w:shd w:val="clear" w:color="auto" w:fill="auto"/>
          </w:tcPr>
          <w:p w14:paraId="0F116A3F" w14:textId="7B27555B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A259B93" w14:textId="77777777" w:rsidR="00985696" w:rsidRPr="00DB2BC0" w:rsidRDefault="00985696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E221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1FE44A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329C064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6AA465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6D5A0C7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9D114A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D18A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969CA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6A05578F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FD0A6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5CCA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88FA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</w:tr>
      <w:tr w:rsidR="00985696" w:rsidRPr="00DB2BC0" w14:paraId="203539C1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3C28FDBE" w14:textId="453DA24B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B9B29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A99DE6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F532F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B0EDA4" w14:textId="0A830DDB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99AA7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2D2A5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BE0B4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C42538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D4C18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11B01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9C22F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F7213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C15A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B8AF9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19453713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34F56B4B" w14:textId="2EA5388B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4621EF5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EE7C74E" w14:textId="3132C93C" w:rsidR="00985696" w:rsidRPr="00DB2BC0" w:rsidRDefault="00985696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D5C7F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6607C7" w14:textId="60B74D78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1545597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8569DF" w14:textId="4534F70B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393B425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6DC606" w14:textId="5D635B69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29EA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9D8201" w14:textId="39028352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188,753</w:t>
            </w:r>
          </w:p>
        </w:tc>
        <w:tc>
          <w:tcPr>
            <w:tcW w:w="270" w:type="dxa"/>
            <w:shd w:val="clear" w:color="auto" w:fill="auto"/>
          </w:tcPr>
          <w:p w14:paraId="3491143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C15022" w14:textId="1EBF7D8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BED2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3527D0" w14:textId="419F899E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188,753</w:t>
            </w:r>
          </w:p>
        </w:tc>
      </w:tr>
      <w:tr w:rsidR="00985696" w:rsidRPr="00DB2BC0" w14:paraId="002287E2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47A5C5CF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DA2838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C5FA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700F724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0B08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387,905</w:t>
            </w:r>
          </w:p>
        </w:tc>
        <w:tc>
          <w:tcPr>
            <w:tcW w:w="270" w:type="dxa"/>
            <w:shd w:val="clear" w:color="auto" w:fill="auto"/>
          </w:tcPr>
          <w:p w14:paraId="7EA088CC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F9E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1,684,287</w:t>
            </w:r>
          </w:p>
        </w:tc>
        <w:tc>
          <w:tcPr>
            <w:tcW w:w="270" w:type="dxa"/>
            <w:shd w:val="clear" w:color="auto" w:fill="auto"/>
          </w:tcPr>
          <w:p w14:paraId="59FD418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C7D40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1EC1C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FDAF7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41217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AE16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A0C89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3B4DB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3AD18A74" w14:textId="77777777" w:rsidTr="00985696">
        <w:trPr>
          <w:trHeight w:val="26"/>
        </w:trPr>
        <w:tc>
          <w:tcPr>
            <w:tcW w:w="3150" w:type="dxa"/>
            <w:shd w:val="clear" w:color="auto" w:fill="auto"/>
          </w:tcPr>
          <w:p w14:paraId="47C3A75E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7F898D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70B5FB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3EED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6CF3FA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CA637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A572FC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D1248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727E0B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5A5EA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ED69C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FF098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1D2F8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B5EDD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72451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9C603C8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13B94ABA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74848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F0E244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91EE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57DBEC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0DD6E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1F93AB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4F966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494E7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54511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B8F1F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26A908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2F62C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C97E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8D24B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EC4B154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0C8BC2D6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68BE418A" w14:textId="4359A079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5E53501" w14:textId="77777777" w:rsidR="00985696" w:rsidRPr="00DB2BC0" w:rsidRDefault="00985696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F5A7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4ADEDF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3F8F87D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5BB5F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95FF98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F3959E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FA8C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BA1CE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6DF49300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B85E36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3172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9C35B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</w:tr>
      <w:tr w:rsidR="00985696" w:rsidRPr="00DB2BC0" w14:paraId="0752E351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2AD397D1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1273FE87" w14:textId="2F028FE0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F82D1B" w14:textId="77777777" w:rsidR="00985696" w:rsidRPr="00DB2BC0" w:rsidRDefault="00985696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0C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7C072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12A264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90B287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C1D342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678A5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356A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90ABE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4F1F5EDC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8702A1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C92C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17062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</w:tr>
      <w:tr w:rsidR="00985696" w:rsidRPr="00DB2BC0" w14:paraId="3BE9F30E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11E74297" w14:textId="77777777" w:rsidR="00985696" w:rsidRPr="00DB2BC0" w:rsidRDefault="00985696" w:rsidP="00985696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FF25C1E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4CCC1" w14:textId="77777777" w:rsidR="00985696" w:rsidRPr="00F16E6E" w:rsidRDefault="00985696" w:rsidP="006A0DE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E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FEAA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905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0FF214E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95CA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49035D7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26457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4319B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3EE35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A35FB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C89CF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5FB43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91C97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790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252E61F" w14:textId="77777777" w:rsidR="00DB2BC0" w:rsidRDefault="00DB2BC0">
      <w:r>
        <w:br w:type="page"/>
      </w:r>
    </w:p>
    <w:tbl>
      <w:tblPr>
        <w:tblW w:w="1457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177CB782" w14:textId="77777777" w:rsidTr="00DB2BC0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4C235BD" w14:textId="3F62F4B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79944BE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931D31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9A8" w:rsidRPr="00DB2BC0" w14:paraId="05DEFCCF" w14:textId="77777777" w:rsidTr="00DB2BC0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2698C401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4DA422A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2CD2DED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BB234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645912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09BB5896" w14:textId="77777777" w:rsidTr="00DB2BC0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56955109" w14:textId="27E12573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071A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856C6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89DCAD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87AB4B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7426A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AA6E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209DE" w14:textId="1DE543D0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5F98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D0AC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BF470B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B948A7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C92139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0544A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428274A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378338D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55E70D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B4F3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2968F828" w14:textId="77777777" w:rsidTr="00DB2BC0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73423746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4F6EE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85E0169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5A5C873D" w14:textId="77777777" w:rsidTr="00DB2BC0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542B2B6F" w14:textId="24B71C18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550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</w:tcPr>
          <w:p w14:paraId="172E2698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08B482B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7B06D578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3B04D64C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439DEB3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54788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A01EE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CCE00D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034D9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C45BB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FF6EB9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47709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4D3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641F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CC9F2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037F6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A73A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735EC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224" w:rsidRPr="00DB2BC0" w14:paraId="0426E5BF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005052D9" w14:textId="6584E242" w:rsidR="00F81224" w:rsidRPr="00DB2BC0" w:rsidRDefault="00F81224" w:rsidP="00F81224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486FCC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99BABF1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202262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FD3B74F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2C23E5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69EC00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8F6D60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63F09D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129F1C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6EDA8E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C323EB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545E043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947C7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03642E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4F2D" w:rsidRPr="00DB2BC0" w14:paraId="3D303BDD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2ABAC66F" w14:textId="77777777" w:rsidR="00974F2D" w:rsidRDefault="00974F2D" w:rsidP="00974F2D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5038681C" w14:textId="1740C463" w:rsidR="00974F2D" w:rsidRPr="00DB2BC0" w:rsidRDefault="00974F2D" w:rsidP="00974F2D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7DA05A79" w14:textId="77777777" w:rsidR="00974F2D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  <w:p w14:paraId="1EFEDC68" w14:textId="5A5B5A34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4EC1E79" w14:textId="77777777" w:rsidR="00974F2D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A3A47" w14:textId="28E794F8" w:rsidR="00974F2D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43,881</w:t>
            </w:r>
          </w:p>
        </w:tc>
        <w:tc>
          <w:tcPr>
            <w:tcW w:w="270" w:type="dxa"/>
            <w:shd w:val="clear" w:color="auto" w:fill="auto"/>
          </w:tcPr>
          <w:p w14:paraId="4A7A8DFC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E912A75" w14:textId="77777777" w:rsidR="00974F2D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A5CE5E" w14:textId="6216AE15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AD37A" w14:textId="77777777" w:rsidR="00974F2D" w:rsidRPr="00DB2BC0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EF23329" w14:textId="77777777" w:rsidR="00974F2D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BFB54E" w14:textId="3F8BBDDE" w:rsidR="00974F2D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43,881</w:t>
            </w:r>
          </w:p>
        </w:tc>
        <w:tc>
          <w:tcPr>
            <w:tcW w:w="270" w:type="dxa"/>
            <w:shd w:val="clear" w:color="auto" w:fill="auto"/>
          </w:tcPr>
          <w:p w14:paraId="219B3DD7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157663" w14:textId="77777777" w:rsidR="00974F2D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A0260A" w14:textId="4F6B7B5F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02BAB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97F9D8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F81764" w14:textId="76C3B1FD" w:rsidR="00974F2D" w:rsidRPr="008D50A8" w:rsidRDefault="000F7757" w:rsidP="00CE4BE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</w:rPr>
              <w:t>43,881</w:t>
            </w:r>
          </w:p>
        </w:tc>
        <w:tc>
          <w:tcPr>
            <w:tcW w:w="270" w:type="dxa"/>
            <w:shd w:val="clear" w:color="auto" w:fill="auto"/>
          </w:tcPr>
          <w:p w14:paraId="23A609C2" w14:textId="77777777" w:rsidR="00974F2D" w:rsidRPr="008D50A8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64E1D3A" w14:textId="77777777" w:rsidR="00974F2D" w:rsidRPr="008D50A8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11452" w14:textId="3DC41782" w:rsidR="00974F2D" w:rsidRPr="008D50A8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055425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C69D1C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79FEC9" w14:textId="53DB827E" w:rsidR="00974F2D" w:rsidRPr="008D50A8" w:rsidRDefault="000F7757" w:rsidP="00974F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</w:rPr>
              <w:t>43,881</w:t>
            </w:r>
          </w:p>
        </w:tc>
      </w:tr>
      <w:tr w:rsidR="00974F2D" w:rsidRPr="00DB2BC0" w14:paraId="3D5F8C7A" w14:textId="77777777" w:rsidTr="008D50A8">
        <w:trPr>
          <w:trHeight w:val="261"/>
        </w:trPr>
        <w:tc>
          <w:tcPr>
            <w:tcW w:w="3141" w:type="dxa"/>
            <w:shd w:val="clear" w:color="auto" w:fill="auto"/>
          </w:tcPr>
          <w:p w14:paraId="7E7554C3" w14:textId="15C83156" w:rsidR="00974F2D" w:rsidRPr="00DB2BC0" w:rsidRDefault="00974F2D" w:rsidP="00974F2D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7641C7FB" w14:textId="5ED7C4E0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4A1CDDC" w14:textId="7F29DF0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1,157,819</w:t>
            </w:r>
          </w:p>
        </w:tc>
        <w:tc>
          <w:tcPr>
            <w:tcW w:w="270" w:type="dxa"/>
            <w:shd w:val="clear" w:color="auto" w:fill="auto"/>
          </w:tcPr>
          <w:p w14:paraId="5E635D7E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5068C2F" w14:textId="36C53335" w:rsidR="00974F2D" w:rsidRPr="00DB2BC0" w:rsidRDefault="00CE4BEC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485,132</w:t>
            </w:r>
          </w:p>
        </w:tc>
        <w:tc>
          <w:tcPr>
            <w:tcW w:w="270" w:type="dxa"/>
            <w:shd w:val="clear" w:color="auto" w:fill="auto"/>
          </w:tcPr>
          <w:p w14:paraId="073C9FA6" w14:textId="77777777" w:rsidR="00974F2D" w:rsidRPr="00DB2BC0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C55C1A" w14:textId="1A3CD23B" w:rsidR="00974F2D" w:rsidRPr="00DB2BC0" w:rsidRDefault="00CE4BEC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1,642,951</w:t>
            </w:r>
          </w:p>
        </w:tc>
        <w:tc>
          <w:tcPr>
            <w:tcW w:w="270" w:type="dxa"/>
            <w:shd w:val="clear" w:color="auto" w:fill="auto"/>
          </w:tcPr>
          <w:p w14:paraId="1D6B1F26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96B625" w14:textId="2C0B5504" w:rsidR="00974F2D" w:rsidRPr="00DB2BC0" w:rsidRDefault="00974F2D" w:rsidP="00974F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1,157,819</w:t>
            </w:r>
          </w:p>
        </w:tc>
        <w:tc>
          <w:tcPr>
            <w:tcW w:w="270" w:type="dxa"/>
            <w:shd w:val="clear" w:color="auto" w:fill="auto"/>
          </w:tcPr>
          <w:p w14:paraId="7DD66BE6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F65B2E" w14:textId="0B20EF23" w:rsidR="00974F2D" w:rsidRPr="008D50A8" w:rsidRDefault="00CE4BEC" w:rsidP="00CE4BE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468,650</w:t>
            </w:r>
          </w:p>
        </w:tc>
        <w:tc>
          <w:tcPr>
            <w:tcW w:w="270" w:type="dxa"/>
            <w:shd w:val="clear" w:color="auto" w:fill="auto"/>
          </w:tcPr>
          <w:p w14:paraId="7714BAAA" w14:textId="77777777" w:rsidR="00974F2D" w:rsidRPr="008D50A8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4A0C7B" w14:textId="7933B0A1" w:rsidR="00974F2D" w:rsidRPr="008D50A8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DCD49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493413" w14:textId="28F90FB6" w:rsidR="00974F2D" w:rsidRPr="008D50A8" w:rsidRDefault="00CE4BEC" w:rsidP="00974F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1,626,469</w:t>
            </w:r>
          </w:p>
        </w:tc>
      </w:tr>
      <w:tr w:rsidR="00974F2D" w:rsidRPr="00DB2BC0" w14:paraId="301E1871" w14:textId="77777777" w:rsidTr="008D50A8">
        <w:trPr>
          <w:trHeight w:val="261"/>
        </w:trPr>
        <w:tc>
          <w:tcPr>
            <w:tcW w:w="3141" w:type="dxa"/>
            <w:shd w:val="clear" w:color="auto" w:fill="auto"/>
          </w:tcPr>
          <w:p w14:paraId="7FBD4E9A" w14:textId="4754D11D" w:rsidR="00974F2D" w:rsidRPr="00DB2BC0" w:rsidRDefault="00974F2D" w:rsidP="00974F2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C7D5C70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4FFD25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AF40B7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952A93C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334D33" w14:textId="77777777" w:rsidR="00974F2D" w:rsidRPr="00DB2BC0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2254E4E" w14:textId="77777777" w:rsidR="00974F2D" w:rsidRPr="00974F2D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39E9B1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C71699" w14:textId="77777777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AC99E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D58AAA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35748C" w14:textId="77777777" w:rsidR="00974F2D" w:rsidRPr="008D50A8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C50211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ED0C88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06ACC1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4F2D" w:rsidRPr="00DB2BC0" w14:paraId="6C99EFFE" w14:textId="77777777" w:rsidTr="008D50A8">
        <w:trPr>
          <w:trHeight w:val="261"/>
        </w:trPr>
        <w:tc>
          <w:tcPr>
            <w:tcW w:w="3141" w:type="dxa"/>
            <w:shd w:val="clear" w:color="auto" w:fill="auto"/>
          </w:tcPr>
          <w:p w14:paraId="68764867" w14:textId="3C196C43" w:rsidR="00974F2D" w:rsidRPr="00DB2BC0" w:rsidRDefault="00974F2D" w:rsidP="00974F2D">
            <w:pPr>
              <w:ind w:left="15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B2B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1CC49856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D14CF3E" w14:textId="045E1E83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F599C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FD9893" w14:textId="29C553E3" w:rsidR="00974F2D" w:rsidRPr="000F7757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7757">
              <w:rPr>
                <w:rFonts w:asciiTheme="majorBidi" w:hAnsiTheme="majorBidi" w:cstheme="majorBidi"/>
                <w:sz w:val="26"/>
                <w:szCs w:val="26"/>
              </w:rPr>
              <w:t>5,122</w:t>
            </w:r>
          </w:p>
        </w:tc>
        <w:tc>
          <w:tcPr>
            <w:tcW w:w="270" w:type="dxa"/>
            <w:shd w:val="clear" w:color="auto" w:fill="auto"/>
          </w:tcPr>
          <w:p w14:paraId="61D3369D" w14:textId="77777777" w:rsidR="00974F2D" w:rsidRPr="00DB2BC0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E2FE92" w14:textId="6249F499" w:rsidR="00974F2D" w:rsidRPr="00974F2D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4F2D">
              <w:rPr>
                <w:rFonts w:asciiTheme="majorBidi" w:hAnsiTheme="majorBidi" w:cstheme="majorBidi"/>
                <w:sz w:val="26"/>
                <w:szCs w:val="26"/>
              </w:rPr>
              <w:t>5,122</w:t>
            </w:r>
          </w:p>
        </w:tc>
        <w:tc>
          <w:tcPr>
            <w:tcW w:w="270" w:type="dxa"/>
            <w:shd w:val="clear" w:color="auto" w:fill="auto"/>
          </w:tcPr>
          <w:p w14:paraId="654D2990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406356" w14:textId="49C94755" w:rsidR="00974F2D" w:rsidRPr="00DB2BC0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FB4E8" w14:textId="77777777" w:rsidR="00974F2D" w:rsidRPr="00DB2BC0" w:rsidRDefault="00974F2D" w:rsidP="00974F2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3BF9E1" w14:textId="7F0A75F4" w:rsidR="00974F2D" w:rsidRPr="008D50A8" w:rsidRDefault="008D50A8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</w:rPr>
              <w:t>5,357</w:t>
            </w:r>
          </w:p>
        </w:tc>
        <w:tc>
          <w:tcPr>
            <w:tcW w:w="270" w:type="dxa"/>
            <w:shd w:val="clear" w:color="auto" w:fill="auto"/>
          </w:tcPr>
          <w:p w14:paraId="09EDFF2A" w14:textId="77777777" w:rsidR="00974F2D" w:rsidRPr="008D50A8" w:rsidRDefault="00974F2D" w:rsidP="00974F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629A3F" w14:textId="45A0E292" w:rsidR="00974F2D" w:rsidRPr="008D50A8" w:rsidRDefault="00974F2D" w:rsidP="00974F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407E8" w14:textId="77777777" w:rsidR="00974F2D" w:rsidRPr="008D50A8" w:rsidRDefault="00974F2D" w:rsidP="00974F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6FF86C" w14:textId="77692586" w:rsidR="00974F2D" w:rsidRPr="008D50A8" w:rsidRDefault="008D50A8" w:rsidP="008D50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D50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5,357</w:t>
            </w:r>
          </w:p>
        </w:tc>
      </w:tr>
      <w:tr w:rsidR="00985696" w:rsidRPr="00DB2BC0" w14:paraId="740B5737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78C9AEE9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C4811E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4F03E" w14:textId="44FEC698" w:rsidR="00985696" w:rsidRPr="00DB2BC0" w:rsidRDefault="00974F2D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1,201,700</w:t>
            </w:r>
          </w:p>
        </w:tc>
        <w:tc>
          <w:tcPr>
            <w:tcW w:w="270" w:type="dxa"/>
            <w:shd w:val="clear" w:color="auto" w:fill="auto"/>
          </w:tcPr>
          <w:p w14:paraId="20E13C1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AEF5B" w14:textId="51E2929C" w:rsidR="00985696" w:rsidRPr="00DB2BC0" w:rsidRDefault="00CE4BEC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490,25</w:t>
            </w:r>
            <w:r w:rsidR="007A1C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34D6E5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E07CC" w14:textId="4136D5D8" w:rsidR="00985696" w:rsidRPr="00DB2BC0" w:rsidRDefault="00CE4BEC" w:rsidP="00974F2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1,691,954</w:t>
            </w:r>
          </w:p>
        </w:tc>
        <w:tc>
          <w:tcPr>
            <w:tcW w:w="270" w:type="dxa"/>
            <w:shd w:val="clear" w:color="auto" w:fill="auto"/>
          </w:tcPr>
          <w:p w14:paraId="2FCDE5F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FB174F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B9F37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BEC85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17B753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9E0B435" w14:textId="77777777" w:rsidR="00985696" w:rsidRPr="00DB2BC0" w:rsidRDefault="00985696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6E32E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A416C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37BD5C9" w14:textId="77777777" w:rsidTr="00DB2BC0">
        <w:trPr>
          <w:trHeight w:val="26"/>
        </w:trPr>
        <w:tc>
          <w:tcPr>
            <w:tcW w:w="3141" w:type="dxa"/>
            <w:shd w:val="clear" w:color="auto" w:fill="auto"/>
          </w:tcPr>
          <w:p w14:paraId="721DC147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A8CBAF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3EED2B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1720C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E51721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93E49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5B5E3E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F3F2D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B84CF2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6C98C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2E2BB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4EF99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CA2353" w14:textId="77777777" w:rsidR="00985696" w:rsidRPr="00DB2BC0" w:rsidRDefault="00985696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B9D83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A9284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5E8D0239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40C54242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A8BA75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A9F3B0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A92D0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A312E1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C1622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4DF1E1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91A9A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272578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D53B5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52752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64953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BCF5C2" w14:textId="77777777" w:rsidR="00985696" w:rsidRPr="00DB2BC0" w:rsidRDefault="00985696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2CF5B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DAFF9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395" w:rsidRPr="00DB2BC0" w14:paraId="19511E01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54ABBB24" w14:textId="77777777" w:rsidR="00680395" w:rsidRPr="00DB2BC0" w:rsidRDefault="00680395" w:rsidP="00680395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5B372C1E" w14:textId="255ECE67" w:rsidR="00680395" w:rsidRPr="00DB2BC0" w:rsidRDefault="00680395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6EA46525" w14:textId="51929714" w:rsidR="00680395" w:rsidRPr="00DB2BC0" w:rsidRDefault="00680395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92C03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AA3466" w14:textId="7FBAAE1B" w:rsidR="00680395" w:rsidRPr="00DB2BC0" w:rsidRDefault="00680395" w:rsidP="00F16E6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67A90791" w14:textId="77777777" w:rsidR="00680395" w:rsidRPr="00DB2BC0" w:rsidRDefault="00680395" w:rsidP="0068039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A942FB3" w14:textId="37B64BD4" w:rsidR="00680395" w:rsidRPr="00DB2BC0" w:rsidRDefault="00680395" w:rsidP="00F16E6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01F6C0B2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4B17E5" w14:textId="16754667" w:rsidR="00680395" w:rsidRPr="00DB2BC0" w:rsidRDefault="00680395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0A4FA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25F43E" w14:textId="2C1AA893" w:rsidR="00680395" w:rsidRPr="00DB2BC0" w:rsidRDefault="00680395" w:rsidP="0068039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803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,041,821</w:t>
            </w:r>
          </w:p>
        </w:tc>
        <w:tc>
          <w:tcPr>
            <w:tcW w:w="270" w:type="dxa"/>
            <w:shd w:val="clear" w:color="auto" w:fill="auto"/>
          </w:tcPr>
          <w:p w14:paraId="0917DE2C" w14:textId="77777777" w:rsidR="00680395" w:rsidRPr="00DB2BC0" w:rsidRDefault="00680395" w:rsidP="0068039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B2E3D2" w14:textId="15C1CA00" w:rsidR="00680395" w:rsidRPr="00DB2BC0" w:rsidRDefault="00680395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AE514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892F86C" w14:textId="466F1720" w:rsidR="00680395" w:rsidRPr="00DB2BC0" w:rsidRDefault="00680395" w:rsidP="0068039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Pr="006803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,821</w:t>
            </w:r>
          </w:p>
        </w:tc>
      </w:tr>
      <w:tr w:rsidR="00680395" w:rsidRPr="00DB2BC0" w14:paraId="0CCC5163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57F8CCE0" w14:textId="77777777" w:rsidR="00680395" w:rsidRPr="00DB2BC0" w:rsidRDefault="00680395" w:rsidP="00680395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7ED89645" w14:textId="77777777" w:rsidR="00680395" w:rsidRPr="00DB2BC0" w:rsidRDefault="00680395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9E0A8" w14:textId="6787CDF8" w:rsidR="00680395" w:rsidRPr="00DB2BC0" w:rsidRDefault="00680395" w:rsidP="0068039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C7628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B04E" w14:textId="5FF587A5" w:rsidR="00680395" w:rsidRPr="00DB2BC0" w:rsidRDefault="00680395" w:rsidP="00F16E6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1A7156A9" w14:textId="77777777" w:rsidR="00680395" w:rsidRPr="00DB2BC0" w:rsidRDefault="00680395" w:rsidP="00680395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65F53" w14:textId="6961BC00" w:rsidR="00680395" w:rsidRPr="00DB2BC0" w:rsidRDefault="00680395" w:rsidP="00F16E6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3A53A308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A2465E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726389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613B04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21BD6D" w14:textId="77777777" w:rsidR="00680395" w:rsidRPr="00DB2BC0" w:rsidRDefault="00680395" w:rsidP="00680395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6CE88C" w14:textId="77777777" w:rsidR="00680395" w:rsidRPr="00DB2BC0" w:rsidRDefault="00680395" w:rsidP="00680395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22168E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C81B4D" w14:textId="77777777" w:rsidR="00680395" w:rsidRPr="00DB2BC0" w:rsidRDefault="00680395" w:rsidP="00680395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D544428" w14:textId="77777777" w:rsidR="00CD09A8" w:rsidRDefault="00CD09A8">
      <w:r>
        <w:br w:type="page"/>
      </w:r>
    </w:p>
    <w:tbl>
      <w:tblPr>
        <w:tblW w:w="1457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1F633157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7358704A" w14:textId="0C7AC7EB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22D8AE49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DA2F37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9A8" w:rsidRPr="00DB2BC0" w14:paraId="31AFEFFE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3B689C11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3737FA4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988BE1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F286A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C256567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14DD5BC8" w14:textId="77777777" w:rsidTr="00DB2BC0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4596B95E" w14:textId="333F8B06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AFC31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DCEB0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5314DE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F874388" w14:textId="273A01E4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36885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19DDA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849C5" w14:textId="1054BD0D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F412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A006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B5F1DA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026C0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6F673B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C268B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838B6AE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2C52EDD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1A3C59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F8AD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0547F9B9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0B16B1B2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0ABA95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48B765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2FD08152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54BA3C77" w14:textId="6FB5F9DD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</w:tcPr>
          <w:p w14:paraId="07AE7A2D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B91B4C3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199B3952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3543CE6D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553097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9FA46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1D7E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A74C1B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393D1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AE85AA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1886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BBA97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028F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0F9E09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E9C1A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2793A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8FB7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B4A142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E52" w:rsidRPr="00DB2BC0" w14:paraId="67167309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0B7073A" w14:textId="0EC53AB0" w:rsidR="00216E52" w:rsidRPr="00DB2BC0" w:rsidRDefault="00216E52" w:rsidP="00216E5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289CF578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881B551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15AB29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154095A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F7AA25" w14:textId="77777777" w:rsidR="00216E52" w:rsidRPr="00DB2BC0" w:rsidRDefault="00216E52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B472F38" w14:textId="77777777" w:rsidR="00216E52" w:rsidRPr="00DB2BC0" w:rsidRDefault="00216E52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EB791F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9264D0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327580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D285BE" w14:textId="77777777" w:rsidR="00216E52" w:rsidRPr="00DB2BC0" w:rsidRDefault="00216E52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61A67C" w14:textId="77777777" w:rsidR="00216E52" w:rsidRPr="00DB2BC0" w:rsidRDefault="00216E52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3CC26F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FBD891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B00E03" w14:textId="77777777" w:rsidR="00216E52" w:rsidRPr="00DB2BC0" w:rsidRDefault="00216E52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09A8" w:rsidRPr="00DB2BC0" w14:paraId="394F0119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137A550" w14:textId="6ECDA7FB" w:rsidR="00F26CBE" w:rsidRDefault="00F26CBE" w:rsidP="00B521D7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CD09A8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72F2B82E" w14:textId="5E05D7E0" w:rsidR="00CD09A8" w:rsidRPr="00DB2BC0" w:rsidRDefault="00CD09A8" w:rsidP="001B50CF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6490C228" w14:textId="77674CAF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27C1018" w14:textId="77777777" w:rsidR="00F26CBE" w:rsidRDefault="00F26CBE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07565B4" w14:textId="5EC624BB" w:rsidR="00CD09A8" w:rsidRPr="00DB2BC0" w:rsidRDefault="005F0E61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52CB76D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D27C01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A1441" w14:textId="1C8253B8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7E3C5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BD8FED4" w14:textId="77777777" w:rsidR="00F26CBE" w:rsidRDefault="00F26CBE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B9D475" w14:textId="7BEC1B1C" w:rsidR="00CD09A8" w:rsidRPr="00DB2BC0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251868D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8350D6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79EB60" w14:textId="3EB4D605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7865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FBC3BB" w14:textId="77777777" w:rsidR="00F26CBE" w:rsidRDefault="00F26CBE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FA5204" w14:textId="5AC10578" w:rsidR="00CD09A8" w:rsidRPr="00DB2BC0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4C2907B8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A6E846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9F462" w14:textId="0A90AF6F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14BF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C6C9AC" w14:textId="77777777" w:rsidR="00F26CBE" w:rsidRDefault="00F26CBE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B0516" w14:textId="7D29B30C" w:rsidR="00CD09A8" w:rsidRPr="00DB2BC0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</w:tr>
      <w:tr w:rsidR="00985696" w:rsidRPr="00DB2BC0" w14:paraId="4C24EDD4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6E9E956" w14:textId="3C339E21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76A94621" w14:textId="50F5D301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6F4618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784EC73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3D9241" w14:textId="72D3CE1D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0721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1C6028D" w14:textId="5571B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445C958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E23EDE" w14:textId="2EF6A53C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3892976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C617B6" w14:textId="37E2B41E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8992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6846B5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69E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851FE1" w14:textId="152C2578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</w:tr>
      <w:tr w:rsidR="00985696" w:rsidRPr="00DB2BC0" w14:paraId="134F04FE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3FC4B7DB" w14:textId="77777777" w:rsidR="00985696" w:rsidRPr="00DB2BC0" w:rsidRDefault="00985696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78CE1E3A" w14:textId="01ACA9E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66A96D3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28EAF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CA655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5D9F68A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7E3CD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50F0AEB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6C7010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3E2C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EF419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35B3DCC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2A7EF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6739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9C82B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</w:tr>
      <w:tr w:rsidR="00985696" w:rsidRPr="00DB2BC0" w14:paraId="2FCD9326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21B9F0DB" w14:textId="6EF8943E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7559CB9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E4250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6CD71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984F9A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6B5E0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B02256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60CBF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7E62E8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A5288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0E9D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776F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CB620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7C9C4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83512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77246467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7C92D8F1" w14:textId="23463F3E" w:rsidR="00985696" w:rsidRPr="00DB2BC0" w:rsidRDefault="00F26CBE" w:rsidP="00C700BF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89981F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1C0101" w14:textId="0A9115D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F4B2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D2A4BB" w14:textId="3D1C91F1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6F066F0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4DF2CBF" w14:textId="76B75DFC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60C4924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2D5190" w14:textId="739D75AB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EE6F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10647C" w14:textId="788F98B8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5,558</w:t>
            </w:r>
          </w:p>
        </w:tc>
        <w:tc>
          <w:tcPr>
            <w:tcW w:w="270" w:type="dxa"/>
            <w:shd w:val="clear" w:color="auto" w:fill="auto"/>
          </w:tcPr>
          <w:p w14:paraId="6BEBA41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A02E54A" w14:textId="00687F6E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23271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A07E92" w14:textId="23453512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5,558</w:t>
            </w:r>
          </w:p>
        </w:tc>
      </w:tr>
      <w:tr w:rsidR="00985696" w:rsidRPr="00DB2BC0" w14:paraId="0A17A8F7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597F3054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7F6DFF3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1F7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25F44E6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188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205,039</w:t>
            </w:r>
          </w:p>
        </w:tc>
        <w:tc>
          <w:tcPr>
            <w:tcW w:w="270" w:type="dxa"/>
            <w:shd w:val="clear" w:color="auto" w:fill="auto"/>
          </w:tcPr>
          <w:p w14:paraId="269485C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CB1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1,501,421</w:t>
            </w:r>
          </w:p>
        </w:tc>
        <w:tc>
          <w:tcPr>
            <w:tcW w:w="270" w:type="dxa"/>
            <w:shd w:val="clear" w:color="auto" w:fill="auto"/>
          </w:tcPr>
          <w:p w14:paraId="19C5CF8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B67C00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BFFAA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0056D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0FBB4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90C92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8254F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0208C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1E0FD381" w14:textId="77777777" w:rsidTr="00C81C5B">
        <w:trPr>
          <w:trHeight w:val="26"/>
        </w:trPr>
        <w:tc>
          <w:tcPr>
            <w:tcW w:w="3141" w:type="dxa"/>
            <w:shd w:val="clear" w:color="auto" w:fill="auto"/>
          </w:tcPr>
          <w:p w14:paraId="48B9CA12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A89F32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942C8A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17CD0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621B8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AECA8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A9B9AE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92097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824F7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300A6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0D1B9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E9475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22D9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7B128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82B2B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3373BDE6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6031C358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1FEBB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3A3E3F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6E467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91153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E8F49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9FB40F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F8C30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5E1E2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B7DD3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AF5EE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D8939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A1FEB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B6631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0344D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93A7E81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7A48EE54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5AEBFB2F" w14:textId="29FDE5DA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A101EDB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C76C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CE655A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7B702CC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728A9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A3C650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FD9084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E0E4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96194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225472D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C7595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E66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83D2C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</w:tr>
      <w:tr w:rsidR="00985696" w:rsidRPr="00DB2BC0" w14:paraId="0D400A92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413DCA7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2904B894" w14:textId="57FEC2E8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29CB4D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9120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E5743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9A7CAAE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5173C3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076EF7D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276486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84BF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96E9B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5D90168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BCE9BE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020C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D6246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</w:tr>
      <w:tr w:rsidR="00985696" w:rsidRPr="00DB2BC0" w14:paraId="1194973D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6CE23384" w14:textId="77777777" w:rsidR="00985696" w:rsidRPr="00DB2BC0" w:rsidRDefault="00985696" w:rsidP="00985696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CDF3CC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C430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A3C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D197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1327895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D43B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53AAE31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D805F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6A79B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CBAA1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49C519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1B0A26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614B3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90518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887274B" w14:textId="11E61894" w:rsidR="002B3D82" w:rsidRDefault="00B04C2B" w:rsidP="002B3D8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pacing w:val="-5"/>
          <w:sz w:val="30"/>
          <w:szCs w:val="30"/>
        </w:rPr>
      </w:pPr>
      <w:r w:rsidRPr="00B04C2B">
        <w:rPr>
          <w:rFonts w:asciiTheme="majorBidi" w:hAnsiTheme="majorBidi"/>
          <w:spacing w:val="-5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FF2FC8" w:rsidRPr="00FF2FC8">
        <w:rPr>
          <w:rFonts w:asciiTheme="majorBidi" w:hAnsiTheme="majorBidi"/>
          <w:spacing w:val="-5"/>
          <w:sz w:val="30"/>
          <w:szCs w:val="30"/>
          <w:lang w:val="en-US"/>
        </w:rPr>
        <w:t>2</w:t>
      </w:r>
    </w:p>
    <w:p w14:paraId="0C061490" w14:textId="77777777" w:rsidR="00B04C2B" w:rsidRPr="00057408" w:rsidRDefault="00B04C2B" w:rsidP="002B3D8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CF7D64" w:rsidRPr="002274A4" w14:paraId="71879791" w14:textId="77777777" w:rsidTr="00D55A32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2FE4929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8883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03EE8C43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F7D64" w:rsidRPr="002274A4" w14:paraId="52B59C21" w14:textId="77777777" w:rsidTr="00D55A32">
        <w:tc>
          <w:tcPr>
            <w:tcW w:w="2960" w:type="dxa"/>
            <w:shd w:val="clear" w:color="auto" w:fill="auto"/>
          </w:tcPr>
          <w:p w14:paraId="79CE7C79" w14:textId="67C36BAC" w:rsidR="00CF7D64" w:rsidRPr="007E5879" w:rsidRDefault="00CF7D64" w:rsidP="00027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8A364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E501EAD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2274A4" w14:paraId="24D07CBC" w14:textId="77777777" w:rsidTr="00D55A32">
        <w:tc>
          <w:tcPr>
            <w:tcW w:w="2960" w:type="dxa"/>
            <w:shd w:val="clear" w:color="auto" w:fill="auto"/>
          </w:tcPr>
          <w:p w14:paraId="1C3375B2" w14:textId="4F06A6F6" w:rsidR="00CF7D64" w:rsidRPr="00E1550C" w:rsidRDefault="00CF7D64" w:rsidP="000274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7D36E568" w14:textId="77777777" w:rsidR="00CF7D64" w:rsidRPr="00E1550C" w:rsidRDefault="00CF7D64" w:rsidP="000274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3E0BCC6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5AC79FB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6607" w:rsidRPr="002274A4" w14:paraId="63CE84E1" w14:textId="77777777" w:rsidTr="00D55A32">
        <w:tc>
          <w:tcPr>
            <w:tcW w:w="2960" w:type="dxa"/>
            <w:shd w:val="clear" w:color="auto" w:fill="auto"/>
          </w:tcPr>
          <w:p w14:paraId="6D4DF702" w14:textId="59015A99" w:rsidR="006C6607" w:rsidRPr="00E50529" w:rsidRDefault="006C6607" w:rsidP="00B67A19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30A0933" w14:textId="77777777" w:rsidR="006C6607" w:rsidRPr="006C66AD" w:rsidRDefault="006C6607" w:rsidP="00B67A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130FE4F0" w14:textId="703F9E9E" w:rsidR="006C6607" w:rsidRPr="00E50529" w:rsidRDefault="006C6607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 w:rsidR="00253B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166A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26E8E236" w:rsidR="00167208" w:rsidRDefault="00167208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4F3AF534" w14:textId="77777777" w:rsidR="00167208" w:rsidRDefault="0016720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p w14:paraId="3A23D747" w14:textId="2CEDAE8C" w:rsidR="006D3EA2" w:rsidRPr="00AE0BB7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AE0BB7">
        <w:rPr>
          <w:rFonts w:asciiTheme="majorBidi" w:hAnsiTheme="majorBidi" w:cstheme="majorBidi"/>
          <w:cs/>
        </w:rPr>
        <w:lastRenderedPageBreak/>
        <w:t>ภาระผูกพัน</w:t>
      </w:r>
      <w:r w:rsidR="0086682D">
        <w:rPr>
          <w:rFonts w:asciiTheme="majorBidi" w:hAnsiTheme="majorBidi" w:cstheme="majorBidi" w:hint="cs"/>
          <w:cs/>
        </w:rPr>
        <w:t>กับ</w:t>
      </w:r>
      <w:r w:rsidRPr="00AE0BB7">
        <w:rPr>
          <w:rFonts w:asciiTheme="majorBidi" w:hAnsiTheme="majorBidi" w:cstheme="majorBidi"/>
          <w:cs/>
        </w:rPr>
        <w:t>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C74564" w:rsidRPr="00744476" w14:paraId="15E5AF7E" w14:textId="77777777" w:rsidTr="00C74564">
        <w:trPr>
          <w:tblHeader/>
        </w:trPr>
        <w:tc>
          <w:tcPr>
            <w:tcW w:w="5310" w:type="dxa"/>
            <w:shd w:val="clear" w:color="auto" w:fill="auto"/>
          </w:tcPr>
          <w:p w14:paraId="73CEFAA0" w14:textId="77777777" w:rsidR="00A0467A" w:rsidRDefault="00A0467A" w:rsidP="00AE0BB7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9594146" w14:textId="2ED896B9" w:rsidR="00C74564" w:rsidRPr="00744476" w:rsidRDefault="00C7456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69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550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D700D99" w14:textId="77777777" w:rsidR="00C74564" w:rsidRPr="00460798" w:rsidRDefault="00C74564" w:rsidP="0046079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2A17B5" w14:textId="4D0E0203" w:rsidR="00C74564" w:rsidRPr="001F7F9F" w:rsidRDefault="00C7456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B6F8B9" w14:textId="77777777" w:rsidR="00C74564" w:rsidRPr="001F7F9F" w:rsidRDefault="00C7456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E9B693B" w14:textId="77777777" w:rsidR="00C74564" w:rsidRPr="00C74564" w:rsidRDefault="00C74564" w:rsidP="00C7456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470D574" w14:textId="6B20DC31" w:rsidR="00C74564" w:rsidRPr="001F7F9F" w:rsidRDefault="00C74564" w:rsidP="00C7456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564" w:rsidRPr="00744476" w14:paraId="4BF0395F" w14:textId="77777777" w:rsidTr="00C74564">
        <w:trPr>
          <w:tblHeader/>
        </w:trPr>
        <w:tc>
          <w:tcPr>
            <w:tcW w:w="5310" w:type="dxa"/>
            <w:shd w:val="clear" w:color="auto" w:fill="auto"/>
          </w:tcPr>
          <w:p w14:paraId="6A9B9362" w14:textId="77777777" w:rsidR="00C74564" w:rsidRPr="00744476" w:rsidRDefault="00C7456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0090B23" w14:textId="5949A0EB" w:rsidR="00C74564" w:rsidRPr="00744476" w:rsidRDefault="00C74564" w:rsidP="00C7456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4564" w:rsidRPr="0033434F" w14:paraId="74AB0950" w14:textId="77777777" w:rsidTr="00C74564">
        <w:tc>
          <w:tcPr>
            <w:tcW w:w="5310" w:type="dxa"/>
            <w:shd w:val="clear" w:color="auto" w:fill="auto"/>
          </w:tcPr>
          <w:p w14:paraId="59D5CBF3" w14:textId="77777777" w:rsidR="00C74564" w:rsidRPr="005A64AC" w:rsidRDefault="00C74564" w:rsidP="00AE0BB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79FE0C54" w14:textId="77777777" w:rsidR="00C74564" w:rsidRPr="002B54B1" w:rsidRDefault="00C74564" w:rsidP="00C76DC3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FA23FF" w14:textId="77777777" w:rsidR="00C74564" w:rsidRPr="002B54B1" w:rsidRDefault="00C7456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C43D077" w14:textId="77777777" w:rsidR="00C74564" w:rsidRPr="002B54B1" w:rsidRDefault="00C74564" w:rsidP="00C7456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4564" w:rsidRPr="005A0632" w14:paraId="2B42847D" w14:textId="77777777" w:rsidTr="00C74564">
        <w:tc>
          <w:tcPr>
            <w:tcW w:w="5310" w:type="dxa"/>
            <w:shd w:val="clear" w:color="auto" w:fill="auto"/>
          </w:tcPr>
          <w:p w14:paraId="6864687F" w14:textId="77777777" w:rsidR="00C74564" w:rsidRPr="005A64AC" w:rsidRDefault="00C74564" w:rsidP="00D23DF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F09ABFF" w14:textId="5CDD89AD" w:rsidR="00C74564" w:rsidRPr="002B54B1" w:rsidRDefault="00BC7BB8" w:rsidP="00C76DC3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3,944,895</w:t>
            </w:r>
          </w:p>
        </w:tc>
        <w:tc>
          <w:tcPr>
            <w:tcW w:w="270" w:type="dxa"/>
            <w:shd w:val="clear" w:color="auto" w:fill="auto"/>
          </w:tcPr>
          <w:p w14:paraId="384632D4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818CAA6" w14:textId="3247B2DF" w:rsidR="00C74564" w:rsidRPr="002B54B1" w:rsidRDefault="00BC7BB8" w:rsidP="00C7456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3,903,491</w:t>
            </w:r>
          </w:p>
        </w:tc>
      </w:tr>
      <w:tr w:rsidR="00C74564" w:rsidRPr="00AE0BB7" w14:paraId="3B6A6ACB" w14:textId="77777777" w:rsidTr="00C74564">
        <w:tc>
          <w:tcPr>
            <w:tcW w:w="5310" w:type="dxa"/>
            <w:shd w:val="clear" w:color="auto" w:fill="auto"/>
          </w:tcPr>
          <w:p w14:paraId="6E8CFA97" w14:textId="77777777" w:rsidR="00C74564" w:rsidRPr="00AE0BB7" w:rsidRDefault="00C74564" w:rsidP="00D23DF7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767036" w14:textId="77777777" w:rsidR="00C74564" w:rsidRPr="002B54B1" w:rsidRDefault="00C74564" w:rsidP="00C76DC3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0B514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031F9F21" w14:textId="77777777" w:rsidR="00C74564" w:rsidRPr="002B54B1" w:rsidRDefault="00C74564" w:rsidP="00C7456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74564" w:rsidRPr="0033434F" w14:paraId="4CE3A3C7" w14:textId="77777777" w:rsidTr="00C74564">
        <w:tc>
          <w:tcPr>
            <w:tcW w:w="5310" w:type="dxa"/>
            <w:shd w:val="clear" w:color="auto" w:fill="auto"/>
          </w:tcPr>
          <w:p w14:paraId="31E16B21" w14:textId="77777777" w:rsidR="00C74564" w:rsidRPr="005A64AC" w:rsidRDefault="00C74564" w:rsidP="00D23DF7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2FD7A1EA" w14:textId="77777777" w:rsidR="00C74564" w:rsidRPr="002B54B1" w:rsidRDefault="00C74564" w:rsidP="00C76DC3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1BE9C2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4E3B4B0" w14:textId="77777777" w:rsidR="00C74564" w:rsidRPr="002B54B1" w:rsidRDefault="00C74564" w:rsidP="00C7456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1BAC" w:rsidRPr="00B00DEA" w14:paraId="1EA92B7F" w14:textId="77777777" w:rsidTr="00C74564">
        <w:tc>
          <w:tcPr>
            <w:tcW w:w="5310" w:type="dxa"/>
            <w:shd w:val="clear" w:color="auto" w:fill="auto"/>
          </w:tcPr>
          <w:p w14:paraId="540EEF32" w14:textId="77777777" w:rsidR="00391BAC" w:rsidRPr="00A91138" w:rsidRDefault="00391BAC" w:rsidP="00391BAC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BFB37AA" w14:textId="67A763D4" w:rsidR="00391BAC" w:rsidRPr="002B54B1" w:rsidRDefault="00391BAC" w:rsidP="00391BAC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6E1CCE4" w14:textId="77777777" w:rsidR="00391BAC" w:rsidRPr="002B54B1" w:rsidRDefault="00391BAC" w:rsidP="00391B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F7DFEE0" w14:textId="1177208C" w:rsidR="00391BAC" w:rsidRPr="002B54B1" w:rsidRDefault="00391BAC" w:rsidP="00391BAC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</w:p>
        </w:tc>
      </w:tr>
      <w:tr w:rsidR="00391BAC" w:rsidRPr="0033434F" w14:paraId="75C74EB8" w14:textId="77777777" w:rsidTr="00C74564">
        <w:tc>
          <w:tcPr>
            <w:tcW w:w="5310" w:type="dxa"/>
            <w:shd w:val="clear" w:color="auto" w:fill="auto"/>
          </w:tcPr>
          <w:p w14:paraId="0F4D5F6C" w14:textId="77777777" w:rsidR="00391BAC" w:rsidRPr="005A64AC" w:rsidRDefault="00391BAC" w:rsidP="00391BAC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6526556" w14:textId="2187F0D1" w:rsidR="00391BAC" w:rsidRPr="002B54B1" w:rsidRDefault="00391BAC" w:rsidP="00391BAC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223,533</w:t>
            </w:r>
          </w:p>
        </w:tc>
        <w:tc>
          <w:tcPr>
            <w:tcW w:w="270" w:type="dxa"/>
            <w:shd w:val="clear" w:color="auto" w:fill="auto"/>
          </w:tcPr>
          <w:p w14:paraId="41C3D724" w14:textId="77777777" w:rsidR="00391BAC" w:rsidRPr="002B54B1" w:rsidRDefault="00391BAC" w:rsidP="00391B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215D71" w14:textId="7F29CCB9" w:rsidR="00391BAC" w:rsidRPr="002B54B1" w:rsidRDefault="00391BAC" w:rsidP="00391BAC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223,533</w:t>
            </w:r>
          </w:p>
        </w:tc>
      </w:tr>
      <w:tr w:rsidR="00391BAC" w:rsidRPr="005A0632" w14:paraId="5EFD4787" w14:textId="77777777" w:rsidTr="0089715B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7A23CEE5" w14:textId="77777777" w:rsidR="00391BAC" w:rsidRPr="005A64AC" w:rsidRDefault="00391BAC" w:rsidP="00391BA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51051" w14:textId="7E4E7C52" w:rsidR="00391BAC" w:rsidRPr="002B54B1" w:rsidRDefault="00391BAC" w:rsidP="00391BAC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224,408</w:t>
            </w:r>
          </w:p>
        </w:tc>
        <w:tc>
          <w:tcPr>
            <w:tcW w:w="270" w:type="dxa"/>
            <w:shd w:val="clear" w:color="auto" w:fill="auto"/>
          </w:tcPr>
          <w:p w14:paraId="7D82D402" w14:textId="77777777" w:rsidR="00391BAC" w:rsidRPr="002B54B1" w:rsidRDefault="00391BAC" w:rsidP="00391B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4DB6" w14:textId="019FC1EF" w:rsidR="00391BAC" w:rsidRPr="002B54B1" w:rsidRDefault="00391BAC" w:rsidP="00391BAC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224,408</w:t>
            </w:r>
          </w:p>
        </w:tc>
      </w:tr>
    </w:tbl>
    <w:p w14:paraId="24B64250" w14:textId="1441A4CB" w:rsidR="002B0B05" w:rsidRPr="00B4208A" w:rsidRDefault="002B0B0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190CEF11" w14:textId="77777777" w:rsidR="00485CD3" w:rsidRPr="00AE0BB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t>สัญญาซื้อขายไฟฟ้า</w:t>
      </w:r>
    </w:p>
    <w:p w14:paraId="203C1FEB" w14:textId="77777777" w:rsidR="00485CD3" w:rsidRPr="002B0B05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00555A80" w:rsidR="00031968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57D8510" w14:textId="77567E0D" w:rsidR="00031968" w:rsidRPr="00167208" w:rsidRDefault="00031968">
      <w:pPr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Style w:val="PlainTable4"/>
        <w:tblW w:w="918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90"/>
        <w:gridCol w:w="1710"/>
      </w:tblGrid>
      <w:tr w:rsidR="002B0B05" w:rsidRPr="00435338" w14:paraId="68E8CA17" w14:textId="77777777" w:rsidTr="006B3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1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6B3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6B33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6B3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6B33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4766D13E" w14:textId="77777777" w:rsidTr="006B3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F45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C0F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1435F4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bookmarkEnd w:id="1"/>
    </w:tbl>
    <w:p w14:paraId="5EA5C8F7" w14:textId="4C287CE6" w:rsidR="00167208" w:rsidRDefault="00167208" w:rsidP="00031968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p w14:paraId="484C6111" w14:textId="77777777" w:rsidR="00167208" w:rsidRDefault="00167208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443BBCAD" w14:textId="19E0C301" w:rsidR="00654AEC" w:rsidRPr="00937EE5" w:rsidRDefault="00433C05" w:rsidP="00433C05">
      <w:pPr>
        <w:pStyle w:val="Caption"/>
      </w:pPr>
      <w:r w:rsidRPr="00937EE5">
        <w:rPr>
          <w:rFonts w:hint="cs"/>
          <w:cs/>
        </w:rPr>
        <w:lastRenderedPageBreak/>
        <w:t>คดีฟ้องร้อง</w:t>
      </w:r>
    </w:p>
    <w:p w14:paraId="4A6E3508" w14:textId="216485EC" w:rsidR="00433C05" w:rsidRPr="00937EE5" w:rsidRDefault="00433C05" w:rsidP="00433C05">
      <w:pPr>
        <w:pStyle w:val="Bo-Blankline"/>
        <w:rPr>
          <w:lang w:val="en-US"/>
        </w:rPr>
      </w:pPr>
    </w:p>
    <w:p w14:paraId="34424A61" w14:textId="77777777" w:rsidR="009A7F02" w:rsidRPr="00937EE5" w:rsidRDefault="009A7F02" w:rsidP="009A7F02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16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เอกชนรวม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937EE5">
        <w:rPr>
          <w:rFonts w:asciiTheme="majorBidi" w:hAnsiTheme="majorBidi" w:cstheme="majorBidi"/>
        </w:rPr>
        <w:t xml:space="preserve">EHIA) </w:t>
      </w:r>
      <w:r w:rsidRPr="00937EE5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6E2C2E85" w14:textId="77777777" w:rsidR="009A7F02" w:rsidRPr="00937EE5" w:rsidRDefault="009A7F02" w:rsidP="009A7F02">
      <w:pPr>
        <w:pStyle w:val="Bo-Blankline"/>
      </w:pPr>
    </w:p>
    <w:p w14:paraId="3001A8DE" w14:textId="77777777" w:rsidR="009A7F02" w:rsidRPr="00937EE5" w:rsidRDefault="009A7F02" w:rsidP="009A7F02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25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937EE5">
        <w:rPr>
          <w:rFonts w:asciiTheme="majorBidi" w:hAnsiTheme="majorBidi" w:cstheme="majorBidi"/>
          <w:lang w:val="en-US"/>
        </w:rPr>
        <w:t>28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มกราคม </w:t>
      </w:r>
      <w:r w:rsidRPr="00937EE5">
        <w:rPr>
          <w:rFonts w:asciiTheme="majorBidi" w:hAnsiTheme="majorBidi" w:cstheme="majorBidi"/>
          <w:lang w:val="en-US"/>
        </w:rPr>
        <w:t>2563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4AB80C90" w14:textId="77777777" w:rsidR="009A7F02" w:rsidRPr="00937EE5" w:rsidRDefault="009A7F02" w:rsidP="009A7F02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11C6C7D5" w14:textId="77777777" w:rsidR="009A7F02" w:rsidRPr="00937EE5" w:rsidRDefault="009A7F02" w:rsidP="009A7F02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11ECEFDA" w14:textId="77777777" w:rsidR="009A7F02" w:rsidRPr="00937EE5" w:rsidRDefault="009A7F02" w:rsidP="009A7F02">
      <w:pPr>
        <w:pStyle w:val="Bo-Blankline"/>
      </w:pPr>
    </w:p>
    <w:p w14:paraId="49BA3DE2" w14:textId="77777777" w:rsidR="009A7F02" w:rsidRPr="00937EE5" w:rsidRDefault="009A7F02" w:rsidP="009A7F02">
      <w:pPr>
        <w:pStyle w:val="Bo-Blankline"/>
        <w:rPr>
          <w:sz w:val="30"/>
          <w:szCs w:val="30"/>
          <w:cs/>
          <w:lang w:val="en-US"/>
        </w:rPr>
      </w:pPr>
      <w:r w:rsidRPr="00937EE5">
        <w:rPr>
          <w:rFonts w:hint="cs"/>
          <w:sz w:val="30"/>
          <w:szCs w:val="30"/>
          <w:cs/>
        </w:rPr>
        <w:t xml:space="preserve">เมื่อวันที่ </w:t>
      </w:r>
      <w:r w:rsidRPr="00937EE5">
        <w:rPr>
          <w:sz w:val="30"/>
          <w:szCs w:val="30"/>
          <w:lang w:val="en-US"/>
        </w:rPr>
        <w:t xml:space="preserve">7 </w:t>
      </w:r>
      <w:r w:rsidRPr="00937EE5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937EE5">
        <w:rPr>
          <w:sz w:val="30"/>
          <w:szCs w:val="30"/>
          <w:lang w:val="en-US"/>
        </w:rPr>
        <w:t xml:space="preserve">2563 </w:t>
      </w:r>
      <w:r w:rsidRPr="00937EE5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937EE5">
        <w:rPr>
          <w:sz w:val="30"/>
          <w:szCs w:val="30"/>
          <w:lang w:val="en-US"/>
        </w:rPr>
        <w:t xml:space="preserve">5 </w:t>
      </w:r>
      <w:r w:rsidRPr="00937EE5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937EE5">
        <w:rPr>
          <w:sz w:val="30"/>
          <w:szCs w:val="30"/>
          <w:lang w:val="en-US"/>
        </w:rPr>
        <w:t xml:space="preserve">12 </w:t>
      </w:r>
      <w:r w:rsidRPr="00937EE5">
        <w:rPr>
          <w:rFonts w:hint="cs"/>
          <w:sz w:val="30"/>
          <w:szCs w:val="30"/>
          <w:cs/>
          <w:lang w:val="en-US"/>
        </w:rPr>
        <w:t xml:space="preserve">มีนาคม </w:t>
      </w:r>
      <w:r w:rsidRPr="00937EE5">
        <w:rPr>
          <w:sz w:val="30"/>
          <w:szCs w:val="30"/>
          <w:lang w:val="en-US"/>
        </w:rPr>
        <w:t xml:space="preserve">2564 </w:t>
      </w:r>
      <w:r w:rsidRPr="00937EE5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08E4F014" w14:textId="407C5082" w:rsidR="009A7F02" w:rsidRPr="00937EE5" w:rsidRDefault="009A7F0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1DAF519" w14:textId="24ACA859" w:rsidR="009A7F02" w:rsidRDefault="009A7F02" w:rsidP="009A7F02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0EC32BE3" w14:textId="7C296A3B" w:rsidR="00167208" w:rsidRDefault="00167208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F3C3145" w14:textId="77777777" w:rsidR="009A7F02" w:rsidRDefault="009A7F02" w:rsidP="009A7F02">
      <w:pPr>
        <w:pStyle w:val="Caption"/>
      </w:pPr>
      <w:r>
        <w:rPr>
          <w:rFonts w:hint="cs"/>
          <w:cs/>
        </w:rPr>
        <w:lastRenderedPageBreak/>
        <w:t>เรื่องอื่น</w:t>
      </w:r>
    </w:p>
    <w:p w14:paraId="633ADAFD" w14:textId="77777777" w:rsidR="009A7F02" w:rsidRDefault="009A7F02" w:rsidP="009A7F02">
      <w:pPr>
        <w:pStyle w:val="Bo-Blankline"/>
        <w:rPr>
          <w:lang w:val="en-US"/>
        </w:rPr>
      </w:pPr>
    </w:p>
    <w:p w14:paraId="63EFFB38" w14:textId="77777777" w:rsidR="009A7F02" w:rsidRPr="0022236C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>
        <w:rPr>
          <w:rFonts w:asciiTheme="majorBidi" w:hAnsiTheme="majorBidi"/>
          <w:spacing w:val="-2"/>
          <w:sz w:val="30"/>
          <w:szCs w:val="30"/>
        </w:rPr>
        <w:t>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>
        <w:rPr>
          <w:rFonts w:asciiTheme="majorBidi" w:hAnsiTheme="majorBidi"/>
          <w:spacing w:val="-2"/>
          <w:sz w:val="30"/>
          <w:szCs w:val="30"/>
        </w:rPr>
        <w:t>2553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>
        <w:rPr>
          <w:rFonts w:asciiTheme="majorBidi" w:hAnsiTheme="majorBidi"/>
          <w:spacing w:val="-2"/>
          <w:sz w:val="30"/>
          <w:szCs w:val="30"/>
        </w:rPr>
        <w:t>396,000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08856EFC" w14:textId="77777777" w:rsidR="009A7F02" w:rsidRPr="0022236C" w:rsidRDefault="009A7F02" w:rsidP="009A7F02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01FF72A5" w14:textId="6F837288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6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>
        <w:rPr>
          <w:rFonts w:asciiTheme="majorBidi" w:hAnsiTheme="majorBidi"/>
          <w:spacing w:val="-2"/>
          <w:sz w:val="30"/>
          <w:szCs w:val="30"/>
        </w:rPr>
        <w:t>1/2562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ในขณะนี้ ศอ.บต. ได้ประสานให้หน่วยงานที่เกี่ยวข้องกับแผนการลงทุนภาคเอกชน ได้ไปดำเนินการต่อไป อาทิ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กรมโยธาธิการและผังเมือง กระทรวงมหาดไทย และองค์การบริหารจังหวัดสงขลา พิจารณาดำเนินการปรับเปลี่ยน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>
        <w:rPr>
          <w:rFonts w:asciiTheme="majorBidi" w:hAnsiTheme="majorBidi"/>
          <w:spacing w:val="-2"/>
          <w:sz w:val="30"/>
          <w:szCs w:val="30"/>
        </w:rPr>
        <w:t>3,700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 อ.จะนะ จ.สงขลา </w:t>
      </w:r>
      <w:r w:rsidRPr="0051637A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51637A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51637A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51637A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51637A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51637A">
        <w:rPr>
          <w:rFonts w:asciiTheme="majorBidi" w:hAnsiTheme="majorBidi"/>
          <w:sz w:val="30"/>
          <w:szCs w:val="30"/>
        </w:rPr>
        <w:t>2564</w:t>
      </w:r>
      <w:r w:rsidRPr="0051637A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FDDE727" w14:textId="77777777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3EF99A63" w14:textId="77777777" w:rsidR="009A7F02" w:rsidRPr="0022236C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การบูรณาการ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รองนายกรัฐมนตรี พลเอกประวิตร วงษ์สุวรรณ เป็นผู้รับมอบอำนาจทำการแทนนายกรัฐมนตรี เป็นหน่วยงานเจ้าของแผนงานทำ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lastRenderedPageBreak/>
        <w:t>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(ภายในเดือนมีนาคม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) และก็เป็นหน้าที่ของบริษัท ที่ต้องทำ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22236C">
        <w:rPr>
          <w:rFonts w:asciiTheme="majorBidi" w:hAnsiTheme="majorBidi"/>
          <w:spacing w:val="-2"/>
          <w:sz w:val="30"/>
          <w:szCs w:val="30"/>
        </w:rPr>
        <w:t>EHIA</w:t>
      </w:r>
    </w:p>
    <w:p w14:paraId="08A4A2EE" w14:textId="77777777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2F0B4B92" w14:textId="1D96D525" w:rsidR="009A7F02" w:rsidRDefault="009A7F02" w:rsidP="009A7F02">
      <w:pPr>
        <w:pStyle w:val="Bo-Blankline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="00D67C92" w:rsidRPr="00D67C92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34FC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5F5EE1F9" w14:textId="77777777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pacing w:val="2"/>
          <w:sz w:val="16"/>
          <w:szCs w:val="16"/>
          <w:cs/>
        </w:rPr>
      </w:pPr>
    </w:p>
    <w:p w14:paraId="561007AA" w14:textId="61C31F71" w:rsidR="009A7F02" w:rsidRDefault="009A7F02" w:rsidP="009A7F02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25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>
        <w:rPr>
          <w:rFonts w:asciiTheme="majorBidi" w:hAnsiTheme="majorBidi"/>
          <w:spacing w:val="-2"/>
          <w:sz w:val="30"/>
          <w:szCs w:val="30"/>
        </w:rPr>
        <w:t>400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>
        <w:rPr>
          <w:rFonts w:asciiTheme="majorBidi" w:hAnsiTheme="majorBidi"/>
          <w:spacing w:val="-2"/>
          <w:sz w:val="30"/>
          <w:szCs w:val="30"/>
        </w:rPr>
        <w:t>7.92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เป็นระยะเวลา </w:t>
      </w:r>
      <w:r>
        <w:rPr>
          <w:rFonts w:asciiTheme="majorBidi" w:hAnsiTheme="majorBidi"/>
          <w:spacing w:val="-2"/>
          <w:sz w:val="30"/>
          <w:szCs w:val="30"/>
        </w:rPr>
        <w:t>20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>
        <w:rPr>
          <w:rFonts w:asciiTheme="majorBidi" w:hAnsiTheme="majorBidi"/>
          <w:spacing w:val="-2"/>
          <w:sz w:val="30"/>
          <w:szCs w:val="30"/>
        </w:rPr>
        <w:t>5.78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12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159A27C4" w14:textId="634A227B" w:rsidR="000E6339" w:rsidRPr="000E6339" w:rsidRDefault="000E6339" w:rsidP="009A7F02">
      <w:pPr>
        <w:ind w:left="540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2E19B51B" w14:textId="0EEE6556" w:rsidR="000E6339" w:rsidRPr="000E6339" w:rsidRDefault="000E6339" w:rsidP="009A7F02">
      <w:pPr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en-US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บริษัทฯ ได้ลงนามในสัญญาให้เอกชนลงทุนก่อสร้างและบริหารจัดการขยะมูลฝอยกับองค์การบริหารส่วนจังหวัดสงขลา</w:t>
      </w:r>
    </w:p>
    <w:p w14:paraId="2210C9F3" w14:textId="7920388E" w:rsidR="000E6339" w:rsidRDefault="000E6339" w:rsidP="009A7F02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4269226" w14:textId="2BE1B75E" w:rsidR="000E6339" w:rsidRDefault="000E6339" w:rsidP="000E6339">
      <w:pPr>
        <w:jc w:val="thaiDistribute"/>
        <w:rPr>
          <w:lang w:val="en-US"/>
        </w:rPr>
      </w:pPr>
    </w:p>
    <w:sectPr w:rsidR="000E6339" w:rsidSect="007D6448">
      <w:headerReference w:type="default" r:id="rId14"/>
      <w:footerReference w:type="default" r:id="rId15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5F876" w14:textId="77777777" w:rsidR="00A11FE9" w:rsidRDefault="00A11FE9">
      <w:r>
        <w:separator/>
      </w:r>
    </w:p>
  </w:endnote>
  <w:endnote w:type="continuationSeparator" w:id="0">
    <w:p w14:paraId="376F19B4" w14:textId="77777777" w:rsidR="00A11FE9" w:rsidRDefault="00A1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FEA6D" w14:textId="0B0FF7E8" w:rsidR="00F16E6E" w:rsidRPr="00FF32BF" w:rsidRDefault="00F16E6E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4030F" w14:textId="77777777" w:rsidR="00F16E6E" w:rsidRPr="00D83821" w:rsidRDefault="00F16E6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D8904" w14:textId="77777777" w:rsidR="00F16E6E" w:rsidRPr="00D83821" w:rsidRDefault="00F16E6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0EFF4" w14:textId="77777777" w:rsidR="00F16E6E" w:rsidRPr="00D83821" w:rsidRDefault="00F16E6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4076B" w14:textId="77777777" w:rsidR="00A11FE9" w:rsidRDefault="00A11FE9">
      <w:r>
        <w:separator/>
      </w:r>
    </w:p>
  </w:footnote>
  <w:footnote w:type="continuationSeparator" w:id="0">
    <w:p w14:paraId="6DB5DD76" w14:textId="77777777" w:rsidR="00A11FE9" w:rsidRDefault="00A11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01C82" w14:textId="77777777" w:rsidR="00F16E6E" w:rsidRDefault="00F16E6E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A325C81" w14:textId="77777777" w:rsidR="00F16E6E" w:rsidRDefault="00F16E6E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1379F5" w14:textId="2198FB08" w:rsidR="00F16E6E" w:rsidRPr="00E22BD2" w:rsidRDefault="00F16E6E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B3A9595" w14:textId="77777777" w:rsidR="00F16E6E" w:rsidRPr="00E7342D" w:rsidRDefault="00F16E6E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A626D" w14:textId="77777777" w:rsidR="00F16E6E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54EC445" w14:textId="77777777" w:rsidR="00F16E6E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9CC4849" w14:textId="6A4943C9" w:rsidR="00F16E6E" w:rsidRPr="00E22BD2" w:rsidRDefault="00F16E6E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F16E6E" w:rsidRPr="00E7342D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299F1" w14:textId="77777777" w:rsidR="00F16E6E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A87277" w14:textId="77777777" w:rsidR="00F16E6E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3C16C0" w14:textId="2C323DE1" w:rsidR="00F16E6E" w:rsidRPr="00E22BD2" w:rsidRDefault="00F16E6E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F16E6E" w:rsidRPr="00E7342D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17"/>
  </w:num>
  <w:num w:numId="2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C43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00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968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040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BBD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F13"/>
    <w:rsid w:val="000540BB"/>
    <w:rsid w:val="0005413E"/>
    <w:rsid w:val="00054473"/>
    <w:rsid w:val="0005491A"/>
    <w:rsid w:val="00054B6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3B6"/>
    <w:rsid w:val="00057408"/>
    <w:rsid w:val="00057D43"/>
    <w:rsid w:val="00060224"/>
    <w:rsid w:val="000602DE"/>
    <w:rsid w:val="000603B8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5282"/>
    <w:rsid w:val="0007576D"/>
    <w:rsid w:val="000757D0"/>
    <w:rsid w:val="00076255"/>
    <w:rsid w:val="000764DF"/>
    <w:rsid w:val="00076683"/>
    <w:rsid w:val="00076E00"/>
    <w:rsid w:val="00077315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9E7"/>
    <w:rsid w:val="00086B7B"/>
    <w:rsid w:val="000874F1"/>
    <w:rsid w:val="00087673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2A3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22"/>
    <w:rsid w:val="000B3152"/>
    <w:rsid w:val="000B3394"/>
    <w:rsid w:val="000B3823"/>
    <w:rsid w:val="000B38F0"/>
    <w:rsid w:val="000B3BD0"/>
    <w:rsid w:val="000B3D66"/>
    <w:rsid w:val="000B3F3D"/>
    <w:rsid w:val="000B4032"/>
    <w:rsid w:val="000B48CD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5F9A"/>
    <w:rsid w:val="000B63D5"/>
    <w:rsid w:val="000B6414"/>
    <w:rsid w:val="000B6506"/>
    <w:rsid w:val="000B653B"/>
    <w:rsid w:val="000B6632"/>
    <w:rsid w:val="000B6BB9"/>
    <w:rsid w:val="000B73A9"/>
    <w:rsid w:val="000B75CD"/>
    <w:rsid w:val="000B7664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B13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60B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3AA6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339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757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3E3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3C9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208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0EC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606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6A6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0E5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0CF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33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3C2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A69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E5C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1F7F9F"/>
    <w:rsid w:val="002001F3"/>
    <w:rsid w:val="00200D97"/>
    <w:rsid w:val="00201378"/>
    <w:rsid w:val="00201688"/>
    <w:rsid w:val="00202402"/>
    <w:rsid w:val="00202639"/>
    <w:rsid w:val="0020295D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6E52"/>
    <w:rsid w:val="0021713D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F97"/>
    <w:rsid w:val="0022343A"/>
    <w:rsid w:val="00224189"/>
    <w:rsid w:val="002244ED"/>
    <w:rsid w:val="0022466A"/>
    <w:rsid w:val="00224937"/>
    <w:rsid w:val="00224BEB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79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A27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35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8DC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1DD2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19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87DF6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5F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605"/>
    <w:rsid w:val="002A1CB5"/>
    <w:rsid w:val="002A1CF2"/>
    <w:rsid w:val="002A2065"/>
    <w:rsid w:val="002A22DD"/>
    <w:rsid w:val="002A3209"/>
    <w:rsid w:val="002A3918"/>
    <w:rsid w:val="002A3933"/>
    <w:rsid w:val="002A3C5F"/>
    <w:rsid w:val="002A481A"/>
    <w:rsid w:val="002A48BA"/>
    <w:rsid w:val="002A4B0A"/>
    <w:rsid w:val="002A4DCF"/>
    <w:rsid w:val="002A5535"/>
    <w:rsid w:val="002A560C"/>
    <w:rsid w:val="002A5903"/>
    <w:rsid w:val="002A59C3"/>
    <w:rsid w:val="002A5B3B"/>
    <w:rsid w:val="002A5D4D"/>
    <w:rsid w:val="002A5FDA"/>
    <w:rsid w:val="002A60BD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A57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3D82"/>
    <w:rsid w:val="002B42DB"/>
    <w:rsid w:val="002B45AA"/>
    <w:rsid w:val="002B4DCC"/>
    <w:rsid w:val="002B5428"/>
    <w:rsid w:val="002B54B1"/>
    <w:rsid w:val="002B55EA"/>
    <w:rsid w:val="002B564F"/>
    <w:rsid w:val="002B5EBB"/>
    <w:rsid w:val="002B5EC1"/>
    <w:rsid w:val="002B6FCF"/>
    <w:rsid w:val="002B7094"/>
    <w:rsid w:val="002B72D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2F2D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A92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C0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2D5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2D7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10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009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4F4D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67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3FEE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A6B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32D"/>
    <w:rsid w:val="0034162E"/>
    <w:rsid w:val="003417FE"/>
    <w:rsid w:val="003418B3"/>
    <w:rsid w:val="00341C84"/>
    <w:rsid w:val="00341DAC"/>
    <w:rsid w:val="00342079"/>
    <w:rsid w:val="00342292"/>
    <w:rsid w:val="003424A1"/>
    <w:rsid w:val="003425E4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65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5D5F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3B0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82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863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8EA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BAC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70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716"/>
    <w:rsid w:val="003A5ABD"/>
    <w:rsid w:val="003A5EBF"/>
    <w:rsid w:val="003A6185"/>
    <w:rsid w:val="003A646A"/>
    <w:rsid w:val="003A65A9"/>
    <w:rsid w:val="003A666C"/>
    <w:rsid w:val="003A6A9F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446"/>
    <w:rsid w:val="003B4A0F"/>
    <w:rsid w:val="003B52FD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2B"/>
    <w:rsid w:val="003C748C"/>
    <w:rsid w:val="003C7BC9"/>
    <w:rsid w:val="003C7D1B"/>
    <w:rsid w:val="003C7DCF"/>
    <w:rsid w:val="003D08DA"/>
    <w:rsid w:val="003D0BF5"/>
    <w:rsid w:val="003D0D76"/>
    <w:rsid w:val="003D0E4A"/>
    <w:rsid w:val="003D110B"/>
    <w:rsid w:val="003D13A6"/>
    <w:rsid w:val="003D13C1"/>
    <w:rsid w:val="003D14C2"/>
    <w:rsid w:val="003D178E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1BE"/>
    <w:rsid w:val="003D5425"/>
    <w:rsid w:val="003D5A0F"/>
    <w:rsid w:val="003D5B1A"/>
    <w:rsid w:val="003D5DBA"/>
    <w:rsid w:val="003D5F15"/>
    <w:rsid w:val="003D5F4F"/>
    <w:rsid w:val="003D6554"/>
    <w:rsid w:val="003D65CC"/>
    <w:rsid w:val="003D66D7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9F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DEC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5BD5"/>
    <w:rsid w:val="0041617A"/>
    <w:rsid w:val="004161C7"/>
    <w:rsid w:val="0041645D"/>
    <w:rsid w:val="00416508"/>
    <w:rsid w:val="0041695B"/>
    <w:rsid w:val="00416EBE"/>
    <w:rsid w:val="00416FF6"/>
    <w:rsid w:val="00417341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13F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98"/>
    <w:rsid w:val="004607BA"/>
    <w:rsid w:val="004607D4"/>
    <w:rsid w:val="00460838"/>
    <w:rsid w:val="00460C78"/>
    <w:rsid w:val="00460CBF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A00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81"/>
    <w:rsid w:val="00472FD7"/>
    <w:rsid w:val="00473BBB"/>
    <w:rsid w:val="00473DB0"/>
    <w:rsid w:val="00473FAA"/>
    <w:rsid w:val="00474333"/>
    <w:rsid w:val="0047436B"/>
    <w:rsid w:val="004744FB"/>
    <w:rsid w:val="00474711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069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1AA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529"/>
    <w:rsid w:val="004A552B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4B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1D4D"/>
    <w:rsid w:val="004C1F1E"/>
    <w:rsid w:val="004C23E2"/>
    <w:rsid w:val="004C2543"/>
    <w:rsid w:val="004C2906"/>
    <w:rsid w:val="004C2B3A"/>
    <w:rsid w:val="004C2DF5"/>
    <w:rsid w:val="004C2F97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477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2B6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740"/>
    <w:rsid w:val="004F4BAA"/>
    <w:rsid w:val="004F4D52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7E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C6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4932"/>
    <w:rsid w:val="005151E1"/>
    <w:rsid w:val="0051536C"/>
    <w:rsid w:val="00515507"/>
    <w:rsid w:val="0051555A"/>
    <w:rsid w:val="00515681"/>
    <w:rsid w:val="005156E4"/>
    <w:rsid w:val="00515D84"/>
    <w:rsid w:val="0051614E"/>
    <w:rsid w:val="00516250"/>
    <w:rsid w:val="0051637A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789"/>
    <w:rsid w:val="00530AED"/>
    <w:rsid w:val="00530C04"/>
    <w:rsid w:val="00530C6E"/>
    <w:rsid w:val="0053224B"/>
    <w:rsid w:val="0053245A"/>
    <w:rsid w:val="0053261C"/>
    <w:rsid w:val="00532677"/>
    <w:rsid w:val="005326EF"/>
    <w:rsid w:val="00532769"/>
    <w:rsid w:val="005335B2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036"/>
    <w:rsid w:val="00541D71"/>
    <w:rsid w:val="005420D9"/>
    <w:rsid w:val="00542649"/>
    <w:rsid w:val="005426AB"/>
    <w:rsid w:val="00542B93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1DCE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0B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5F9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4E94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59C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3C0"/>
    <w:rsid w:val="005A28D9"/>
    <w:rsid w:val="005A294E"/>
    <w:rsid w:val="005A2982"/>
    <w:rsid w:val="005A29B7"/>
    <w:rsid w:val="005A2CDC"/>
    <w:rsid w:val="005A2CE9"/>
    <w:rsid w:val="005A3039"/>
    <w:rsid w:val="005A337F"/>
    <w:rsid w:val="005A3564"/>
    <w:rsid w:val="005A3760"/>
    <w:rsid w:val="005A38B8"/>
    <w:rsid w:val="005A3D54"/>
    <w:rsid w:val="005A3E45"/>
    <w:rsid w:val="005A440E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B17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4A7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D2A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5D40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878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01"/>
    <w:rsid w:val="00620539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573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3E1B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980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395"/>
    <w:rsid w:val="00680481"/>
    <w:rsid w:val="00680714"/>
    <w:rsid w:val="00680814"/>
    <w:rsid w:val="00680BB5"/>
    <w:rsid w:val="00680F87"/>
    <w:rsid w:val="0068162B"/>
    <w:rsid w:val="006818A7"/>
    <w:rsid w:val="00681B5E"/>
    <w:rsid w:val="00681BE3"/>
    <w:rsid w:val="00681C1E"/>
    <w:rsid w:val="00681F6B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3FAF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B9A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04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36D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97CEF"/>
    <w:rsid w:val="006A0612"/>
    <w:rsid w:val="006A089B"/>
    <w:rsid w:val="006A0DC6"/>
    <w:rsid w:val="006A0DEA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967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A3"/>
    <w:rsid w:val="006B33DA"/>
    <w:rsid w:val="006B3561"/>
    <w:rsid w:val="006B3760"/>
    <w:rsid w:val="006B3893"/>
    <w:rsid w:val="006B3A65"/>
    <w:rsid w:val="006B44EF"/>
    <w:rsid w:val="006B4605"/>
    <w:rsid w:val="006B4658"/>
    <w:rsid w:val="006B48BF"/>
    <w:rsid w:val="006B4B53"/>
    <w:rsid w:val="006B4C28"/>
    <w:rsid w:val="006B4D2C"/>
    <w:rsid w:val="006B4F37"/>
    <w:rsid w:val="006B5266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1D"/>
    <w:rsid w:val="006C4EDA"/>
    <w:rsid w:val="006C5444"/>
    <w:rsid w:val="006C5645"/>
    <w:rsid w:val="006C58A6"/>
    <w:rsid w:val="006C6086"/>
    <w:rsid w:val="006C6142"/>
    <w:rsid w:val="006C6279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C7A1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3F7B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98E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9D0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58F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A05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2DF"/>
    <w:rsid w:val="00737858"/>
    <w:rsid w:val="00737DB8"/>
    <w:rsid w:val="0074022A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722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1A7B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90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0D9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852"/>
    <w:rsid w:val="00773D1A"/>
    <w:rsid w:val="00774A0B"/>
    <w:rsid w:val="00774B4C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485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17A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6D"/>
    <w:rsid w:val="00793F86"/>
    <w:rsid w:val="0079474D"/>
    <w:rsid w:val="007947F9"/>
    <w:rsid w:val="0079507B"/>
    <w:rsid w:val="007950D3"/>
    <w:rsid w:val="007951AA"/>
    <w:rsid w:val="00795422"/>
    <w:rsid w:val="00795539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C9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80F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8C9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57F"/>
    <w:rsid w:val="007D299E"/>
    <w:rsid w:val="007D328F"/>
    <w:rsid w:val="007D32C0"/>
    <w:rsid w:val="007D347C"/>
    <w:rsid w:val="007D3A08"/>
    <w:rsid w:val="007D3AD6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57A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879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0F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14C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7F8"/>
    <w:rsid w:val="00800844"/>
    <w:rsid w:val="0080095A"/>
    <w:rsid w:val="008009DF"/>
    <w:rsid w:val="00800C48"/>
    <w:rsid w:val="00800E16"/>
    <w:rsid w:val="00800EA2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6F17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48D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18F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8D0"/>
    <w:rsid w:val="00870DB3"/>
    <w:rsid w:val="0087136F"/>
    <w:rsid w:val="00871890"/>
    <w:rsid w:val="00871C28"/>
    <w:rsid w:val="00872025"/>
    <w:rsid w:val="00872376"/>
    <w:rsid w:val="00872D3A"/>
    <w:rsid w:val="0087325B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77FB3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9C0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46B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3B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5B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04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085"/>
    <w:rsid w:val="008C764D"/>
    <w:rsid w:val="008C76A0"/>
    <w:rsid w:val="008C78EB"/>
    <w:rsid w:val="008C7BBB"/>
    <w:rsid w:val="008C7F63"/>
    <w:rsid w:val="008D017C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0A8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57B6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47D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B73"/>
    <w:rsid w:val="00911DF2"/>
    <w:rsid w:val="009122B1"/>
    <w:rsid w:val="0091250A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86B"/>
    <w:rsid w:val="00932B26"/>
    <w:rsid w:val="00933BB6"/>
    <w:rsid w:val="00933FAC"/>
    <w:rsid w:val="009343CB"/>
    <w:rsid w:val="00934545"/>
    <w:rsid w:val="0093528C"/>
    <w:rsid w:val="009356CD"/>
    <w:rsid w:val="00935919"/>
    <w:rsid w:val="00935B60"/>
    <w:rsid w:val="00935DC6"/>
    <w:rsid w:val="00936079"/>
    <w:rsid w:val="00936641"/>
    <w:rsid w:val="0093726A"/>
    <w:rsid w:val="00937745"/>
    <w:rsid w:val="0093776F"/>
    <w:rsid w:val="009379E2"/>
    <w:rsid w:val="00937C48"/>
    <w:rsid w:val="00937EE5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8BA"/>
    <w:rsid w:val="00963E19"/>
    <w:rsid w:val="00963F4F"/>
    <w:rsid w:val="009643CF"/>
    <w:rsid w:val="00964597"/>
    <w:rsid w:val="009647A7"/>
    <w:rsid w:val="0096484D"/>
    <w:rsid w:val="00964A40"/>
    <w:rsid w:val="00964DFB"/>
    <w:rsid w:val="00964E66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95C"/>
    <w:rsid w:val="0096707F"/>
    <w:rsid w:val="0096751E"/>
    <w:rsid w:val="00967690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2D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8B"/>
    <w:rsid w:val="00984BB3"/>
    <w:rsid w:val="00984C7F"/>
    <w:rsid w:val="00984DF7"/>
    <w:rsid w:val="00984F04"/>
    <w:rsid w:val="00985696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90A"/>
    <w:rsid w:val="00986A62"/>
    <w:rsid w:val="00986F8A"/>
    <w:rsid w:val="0098710E"/>
    <w:rsid w:val="0098712A"/>
    <w:rsid w:val="00987163"/>
    <w:rsid w:val="00987457"/>
    <w:rsid w:val="009878DC"/>
    <w:rsid w:val="00987922"/>
    <w:rsid w:val="009879A8"/>
    <w:rsid w:val="00987D5E"/>
    <w:rsid w:val="00987E2D"/>
    <w:rsid w:val="00987F87"/>
    <w:rsid w:val="0099009A"/>
    <w:rsid w:val="00990411"/>
    <w:rsid w:val="00990E4E"/>
    <w:rsid w:val="00990E55"/>
    <w:rsid w:val="00990FA9"/>
    <w:rsid w:val="00990FF2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2E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C24"/>
    <w:rsid w:val="009A6E01"/>
    <w:rsid w:val="009A6FAE"/>
    <w:rsid w:val="009A7F02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E97"/>
    <w:rsid w:val="009C6118"/>
    <w:rsid w:val="009C66EF"/>
    <w:rsid w:val="009C6BC7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759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6A7D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0D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657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132A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67A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1B3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1FE9"/>
    <w:rsid w:val="00A1210E"/>
    <w:rsid w:val="00A121E8"/>
    <w:rsid w:val="00A12708"/>
    <w:rsid w:val="00A1274B"/>
    <w:rsid w:val="00A128FC"/>
    <w:rsid w:val="00A12970"/>
    <w:rsid w:val="00A12AE7"/>
    <w:rsid w:val="00A12C3C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EF1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F0"/>
    <w:rsid w:val="00A34009"/>
    <w:rsid w:val="00A34683"/>
    <w:rsid w:val="00A34BBD"/>
    <w:rsid w:val="00A34C87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2DF"/>
    <w:rsid w:val="00A41435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933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307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EE"/>
    <w:rsid w:val="00A706BD"/>
    <w:rsid w:val="00A706C1"/>
    <w:rsid w:val="00A70BB7"/>
    <w:rsid w:val="00A70D00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9BB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8DF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219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D66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573"/>
    <w:rsid w:val="00AC4CA0"/>
    <w:rsid w:val="00AC4E87"/>
    <w:rsid w:val="00AC4FCB"/>
    <w:rsid w:val="00AC50CC"/>
    <w:rsid w:val="00AC50FC"/>
    <w:rsid w:val="00AC515E"/>
    <w:rsid w:val="00AC52BA"/>
    <w:rsid w:val="00AC545B"/>
    <w:rsid w:val="00AC5BD9"/>
    <w:rsid w:val="00AC601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0BD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5B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C2B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CF3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A47"/>
    <w:rsid w:val="00B14F8C"/>
    <w:rsid w:val="00B1500D"/>
    <w:rsid w:val="00B154D6"/>
    <w:rsid w:val="00B15523"/>
    <w:rsid w:val="00B15B5F"/>
    <w:rsid w:val="00B15D56"/>
    <w:rsid w:val="00B1601B"/>
    <w:rsid w:val="00B16372"/>
    <w:rsid w:val="00B164DB"/>
    <w:rsid w:val="00B166FC"/>
    <w:rsid w:val="00B16746"/>
    <w:rsid w:val="00B170C0"/>
    <w:rsid w:val="00B17306"/>
    <w:rsid w:val="00B174D2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930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08A"/>
    <w:rsid w:val="00B42DE6"/>
    <w:rsid w:val="00B42FF5"/>
    <w:rsid w:val="00B43037"/>
    <w:rsid w:val="00B432BF"/>
    <w:rsid w:val="00B43338"/>
    <w:rsid w:val="00B437FC"/>
    <w:rsid w:val="00B43C7F"/>
    <w:rsid w:val="00B43CD5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48B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376"/>
    <w:rsid w:val="00B52485"/>
    <w:rsid w:val="00B52FBC"/>
    <w:rsid w:val="00B5364F"/>
    <w:rsid w:val="00B5398A"/>
    <w:rsid w:val="00B53F97"/>
    <w:rsid w:val="00B54067"/>
    <w:rsid w:val="00B54716"/>
    <w:rsid w:val="00B547BA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08B"/>
    <w:rsid w:val="00B560D7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944"/>
    <w:rsid w:val="00B6496A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5CA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C5A"/>
    <w:rsid w:val="00B838A7"/>
    <w:rsid w:val="00B838E2"/>
    <w:rsid w:val="00B84224"/>
    <w:rsid w:val="00B8491D"/>
    <w:rsid w:val="00B84CE7"/>
    <w:rsid w:val="00B84F9A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AB8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2D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624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1E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BB8"/>
    <w:rsid w:val="00BC7F15"/>
    <w:rsid w:val="00BD0448"/>
    <w:rsid w:val="00BD08D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1DBC"/>
    <w:rsid w:val="00BE2712"/>
    <w:rsid w:val="00BE28A9"/>
    <w:rsid w:val="00BE291F"/>
    <w:rsid w:val="00BE29BA"/>
    <w:rsid w:val="00BE2C73"/>
    <w:rsid w:val="00BE3888"/>
    <w:rsid w:val="00BE39C0"/>
    <w:rsid w:val="00BE3E48"/>
    <w:rsid w:val="00BE4451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0C8A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43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BC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21B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0BF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564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DC3"/>
    <w:rsid w:val="00C76FEB"/>
    <w:rsid w:val="00C77387"/>
    <w:rsid w:val="00C77735"/>
    <w:rsid w:val="00C80002"/>
    <w:rsid w:val="00C80360"/>
    <w:rsid w:val="00C810EE"/>
    <w:rsid w:val="00C811C8"/>
    <w:rsid w:val="00C813C0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5EA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436"/>
    <w:rsid w:val="00C915BD"/>
    <w:rsid w:val="00C91C7B"/>
    <w:rsid w:val="00C91DC9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165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409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6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1C1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6FC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BEC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3DD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3F4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B6C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3BE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B8C"/>
    <w:rsid w:val="00D32F68"/>
    <w:rsid w:val="00D32FF8"/>
    <w:rsid w:val="00D3303B"/>
    <w:rsid w:val="00D3335A"/>
    <w:rsid w:val="00D338C7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135"/>
    <w:rsid w:val="00D41766"/>
    <w:rsid w:val="00D41770"/>
    <w:rsid w:val="00D41779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C84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0C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0D1"/>
    <w:rsid w:val="00D65433"/>
    <w:rsid w:val="00D655EB"/>
    <w:rsid w:val="00D6560C"/>
    <w:rsid w:val="00D65AB0"/>
    <w:rsid w:val="00D66167"/>
    <w:rsid w:val="00D66434"/>
    <w:rsid w:val="00D665FA"/>
    <w:rsid w:val="00D667B7"/>
    <w:rsid w:val="00D667EE"/>
    <w:rsid w:val="00D67C92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1F5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62A"/>
    <w:rsid w:val="00D83821"/>
    <w:rsid w:val="00D838B1"/>
    <w:rsid w:val="00D83998"/>
    <w:rsid w:val="00D83B21"/>
    <w:rsid w:val="00D83C53"/>
    <w:rsid w:val="00D83CAD"/>
    <w:rsid w:val="00D8417C"/>
    <w:rsid w:val="00D8431D"/>
    <w:rsid w:val="00D845AA"/>
    <w:rsid w:val="00D84D90"/>
    <w:rsid w:val="00D85171"/>
    <w:rsid w:val="00D852BE"/>
    <w:rsid w:val="00D85AB5"/>
    <w:rsid w:val="00D8656D"/>
    <w:rsid w:val="00D868EA"/>
    <w:rsid w:val="00D86C73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77D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ADC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BC0"/>
    <w:rsid w:val="00DB2CBE"/>
    <w:rsid w:val="00DB2EFB"/>
    <w:rsid w:val="00DB2F42"/>
    <w:rsid w:val="00DB3AAC"/>
    <w:rsid w:val="00DB3C15"/>
    <w:rsid w:val="00DB3C20"/>
    <w:rsid w:val="00DB40E6"/>
    <w:rsid w:val="00DB43F8"/>
    <w:rsid w:val="00DB4489"/>
    <w:rsid w:val="00DB4588"/>
    <w:rsid w:val="00DB45B2"/>
    <w:rsid w:val="00DB4880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953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D7E55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BED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EA1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74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434"/>
    <w:rsid w:val="00E056F7"/>
    <w:rsid w:val="00E05B01"/>
    <w:rsid w:val="00E05C7C"/>
    <w:rsid w:val="00E05E52"/>
    <w:rsid w:val="00E05FCD"/>
    <w:rsid w:val="00E06188"/>
    <w:rsid w:val="00E06AF5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844"/>
    <w:rsid w:val="00E54A0D"/>
    <w:rsid w:val="00E54D3B"/>
    <w:rsid w:val="00E5525E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1CB"/>
    <w:rsid w:val="00E663CA"/>
    <w:rsid w:val="00E664D3"/>
    <w:rsid w:val="00E666DF"/>
    <w:rsid w:val="00E66F60"/>
    <w:rsid w:val="00E67424"/>
    <w:rsid w:val="00E6799B"/>
    <w:rsid w:val="00E67AC8"/>
    <w:rsid w:val="00E67B2B"/>
    <w:rsid w:val="00E67FE2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11C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6B5"/>
    <w:rsid w:val="00E8714B"/>
    <w:rsid w:val="00E87173"/>
    <w:rsid w:val="00E87174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0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2AE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91A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7EC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BB1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63D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268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5C"/>
    <w:rsid w:val="00F047AF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587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6E6E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CBE"/>
    <w:rsid w:val="00F26EE9"/>
    <w:rsid w:val="00F2706F"/>
    <w:rsid w:val="00F2718A"/>
    <w:rsid w:val="00F27494"/>
    <w:rsid w:val="00F27F38"/>
    <w:rsid w:val="00F30368"/>
    <w:rsid w:val="00F3042C"/>
    <w:rsid w:val="00F3049D"/>
    <w:rsid w:val="00F304E8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292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DB8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2C65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C6"/>
    <w:rsid w:val="00F758FF"/>
    <w:rsid w:val="00F75C8D"/>
    <w:rsid w:val="00F75CD7"/>
    <w:rsid w:val="00F75DF7"/>
    <w:rsid w:val="00F76987"/>
    <w:rsid w:val="00F76B71"/>
    <w:rsid w:val="00F770F8"/>
    <w:rsid w:val="00F774ED"/>
    <w:rsid w:val="00F778F9"/>
    <w:rsid w:val="00F7794A"/>
    <w:rsid w:val="00F805CE"/>
    <w:rsid w:val="00F80FC3"/>
    <w:rsid w:val="00F81224"/>
    <w:rsid w:val="00F813F9"/>
    <w:rsid w:val="00F814CF"/>
    <w:rsid w:val="00F8183B"/>
    <w:rsid w:val="00F81B40"/>
    <w:rsid w:val="00F81C32"/>
    <w:rsid w:val="00F8212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6FCC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C87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2D62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BB2"/>
    <w:rsid w:val="00FC7CAE"/>
    <w:rsid w:val="00FC7D90"/>
    <w:rsid w:val="00FD05C2"/>
    <w:rsid w:val="00FD074C"/>
    <w:rsid w:val="00FD0AB4"/>
    <w:rsid w:val="00FD0DDA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27D7"/>
    <w:rsid w:val="00FD3003"/>
    <w:rsid w:val="00FD364B"/>
    <w:rsid w:val="00FD3831"/>
    <w:rsid w:val="00FD387D"/>
    <w:rsid w:val="00FD3DA5"/>
    <w:rsid w:val="00FD3EF7"/>
    <w:rsid w:val="00FD4C33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733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1B9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0D0D"/>
    <w:rsid w:val="00FF1BD9"/>
    <w:rsid w:val="00FF215D"/>
    <w:rsid w:val="00FF28F8"/>
    <w:rsid w:val="00FF2DB6"/>
    <w:rsid w:val="00FF2FC8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4:defaultImageDpi w14:val="32767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333</TotalTime>
  <Pages>29</Pages>
  <Words>4702</Words>
  <Characters>26804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Palat, Tanwateyanon</cp:lastModifiedBy>
  <cp:revision>20</cp:revision>
  <cp:lastPrinted>2021-11-01T11:10:00Z</cp:lastPrinted>
  <dcterms:created xsi:type="dcterms:W3CDTF">2021-10-29T06:31:00Z</dcterms:created>
  <dcterms:modified xsi:type="dcterms:W3CDTF">2021-11-08T03:28:00Z</dcterms:modified>
</cp:coreProperties>
</file>