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14:paraId="1265B191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058AEB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AF650A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DC3FA49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14:paraId="3B18AFA4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9C2A5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D0BE9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0EA690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14:paraId="40AD1CE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6EB70" w14:textId="678A17F6" w:rsidR="00832E1A" w:rsidRPr="0008263F" w:rsidRDefault="00D94F60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52FEC1" w14:textId="77777777"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040E81" w14:textId="77777777"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14:paraId="354F18B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3B23BC" w14:textId="09972FA5" w:rsidR="00832E1A" w:rsidRPr="0008263F" w:rsidRDefault="00D94F60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D6BE43" w14:textId="77777777"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DD773" w14:textId="77777777"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637E7" w:rsidRPr="0008263F" w14:paraId="72DE32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73F853" w14:textId="5B029840" w:rsidR="00D637E7" w:rsidRPr="0008263F" w:rsidRDefault="00D94F60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0A6BCF" w14:textId="77777777" w:rsidR="00D637E7" w:rsidRPr="0008263F" w:rsidRDefault="00D637E7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D6AE02" w14:textId="77777777" w:rsidR="00D637E7" w:rsidRPr="0008263F" w:rsidRDefault="00FF618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B13EF" w:rsidRPr="0008263F" w14:paraId="614FB82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56A01F" w14:textId="58CB3685" w:rsidR="009B13EF" w:rsidRPr="0008263F" w:rsidRDefault="00D94F60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49B67B" w14:textId="77777777"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EA51C5" w14:textId="77777777" w:rsidR="009B13EF" w:rsidRPr="0008263F" w:rsidRDefault="00FF618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B13EF" w:rsidRPr="0008263F" w14:paraId="2599103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597D60" w14:textId="6A1A5C66" w:rsidR="009B13EF" w:rsidRPr="0008263F" w:rsidRDefault="00D94F60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2B9C59" w14:textId="77777777"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19DF52" w14:textId="77777777" w:rsidR="009B13EF" w:rsidRPr="0008263F" w:rsidRDefault="00BD2A80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  <w:r w:rsidR="00A9432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BD2A80" w:rsidRPr="0008263F" w14:paraId="6FB1D38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1046D3" w14:textId="0ED7F546" w:rsidR="00BD2A80" w:rsidRPr="0008263F" w:rsidRDefault="00D94F6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7A10FB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EA1845" w14:textId="77777777" w:rsidR="00BD2A80" w:rsidRPr="003772AA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86904" w:rsidRPr="0008263F" w14:paraId="1AF4F3A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50F25A" w14:textId="6D86D4F8" w:rsidR="00D86904" w:rsidRPr="00FD22F8" w:rsidRDefault="00D94F6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6E1F7E" w14:textId="77777777" w:rsidR="00D86904" w:rsidRPr="0008263F" w:rsidRDefault="00D86904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AF27A" w14:textId="70F495B4" w:rsidR="00D86904" w:rsidRPr="003772AA" w:rsidRDefault="00D86904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D2A80" w:rsidRPr="0008263F" w14:paraId="437F71D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0DA2D0" w14:textId="5B98F603" w:rsidR="00BD2A80" w:rsidRPr="0008263F" w:rsidRDefault="00D94F6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2BD044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E19E37" w14:textId="77777777" w:rsidR="00BD2A80" w:rsidRPr="003664C6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2A80" w:rsidRPr="0008263F" w14:paraId="35C2EA1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3EC7A8" w14:textId="61C73E51" w:rsidR="00BD2A80" w:rsidRDefault="00D94F6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7E3241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5AA042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D2A80" w:rsidRPr="0008263F" w14:paraId="34B9331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1BEE6E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6D744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CD155B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40A3F74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EA4DC7" w14:textId="77777777"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6A343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A1FE41" w14:textId="77777777"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14:paraId="0B7DC47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533031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CC53B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D744F9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D2A80" w:rsidRPr="0008263F" w14:paraId="474520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627E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57E4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9DD21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2A80" w:rsidRPr="0008263F" w14:paraId="7782303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FA7DA5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300AD" w14:textId="77777777"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2DCF9B" w14:textId="77777777"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880B60D" w14:textId="77777777" w:rsidR="006A34F6" w:rsidRPr="006E4B1C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CD4E52A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68714B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7CF3FC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24CFC1E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514E0B90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A1E74F2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D79356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02101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0316A73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2CD9AE9" w14:textId="77777777"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BCD462" w14:textId="77777777"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5B2C711E" w14:textId="77777777" w:rsidR="00C41766" w:rsidRPr="003772AA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C41766" w:rsidRPr="003772AA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00FE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3772AA">
        <w:rPr>
          <w:rFonts w:ascii="Angsana New" w:hAnsi="Angsana New"/>
          <w:sz w:val="30"/>
          <w:szCs w:val="30"/>
          <w:cs/>
        </w:rPr>
        <w:t>นี้</w:t>
      </w:r>
    </w:p>
    <w:p w14:paraId="52FC6A9B" w14:textId="77777777" w:rsidR="00C41766" w:rsidRPr="00484A70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3892ACED" w14:textId="4C0CB23C" w:rsidR="0054798C" w:rsidRPr="004969BE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772AA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3772AA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3772AA">
        <w:rPr>
          <w:rFonts w:ascii="Angsana New" w:hAnsi="Angsana New"/>
          <w:sz w:val="30"/>
          <w:szCs w:val="30"/>
          <w:cs/>
        </w:rPr>
        <w:t>จาก</w:t>
      </w:r>
      <w:r w:rsidR="003256E1" w:rsidRPr="003772AA">
        <w:rPr>
          <w:rFonts w:ascii="Angsana New" w:hAnsi="Angsana New" w:hint="cs"/>
          <w:sz w:val="30"/>
          <w:szCs w:val="30"/>
          <w:cs/>
        </w:rPr>
        <w:t>คณะ</w:t>
      </w:r>
      <w:r w:rsidRPr="003772A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FF618F">
        <w:rPr>
          <w:rFonts w:ascii="Angsana New" w:hAnsi="Angsana New" w:hint="cs"/>
          <w:sz w:val="30"/>
          <w:szCs w:val="30"/>
          <w:cs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8</w:t>
      </w:r>
      <w:r w:rsidR="002C60CB">
        <w:rPr>
          <w:rFonts w:ascii="Angsana New" w:hAnsi="Angsana New"/>
          <w:sz w:val="30"/>
          <w:szCs w:val="30"/>
        </w:rPr>
        <w:t xml:space="preserve"> </w:t>
      </w:r>
      <w:r w:rsidR="002C60C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D94F60" w:rsidRPr="00D94F60">
        <w:rPr>
          <w:rFonts w:ascii="Angsana New" w:hAnsi="Angsana New"/>
          <w:sz w:val="30"/>
          <w:szCs w:val="30"/>
        </w:rPr>
        <w:t>2564</w:t>
      </w:r>
    </w:p>
    <w:p w14:paraId="6E00DA29" w14:textId="77777777" w:rsidR="00C41766" w:rsidRPr="00484A70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31BE3D79" w14:textId="77777777" w:rsidR="00C41766" w:rsidRPr="00AF10A0" w:rsidRDefault="00C41766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6A49180E" w14:textId="77777777" w:rsidR="00C41766" w:rsidRPr="00484A70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</w:rPr>
      </w:pPr>
    </w:p>
    <w:p w14:paraId="112CCDC5" w14:textId="77777777" w:rsidR="00C41766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969BE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 w:rsidRPr="004969BE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4969BE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br/>
      </w:r>
      <w:r w:rsidRPr="004969BE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14:paraId="7EDEBBA1" w14:textId="77777777" w:rsidR="00EF1D4E" w:rsidRPr="00484A70" w:rsidRDefault="00EF1D4E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41D1111D" w14:textId="6FB2EAE6" w:rsidR="00EF1D4E" w:rsidRPr="00EF1D4E" w:rsidRDefault="00EF1D4E" w:rsidP="00EF1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EF1D4E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บริษัทใหญ่และบริษัทใหญ่ในลำดับสูงสุดในระหว่างปีได้แก่</w:t>
      </w:r>
      <w:r w:rsidR="00E0603F">
        <w:rPr>
          <w:rFonts w:ascii="Angsana New" w:hAnsi="Angsana New"/>
          <w:sz w:val="30"/>
          <w:szCs w:val="30"/>
        </w:rPr>
        <w:t xml:space="preserve"> </w:t>
      </w:r>
      <w:r w:rsidR="00E0603F" w:rsidRPr="00E0603F">
        <w:rPr>
          <w:rFonts w:asciiTheme="majorBidi" w:hAnsiTheme="majorBidi" w:cstheme="majorBidi"/>
          <w:sz w:val="30"/>
          <w:szCs w:val="30"/>
        </w:rPr>
        <w:t>CTJ Holdings</w:t>
      </w:r>
      <w:r w:rsidR="00D94F60" w:rsidRPr="00D94F60">
        <w:rPr>
          <w:rFonts w:asciiTheme="majorBidi" w:hAnsiTheme="majorBidi" w:cstheme="majorBidi"/>
          <w:sz w:val="30"/>
          <w:szCs w:val="30"/>
        </w:rPr>
        <w:t>2</w:t>
      </w:r>
      <w:r w:rsidR="00E0603F" w:rsidRPr="00E0603F">
        <w:rPr>
          <w:rFonts w:asciiTheme="majorBidi" w:hAnsiTheme="majorBidi" w:cstheme="majorBidi"/>
          <w:sz w:val="30"/>
          <w:szCs w:val="30"/>
        </w:rPr>
        <w:t>, Ltd.</w:t>
      </w:r>
      <w:r w:rsidR="00E0603F">
        <w:rPr>
          <w:rFonts w:asciiTheme="majorBidi" w:hAnsiTheme="majorBidi" w:cstheme="majorBidi"/>
          <w:sz w:val="30"/>
          <w:szCs w:val="30"/>
        </w:rPr>
        <w:t xml:space="preserve"> </w:t>
      </w:r>
      <w:r w:rsidRPr="00EF1D4E">
        <w:rPr>
          <w:rFonts w:ascii="Angsana New" w:hAnsi="Angsana New"/>
          <w:sz w:val="30"/>
          <w:szCs w:val="30"/>
        </w:rPr>
        <w:t>(</w:t>
      </w:r>
      <w:r w:rsidRPr="00EF1D4E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D94F60" w:rsidRPr="00D94F60">
        <w:rPr>
          <w:rFonts w:ascii="Angsana New" w:hAnsi="Angsana New"/>
          <w:sz w:val="30"/>
          <w:szCs w:val="30"/>
        </w:rPr>
        <w:t>42</w:t>
      </w:r>
      <w:r w:rsidRPr="00EF1D4E">
        <w:rPr>
          <w:rFonts w:ascii="Angsana New" w:hAnsi="Angsana New"/>
          <w:sz w:val="30"/>
          <w:szCs w:val="30"/>
        </w:rPr>
        <w:t>.</w:t>
      </w:r>
      <w:r w:rsidR="00D94F60" w:rsidRPr="00D94F60">
        <w:rPr>
          <w:rFonts w:ascii="Angsana New" w:hAnsi="Angsana New"/>
          <w:sz w:val="30"/>
          <w:szCs w:val="30"/>
        </w:rPr>
        <w:t>25</w:t>
      </w:r>
      <w:r w:rsidRPr="00EF1D4E">
        <w:rPr>
          <w:rFonts w:ascii="Angsana New" w:hAnsi="Angsana New"/>
          <w:sz w:val="30"/>
          <w:szCs w:val="30"/>
        </w:rPr>
        <w:t>)</w:t>
      </w:r>
      <w:r w:rsidR="00E0603F">
        <w:rPr>
          <w:rFonts w:ascii="Angsana New" w:hAnsi="Angsana New"/>
          <w:sz w:val="30"/>
          <w:szCs w:val="30"/>
        </w:rPr>
        <w:t xml:space="preserve"> </w:t>
      </w:r>
      <w:r w:rsidRPr="00EF1D4E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14:paraId="0C8A68AB" w14:textId="77777777" w:rsidR="00102B46" w:rsidRPr="00484A70" w:rsidRDefault="00102B46" w:rsidP="00E06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34DE2783" w14:textId="77777777" w:rsidR="00842F07" w:rsidRPr="00AF10A0" w:rsidRDefault="0077658B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9E99B1" w14:textId="77777777" w:rsidR="0077658B" w:rsidRPr="00484A70" w:rsidRDefault="0077658B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647AF19E" w14:textId="77777777" w:rsidR="0077658B" w:rsidRPr="00AF10A0" w:rsidRDefault="0077658B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AF10A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B941DD4" w14:textId="77777777" w:rsidR="001074E3" w:rsidRPr="00484A70" w:rsidRDefault="001074E3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5C492947" w14:textId="19B6D065" w:rsidR="00974CA7" w:rsidRPr="004969BE" w:rsidRDefault="00974CA7" w:rsidP="0097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 w:hint="cs"/>
          <w:sz w:val="30"/>
          <w:szCs w:val="30"/>
          <w:cs/>
        </w:rPr>
        <w:t>งบ</w:t>
      </w:r>
      <w:r w:rsidRPr="003772A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>
        <w:rPr>
          <w:rFonts w:ascii="Angsana New" w:hAnsi="Angsana New" w:hint="cs"/>
          <w:sz w:val="30"/>
          <w:szCs w:val="30"/>
          <w:cs/>
        </w:rPr>
        <w:t>แบบย่อ</w:t>
      </w:r>
      <w:r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3772A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3772A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3772AA">
        <w:rPr>
          <w:rFonts w:ascii="Angsana New" w:hAnsi="Angsana New"/>
          <w:sz w:val="30"/>
          <w:szCs w:val="30"/>
          <w:cs/>
        </w:rPr>
        <w:t>จัดทำ</w:t>
      </w:r>
      <w:r w:rsidR="00C62C1F">
        <w:rPr>
          <w:rFonts w:ascii="Angsana New" w:hAnsi="Angsana New"/>
          <w:sz w:val="30"/>
          <w:szCs w:val="30"/>
          <w:cs/>
        </w:rPr>
        <w:br/>
      </w:r>
      <w:r w:rsidRPr="00C62C1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C62C1F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C62C1F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C62C1F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34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 xml:space="preserve">เรื่อง </w:t>
      </w:r>
      <w:r w:rsidRPr="003772AA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3772AA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772AA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F64DE5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4969BE">
        <w:rPr>
          <w:rFonts w:ascii="Angsana New" w:hAnsi="Angsana New"/>
          <w:sz w:val="30"/>
          <w:szCs w:val="30"/>
        </w:rPr>
        <w:t xml:space="preserve"> </w:t>
      </w:r>
    </w:p>
    <w:p w14:paraId="7DC16BC5" w14:textId="77777777" w:rsidR="00C96B00" w:rsidRPr="00484A70" w:rsidRDefault="00C96B00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2"/>
          <w:szCs w:val="22"/>
        </w:rPr>
      </w:pPr>
    </w:p>
    <w:p w14:paraId="005062C0" w14:textId="036AE771" w:rsidR="00B62EDB" w:rsidRPr="00484A70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84A70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484A70">
        <w:rPr>
          <w:rFonts w:ascii="Angsana New" w:hAnsi="Angsana New"/>
          <w:sz w:val="30"/>
          <w:szCs w:val="30"/>
          <w:cs/>
        </w:rPr>
        <w:br/>
      </w:r>
      <w:r w:rsidRPr="00484A70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484A70">
        <w:rPr>
          <w:rFonts w:ascii="Angsana New" w:hAnsi="Angsana New"/>
          <w:sz w:val="30"/>
          <w:szCs w:val="30"/>
        </w:rPr>
        <w:t xml:space="preserve"> </w:t>
      </w:r>
      <w:r w:rsidRPr="00484A70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D94F60" w:rsidRPr="00D94F60">
        <w:rPr>
          <w:rFonts w:ascii="Angsana New" w:hAnsi="Angsana New"/>
          <w:sz w:val="30"/>
          <w:szCs w:val="30"/>
        </w:rPr>
        <w:t>31</w:t>
      </w:r>
      <w:r w:rsidR="00FC6073" w:rsidRPr="00484A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D94F60">
        <w:rPr>
          <w:rFonts w:ascii="Angsana New" w:hAnsi="Angsana New"/>
          <w:sz w:val="30"/>
          <w:szCs w:val="30"/>
        </w:rPr>
        <w:t>2563</w:t>
      </w:r>
    </w:p>
    <w:p w14:paraId="26E90EBB" w14:textId="77777777" w:rsidR="00D637E7" w:rsidRPr="00484A70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55E6F181" w14:textId="4D34FF31" w:rsidR="00E0603F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37E7">
        <w:rPr>
          <w:rFonts w:ascii="Angsana New" w:hAnsi="Angsana New"/>
          <w:sz w:val="30"/>
          <w:szCs w:val="30"/>
          <w:cs/>
        </w:rPr>
        <w:t>บริษัท</w:t>
      </w:r>
      <w:r w:rsidR="00484A70" w:rsidRPr="00484A70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D94F60" w:rsidRPr="00D94F60">
        <w:rPr>
          <w:rFonts w:ascii="Angsana New" w:hAnsi="Angsana New"/>
          <w:sz w:val="30"/>
          <w:szCs w:val="30"/>
        </w:rPr>
        <w:t>1</w:t>
      </w:r>
      <w:r w:rsidR="00484A70" w:rsidRPr="00484A70">
        <w:rPr>
          <w:rFonts w:ascii="Angsana New" w:hAnsi="Angsana New"/>
          <w:sz w:val="30"/>
          <w:szCs w:val="30"/>
          <w:cs/>
        </w:rPr>
        <w:t xml:space="preserve"> มกราคม </w:t>
      </w:r>
      <w:r w:rsidR="00D94F60" w:rsidRPr="00D94F60">
        <w:rPr>
          <w:rFonts w:ascii="Angsana New" w:hAnsi="Angsana New"/>
          <w:sz w:val="30"/>
          <w:szCs w:val="30"/>
        </w:rPr>
        <w:t>2564</w:t>
      </w:r>
      <w:r w:rsidR="00484A70" w:rsidRPr="00484A70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14:paraId="17CBB45D" w14:textId="77777777" w:rsidR="00484A70" w:rsidRPr="00484A70" w:rsidRDefault="00E0603F" w:rsidP="00484A7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CD306BC" w14:textId="77777777" w:rsidR="00913D65" w:rsidRDefault="00E60026" w:rsidP="00E6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0026">
        <w:rPr>
          <w:rFonts w:ascii="Angsana New" w:hAnsi="Angsana New"/>
          <w:sz w:val="30"/>
          <w:szCs w:val="30"/>
          <w:cs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754134">
        <w:rPr>
          <w:rFonts w:ascii="Angsana New" w:hAnsi="Angsana New"/>
          <w:sz w:val="30"/>
          <w:szCs w:val="30"/>
        </w:rPr>
        <w:t xml:space="preserve"> </w:t>
      </w:r>
      <w:r w:rsidRPr="00E6002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r w:rsidR="00913D65">
        <w:rPr>
          <w:rFonts w:ascii="Angsana New" w:hAnsi="Angsana New"/>
          <w:sz w:val="30"/>
          <w:szCs w:val="30"/>
          <w:cs/>
        </w:rPr>
        <w:br w:type="page"/>
      </w:r>
    </w:p>
    <w:p w14:paraId="46B647EB" w14:textId="77777777" w:rsidR="00C11B13" w:rsidRPr="00AF10A0" w:rsidRDefault="008563D6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i/>
          <w:iCs/>
          <w:sz w:val="30"/>
          <w:szCs w:val="30"/>
        </w:rPr>
      </w:pPr>
      <w:r w:rsidRPr="00AF10A0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การใช้วิจารณญาณ การประมาณการ และนโยบายการบัญชี</w:t>
      </w:r>
    </w:p>
    <w:p w14:paraId="59F1D251" w14:textId="77777777" w:rsidR="00A55125" w:rsidRPr="00AD05E4" w:rsidRDefault="00A55125" w:rsidP="002573C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2D1E665D" w14:textId="717DBF4A" w:rsidR="00F1341B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7E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94F60" w:rsidRPr="00D94F60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D94F60">
        <w:rPr>
          <w:rFonts w:ascii="Angsana New" w:hAnsi="Angsana New"/>
          <w:sz w:val="30"/>
          <w:szCs w:val="30"/>
        </w:rPr>
        <w:t>2563</w:t>
      </w:r>
    </w:p>
    <w:p w14:paraId="0249B7B5" w14:textId="77777777" w:rsidR="00115133" w:rsidRPr="00AD05E4" w:rsidRDefault="00115133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195DE3" w14:textId="5C39638A" w:rsidR="00484A70" w:rsidRDefault="00484A70" w:rsidP="0007238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4A70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 </w:t>
      </w:r>
      <w:r w:rsidRPr="00484A70">
        <w:rPr>
          <w:rFonts w:ascii="Angsana New" w:hAnsi="Angsana New"/>
          <w:sz w:val="30"/>
          <w:szCs w:val="30"/>
        </w:rPr>
        <w:t>COVID</w:t>
      </w:r>
      <w:r w:rsidR="00133A51">
        <w:rPr>
          <w:rFonts w:ascii="Angsana New" w:hAnsi="Angsana New"/>
          <w:sz w:val="30"/>
          <w:szCs w:val="30"/>
        </w:rPr>
        <w:t>-</w:t>
      </w:r>
      <w:r w:rsidR="00D94F60" w:rsidRPr="00D94F60">
        <w:rPr>
          <w:rFonts w:ascii="Angsana New" w:hAnsi="Angsana New"/>
          <w:sz w:val="30"/>
          <w:szCs w:val="30"/>
        </w:rPr>
        <w:t>19</w:t>
      </w:r>
      <w:r w:rsidRPr="00484A70">
        <w:rPr>
          <w:rFonts w:ascii="Angsana New" w:hAnsi="Angsana New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D94F60" w:rsidRPr="00D94F60">
        <w:rPr>
          <w:rFonts w:ascii="Angsana New" w:hAnsi="Angsana New"/>
          <w:sz w:val="30"/>
          <w:szCs w:val="30"/>
        </w:rPr>
        <w:t>2564</w:t>
      </w:r>
      <w:r w:rsidRPr="00484A70">
        <w:rPr>
          <w:rFonts w:ascii="Angsana New" w:hAnsi="Angsana New"/>
          <w:sz w:val="30"/>
          <w:szCs w:val="30"/>
          <w:cs/>
        </w:rPr>
        <w:t xml:space="preserve"> จากความไม่แน่นอนของสถานการณ์ในปี </w:t>
      </w:r>
      <w:r w:rsidR="00D94F60" w:rsidRPr="00D94F60">
        <w:rPr>
          <w:rFonts w:ascii="Angsana New" w:hAnsi="Angsana New"/>
          <w:sz w:val="30"/>
          <w:szCs w:val="30"/>
        </w:rPr>
        <w:t>2563</w:t>
      </w:r>
      <w:r w:rsidRPr="00484A70">
        <w:rPr>
          <w:rFonts w:ascii="Angsana New" w:hAnsi="Angsana New"/>
          <w:sz w:val="30"/>
          <w:szCs w:val="30"/>
          <w:cs/>
        </w:rPr>
        <w:t xml:space="preserve"> บริษัทจึงจัดทำงบการเงินสำหรับปีสิ้นสุดวันที่ </w:t>
      </w:r>
      <w:r w:rsidR="00D94F60" w:rsidRPr="00D94F60">
        <w:rPr>
          <w:rFonts w:ascii="Angsana New" w:hAnsi="Angsana New"/>
          <w:sz w:val="30"/>
          <w:szCs w:val="30"/>
        </w:rPr>
        <w:t>31</w:t>
      </w:r>
      <w:r w:rsidRPr="00484A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D94F60">
        <w:rPr>
          <w:rFonts w:ascii="Angsana New" w:hAnsi="Angsana New"/>
          <w:sz w:val="30"/>
          <w:szCs w:val="30"/>
        </w:rPr>
        <w:t>2563</w:t>
      </w:r>
      <w:r w:rsidRPr="00484A70">
        <w:rPr>
          <w:rFonts w:ascii="Angsana New" w:hAnsi="Angsana New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D94F60" w:rsidRPr="00D94F60">
        <w:rPr>
          <w:rFonts w:ascii="Angsana New" w:hAnsi="Angsana New"/>
          <w:sz w:val="30"/>
          <w:szCs w:val="30"/>
        </w:rPr>
        <w:t>2019</w:t>
      </w:r>
      <w:r w:rsidRPr="00484A70">
        <w:rPr>
          <w:rFonts w:ascii="Angsana New" w:hAnsi="Angsana New"/>
          <w:sz w:val="30"/>
          <w:szCs w:val="30"/>
          <w:cs/>
        </w:rPr>
        <w:t xml:space="preserve"> ในเรื่องการไม่นำสถานการณ์ </w:t>
      </w:r>
      <w:r w:rsidRPr="00484A70">
        <w:rPr>
          <w:rFonts w:ascii="Angsana New" w:hAnsi="Angsana New"/>
          <w:sz w:val="30"/>
          <w:szCs w:val="30"/>
        </w:rPr>
        <w:t>COVID-</w:t>
      </w:r>
      <w:r w:rsidR="00D94F60" w:rsidRPr="00D94F60">
        <w:rPr>
          <w:rFonts w:ascii="Angsana New" w:hAnsi="Angsana New"/>
          <w:sz w:val="30"/>
          <w:szCs w:val="30"/>
        </w:rPr>
        <w:t>19</w:t>
      </w:r>
      <w:r w:rsidRPr="00484A70">
        <w:rPr>
          <w:rFonts w:ascii="Angsana New" w:hAnsi="Angsana New"/>
          <w:sz w:val="30"/>
          <w:szCs w:val="30"/>
          <w:cs/>
        </w:rPr>
        <w:t xml:space="preserve"> มาพิจารณา</w:t>
      </w:r>
      <w:r w:rsidR="00072380" w:rsidRPr="00072380">
        <w:rPr>
          <w:rFonts w:ascii="Angsana New" w:hAnsi="Angsana New"/>
          <w:sz w:val="30"/>
          <w:szCs w:val="30"/>
          <w:cs/>
        </w:rPr>
        <w:t>การด้อยค่าของลูกหนี้การค้าตามวิธีอย่างง่าย (</w:t>
      </w:r>
      <w:r w:rsidR="00072380" w:rsidRPr="00072380">
        <w:rPr>
          <w:rFonts w:ascii="Angsana New" w:hAnsi="Angsana New"/>
          <w:sz w:val="30"/>
          <w:szCs w:val="30"/>
        </w:rPr>
        <w:t xml:space="preserve">Simplified approach) </w:t>
      </w:r>
      <w:r w:rsidR="00072380" w:rsidRPr="00072380">
        <w:rPr>
          <w:rFonts w:ascii="Angsana New" w:hAnsi="Angsana New"/>
          <w:sz w:val="30"/>
          <w:szCs w:val="30"/>
          <w:cs/>
        </w:rPr>
        <w:t>โดยใช้ข้อมูลขาดทุนด้านเครดิตในอดีตมาพิจารณาอัตราการสูญเสีย (</w:t>
      </w:r>
      <w:r w:rsidR="00072380" w:rsidRPr="00072380">
        <w:rPr>
          <w:rFonts w:ascii="Angsana New" w:hAnsi="Angsana New"/>
          <w:sz w:val="30"/>
          <w:szCs w:val="30"/>
        </w:rPr>
        <w:t xml:space="preserve">loss rate) </w:t>
      </w:r>
      <w:r w:rsidR="00072380" w:rsidRPr="00072380">
        <w:rPr>
          <w:rFonts w:ascii="Angsana New" w:hAnsi="Angsana New"/>
          <w:sz w:val="30"/>
          <w:szCs w:val="30"/>
          <w:cs/>
        </w:rPr>
        <w:t>และไม่นำข้อมูลที่มีการคาดการณ์ในอนาคต (</w:t>
      </w:r>
      <w:r w:rsidR="00072380" w:rsidRPr="00072380">
        <w:rPr>
          <w:rFonts w:ascii="Angsana New" w:hAnsi="Angsana New"/>
          <w:sz w:val="30"/>
          <w:szCs w:val="30"/>
        </w:rPr>
        <w:t xml:space="preserve">Forward-looking information) </w:t>
      </w:r>
      <w:r w:rsidR="00072380" w:rsidRPr="00072380">
        <w:rPr>
          <w:rFonts w:ascii="Angsana New" w:hAnsi="Angsana New"/>
          <w:sz w:val="30"/>
          <w:szCs w:val="30"/>
          <w:cs/>
        </w:rPr>
        <w:t>มาพิจารณา</w:t>
      </w:r>
      <w:r w:rsidR="00072380">
        <w:rPr>
          <w:rFonts w:ascii="Angsana New" w:hAnsi="Angsana New" w:hint="cs"/>
          <w:sz w:val="30"/>
          <w:szCs w:val="30"/>
          <w:cs/>
        </w:rPr>
        <w:t xml:space="preserve"> </w:t>
      </w:r>
      <w:r w:rsidR="00072380" w:rsidRPr="00072380">
        <w:rPr>
          <w:rFonts w:ascii="Angsana New" w:hAnsi="Angsana New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2640A8">
        <w:rPr>
          <w:rFonts w:ascii="Angsana New" w:hAnsi="Angsana New"/>
          <w:sz w:val="30"/>
          <w:szCs w:val="30"/>
        </w:rPr>
        <w:br/>
      </w:r>
      <w:r w:rsidR="00D94F60" w:rsidRPr="00D94F60">
        <w:rPr>
          <w:rFonts w:ascii="Angsana New" w:hAnsi="Angsana New"/>
          <w:sz w:val="30"/>
          <w:szCs w:val="30"/>
        </w:rPr>
        <w:t>31</w:t>
      </w:r>
      <w:r w:rsidR="00072380" w:rsidRPr="0007238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D94F60">
        <w:rPr>
          <w:rFonts w:ascii="Angsana New" w:hAnsi="Angsana New"/>
          <w:sz w:val="30"/>
          <w:szCs w:val="30"/>
        </w:rPr>
        <w:t>2563</w:t>
      </w:r>
      <w:r w:rsidR="00072380">
        <w:rPr>
          <w:rFonts w:ascii="Angsana New" w:hAnsi="Angsana New" w:hint="cs"/>
          <w:sz w:val="30"/>
          <w:szCs w:val="30"/>
          <w:cs/>
        </w:rPr>
        <w:t xml:space="preserve"> </w:t>
      </w:r>
      <w:r w:rsidR="00072380" w:rsidRPr="00072380">
        <w:rPr>
          <w:rFonts w:ascii="Angsana New" w:hAnsi="Angsana New"/>
          <w:sz w:val="30"/>
          <w:szCs w:val="30"/>
          <w:cs/>
        </w:rPr>
        <w:t xml:space="preserve">บริษัทได้ประเมินผลกระทบดังกล่าว ซึ่งไม่มีผลกระทบอย่างมีสาระสำคัญต่องบการเงิน ดังนั้นบริษัทจึงไม่ปรับปรุงมูลค่าลูกหนี้การค้าในปี </w:t>
      </w:r>
      <w:r w:rsidR="00D94F60" w:rsidRPr="00D94F60">
        <w:rPr>
          <w:rFonts w:ascii="Angsana New" w:hAnsi="Angsana New"/>
          <w:sz w:val="30"/>
          <w:szCs w:val="30"/>
        </w:rPr>
        <w:t>2564</w:t>
      </w:r>
    </w:p>
    <w:p w14:paraId="62F776C6" w14:textId="4A947CA5" w:rsidR="00B308BA" w:rsidRPr="00BD0102" w:rsidRDefault="00B308BA" w:rsidP="0007238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7EA34D" w14:textId="6B733058" w:rsidR="00B308BA" w:rsidRPr="00B308BA" w:rsidRDefault="00B308BA" w:rsidP="0007238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08BA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2533C415" w14:textId="77777777" w:rsidR="00115133" w:rsidRPr="00AD05E4" w:rsidRDefault="00115133" w:rsidP="00115133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F61259" w14:textId="77777777" w:rsidR="00842F07" w:rsidRPr="00AF10A0" w:rsidRDefault="001B47C1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742ACD6D" w14:textId="77777777" w:rsidR="00842F07" w:rsidRPr="00AD05E4" w:rsidRDefault="00842F07" w:rsidP="00467021">
      <w:pPr>
        <w:pStyle w:val="FSBlank"/>
        <w:rPr>
          <w:sz w:val="30"/>
          <w:szCs w:val="30"/>
        </w:rPr>
      </w:pPr>
    </w:p>
    <w:p w14:paraId="2917BA6C" w14:textId="77777777" w:rsidR="00D0686C" w:rsidRPr="00F66FF9" w:rsidRDefault="00AA64E7" w:rsidP="00D0686C">
      <w:pPr>
        <w:pStyle w:val="FSBlank"/>
        <w:spacing w:line="240" w:lineRule="auto"/>
        <w:rPr>
          <w:sz w:val="30"/>
          <w:szCs w:val="30"/>
        </w:rPr>
      </w:pPr>
      <w:r w:rsidRPr="00F66FF9">
        <w:rPr>
          <w:rFonts w:hint="cs"/>
          <w:sz w:val="30"/>
          <w:szCs w:val="30"/>
          <w:cs/>
        </w:rPr>
        <w:t>บุคคลหรือกิจการที่เกี่ยว</w:t>
      </w:r>
      <w:r w:rsidR="007B6E05" w:rsidRPr="00F66FF9">
        <w:rPr>
          <w:rFonts w:hint="cs"/>
          <w:sz w:val="30"/>
          <w:szCs w:val="30"/>
          <w:cs/>
        </w:rPr>
        <w:t>ข้องกันที่มีความสัมพันธ์เปลี่ยนแปลงอย่างมีสาระสำคัญ และบริษัทมีรายการระหว่างกันที่มีนัยสำคัญในระหว่างงวดมีดังต่อไปนี้</w:t>
      </w:r>
    </w:p>
    <w:p w14:paraId="0E578366" w14:textId="77777777" w:rsidR="007B6E05" w:rsidRPr="00072380" w:rsidRDefault="007B6E05" w:rsidP="00D0686C">
      <w:pPr>
        <w:pStyle w:val="FSBlank"/>
        <w:spacing w:line="240" w:lineRule="auto"/>
        <w:rPr>
          <w:sz w:val="24"/>
          <w:szCs w:val="24"/>
        </w:rPr>
      </w:pPr>
    </w:p>
    <w:tbl>
      <w:tblPr>
        <w:tblW w:w="9522" w:type="dxa"/>
        <w:tblInd w:w="432" w:type="dxa"/>
        <w:tblLook w:val="01E0" w:firstRow="1" w:lastRow="1" w:firstColumn="1" w:lastColumn="1" w:noHBand="0" w:noVBand="0"/>
      </w:tblPr>
      <w:tblGrid>
        <w:gridCol w:w="4230"/>
        <w:gridCol w:w="1422"/>
        <w:gridCol w:w="3870"/>
      </w:tblGrid>
      <w:tr w:rsidR="00463C1E" w:rsidRPr="00C96465" w14:paraId="1A94B59C" w14:textId="77777777" w:rsidTr="009F4393">
        <w:trPr>
          <w:tblHeader/>
        </w:trPr>
        <w:tc>
          <w:tcPr>
            <w:tcW w:w="4230" w:type="dxa"/>
          </w:tcPr>
          <w:p w14:paraId="4E58A271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395CA058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870" w:type="dxa"/>
          </w:tcPr>
          <w:p w14:paraId="31801AE6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3C1E" w:rsidRPr="00C96465" w14:paraId="01EAAB44" w14:textId="77777777" w:rsidTr="009F4393">
        <w:trPr>
          <w:tblHeader/>
        </w:trPr>
        <w:tc>
          <w:tcPr>
            <w:tcW w:w="4230" w:type="dxa"/>
          </w:tcPr>
          <w:p w14:paraId="5607E328" w14:textId="77777777" w:rsidR="00463C1E" w:rsidRPr="00C96465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14:paraId="07A26C4C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7D214F43" w14:textId="77777777" w:rsidR="00463C1E" w:rsidRPr="00C96465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63C1E" w:rsidRPr="00C96465" w14:paraId="578D7CA4" w14:textId="77777777" w:rsidTr="009F4393">
        <w:tc>
          <w:tcPr>
            <w:tcW w:w="4230" w:type="dxa"/>
          </w:tcPr>
          <w:p w14:paraId="22B8EECD" w14:textId="010AA615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>CTJ Holding</w:t>
            </w:r>
            <w:r w:rsidR="00D94F60" w:rsidRPr="00D94F60">
              <w:rPr>
                <w:rFonts w:ascii="Angsana New" w:hAnsi="Angsana New"/>
                <w:sz w:val="30"/>
                <w:szCs w:val="30"/>
              </w:rPr>
              <w:t>2</w:t>
            </w:r>
            <w:r w:rsidRPr="00C96465">
              <w:rPr>
                <w:rFonts w:ascii="Angsana New" w:hAnsi="Angsana New"/>
                <w:sz w:val="30"/>
                <w:szCs w:val="30"/>
              </w:rPr>
              <w:t>, Ltd.</w:t>
            </w:r>
          </w:p>
        </w:tc>
        <w:tc>
          <w:tcPr>
            <w:tcW w:w="1422" w:type="dxa"/>
          </w:tcPr>
          <w:p w14:paraId="2BADF090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4AF296BC" w14:textId="78C5330F" w:rsidR="00463C1E" w:rsidRPr="00C96465" w:rsidRDefault="00463C1E" w:rsidP="007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D94F60" w:rsidRPr="00D94F60">
              <w:rPr>
                <w:rFonts w:ascii="Angsana New" w:hAnsi="Angsana New"/>
                <w:sz w:val="30"/>
                <w:szCs w:val="30"/>
              </w:rPr>
              <w:t>42</w:t>
            </w:r>
            <w:r w:rsidRPr="00C96465">
              <w:rPr>
                <w:rFonts w:ascii="Angsana New" w:hAnsi="Angsana New"/>
                <w:sz w:val="30"/>
                <w:szCs w:val="30"/>
              </w:rPr>
              <w:t>.</w:t>
            </w:r>
            <w:r w:rsidR="00D94F60" w:rsidRPr="00D94F60">
              <w:rPr>
                <w:rFonts w:ascii="Angsana New" w:hAnsi="Angsana New"/>
                <w:sz w:val="30"/>
                <w:szCs w:val="30"/>
              </w:rPr>
              <w:t>25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463C1E" w:rsidRPr="00C96465" w14:paraId="5213235F" w14:textId="77777777" w:rsidTr="009F4393">
        <w:tc>
          <w:tcPr>
            <w:tcW w:w="4230" w:type="dxa"/>
          </w:tcPr>
          <w:p w14:paraId="69F39151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 w:rsidRPr="00C96465">
              <w:rPr>
                <w:rFonts w:ascii="Angsana New" w:hAnsi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964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14:paraId="401AC64A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5E35D401" w14:textId="66368A4C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D94F60" w:rsidRPr="00D94F60">
              <w:rPr>
                <w:rFonts w:ascii="Angsana New" w:hAnsi="Angsana New"/>
                <w:sz w:val="30"/>
                <w:szCs w:val="30"/>
              </w:rPr>
              <w:t>9</w:t>
            </w:r>
            <w:r w:rsidRPr="00C96465">
              <w:rPr>
                <w:rFonts w:ascii="Angsana New" w:hAnsi="Angsana New"/>
                <w:sz w:val="30"/>
                <w:szCs w:val="30"/>
              </w:rPr>
              <w:t>.</w:t>
            </w:r>
            <w:r w:rsidR="00D94F60" w:rsidRPr="00D94F60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463C1E" w:rsidRPr="00C96465" w14:paraId="0E69A2A8" w14:textId="77777777" w:rsidTr="009F4393">
        <w:tc>
          <w:tcPr>
            <w:tcW w:w="4230" w:type="dxa"/>
          </w:tcPr>
          <w:p w14:paraId="4340DAC3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lastRenderedPageBreak/>
              <w:t>Daishin P&amp;T Co., Ltd.</w:t>
            </w:r>
          </w:p>
        </w:tc>
        <w:tc>
          <w:tcPr>
            <w:tcW w:w="1422" w:type="dxa"/>
          </w:tcPr>
          <w:p w14:paraId="2A155038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0EB344F8" w14:textId="42B26152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 w:rsidR="00D94F60" w:rsidRPr="00D94F6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0E4ED5" w:rsidRPr="00C96465" w14:paraId="1C05A23D" w14:textId="77777777" w:rsidTr="009F4393">
        <w:tc>
          <w:tcPr>
            <w:tcW w:w="4230" w:type="dxa"/>
          </w:tcPr>
          <w:p w14:paraId="036AB859" w14:textId="17C75813" w:rsidR="000E4ED5" w:rsidRPr="00C96465" w:rsidRDefault="000E4ED5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ED5">
              <w:rPr>
                <w:rFonts w:ascii="Angsana New" w:hAnsi="Angsana New"/>
                <w:sz w:val="30"/>
                <w:szCs w:val="30"/>
              </w:rPr>
              <w:t>Okumura Metals Co., Ltd.</w:t>
            </w:r>
          </w:p>
        </w:tc>
        <w:tc>
          <w:tcPr>
            <w:tcW w:w="1422" w:type="dxa"/>
          </w:tcPr>
          <w:p w14:paraId="302EEC4D" w14:textId="2A164453" w:rsidR="000E4ED5" w:rsidRPr="00C96465" w:rsidRDefault="000E4ED5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132C0D44" w14:textId="68C390E1" w:rsidR="000E4ED5" w:rsidRPr="00C96465" w:rsidRDefault="000E4ED5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 w:rsidR="00D94F60" w:rsidRPr="00D94F6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C1E" w:rsidRPr="00C96465" w14:paraId="7095B506" w14:textId="77777777" w:rsidTr="009F4393">
        <w:tc>
          <w:tcPr>
            <w:tcW w:w="4230" w:type="dxa"/>
          </w:tcPr>
          <w:p w14:paraId="0591C23A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โอคุมุระ เมทัลส์ </w:t>
            </w:r>
            <w:r w:rsidRPr="00C96465">
              <w:rPr>
                <w:rFonts w:ascii="Angsana New" w:hAnsi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96465">
              <w:rPr>
                <w:rFonts w:ascii="Angsana New" w:hAnsi="Angsana New"/>
                <w:sz w:val="30"/>
                <w:szCs w:val="30"/>
              </w:rPr>
              <w:t>)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14:paraId="43D4F194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5B4491AE" w14:textId="44958FD8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D94F60" w:rsidRPr="00D94F6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C1E" w:rsidRPr="00C96465" w14:paraId="6A4DFF14" w14:textId="77777777" w:rsidTr="009F4393">
        <w:tc>
          <w:tcPr>
            <w:tcW w:w="4230" w:type="dxa"/>
          </w:tcPr>
          <w:p w14:paraId="3A4E87D6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>Okumura Metals (Malaysia) Sdn. Bhd.</w:t>
            </w:r>
          </w:p>
        </w:tc>
        <w:tc>
          <w:tcPr>
            <w:tcW w:w="1422" w:type="dxa"/>
          </w:tcPr>
          <w:p w14:paraId="71BE02DE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870" w:type="dxa"/>
          </w:tcPr>
          <w:p w14:paraId="2180EE98" w14:textId="7F7FE6D9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D94F60" w:rsidRPr="00D94F6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C1E" w:rsidRPr="00C96465" w14:paraId="5DAEF4DD" w14:textId="77777777" w:rsidTr="009F4393">
        <w:tc>
          <w:tcPr>
            <w:tcW w:w="4230" w:type="dxa"/>
          </w:tcPr>
          <w:p w14:paraId="4D3F9581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22" w:type="dxa"/>
          </w:tcPr>
          <w:p w14:paraId="1B575DA4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1B02603" w14:textId="77777777" w:rsidR="00463C1E" w:rsidRPr="00C96465" w:rsidRDefault="00DC3A00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463C1E" w:rsidRPr="00C96465" w14:paraId="082BF24E" w14:textId="77777777" w:rsidTr="009F4393">
        <w:tc>
          <w:tcPr>
            <w:tcW w:w="4230" w:type="dxa"/>
          </w:tcPr>
          <w:p w14:paraId="359A151E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2" w:type="dxa"/>
          </w:tcPr>
          <w:p w14:paraId="7329014D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96465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9646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870" w:type="dxa"/>
          </w:tcPr>
          <w:p w14:paraId="0723EC46" w14:textId="77777777" w:rsidR="00463C1E" w:rsidRPr="00C96465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 และควบคุมกิจกรรมต่างๆของกิจการ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8FB48A5" w14:textId="77777777" w:rsidR="00463C1E" w:rsidRPr="00AD05E4" w:rsidRDefault="00463C1E" w:rsidP="00463C1E">
      <w:pPr>
        <w:pStyle w:val="FSBlank"/>
        <w:spacing w:line="240" w:lineRule="auto"/>
        <w:ind w:left="0"/>
        <w:rPr>
          <w:sz w:val="30"/>
          <w:szCs w:val="30"/>
        </w:rPr>
      </w:pPr>
    </w:p>
    <w:p w14:paraId="7B1E9F28" w14:textId="77777777" w:rsidR="00463C1E" w:rsidRDefault="00463C1E" w:rsidP="00463C1E">
      <w:pPr>
        <w:pStyle w:val="FSContent"/>
      </w:pPr>
      <w:r w:rsidRPr="0061466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0CCAABB" w14:textId="77777777" w:rsidR="00463C1E" w:rsidRPr="00AD05E4" w:rsidRDefault="00463C1E" w:rsidP="00463C1E">
      <w:pPr>
        <w:pStyle w:val="FSContent"/>
      </w:pPr>
    </w:p>
    <w:tbl>
      <w:tblPr>
        <w:tblW w:w="9648" w:type="dxa"/>
        <w:tblInd w:w="450" w:type="dxa"/>
        <w:tblLook w:val="0000" w:firstRow="0" w:lastRow="0" w:firstColumn="0" w:lastColumn="0" w:noHBand="0" w:noVBand="0"/>
      </w:tblPr>
      <w:tblGrid>
        <w:gridCol w:w="5778"/>
        <w:gridCol w:w="3870"/>
      </w:tblGrid>
      <w:tr w:rsidR="00463C1E" w:rsidRPr="0061466F" w14:paraId="3AF7B606" w14:textId="77777777" w:rsidTr="00E60FA4">
        <w:tc>
          <w:tcPr>
            <w:tcW w:w="5778" w:type="dxa"/>
          </w:tcPr>
          <w:p w14:paraId="26BEA2AC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</w:tcPr>
          <w:p w14:paraId="7A73790C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63C1E" w:rsidRPr="0061466F" w14:paraId="484AAE14" w14:textId="77777777" w:rsidTr="00E60FA4">
        <w:tc>
          <w:tcPr>
            <w:tcW w:w="5778" w:type="dxa"/>
          </w:tcPr>
          <w:p w14:paraId="4C0ED6FA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870" w:type="dxa"/>
          </w:tcPr>
          <w:p w14:paraId="705A03A4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374B0478" w14:textId="77777777" w:rsidTr="00E60FA4">
        <w:tc>
          <w:tcPr>
            <w:tcW w:w="5778" w:type="dxa"/>
          </w:tcPr>
          <w:p w14:paraId="740506B6" w14:textId="14DC977D" w:rsidR="006C646D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="006C646D"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3870" w:type="dxa"/>
          </w:tcPr>
          <w:p w14:paraId="7FDF5EF6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2C60CB" w:rsidRPr="0061466F" w14:paraId="52D13163" w14:textId="77777777" w:rsidTr="00E60FA4">
        <w:tc>
          <w:tcPr>
            <w:tcW w:w="5778" w:type="dxa"/>
          </w:tcPr>
          <w:p w14:paraId="180B0C17" w14:textId="493D1CE1" w:rsidR="002C60CB" w:rsidRPr="0061466F" w:rsidRDefault="002C60CB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60C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Pr="002C60C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870" w:type="dxa"/>
          </w:tcPr>
          <w:p w14:paraId="7ADB86D9" w14:textId="363BAF31" w:rsidR="002C60CB" w:rsidRPr="0061466F" w:rsidRDefault="00275719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</w:t>
            </w:r>
            <w:r w:rsidR="006C646D">
              <w:rPr>
                <w:rFonts w:ascii="Angsana New" w:hAnsi="Angsana New" w:hint="cs"/>
                <w:sz w:val="30"/>
                <w:szCs w:val="30"/>
                <w:cs/>
              </w:rPr>
              <w:t>ตกลงร่วมกัน</w:t>
            </w:r>
            <w:r w:rsidR="008736DD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="008736DD"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</w:t>
            </w:r>
          </w:p>
        </w:tc>
      </w:tr>
      <w:tr w:rsidR="008736DD" w:rsidRPr="0061466F" w14:paraId="27B01CFA" w14:textId="77777777" w:rsidTr="00E60FA4">
        <w:tc>
          <w:tcPr>
            <w:tcW w:w="5778" w:type="dxa"/>
          </w:tcPr>
          <w:p w14:paraId="3B188747" w14:textId="77777777" w:rsidR="008736DD" w:rsidRPr="002C60CB" w:rsidRDefault="008736DD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</w:tcPr>
          <w:p w14:paraId="370A7826" w14:textId="4D608751" w:rsidR="008736DD" w:rsidRPr="0061466F" w:rsidRDefault="008736DD" w:rsidP="008736DD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กำหนดไว้ในสัญญา</w:t>
            </w:r>
          </w:p>
        </w:tc>
      </w:tr>
      <w:tr w:rsidR="00463C1E" w:rsidRPr="0061466F" w14:paraId="649E89C6" w14:textId="77777777" w:rsidTr="00E60FA4">
        <w:tc>
          <w:tcPr>
            <w:tcW w:w="5778" w:type="dxa"/>
          </w:tcPr>
          <w:p w14:paraId="53F7483C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870" w:type="dxa"/>
          </w:tcPr>
          <w:p w14:paraId="509AFB11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45464643" w14:textId="77777777" w:rsidTr="00E60FA4">
        <w:tc>
          <w:tcPr>
            <w:tcW w:w="5778" w:type="dxa"/>
          </w:tcPr>
          <w:p w14:paraId="31185F86" w14:textId="73ECEADA" w:rsidR="00463C1E" w:rsidRPr="0061466F" w:rsidRDefault="006C646D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463C1E" w:rsidRPr="0061466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3870" w:type="dxa"/>
          </w:tcPr>
          <w:p w14:paraId="0F15756B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554E3E77" w14:textId="77777777" w:rsidTr="00E60FA4">
        <w:tc>
          <w:tcPr>
            <w:tcW w:w="5778" w:type="dxa"/>
          </w:tcPr>
          <w:p w14:paraId="3402619D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3870" w:type="dxa"/>
          </w:tcPr>
          <w:p w14:paraId="5A67A5BE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63C1E" w:rsidRPr="0061466F" w14:paraId="0369A852" w14:textId="77777777" w:rsidTr="00E60FA4">
        <w:tc>
          <w:tcPr>
            <w:tcW w:w="5778" w:type="dxa"/>
          </w:tcPr>
          <w:p w14:paraId="35BF5045" w14:textId="77777777" w:rsidR="00463C1E" w:rsidRPr="0061466F" w:rsidRDefault="00463C1E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870" w:type="dxa"/>
          </w:tcPr>
          <w:p w14:paraId="07773645" w14:textId="77777777" w:rsidR="00463C1E" w:rsidRPr="0061466F" w:rsidRDefault="00463C1E" w:rsidP="00E60FA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ตามที่กำหนดไว้ในสัญญา</w:t>
            </w:r>
          </w:p>
        </w:tc>
      </w:tr>
      <w:tr w:rsidR="00463C1E" w:rsidRPr="0061466F" w14:paraId="57962DB5" w14:textId="77777777" w:rsidTr="00E60FA4">
        <w:tc>
          <w:tcPr>
            <w:tcW w:w="5778" w:type="dxa"/>
          </w:tcPr>
          <w:p w14:paraId="076B0E8F" w14:textId="2322D123" w:rsidR="00463C1E" w:rsidRPr="0061466F" w:rsidRDefault="002C60CB" w:rsidP="00E60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70411435"/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6C646D">
              <w:rPr>
                <w:rFonts w:ascii="Angsana New" w:hAnsi="Angsana New" w:hint="cs"/>
                <w:sz w:val="30"/>
                <w:szCs w:val="30"/>
                <w:cs/>
              </w:rPr>
              <w:t>ผู้บริหารที่สำคัญ</w:t>
            </w:r>
          </w:p>
        </w:tc>
        <w:tc>
          <w:tcPr>
            <w:tcW w:w="3870" w:type="dxa"/>
          </w:tcPr>
          <w:p w14:paraId="311A4357" w14:textId="77777777" w:rsidR="00463C1E" w:rsidRPr="0061466F" w:rsidRDefault="00463C1E" w:rsidP="008736DD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  <w:r w:rsidR="00B75C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75CFD">
              <w:rPr>
                <w:rFonts w:ascii="Angsana New" w:hAnsi="Angsana New"/>
                <w:sz w:val="30"/>
                <w:szCs w:val="30"/>
              </w:rPr>
              <w:t>/</w:t>
            </w:r>
            <w:r w:rsidR="00B75C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75CFD"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</w:t>
            </w:r>
            <w:r w:rsidR="00B75CF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75C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75CFD" w:rsidRPr="0061466F">
              <w:rPr>
                <w:rFonts w:ascii="Angsana New" w:hAnsi="Angsana New"/>
                <w:sz w:val="30"/>
                <w:szCs w:val="30"/>
                <w:cs/>
              </w:rPr>
              <w:t>กำหนดไว้ในสัญญา</w:t>
            </w:r>
          </w:p>
        </w:tc>
      </w:tr>
      <w:bookmarkEnd w:id="0"/>
    </w:tbl>
    <w:p w14:paraId="37644F12" w14:textId="1DA92683" w:rsidR="000E4ED5" w:rsidRDefault="000E4ED5" w:rsidP="00463C1E">
      <w:pPr>
        <w:pStyle w:val="FSContent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1E3A48F9" w14:textId="60217FE9" w:rsidR="00463C1E" w:rsidRDefault="00463C1E" w:rsidP="00463C1E">
      <w:pPr>
        <w:pStyle w:val="FSContent"/>
      </w:pPr>
      <w:r w:rsidRPr="0061466F">
        <w:rPr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6040B9">
        <w:rPr>
          <w:rFonts w:hint="cs"/>
          <w:cs/>
        </w:rPr>
        <w:t>งวดสามเดือนและ</w:t>
      </w:r>
      <w:r w:rsidR="009F4393">
        <w:rPr>
          <w:rFonts w:hint="cs"/>
          <w:cs/>
        </w:rPr>
        <w:t>เ</w:t>
      </w:r>
      <w:r w:rsidR="006040B9">
        <w:rPr>
          <w:rFonts w:hint="cs"/>
          <w:cs/>
        </w:rPr>
        <w:t>ก</w:t>
      </w:r>
      <w:r w:rsidR="009F4393">
        <w:rPr>
          <w:rFonts w:hint="cs"/>
          <w:cs/>
        </w:rPr>
        <w:t>้า</w:t>
      </w:r>
      <w:r w:rsidR="006040B9">
        <w:rPr>
          <w:rFonts w:hint="cs"/>
          <w:cs/>
        </w:rPr>
        <w:t>เดือน</w:t>
      </w:r>
      <w:r w:rsidRPr="0061466F">
        <w:rPr>
          <w:cs/>
        </w:rPr>
        <w:t xml:space="preserve">สิ้นสุดวันที่ </w:t>
      </w:r>
      <w:r w:rsidR="00D94F60" w:rsidRPr="00D94F60">
        <w:t>30</w:t>
      </w:r>
      <w:r w:rsidR="002E4C8C">
        <w:rPr>
          <w:rFonts w:hint="cs"/>
          <w:cs/>
        </w:rPr>
        <w:t xml:space="preserve"> </w:t>
      </w:r>
      <w:r w:rsidR="009F4393">
        <w:rPr>
          <w:rFonts w:hint="cs"/>
          <w:cs/>
        </w:rPr>
        <w:t>กันยา</w:t>
      </w:r>
      <w:r w:rsidR="002E4C8C">
        <w:rPr>
          <w:rFonts w:hint="cs"/>
          <w:cs/>
        </w:rPr>
        <w:t>ยน</w:t>
      </w:r>
      <w:r w:rsidRPr="0061466F">
        <w:rPr>
          <w:cs/>
        </w:rPr>
        <w:t xml:space="preserve"> </w:t>
      </w:r>
      <w:r w:rsidR="006040B9">
        <w:rPr>
          <w:cs/>
        </w:rPr>
        <w:br/>
      </w:r>
      <w:r w:rsidRPr="0061466F">
        <w:rPr>
          <w:cs/>
        </w:rPr>
        <w:t>สรุปได้ดังนี้</w:t>
      </w:r>
    </w:p>
    <w:p w14:paraId="1963C796" w14:textId="23EC8688" w:rsidR="0021502C" w:rsidRPr="006C646D" w:rsidRDefault="0021502C" w:rsidP="00463C1E">
      <w:pPr>
        <w:pStyle w:val="FSContent"/>
        <w:rPr>
          <w:cs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66"/>
        <w:gridCol w:w="1293"/>
        <w:gridCol w:w="236"/>
        <w:gridCol w:w="1267"/>
      </w:tblGrid>
      <w:tr w:rsidR="0021502C" w:rsidRPr="00CC657F" w14:paraId="4EB8346C" w14:textId="77777777" w:rsidTr="001F2DD6">
        <w:trPr>
          <w:tblHeader/>
        </w:trPr>
        <w:tc>
          <w:tcPr>
            <w:tcW w:w="6366" w:type="dxa"/>
          </w:tcPr>
          <w:p w14:paraId="309F7DCE" w14:textId="0961E90F" w:rsidR="0021502C" w:rsidRPr="00CC657F" w:rsidRDefault="0021502C" w:rsidP="0021502C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94F60" w:rsidRPr="00D94F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3" w:type="dxa"/>
          </w:tcPr>
          <w:p w14:paraId="71AA0D24" w14:textId="528A23A5" w:rsidR="0021502C" w:rsidRPr="00CC657F" w:rsidRDefault="00D94F60" w:rsidP="0021502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3C71EF5" w14:textId="77777777" w:rsidR="0021502C" w:rsidRPr="00CC657F" w:rsidRDefault="0021502C" w:rsidP="0021502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8FB60AA" w14:textId="738AE557" w:rsidR="0021502C" w:rsidRPr="00CC657F" w:rsidRDefault="00D94F60" w:rsidP="0021502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21502C" w:rsidRPr="00CC657F" w14:paraId="1F7837D2" w14:textId="77777777" w:rsidTr="001F2DD6">
        <w:trPr>
          <w:tblHeader/>
        </w:trPr>
        <w:tc>
          <w:tcPr>
            <w:tcW w:w="6366" w:type="dxa"/>
          </w:tcPr>
          <w:p w14:paraId="0BBFE4D6" w14:textId="77777777" w:rsidR="0021502C" w:rsidRPr="00CC657F" w:rsidRDefault="0021502C" w:rsidP="0021502C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6" w:type="dxa"/>
            <w:gridSpan w:val="3"/>
          </w:tcPr>
          <w:p w14:paraId="5BBA91CC" w14:textId="77777777" w:rsidR="0021502C" w:rsidRPr="00CC657F" w:rsidRDefault="0021502C" w:rsidP="0021502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5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02C" w:rsidRPr="00CC657F" w14:paraId="5E9B2F6C" w14:textId="77777777" w:rsidTr="001F2DD6">
        <w:tc>
          <w:tcPr>
            <w:tcW w:w="6366" w:type="dxa"/>
          </w:tcPr>
          <w:p w14:paraId="62023EAA" w14:textId="77777777" w:rsidR="0021502C" w:rsidRPr="00CC657F" w:rsidRDefault="0021502C" w:rsidP="0021502C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657F">
              <w:rPr>
                <w:rFonts w:ascii="Angsana New" w:hAnsi="Angsana New" w:cs="Angsana New"/>
                <w:b/>
                <w:bCs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293" w:type="dxa"/>
          </w:tcPr>
          <w:p w14:paraId="0B2AF5A0" w14:textId="77777777" w:rsidR="0021502C" w:rsidRPr="00944ED4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A1DA3E4" w14:textId="77777777" w:rsidR="0021502C" w:rsidRPr="00944ED4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2E250E1D" w14:textId="77777777" w:rsidR="0021502C" w:rsidRPr="00944ED4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F2DD6" w:rsidRPr="00CC657F" w14:paraId="63F1E654" w14:textId="77777777" w:rsidTr="001F2DD6">
        <w:tc>
          <w:tcPr>
            <w:tcW w:w="6366" w:type="dxa"/>
          </w:tcPr>
          <w:p w14:paraId="0277279E" w14:textId="43FC3DCD" w:rsidR="001F2DD6" w:rsidRPr="00CC657F" w:rsidRDefault="001F2DD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93" w:type="dxa"/>
          </w:tcPr>
          <w:p w14:paraId="303782A9" w14:textId="31162250" w:rsidR="001F2DD6" w:rsidRPr="00F42088" w:rsidRDefault="00D94F60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319</w:t>
            </w:r>
            <w:r w:rsidR="001F2DD6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36" w:type="dxa"/>
          </w:tcPr>
          <w:p w14:paraId="5C9C51F4" w14:textId="77777777" w:rsidR="001F2DD6" w:rsidRPr="00944ED4" w:rsidRDefault="001F2DD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7400F633" w14:textId="5E07528B" w:rsidR="001F2DD6" w:rsidRPr="00F42088" w:rsidRDefault="00D94F60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319</w:t>
            </w:r>
            <w:r w:rsidR="001F2DD6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6C646D" w:rsidRPr="00CC657F" w14:paraId="3B497687" w14:textId="77777777" w:rsidTr="001F2DD6">
        <w:tc>
          <w:tcPr>
            <w:tcW w:w="6366" w:type="dxa"/>
          </w:tcPr>
          <w:p w14:paraId="695192B1" w14:textId="69C626C0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293" w:type="dxa"/>
          </w:tcPr>
          <w:p w14:paraId="797590A6" w14:textId="6C94E5B8" w:rsidR="006C646D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14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2E3B3647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309E12F1" w14:textId="135D140D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179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6C646D" w:rsidRPr="00CC657F" w14:paraId="78B58039" w14:textId="77777777" w:rsidTr="001F2DD6">
        <w:tc>
          <w:tcPr>
            <w:tcW w:w="6366" w:type="dxa"/>
          </w:tcPr>
          <w:p w14:paraId="3F54634E" w14:textId="08EEBE7C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60C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Pr="002C60C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93" w:type="dxa"/>
          </w:tcPr>
          <w:p w14:paraId="23727DBB" w14:textId="58E1ACA4" w:rsidR="006C646D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23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36" w:type="dxa"/>
          </w:tcPr>
          <w:p w14:paraId="7A4E32F7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25062B3D" w14:textId="6952623C" w:rsidR="006C646D" w:rsidRPr="00F42088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46D" w:rsidRPr="00CC657F" w14:paraId="451EC296" w14:textId="77777777" w:rsidTr="001F2DD6">
        <w:tc>
          <w:tcPr>
            <w:tcW w:w="6366" w:type="dxa"/>
          </w:tcPr>
          <w:p w14:paraId="521E229F" w14:textId="1A014FFE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93" w:type="dxa"/>
          </w:tcPr>
          <w:p w14:paraId="6922FC22" w14:textId="6C29C9ED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2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36" w:type="dxa"/>
          </w:tcPr>
          <w:p w14:paraId="7E2FA467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04C2ED85" w14:textId="72842CCF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3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6C646D" w:rsidRPr="00CC657F" w14:paraId="5C461DDB" w14:textId="77777777" w:rsidTr="001F2DD6">
        <w:tc>
          <w:tcPr>
            <w:tcW w:w="6366" w:type="dxa"/>
          </w:tcPr>
          <w:p w14:paraId="176DD216" w14:textId="6D2D22CA" w:rsidR="006C646D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93" w:type="dxa"/>
          </w:tcPr>
          <w:p w14:paraId="6B215C59" w14:textId="243BACFC" w:rsidR="006C646D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36" w:type="dxa"/>
          </w:tcPr>
          <w:p w14:paraId="79E0B1AC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3C0D10B1" w14:textId="383A3931" w:rsidR="006C646D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2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6C646D" w:rsidRPr="00CC657F" w14:paraId="56812536" w14:textId="77777777" w:rsidTr="001F2DD6">
        <w:tc>
          <w:tcPr>
            <w:tcW w:w="6366" w:type="dxa"/>
          </w:tcPr>
          <w:p w14:paraId="481BC1F8" w14:textId="1C896461" w:rsidR="006C646D" w:rsidRPr="00CC657F" w:rsidRDefault="006C646D" w:rsidP="006C646D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93" w:type="dxa"/>
          </w:tcPr>
          <w:p w14:paraId="6BED19E3" w14:textId="3A041B8E" w:rsidR="006C646D" w:rsidRPr="00F42088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070EA8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3C9F9CD" w14:textId="431A50FC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19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6C646D" w:rsidRPr="00CC657F" w14:paraId="1F11E53E" w14:textId="77777777" w:rsidTr="001F2DD6">
        <w:tc>
          <w:tcPr>
            <w:tcW w:w="6366" w:type="dxa"/>
          </w:tcPr>
          <w:p w14:paraId="15879767" w14:textId="77777777" w:rsidR="006C646D" w:rsidRPr="006C646D" w:rsidRDefault="006C646D" w:rsidP="006C646D">
            <w:pPr>
              <w:spacing w:line="12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</w:tcPr>
          <w:p w14:paraId="0DC80265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12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10841A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12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DA8C81E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12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46D" w:rsidRPr="00CC657F" w14:paraId="0C6D8551" w14:textId="77777777" w:rsidTr="001F2DD6">
        <w:tc>
          <w:tcPr>
            <w:tcW w:w="6366" w:type="dxa"/>
          </w:tcPr>
          <w:p w14:paraId="0C9433CC" w14:textId="77777777" w:rsidR="006C646D" w:rsidRPr="00CC657F" w:rsidRDefault="006C646D" w:rsidP="006C646D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93" w:type="dxa"/>
          </w:tcPr>
          <w:p w14:paraId="2C93DC66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7AECE0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9DE3393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46D" w:rsidRPr="00CC657F" w14:paraId="0A54661B" w14:textId="77777777" w:rsidTr="001F2DD6">
        <w:tc>
          <w:tcPr>
            <w:tcW w:w="6366" w:type="dxa"/>
          </w:tcPr>
          <w:p w14:paraId="60A03204" w14:textId="77777777" w:rsidR="006C646D" w:rsidRPr="00CC657F" w:rsidRDefault="006C646D" w:rsidP="006C646D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93" w:type="dxa"/>
          </w:tcPr>
          <w:p w14:paraId="7CABA921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4437C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D1DC67C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46D" w:rsidRPr="00CC657F" w14:paraId="701BAC84" w14:textId="77777777" w:rsidTr="001F2DD6">
        <w:tc>
          <w:tcPr>
            <w:tcW w:w="6366" w:type="dxa"/>
          </w:tcPr>
          <w:p w14:paraId="62DDD23A" w14:textId="77777777" w:rsidR="006C646D" w:rsidRPr="00CC657F" w:rsidRDefault="006C646D" w:rsidP="006C646D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93" w:type="dxa"/>
          </w:tcPr>
          <w:p w14:paraId="72D6F2A7" w14:textId="54677350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8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36" w:type="dxa"/>
          </w:tcPr>
          <w:p w14:paraId="3B27ECFA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05BAF37D" w14:textId="2E3B6275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7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6C646D" w:rsidRPr="00CC657F" w14:paraId="5B841AF2" w14:textId="77777777" w:rsidTr="001F2DD6">
        <w:tc>
          <w:tcPr>
            <w:tcW w:w="6366" w:type="dxa"/>
          </w:tcPr>
          <w:p w14:paraId="70B6474D" w14:textId="77777777" w:rsidR="006C646D" w:rsidRPr="00CC657F" w:rsidRDefault="006C646D" w:rsidP="006C646D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93" w:type="dxa"/>
          </w:tcPr>
          <w:p w14:paraId="1BDA3ED9" w14:textId="1666E997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14:paraId="1EA9D7A3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74C242A8" w14:textId="204120A3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6C646D" w:rsidRPr="00CC657F" w14:paraId="0BF7260D" w14:textId="77777777" w:rsidTr="001F2DD6">
        <w:tc>
          <w:tcPr>
            <w:tcW w:w="6366" w:type="dxa"/>
          </w:tcPr>
          <w:p w14:paraId="760A8FC0" w14:textId="77777777" w:rsidR="006C646D" w:rsidRPr="00CC657F" w:rsidRDefault="006C646D" w:rsidP="006C646D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E39B0CA" w14:textId="4E572BAF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C64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36" w:type="dxa"/>
          </w:tcPr>
          <w:p w14:paraId="563FE88F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CC9921C" w14:textId="3AAEB762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C646D" w:rsidRPr="00F420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</w:tr>
    </w:tbl>
    <w:p w14:paraId="237B672A" w14:textId="77777777" w:rsidR="0021502C" w:rsidRPr="006C646D" w:rsidRDefault="0021502C" w:rsidP="0021502C">
      <w:pPr>
        <w:pStyle w:val="a"/>
        <w:tabs>
          <w:tab w:val="clear" w:pos="1080"/>
        </w:tabs>
        <w:ind w:left="547" w:right="-43"/>
        <w:jc w:val="both"/>
        <w:rPr>
          <w:rFonts w:ascii="Angsana New" w:hAnsi="Angsana New" w:cs="Angsana New"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57"/>
        <w:gridCol w:w="1302"/>
        <w:gridCol w:w="236"/>
        <w:gridCol w:w="1267"/>
      </w:tblGrid>
      <w:tr w:rsidR="0021502C" w:rsidRPr="00CC657F" w14:paraId="18248280" w14:textId="77777777" w:rsidTr="002C60CB">
        <w:trPr>
          <w:tblHeader/>
        </w:trPr>
        <w:tc>
          <w:tcPr>
            <w:tcW w:w="6357" w:type="dxa"/>
          </w:tcPr>
          <w:p w14:paraId="503170B4" w14:textId="420F1902" w:rsidR="0021502C" w:rsidRPr="00CC657F" w:rsidRDefault="0021502C" w:rsidP="0021502C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94F60" w:rsidRPr="00D94F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C65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2" w:type="dxa"/>
          </w:tcPr>
          <w:p w14:paraId="13BD76F2" w14:textId="6B532E6D" w:rsidR="0021502C" w:rsidRPr="00CC657F" w:rsidRDefault="00D94F60" w:rsidP="0021502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688D550" w14:textId="77777777" w:rsidR="0021502C" w:rsidRPr="00CC657F" w:rsidRDefault="0021502C" w:rsidP="0021502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A6C4F22" w14:textId="4B38915D" w:rsidR="0021502C" w:rsidRPr="00CC657F" w:rsidRDefault="00D94F60" w:rsidP="0021502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21502C" w:rsidRPr="00CC657F" w14:paraId="6C50AFAD" w14:textId="77777777" w:rsidTr="002C60CB">
        <w:trPr>
          <w:tblHeader/>
        </w:trPr>
        <w:tc>
          <w:tcPr>
            <w:tcW w:w="6357" w:type="dxa"/>
          </w:tcPr>
          <w:p w14:paraId="4BAF365A" w14:textId="77777777" w:rsidR="0021502C" w:rsidRPr="00CC657F" w:rsidRDefault="0021502C" w:rsidP="0021502C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14:paraId="1BC4E9F9" w14:textId="77777777" w:rsidR="0021502C" w:rsidRPr="00CC657F" w:rsidRDefault="0021502C" w:rsidP="0021502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65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02C" w:rsidRPr="00CC657F" w14:paraId="43C3CDBD" w14:textId="77777777" w:rsidTr="002C60CB">
        <w:tc>
          <w:tcPr>
            <w:tcW w:w="6357" w:type="dxa"/>
          </w:tcPr>
          <w:p w14:paraId="6E705EDB" w14:textId="77777777" w:rsidR="0021502C" w:rsidRPr="00CC657F" w:rsidRDefault="0021502C" w:rsidP="0021502C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บริษัท </w:t>
            </w:r>
            <w:r w:rsidRPr="0019493E">
              <w:rPr>
                <w:rFonts w:ascii="Angsana New" w:hAnsi="Angsana New" w:cs="Angsana New"/>
                <w:b/>
                <w:bCs/>
                <w:lang w:val="en-US"/>
              </w:rPr>
              <w:t>Furukawa Electric Co., Ltd.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19493E"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ผู้ถือหุ้นใหญ่รายเดิม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302" w:type="dxa"/>
          </w:tcPr>
          <w:p w14:paraId="67F3DDAF" w14:textId="77777777" w:rsidR="0021502C" w:rsidRPr="00CC657F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8C7298" w14:textId="77777777" w:rsidR="0021502C" w:rsidRPr="00CC657F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14F9E6" w14:textId="77777777" w:rsidR="0021502C" w:rsidRPr="00CC657F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02C" w:rsidRPr="00F42088" w14:paraId="14186958" w14:textId="77777777" w:rsidTr="002C60CB">
        <w:tc>
          <w:tcPr>
            <w:tcW w:w="6357" w:type="dxa"/>
          </w:tcPr>
          <w:p w14:paraId="49B895B0" w14:textId="77777777" w:rsidR="0021502C" w:rsidRPr="00CC657F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02" w:type="dxa"/>
          </w:tcPr>
          <w:p w14:paraId="49536C76" w14:textId="012A75E9" w:rsidR="0021502C" w:rsidRPr="00F42088" w:rsidRDefault="001F2DD6" w:rsidP="008B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74B772" w14:textId="77777777" w:rsidR="0021502C" w:rsidRPr="00F42088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8AE5C51" w14:textId="0C02852E" w:rsidR="0021502C" w:rsidRPr="00F42088" w:rsidRDefault="00D94F60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4</w:t>
            </w:r>
            <w:r w:rsidR="0021502C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21502C" w:rsidRPr="00F42088" w14:paraId="7DE47BBB" w14:textId="77777777" w:rsidTr="002C60CB">
        <w:tc>
          <w:tcPr>
            <w:tcW w:w="6357" w:type="dxa"/>
          </w:tcPr>
          <w:p w14:paraId="078E0740" w14:textId="77777777" w:rsidR="0021502C" w:rsidRPr="00CC657F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302" w:type="dxa"/>
          </w:tcPr>
          <w:p w14:paraId="6EB8D127" w14:textId="793A493B" w:rsidR="0021502C" w:rsidRPr="00F42088" w:rsidRDefault="008B5AB3" w:rsidP="008B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1F2D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3CBA22" w14:textId="77777777" w:rsidR="0021502C" w:rsidRPr="00F42088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BBD72A9" w14:textId="71770F69" w:rsidR="0021502C" w:rsidRPr="00F42088" w:rsidRDefault="00D94F60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45</w:t>
            </w:r>
            <w:r w:rsidR="0021502C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21502C" w:rsidRPr="00F42088" w14:paraId="1CBCD327" w14:textId="77777777" w:rsidTr="002C60CB">
        <w:tc>
          <w:tcPr>
            <w:tcW w:w="6357" w:type="dxa"/>
          </w:tcPr>
          <w:p w14:paraId="0CCBA073" w14:textId="77777777" w:rsidR="0021502C" w:rsidRPr="00CC657F" w:rsidRDefault="0021502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12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14:paraId="7AD71C4A" w14:textId="77777777" w:rsidR="0021502C" w:rsidRPr="00F42088" w:rsidRDefault="0021502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12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652BC9" w14:textId="77777777" w:rsidR="0021502C" w:rsidRPr="00F42088" w:rsidRDefault="0021502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12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94D7CE3" w14:textId="77777777" w:rsidR="0021502C" w:rsidRPr="00F42088" w:rsidRDefault="0021502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12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02C" w:rsidRPr="00CC657F" w14:paraId="0843F707" w14:textId="77777777" w:rsidTr="002C60CB">
        <w:tc>
          <w:tcPr>
            <w:tcW w:w="6357" w:type="dxa"/>
          </w:tcPr>
          <w:p w14:paraId="105392FE" w14:textId="77777777" w:rsidR="0021502C" w:rsidRPr="00CC657F" w:rsidRDefault="0021502C" w:rsidP="0021502C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657F">
              <w:rPr>
                <w:rFonts w:ascii="Angsana New" w:hAnsi="Angsana New" w:cs="Angsana New"/>
                <w:b/>
                <w:bCs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302" w:type="dxa"/>
          </w:tcPr>
          <w:p w14:paraId="713ADC0F" w14:textId="77777777" w:rsidR="0021502C" w:rsidRPr="00CC657F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917B8" w14:textId="77777777" w:rsidR="0021502C" w:rsidRPr="00CC657F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FAFD9D1" w14:textId="77777777" w:rsidR="0021502C" w:rsidRPr="00CC657F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AB3" w:rsidRPr="00CC657F" w14:paraId="0BBD0F85" w14:textId="77777777" w:rsidTr="002C60CB">
        <w:tc>
          <w:tcPr>
            <w:tcW w:w="6357" w:type="dxa"/>
          </w:tcPr>
          <w:p w14:paraId="67E2EADB" w14:textId="6B2619A8" w:rsidR="008B5AB3" w:rsidRPr="00CC657F" w:rsidRDefault="008B5AB3" w:rsidP="008B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02" w:type="dxa"/>
          </w:tcPr>
          <w:p w14:paraId="0758B98A" w14:textId="1256647E" w:rsidR="008B5AB3" w:rsidRPr="00F42088" w:rsidRDefault="00D94F60" w:rsidP="008B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</w:t>
            </w:r>
            <w:r w:rsidR="008B5AB3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077</w:t>
            </w:r>
            <w:r w:rsidR="008B5AB3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16</w:t>
            </w:r>
            <w:r w:rsidR="00D13B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1D29EC6" w14:textId="77777777" w:rsidR="008B5AB3" w:rsidRPr="00944ED4" w:rsidRDefault="008B5AB3" w:rsidP="008B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3822023F" w14:textId="4ED6B95A" w:rsidR="008B5AB3" w:rsidRPr="00F42088" w:rsidRDefault="00D94F60" w:rsidP="008B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</w:t>
            </w:r>
            <w:r w:rsidR="008B5AB3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021</w:t>
            </w:r>
            <w:r w:rsidR="008B5AB3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6C646D" w:rsidRPr="00CC657F" w14:paraId="060985F5" w14:textId="77777777" w:rsidTr="002C60CB">
        <w:tc>
          <w:tcPr>
            <w:tcW w:w="6357" w:type="dxa"/>
          </w:tcPr>
          <w:p w14:paraId="1A290875" w14:textId="2702CF82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302" w:type="dxa"/>
          </w:tcPr>
          <w:p w14:paraId="33363B0F" w14:textId="02BBE27E" w:rsidR="006C646D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14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36" w:type="dxa"/>
          </w:tcPr>
          <w:p w14:paraId="42847E06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FE38245" w14:textId="0E7B2A8E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551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467</w:t>
            </w:r>
          </w:p>
        </w:tc>
      </w:tr>
      <w:tr w:rsidR="006C646D" w:rsidRPr="00CC657F" w14:paraId="216378D7" w14:textId="77777777" w:rsidTr="002C60CB">
        <w:tc>
          <w:tcPr>
            <w:tcW w:w="6357" w:type="dxa"/>
          </w:tcPr>
          <w:p w14:paraId="270071DD" w14:textId="56D09CBA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60C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Pr="002C60C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02" w:type="dxa"/>
          </w:tcPr>
          <w:p w14:paraId="571CFAA2" w14:textId="775CF537" w:rsidR="006C646D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23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36" w:type="dxa"/>
          </w:tcPr>
          <w:p w14:paraId="0DC80068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4CC44A4E" w14:textId="6D71FF67" w:rsidR="006C646D" w:rsidRPr="00F42088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46D" w:rsidRPr="00CC657F" w14:paraId="7A30605C" w14:textId="77777777" w:rsidTr="002C60CB">
        <w:tc>
          <w:tcPr>
            <w:tcW w:w="6357" w:type="dxa"/>
          </w:tcPr>
          <w:p w14:paraId="326881B0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02" w:type="dxa"/>
          </w:tcPr>
          <w:p w14:paraId="6E4414FA" w14:textId="536038E3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10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36" w:type="dxa"/>
          </w:tcPr>
          <w:p w14:paraId="44E5A512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38FA6CE5" w14:textId="392DEA3E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5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669</w:t>
            </w:r>
          </w:p>
        </w:tc>
      </w:tr>
      <w:tr w:rsidR="006C646D" w:rsidRPr="00CC657F" w14:paraId="4A90B21C" w14:textId="77777777" w:rsidTr="002C60CB">
        <w:tc>
          <w:tcPr>
            <w:tcW w:w="6357" w:type="dxa"/>
          </w:tcPr>
          <w:p w14:paraId="5872EC96" w14:textId="3B8F9F82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02" w:type="dxa"/>
          </w:tcPr>
          <w:p w14:paraId="4BEB2CBB" w14:textId="18DFD6E7" w:rsidR="006C646D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3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236" w:type="dxa"/>
          </w:tcPr>
          <w:p w14:paraId="181FCD8A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171CE52D" w14:textId="36AF6EC0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8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6C646D" w:rsidRPr="00CC657F" w14:paraId="6F0444F0" w14:textId="77777777" w:rsidTr="002C60CB">
        <w:tc>
          <w:tcPr>
            <w:tcW w:w="6357" w:type="dxa"/>
          </w:tcPr>
          <w:p w14:paraId="2CED9B17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C657F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302" w:type="dxa"/>
          </w:tcPr>
          <w:p w14:paraId="326389F6" w14:textId="218387C9" w:rsidR="006C646D" w:rsidRPr="00F42088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B07C95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20A82E48" w14:textId="2E288402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24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6C646D" w:rsidRPr="00CC657F" w14:paraId="1D2E9F4A" w14:textId="77777777" w:rsidTr="002C60CB">
        <w:tc>
          <w:tcPr>
            <w:tcW w:w="6357" w:type="dxa"/>
          </w:tcPr>
          <w:p w14:paraId="61ED1091" w14:textId="5DFB980F" w:rsidR="006C646D" w:rsidRPr="00CC657F" w:rsidRDefault="006C646D" w:rsidP="006C646D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2" w:type="dxa"/>
          </w:tcPr>
          <w:p w14:paraId="5EA16364" w14:textId="4F05444F" w:rsidR="006C646D" w:rsidRPr="00F42088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line="240" w:lineRule="auto"/>
              <w:ind w:left="-108" w:right="-1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</w:tcPr>
          <w:p w14:paraId="706ECF90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61DB827" w14:textId="0660CEE3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6C646D" w:rsidRPr="00CC657F" w14:paraId="1AD0878F" w14:textId="77777777" w:rsidTr="002C60CB">
        <w:tc>
          <w:tcPr>
            <w:tcW w:w="6357" w:type="dxa"/>
          </w:tcPr>
          <w:p w14:paraId="33C1B379" w14:textId="77777777" w:rsidR="006C646D" w:rsidRPr="00CC657F" w:rsidRDefault="006C646D" w:rsidP="006C646D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02" w:type="dxa"/>
          </w:tcPr>
          <w:p w14:paraId="290F020C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E5F13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B223823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46D" w:rsidRPr="00CC657F" w14:paraId="31645B7B" w14:textId="77777777" w:rsidTr="002C60CB">
        <w:tc>
          <w:tcPr>
            <w:tcW w:w="6357" w:type="dxa"/>
          </w:tcPr>
          <w:p w14:paraId="4CED41B4" w14:textId="77777777" w:rsidR="006C646D" w:rsidRPr="00CC657F" w:rsidRDefault="006C646D" w:rsidP="006C646D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2" w:type="dxa"/>
          </w:tcPr>
          <w:p w14:paraId="44FE7E8A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96067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4043B52" w14:textId="77777777" w:rsidR="006C646D" w:rsidRPr="00CC657F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46D" w:rsidRPr="00CC657F" w14:paraId="45D9FECE" w14:textId="77777777" w:rsidTr="002C60CB">
        <w:tc>
          <w:tcPr>
            <w:tcW w:w="6357" w:type="dxa"/>
          </w:tcPr>
          <w:p w14:paraId="72165B57" w14:textId="77777777" w:rsidR="006C646D" w:rsidRPr="00CC657F" w:rsidRDefault="006C646D" w:rsidP="006C646D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02" w:type="dxa"/>
          </w:tcPr>
          <w:p w14:paraId="5EBB1AC1" w14:textId="3B8C0ECA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25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36" w:type="dxa"/>
          </w:tcPr>
          <w:p w14:paraId="4AFE4B95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18A67B6F" w14:textId="3C83F391" w:rsidR="006C646D" w:rsidRPr="0048076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21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6C646D" w:rsidRPr="00CC657F" w14:paraId="541A0A46" w14:textId="77777777" w:rsidTr="002C60CB">
        <w:tc>
          <w:tcPr>
            <w:tcW w:w="6357" w:type="dxa"/>
          </w:tcPr>
          <w:p w14:paraId="5711087D" w14:textId="77777777" w:rsidR="006C646D" w:rsidRPr="00CC657F" w:rsidRDefault="006C646D" w:rsidP="006C646D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</w:tcPr>
          <w:p w14:paraId="437F9394" w14:textId="189BAF02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cs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</w:t>
            </w:r>
            <w:r w:rsidR="006C646D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14:paraId="104D6B63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051D678C" w14:textId="307960D9" w:rsidR="006C646D" w:rsidRPr="0048076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</w:t>
            </w:r>
            <w:r w:rsidR="006C646D" w:rsidRPr="00F42088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6C646D" w:rsidRPr="00CC657F" w14:paraId="1A4A096E" w14:textId="77777777" w:rsidTr="002C60CB">
        <w:tc>
          <w:tcPr>
            <w:tcW w:w="6357" w:type="dxa"/>
          </w:tcPr>
          <w:p w14:paraId="060903EA" w14:textId="77777777" w:rsidR="006C646D" w:rsidRPr="00CC657F" w:rsidRDefault="006C646D" w:rsidP="006C646D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22E7CB60" w14:textId="77A9D444" w:rsidR="006C646D" w:rsidRPr="00F4208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6C64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36" w:type="dxa"/>
          </w:tcPr>
          <w:p w14:paraId="3171F186" w14:textId="77777777" w:rsidR="006C646D" w:rsidRPr="00944ED4" w:rsidRDefault="006C646D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B4B7EBD" w14:textId="34BBF88E" w:rsidR="006C646D" w:rsidRPr="00480768" w:rsidRDefault="00D94F60" w:rsidP="006C6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6C646D" w:rsidRPr="00F420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</w:p>
        </w:tc>
      </w:tr>
    </w:tbl>
    <w:p w14:paraId="2BB8B826" w14:textId="77777777" w:rsidR="000A44E3" w:rsidRPr="00B10B51" w:rsidRDefault="000A44E3" w:rsidP="00CE01E4">
      <w:pPr>
        <w:pStyle w:val="FSContent"/>
        <w:rPr>
          <w:rFonts w:asciiTheme="majorBidi" w:hAnsiTheme="majorBidi" w:cstheme="majorBidi"/>
          <w:sz w:val="16"/>
          <w:szCs w:val="16"/>
        </w:rPr>
      </w:pPr>
    </w:p>
    <w:p w14:paraId="2279E338" w14:textId="00384FE1" w:rsidR="00CE01E4" w:rsidRPr="0021502C" w:rsidRDefault="00CE01E4" w:rsidP="00CE01E4">
      <w:pPr>
        <w:pStyle w:val="FSContent"/>
        <w:rPr>
          <w:rFonts w:asciiTheme="majorBidi" w:hAnsiTheme="majorBidi" w:cstheme="majorBidi"/>
        </w:rPr>
      </w:pPr>
      <w:r w:rsidRPr="0021502C">
        <w:rPr>
          <w:rFonts w:asciiTheme="majorBidi" w:hAnsiTheme="majorBidi" w:cstheme="majorBidi"/>
          <w:cs/>
        </w:rPr>
        <w:t xml:space="preserve">ยอดคงเหลือกับกิจการที่เกี่ยวข้องกัน ณ วันที่ </w:t>
      </w:r>
      <w:r w:rsidR="00D94F60" w:rsidRPr="00D94F60">
        <w:rPr>
          <w:rFonts w:asciiTheme="majorBidi" w:hAnsiTheme="majorBidi" w:cstheme="majorBidi"/>
        </w:rPr>
        <w:t>30</w:t>
      </w:r>
      <w:r w:rsidR="00B57B3A" w:rsidRPr="0021502C">
        <w:rPr>
          <w:rFonts w:asciiTheme="majorBidi" w:hAnsiTheme="majorBidi" w:cstheme="majorBidi"/>
        </w:rPr>
        <w:t xml:space="preserve"> </w:t>
      </w:r>
      <w:r w:rsidR="009F4393" w:rsidRPr="0021502C">
        <w:rPr>
          <w:rFonts w:asciiTheme="majorBidi" w:hAnsiTheme="majorBidi" w:cstheme="majorBidi"/>
          <w:cs/>
        </w:rPr>
        <w:t>กันยา</w:t>
      </w:r>
      <w:r w:rsidR="00B57B3A" w:rsidRPr="0021502C">
        <w:rPr>
          <w:rFonts w:asciiTheme="majorBidi" w:hAnsiTheme="majorBidi" w:cstheme="majorBidi"/>
          <w:cs/>
        </w:rPr>
        <w:t>ยน</w:t>
      </w:r>
      <w:r w:rsidR="00133A51" w:rsidRPr="0021502C">
        <w:rPr>
          <w:rFonts w:asciiTheme="majorBidi" w:hAnsiTheme="majorBidi" w:cstheme="majorBidi"/>
        </w:rPr>
        <w:t xml:space="preserve"> </w:t>
      </w:r>
      <w:r w:rsidR="00D94F60" w:rsidRPr="00D94F60">
        <w:rPr>
          <w:rFonts w:asciiTheme="majorBidi" w:hAnsiTheme="majorBidi" w:cstheme="majorBidi"/>
        </w:rPr>
        <w:t>2564</w:t>
      </w:r>
      <w:r w:rsidR="00133A51" w:rsidRPr="0021502C">
        <w:rPr>
          <w:rFonts w:asciiTheme="majorBidi" w:hAnsiTheme="majorBidi" w:cstheme="majorBidi"/>
        </w:rPr>
        <w:t xml:space="preserve"> </w:t>
      </w:r>
      <w:r w:rsidR="00133A51" w:rsidRPr="0021502C">
        <w:rPr>
          <w:rFonts w:asciiTheme="majorBidi" w:hAnsiTheme="majorBidi" w:cstheme="majorBidi"/>
          <w:cs/>
        </w:rPr>
        <w:t xml:space="preserve">และ </w:t>
      </w:r>
      <w:r w:rsidR="00D94F60" w:rsidRPr="00D94F60">
        <w:rPr>
          <w:rFonts w:asciiTheme="majorBidi" w:hAnsiTheme="majorBidi" w:cstheme="majorBidi"/>
        </w:rPr>
        <w:t>31</w:t>
      </w:r>
      <w:r w:rsidR="00133A51" w:rsidRPr="0021502C">
        <w:rPr>
          <w:rFonts w:asciiTheme="majorBidi" w:hAnsiTheme="majorBidi" w:cstheme="majorBidi"/>
        </w:rPr>
        <w:t xml:space="preserve"> </w:t>
      </w:r>
      <w:r w:rsidR="00133A51" w:rsidRPr="0021502C">
        <w:rPr>
          <w:rFonts w:asciiTheme="majorBidi" w:hAnsiTheme="majorBidi" w:cstheme="majorBidi"/>
          <w:cs/>
        </w:rPr>
        <w:t xml:space="preserve">ธันวาคม </w:t>
      </w:r>
      <w:r w:rsidR="00D94F60" w:rsidRPr="00D94F60">
        <w:rPr>
          <w:rFonts w:asciiTheme="majorBidi" w:hAnsiTheme="majorBidi" w:cstheme="majorBidi"/>
        </w:rPr>
        <w:t>2563</w:t>
      </w:r>
      <w:r w:rsidRPr="0021502C">
        <w:rPr>
          <w:rFonts w:asciiTheme="majorBidi" w:hAnsiTheme="majorBidi" w:cstheme="majorBidi"/>
          <w:cs/>
        </w:rPr>
        <w:t xml:space="preserve"> มีดังนี้</w:t>
      </w:r>
    </w:p>
    <w:p w14:paraId="390EAE84" w14:textId="2B1D1400" w:rsidR="00BF1098" w:rsidRPr="00B10B51" w:rsidRDefault="00BF1098" w:rsidP="00BF1098">
      <w:pPr>
        <w:pStyle w:val="FSBlank"/>
        <w:rPr>
          <w:rFonts w:asciiTheme="majorBidi" w:hAnsiTheme="majorBidi" w:cstheme="majorBidi"/>
          <w:sz w:val="16"/>
          <w:szCs w:val="16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0"/>
        <w:gridCol w:w="236"/>
        <w:gridCol w:w="1348"/>
      </w:tblGrid>
      <w:tr w:rsidR="009F4393" w:rsidRPr="0021502C" w14:paraId="306C3296" w14:textId="77777777" w:rsidTr="0021502C">
        <w:trPr>
          <w:tblHeader/>
        </w:trPr>
        <w:tc>
          <w:tcPr>
            <w:tcW w:w="6219" w:type="dxa"/>
          </w:tcPr>
          <w:p w14:paraId="56CED892" w14:textId="77777777" w:rsidR="009F4393" w:rsidRPr="0021502C" w:rsidRDefault="009F4393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572D2F" w14:textId="224ACAFC" w:rsidR="009F4393" w:rsidRPr="0021502C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36D3D3E" w14:textId="77777777" w:rsidR="009F4393" w:rsidRPr="0021502C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D32CD8" w14:textId="5506FFEB" w:rsidR="009F4393" w:rsidRPr="0021502C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F4393" w:rsidRPr="0021502C" w14:paraId="7ABB8437" w14:textId="77777777" w:rsidTr="0021502C">
        <w:trPr>
          <w:cantSplit/>
          <w:tblHeader/>
        </w:trPr>
        <w:tc>
          <w:tcPr>
            <w:tcW w:w="6219" w:type="dxa"/>
          </w:tcPr>
          <w:p w14:paraId="5A2D6A4C" w14:textId="77777777" w:rsidR="009F4393" w:rsidRPr="0021502C" w:rsidRDefault="009F4393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dxa"/>
            <w:gridSpan w:val="3"/>
          </w:tcPr>
          <w:p w14:paraId="1B53D914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4393" w:rsidRPr="0021502C" w14:paraId="6C7D78A6" w14:textId="77777777" w:rsidTr="0021502C">
        <w:trPr>
          <w:cantSplit/>
        </w:trPr>
        <w:tc>
          <w:tcPr>
            <w:tcW w:w="6219" w:type="dxa"/>
          </w:tcPr>
          <w:p w14:paraId="06CC3BC7" w14:textId="77777777" w:rsidR="009F4393" w:rsidRPr="0021502C" w:rsidRDefault="009F4393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4" w:type="dxa"/>
            <w:gridSpan w:val="3"/>
          </w:tcPr>
          <w:p w14:paraId="641DF644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F4393" w:rsidRPr="0021502C" w14:paraId="10E452C7" w14:textId="77777777" w:rsidTr="0021502C">
        <w:tc>
          <w:tcPr>
            <w:tcW w:w="6219" w:type="dxa"/>
            <w:vAlign w:val="bottom"/>
          </w:tcPr>
          <w:p w14:paraId="248A725D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522F93" w14:textId="0CAAE92F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343</w:t>
            </w:r>
            <w:r w:rsidR="008B5A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D94F6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36" w:type="dxa"/>
            <w:vAlign w:val="bottom"/>
          </w:tcPr>
          <w:p w14:paraId="61F819C7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01DF68" w14:textId="2BDB60A1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 w:rsidR="009F4393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846</w:t>
            </w:r>
          </w:p>
        </w:tc>
      </w:tr>
      <w:tr w:rsidR="009F4393" w:rsidRPr="0021502C" w14:paraId="5A53C2F7" w14:textId="77777777" w:rsidTr="0021502C">
        <w:tc>
          <w:tcPr>
            <w:tcW w:w="6219" w:type="dxa"/>
          </w:tcPr>
          <w:p w14:paraId="22486666" w14:textId="77777777" w:rsidR="009F4393" w:rsidRPr="00B10B51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bookmarkStart w:id="1" w:name="_Hlk31825080"/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8D232E" w14:textId="77777777" w:rsidR="009F4393" w:rsidRPr="0021502C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B8A88" w14:textId="77777777" w:rsidR="009F4393" w:rsidRPr="0021502C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5F4E4FAF" w14:textId="77777777" w:rsidR="009F4393" w:rsidRPr="0021502C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4393" w:rsidRPr="0021502C" w14:paraId="464C7784" w14:textId="77777777" w:rsidTr="0021502C">
        <w:tc>
          <w:tcPr>
            <w:tcW w:w="6219" w:type="dxa"/>
          </w:tcPr>
          <w:p w14:paraId="5A6B6821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5869121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A8257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54E73E43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4393" w:rsidRPr="0021502C" w14:paraId="2EB8F8D4" w14:textId="77777777" w:rsidTr="0021502C">
        <w:tc>
          <w:tcPr>
            <w:tcW w:w="6219" w:type="dxa"/>
            <w:vAlign w:val="bottom"/>
          </w:tcPr>
          <w:p w14:paraId="7E91E15C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D7F8188" w14:textId="257353CE" w:rsidR="009F4393" w:rsidRPr="0021502C" w:rsidRDefault="008B5AB3" w:rsidP="008B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9902AA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0C081FCF" w14:textId="659A59D2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9F4393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596</w:t>
            </w:r>
          </w:p>
        </w:tc>
      </w:tr>
      <w:bookmarkEnd w:id="1"/>
      <w:tr w:rsidR="009F4393" w:rsidRPr="0021502C" w14:paraId="34D811B9" w14:textId="77777777" w:rsidTr="0021502C">
        <w:tc>
          <w:tcPr>
            <w:tcW w:w="6219" w:type="dxa"/>
          </w:tcPr>
          <w:p w14:paraId="092EB270" w14:textId="77777777" w:rsidR="009F4393" w:rsidRPr="00B10B51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8028DC" w14:textId="77777777" w:rsidR="009F4393" w:rsidRPr="0021502C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C6646" w14:textId="77777777" w:rsidR="009F4393" w:rsidRPr="0021502C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3ADC69EA" w14:textId="77777777" w:rsidR="009F4393" w:rsidRPr="0021502C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4393" w:rsidRPr="0021502C" w14:paraId="6580858F" w14:textId="77777777" w:rsidTr="0021502C">
        <w:tc>
          <w:tcPr>
            <w:tcW w:w="6219" w:type="dxa"/>
          </w:tcPr>
          <w:p w14:paraId="602CA645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BF38A85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5E7E9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186E9616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4393" w:rsidRPr="0021502C" w14:paraId="7C2876FE" w14:textId="77777777" w:rsidTr="0021502C">
        <w:tc>
          <w:tcPr>
            <w:tcW w:w="6219" w:type="dxa"/>
          </w:tcPr>
          <w:p w14:paraId="0E90A84D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E955448" w14:textId="43321230" w:rsidR="009F4393" w:rsidRPr="0021502C" w:rsidRDefault="008B5AB3" w:rsidP="008B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CF44D8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2790E185" w14:textId="7109F5C5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9F4393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</w:tr>
      <w:tr w:rsidR="009F4393" w:rsidRPr="0021502C" w14:paraId="49A585EC" w14:textId="77777777" w:rsidTr="0021502C">
        <w:trPr>
          <w:trHeight w:val="26"/>
        </w:trPr>
        <w:tc>
          <w:tcPr>
            <w:tcW w:w="6219" w:type="dxa"/>
          </w:tcPr>
          <w:p w14:paraId="3769D9A6" w14:textId="77777777" w:rsidR="009F4393" w:rsidRPr="00B10B51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CF7404" w14:textId="77777777" w:rsidR="009F4393" w:rsidRPr="0021502C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A2BEEF" w14:textId="77777777" w:rsidR="009F4393" w:rsidRPr="0021502C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4D838581" w14:textId="77777777" w:rsidR="009F4393" w:rsidRPr="0021502C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4393" w:rsidRPr="0021502C" w14:paraId="0EDB0FE2" w14:textId="77777777" w:rsidTr="0021502C">
        <w:trPr>
          <w:trHeight w:val="56"/>
        </w:trPr>
        <w:tc>
          <w:tcPr>
            <w:tcW w:w="6219" w:type="dxa"/>
            <w:vAlign w:val="bottom"/>
          </w:tcPr>
          <w:p w14:paraId="6E0F8353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642E0A20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475AF2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2D78D047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393" w:rsidRPr="0021502C" w14:paraId="5E4822FD" w14:textId="77777777" w:rsidTr="0021502C">
        <w:tc>
          <w:tcPr>
            <w:tcW w:w="6219" w:type="dxa"/>
            <w:vAlign w:val="bottom"/>
          </w:tcPr>
          <w:p w14:paraId="04FD0DA6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B0143C9" w14:textId="5A13073E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40</w:t>
            </w:r>
            <w:r w:rsidR="00EF3A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D94F6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236" w:type="dxa"/>
            <w:vAlign w:val="bottom"/>
          </w:tcPr>
          <w:p w14:paraId="7A9275D8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5FBFDB2C" w14:textId="46D0BCF0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9F4393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</w:t>
            </w:r>
          </w:p>
        </w:tc>
      </w:tr>
    </w:tbl>
    <w:p w14:paraId="1073355B" w14:textId="450E1806" w:rsidR="006C646D" w:rsidRPr="00B10B51" w:rsidRDefault="006C646D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ED297B0" w14:textId="77777777" w:rsidR="001074E3" w:rsidRPr="0021502C" w:rsidRDefault="001074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1502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6011F42E" w14:textId="77777777" w:rsidR="001074E3" w:rsidRPr="00B10B51" w:rsidRDefault="001074E3" w:rsidP="0040129E">
      <w:pPr>
        <w:pStyle w:val="FSBlank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BD18039" w14:textId="77777777" w:rsidR="007D6D31" w:rsidRPr="0021502C" w:rsidRDefault="007D6D31" w:rsidP="007D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  <w:u w:val="single"/>
        </w:rPr>
      </w:pPr>
      <w:r w:rsidRPr="0021502C">
        <w:rPr>
          <w:rFonts w:asciiTheme="majorBidi" w:hAnsiTheme="majorBidi" w:cstheme="majorBidi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14:paraId="1F30D9AF" w14:textId="77777777" w:rsidR="007D6D31" w:rsidRPr="00B10B51" w:rsidRDefault="007D6D31" w:rsidP="007D6D31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500843F" w14:textId="0051426E" w:rsidR="00C95FA6" w:rsidRDefault="006C646D" w:rsidP="001B36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C64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94F60" w:rsidRPr="00D94F60">
        <w:rPr>
          <w:rFonts w:ascii="Angsana New" w:hAnsi="Angsana New"/>
          <w:sz w:val="30"/>
          <w:szCs w:val="30"/>
        </w:rPr>
        <w:t>1</w:t>
      </w:r>
      <w:r w:rsidRPr="006C646D">
        <w:rPr>
          <w:rFonts w:ascii="Angsana New" w:hAnsi="Angsana New"/>
          <w:sz w:val="30"/>
          <w:szCs w:val="30"/>
          <w:cs/>
        </w:rPr>
        <w:t xml:space="preserve"> เมษายน </w:t>
      </w:r>
      <w:r w:rsidR="00D94F60" w:rsidRPr="00D94F60">
        <w:rPr>
          <w:rFonts w:ascii="Angsana New" w:hAnsi="Angsana New"/>
          <w:sz w:val="30"/>
          <w:szCs w:val="30"/>
        </w:rPr>
        <w:t>2564</w:t>
      </w:r>
      <w:r w:rsidRPr="006C646D">
        <w:rPr>
          <w:rFonts w:ascii="Angsana New" w:hAnsi="Angsana New"/>
          <w:sz w:val="30"/>
          <w:szCs w:val="30"/>
          <w:cs/>
        </w:rPr>
        <w:t xml:space="preserve"> บริษัทได้ทำสัญญารับการช่วยเหลือทางด้านเทคนิคกับ </w:t>
      </w:r>
      <w:r w:rsidRPr="006C646D">
        <w:rPr>
          <w:rFonts w:ascii="Angsana New" w:hAnsi="Angsana New"/>
          <w:sz w:val="30"/>
          <w:szCs w:val="30"/>
        </w:rPr>
        <w:t xml:space="preserve">Daishin P&amp;T Co., Ltd. </w:t>
      </w:r>
      <w:r w:rsidRPr="006C646D">
        <w:rPr>
          <w:rFonts w:ascii="Angsana New" w:hAnsi="Angsana New"/>
          <w:sz w:val="30"/>
          <w:szCs w:val="30"/>
          <w:cs/>
        </w:rPr>
        <w:t xml:space="preserve">ซึ่งเป็นบริษัทที่เกี่ยวข้องกัน เป็นเวลา </w:t>
      </w:r>
      <w:r w:rsidR="00D94F60" w:rsidRPr="00D94F60">
        <w:rPr>
          <w:rFonts w:ascii="Angsana New" w:hAnsi="Angsana New"/>
          <w:sz w:val="30"/>
          <w:szCs w:val="30"/>
        </w:rPr>
        <w:t>1</w:t>
      </w:r>
      <w:r w:rsidRPr="006C646D">
        <w:rPr>
          <w:rFonts w:ascii="Angsana New" w:hAnsi="Angsana New"/>
          <w:sz w:val="30"/>
          <w:szCs w:val="30"/>
          <w:cs/>
        </w:rPr>
        <w:t xml:space="preserve"> ปี โดยมีผลบังคับใช้ตั้งแต่วันที่ </w:t>
      </w:r>
      <w:r w:rsidR="00D94F60" w:rsidRPr="00D94F60">
        <w:rPr>
          <w:rFonts w:ascii="Angsana New" w:hAnsi="Angsana New"/>
          <w:sz w:val="30"/>
          <w:szCs w:val="30"/>
        </w:rPr>
        <w:t>1</w:t>
      </w:r>
      <w:r w:rsidRPr="006C646D">
        <w:rPr>
          <w:rFonts w:ascii="Angsana New" w:hAnsi="Angsana New"/>
          <w:sz w:val="30"/>
          <w:szCs w:val="30"/>
          <w:cs/>
        </w:rPr>
        <w:t xml:space="preserve"> เมษายน </w:t>
      </w:r>
      <w:r w:rsidR="00D94F60" w:rsidRPr="00D94F60">
        <w:rPr>
          <w:rFonts w:ascii="Angsana New" w:hAnsi="Angsana New"/>
          <w:sz w:val="30"/>
          <w:szCs w:val="30"/>
        </w:rPr>
        <w:t>2564</w:t>
      </w:r>
      <w:r w:rsidRPr="006C646D">
        <w:rPr>
          <w:rFonts w:ascii="Angsana New" w:hAnsi="Angsana New"/>
          <w:sz w:val="30"/>
          <w:szCs w:val="30"/>
          <w:cs/>
        </w:rPr>
        <w:t xml:space="preserve"> และสามารถขยายเวลาของสัญญาออกไปโดยอัตโนมัติ คราวละ </w:t>
      </w:r>
      <w:r w:rsidR="00D94F60" w:rsidRPr="00D94F60">
        <w:rPr>
          <w:rFonts w:ascii="Angsana New" w:hAnsi="Angsana New"/>
          <w:sz w:val="30"/>
          <w:szCs w:val="30"/>
        </w:rPr>
        <w:t>1</w:t>
      </w:r>
      <w:r w:rsidRPr="006C646D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</w:t>
      </w:r>
      <w:r w:rsidRPr="006C646D">
        <w:rPr>
          <w:rFonts w:ascii="Angsana New" w:hAnsi="Angsana New"/>
          <w:sz w:val="30"/>
          <w:szCs w:val="30"/>
        </w:rPr>
        <w:t xml:space="preserve">Daishin P&amp;T Co., Ltd. </w:t>
      </w:r>
      <w:r w:rsidRPr="006C646D">
        <w:rPr>
          <w:rFonts w:ascii="Angsana New" w:hAnsi="Angsana New"/>
          <w:sz w:val="30"/>
          <w:szCs w:val="30"/>
          <w:cs/>
        </w:rPr>
        <w:t>จะให้ความช่วยเหลือทางด้านเทคนิคและข้อมูลเกี่ยวกับการผลิตแก่บริษัทรวมถึงสิทธิในการผลิตและจำหน่ายในประเทศที่ระบุตามสัญญา</w:t>
      </w:r>
      <w:r w:rsidR="001B36A6">
        <w:rPr>
          <w:rFonts w:ascii="Angsana New" w:hAnsi="Angsana New"/>
          <w:sz w:val="30"/>
          <w:szCs w:val="30"/>
        </w:rPr>
        <w:t xml:space="preserve"> </w:t>
      </w:r>
      <w:r w:rsidR="001B36A6">
        <w:rPr>
          <w:rFonts w:ascii="Angsana New" w:hAnsi="Angsana New"/>
          <w:sz w:val="30"/>
          <w:szCs w:val="30"/>
        </w:rPr>
        <w:br/>
      </w:r>
      <w:r w:rsidRPr="006C646D">
        <w:rPr>
          <w:rFonts w:ascii="Angsana New" w:hAnsi="Angsana New"/>
          <w:sz w:val="30"/>
          <w:szCs w:val="30"/>
          <w:cs/>
        </w:rPr>
        <w:t xml:space="preserve">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ท่อไร้ตะเข็บ (ประเภทท่อเกลียว) ในอัตรา </w:t>
      </w:r>
      <w:r w:rsidR="00D94F60" w:rsidRPr="00D94F60">
        <w:rPr>
          <w:rFonts w:ascii="Angsana New" w:hAnsi="Angsana New"/>
          <w:sz w:val="30"/>
          <w:szCs w:val="30"/>
        </w:rPr>
        <w:t>2</w:t>
      </w:r>
      <w:r w:rsidRPr="006C646D">
        <w:rPr>
          <w:rFonts w:ascii="Angsana New" w:hAnsi="Angsana New"/>
          <w:sz w:val="30"/>
          <w:szCs w:val="30"/>
          <w:cs/>
        </w:rPr>
        <w:t>.</w:t>
      </w:r>
      <w:r w:rsidR="00D94F60" w:rsidRPr="00D94F60">
        <w:rPr>
          <w:rFonts w:ascii="Angsana New" w:hAnsi="Angsana New"/>
          <w:sz w:val="30"/>
          <w:szCs w:val="30"/>
        </w:rPr>
        <w:t>25</w:t>
      </w:r>
      <w:r w:rsidRPr="006C646D">
        <w:rPr>
          <w:rFonts w:ascii="Angsana New" w:hAnsi="Angsana New"/>
          <w:sz w:val="30"/>
          <w:szCs w:val="30"/>
          <w:cs/>
        </w:rPr>
        <w:t xml:space="preserve"> บาทต่อกิโลกรัม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95FA6">
        <w:rPr>
          <w:rFonts w:ascii="Angsana New" w:hAnsi="Angsana New" w:hint="cs"/>
          <w:sz w:val="30"/>
          <w:szCs w:val="30"/>
          <w:cs/>
        </w:rPr>
        <w:t>บริษัท</w:t>
      </w:r>
      <w:r w:rsidR="00C95FA6">
        <w:rPr>
          <w:rFonts w:ascii="Angsana New" w:hAnsi="Angsana New" w:hint="cs"/>
          <w:spacing w:val="-8"/>
          <w:sz w:val="30"/>
          <w:szCs w:val="30"/>
          <w:cs/>
        </w:rPr>
        <w:t>ได้ตกลงสิ้นสุดสัญญารับการช่วยเหลือทางด้านเทคนิค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ดังกล่าวกับบริษัท </w:t>
      </w:r>
      <w:r w:rsidRPr="006C646D">
        <w:rPr>
          <w:rFonts w:ascii="Angsana New" w:hAnsi="Angsana New"/>
          <w:sz w:val="30"/>
          <w:szCs w:val="30"/>
        </w:rPr>
        <w:t>Daishin P&amp;T Co., Ltd</w:t>
      </w:r>
      <w:r>
        <w:rPr>
          <w:rFonts w:ascii="Angsana New" w:hAnsi="Angsana New"/>
          <w:sz w:val="30"/>
          <w:szCs w:val="30"/>
        </w:rPr>
        <w:t>.</w:t>
      </w:r>
      <w:r w:rsidR="001B36A6">
        <w:rPr>
          <w:rFonts w:ascii="Angsana New" w:hAnsi="Angsana New"/>
          <w:sz w:val="30"/>
          <w:szCs w:val="30"/>
        </w:rPr>
        <w:t xml:space="preserve"> </w:t>
      </w:r>
      <w:r w:rsidR="001B36A6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="001B36A6" w:rsidRPr="00D94F60">
        <w:rPr>
          <w:rFonts w:ascii="Angsana New" w:hAnsi="Angsana New" w:hint="cs"/>
          <w:sz w:val="30"/>
          <w:szCs w:val="30"/>
        </w:rPr>
        <w:t>256</w:t>
      </w:r>
      <w:r w:rsidR="001B36A6" w:rsidRPr="00D94F60">
        <w:rPr>
          <w:rFonts w:ascii="Angsana New" w:hAnsi="Angsana New"/>
          <w:sz w:val="30"/>
          <w:szCs w:val="30"/>
        </w:rPr>
        <w:t>4</w:t>
      </w:r>
    </w:p>
    <w:p w14:paraId="77A6DC47" w14:textId="47853F78" w:rsidR="00C95FA6" w:rsidRDefault="00F9602C" w:rsidP="00C95FA6">
      <w:pPr>
        <w:pStyle w:val="FSContent"/>
        <w:rPr>
          <w:spacing w:val="6"/>
        </w:rPr>
      </w:pPr>
      <w:r>
        <w:rPr>
          <w:rFonts w:hint="cs"/>
          <w:spacing w:val="-4"/>
          <w:cs/>
        </w:rPr>
        <w:lastRenderedPageBreak/>
        <w:t>ภายหลังการสิ้นสุดสัญญา</w:t>
      </w:r>
      <w:r>
        <w:rPr>
          <w:rFonts w:hint="cs"/>
          <w:spacing w:val="-8"/>
          <w:cs/>
        </w:rPr>
        <w:t>รับการช่วยเหลือทางด้านเทคนิคดังกล่าว บริษัท</w:t>
      </w:r>
      <w:r w:rsidR="00C95FA6">
        <w:rPr>
          <w:rFonts w:hint="cs"/>
          <w:spacing w:val="-4"/>
          <w:cs/>
        </w:rPr>
        <w:t>ได้ทำสัญญา</w:t>
      </w:r>
      <w:bookmarkStart w:id="2" w:name="_Hlk46928868"/>
      <w:r w:rsidR="00C95FA6">
        <w:rPr>
          <w:rFonts w:hint="cs"/>
          <w:spacing w:val="-4"/>
          <w:cs/>
        </w:rPr>
        <w:t>รับการช่วยเหลือทางด้านเทคนิค</w:t>
      </w:r>
      <w:bookmarkEnd w:id="2"/>
      <w:r w:rsidR="00C95FA6">
        <w:rPr>
          <w:rFonts w:hint="cs"/>
          <w:spacing w:val="-4"/>
          <w:cs/>
        </w:rPr>
        <w:t>กับบริษัทที่เกี่ยวข้องกัน</w:t>
      </w:r>
      <w:r w:rsidR="00427483">
        <w:rPr>
          <w:rFonts w:hint="cs"/>
          <w:spacing w:val="-4"/>
          <w:cs/>
        </w:rPr>
        <w:t xml:space="preserve">กับ </w:t>
      </w:r>
      <w:r w:rsidR="00427483" w:rsidRPr="0001670F">
        <w:rPr>
          <w:szCs w:val="22"/>
        </w:rPr>
        <w:t>Okumura Metals Co., Ltd</w:t>
      </w:r>
      <w:r w:rsidR="00427483" w:rsidRPr="001B015D">
        <w:rPr>
          <w:spacing w:val="-2"/>
          <w:szCs w:val="22"/>
        </w:rPr>
        <w:t>.</w:t>
      </w:r>
      <w:r w:rsidR="00427483" w:rsidRPr="006A7257">
        <w:rPr>
          <w:spacing w:val="-2"/>
          <w:szCs w:val="22"/>
        </w:rPr>
        <w:t xml:space="preserve"> </w:t>
      </w:r>
      <w:r w:rsidR="00C95FA6">
        <w:rPr>
          <w:rFonts w:hint="cs"/>
          <w:cs/>
        </w:rPr>
        <w:t xml:space="preserve">โดยมีผลบังคับใช้ตั้งแต่วันที่ </w:t>
      </w:r>
      <w:r w:rsidR="00D94F60" w:rsidRPr="00D94F60">
        <w:rPr>
          <w:rFonts w:hint="cs"/>
        </w:rPr>
        <w:t>1</w:t>
      </w:r>
      <w:r w:rsidR="00C95FA6">
        <w:rPr>
          <w:rFonts w:hint="cs"/>
          <w:cs/>
        </w:rPr>
        <w:t xml:space="preserve"> ตุลาคม </w:t>
      </w:r>
      <w:r w:rsidR="00D94F60" w:rsidRPr="00D94F60">
        <w:rPr>
          <w:rFonts w:hint="cs"/>
        </w:rPr>
        <w:t>256</w:t>
      </w:r>
      <w:r w:rsidR="00D94F60" w:rsidRPr="00D94F60">
        <w:t>4</w:t>
      </w:r>
      <w:r w:rsidR="00C95FA6">
        <w:rPr>
          <w:rFonts w:hint="cs"/>
          <w:cs/>
        </w:rPr>
        <w:t xml:space="preserve"> ภายใต้เงื่อนไขของสัญญา </w:t>
      </w:r>
      <w:r w:rsidR="00427483" w:rsidRPr="0001670F">
        <w:rPr>
          <w:szCs w:val="22"/>
        </w:rPr>
        <w:t>Okumura Metals Co., Ltd</w:t>
      </w:r>
      <w:r w:rsidR="00427483" w:rsidRPr="001B015D">
        <w:rPr>
          <w:spacing w:val="-2"/>
          <w:szCs w:val="22"/>
        </w:rPr>
        <w:t>.</w:t>
      </w:r>
      <w:r w:rsidR="00427483" w:rsidRPr="006A7257">
        <w:rPr>
          <w:spacing w:val="-2"/>
          <w:szCs w:val="22"/>
        </w:rPr>
        <w:t xml:space="preserve"> </w:t>
      </w:r>
      <w:r w:rsidR="00C95FA6">
        <w:rPr>
          <w:rFonts w:hint="cs"/>
          <w:cs/>
        </w:rPr>
        <w:t>จะให้ความช่วยเหลือทางด้านเทคนิคและข้อมูลเกี่ยวกับการผลิตแก่บริษัทรวมถึงสิทธิในการผลิตและจำหน่ายในประเทศที่ระบุตามสัญญา จากการที่บริษัทได้รับความช่วยเหลือ</w:t>
      </w:r>
      <w:r w:rsidR="00C95FA6">
        <w:rPr>
          <w:rFonts w:hint="cs"/>
          <w:spacing w:val="6"/>
          <w:cs/>
        </w:rPr>
        <w:t>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="00C95FA6">
        <w:rPr>
          <w:rFonts w:hint="cs"/>
          <w:cs/>
        </w:rPr>
        <w:t xml:space="preserve">ท่อไร้ตะเข็บ (ประเภทท่อเกลียว) ในอัตรา </w:t>
      </w:r>
      <w:r w:rsidR="00D94F60" w:rsidRPr="00D94F60">
        <w:rPr>
          <w:rFonts w:hint="cs"/>
        </w:rPr>
        <w:t>2</w:t>
      </w:r>
      <w:r w:rsidR="00C95FA6">
        <w:rPr>
          <w:rFonts w:hint="cs"/>
        </w:rPr>
        <w:t>.</w:t>
      </w:r>
      <w:r w:rsidR="00D94F60" w:rsidRPr="00D94F60">
        <w:rPr>
          <w:rFonts w:hint="cs"/>
        </w:rPr>
        <w:t>25</w:t>
      </w:r>
      <w:r w:rsidR="00C95FA6">
        <w:rPr>
          <w:rFonts w:hint="cs"/>
          <w:cs/>
        </w:rPr>
        <w:t xml:space="preserve"> บาทต่อกิโลกรัม</w:t>
      </w:r>
    </w:p>
    <w:p w14:paraId="301BD349" w14:textId="46B25499" w:rsidR="00AD05E4" w:rsidRDefault="00AD05E4" w:rsidP="00615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560A7" w14:textId="3FCA0785" w:rsidR="00096CAA" w:rsidRPr="0021502C" w:rsidRDefault="00330632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1502C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35D9A4EF" w14:textId="77777777" w:rsidR="00C978FE" w:rsidRPr="00AD05E4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9" w:type="dxa"/>
        <w:tblInd w:w="450" w:type="dxa"/>
        <w:tblLook w:val="0000" w:firstRow="0" w:lastRow="0" w:firstColumn="0" w:lastColumn="0" w:noHBand="0" w:noVBand="0"/>
      </w:tblPr>
      <w:tblGrid>
        <w:gridCol w:w="5127"/>
        <w:gridCol w:w="993"/>
        <w:gridCol w:w="1345"/>
        <w:gridCol w:w="236"/>
        <w:gridCol w:w="34"/>
        <w:gridCol w:w="1434"/>
      </w:tblGrid>
      <w:tr w:rsidR="009F4393" w:rsidRPr="0021502C" w14:paraId="0B828C4F" w14:textId="77777777" w:rsidTr="002B1215">
        <w:tc>
          <w:tcPr>
            <w:tcW w:w="5127" w:type="dxa"/>
            <w:shd w:val="clear" w:color="auto" w:fill="auto"/>
          </w:tcPr>
          <w:p w14:paraId="79993C7D" w14:textId="77777777" w:rsidR="009F4393" w:rsidRPr="0021502C" w:rsidRDefault="009F4393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6B2752F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0746439A" w14:textId="1D36913B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F4393"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14:paraId="2D9C0EEA" w14:textId="77777777" w:rsidR="009F4393" w:rsidRPr="0021502C" w:rsidRDefault="009F4393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56F4E1AD" w14:textId="591E32AF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393"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4393" w:rsidRPr="0021502C" w14:paraId="3999A016" w14:textId="77777777" w:rsidTr="002B1215">
        <w:tc>
          <w:tcPr>
            <w:tcW w:w="5127" w:type="dxa"/>
            <w:shd w:val="clear" w:color="auto" w:fill="auto"/>
          </w:tcPr>
          <w:p w14:paraId="2A4D59BD" w14:textId="77777777" w:rsidR="009F4393" w:rsidRPr="0021502C" w:rsidRDefault="009F4393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478737C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5" w:type="dxa"/>
            <w:shd w:val="clear" w:color="auto" w:fill="auto"/>
          </w:tcPr>
          <w:p w14:paraId="4BF3555B" w14:textId="5E16AF5C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11E60E5" w14:textId="77777777" w:rsidR="009F4393" w:rsidRPr="0021502C" w:rsidRDefault="009F4393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shd w:val="clear" w:color="auto" w:fill="auto"/>
          </w:tcPr>
          <w:p w14:paraId="15780D0E" w14:textId="1A2900CC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F4393" w:rsidRPr="0021502C" w14:paraId="0FD119E3" w14:textId="77777777" w:rsidTr="002B1215">
        <w:tc>
          <w:tcPr>
            <w:tcW w:w="5127" w:type="dxa"/>
            <w:shd w:val="clear" w:color="auto" w:fill="auto"/>
          </w:tcPr>
          <w:p w14:paraId="559F4934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AC8283B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49" w:type="dxa"/>
            <w:gridSpan w:val="4"/>
            <w:shd w:val="clear" w:color="auto" w:fill="auto"/>
          </w:tcPr>
          <w:p w14:paraId="4BBC3F31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4393" w:rsidRPr="0021502C" w14:paraId="28E3D713" w14:textId="77777777" w:rsidTr="002B1215">
        <w:tc>
          <w:tcPr>
            <w:tcW w:w="5127" w:type="dxa"/>
            <w:shd w:val="clear" w:color="auto" w:fill="auto"/>
          </w:tcPr>
          <w:p w14:paraId="63DAE032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93" w:type="dxa"/>
            <w:shd w:val="clear" w:color="auto" w:fill="auto"/>
          </w:tcPr>
          <w:p w14:paraId="5ED7C9FC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76CB100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CF086B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482CC4A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4393" w:rsidRPr="0021502C" w14:paraId="3E8227B9" w14:textId="77777777" w:rsidTr="00A345D5">
        <w:tc>
          <w:tcPr>
            <w:tcW w:w="5127" w:type="dxa"/>
            <w:shd w:val="clear" w:color="auto" w:fill="auto"/>
          </w:tcPr>
          <w:p w14:paraId="47BEC37A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5DF569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3B9CB209" w14:textId="2DA5B58E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8B5A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66C489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28E7743" w14:textId="2D0E517E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  <w:r w:rsidR="009F4393" w:rsidRPr="002150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  <w:tr w:rsidR="00A345D5" w:rsidRPr="0021502C" w14:paraId="51CDA73F" w14:textId="77777777" w:rsidTr="00A345D5">
        <w:tc>
          <w:tcPr>
            <w:tcW w:w="5127" w:type="dxa"/>
            <w:shd w:val="clear" w:color="auto" w:fill="auto"/>
          </w:tcPr>
          <w:p w14:paraId="62E69EE2" w14:textId="2E2E9352" w:rsidR="00A345D5" w:rsidRPr="0021502C" w:rsidRDefault="00A345D5" w:rsidP="00A345D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6A1EEA" w14:textId="77777777" w:rsidR="00A345D5" w:rsidRPr="0021502C" w:rsidRDefault="00A345D5" w:rsidP="00A345D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3630D68B" w14:textId="77777777" w:rsidR="00A345D5" w:rsidRDefault="00A345D5" w:rsidP="00A345D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A35CAE" w14:textId="77777777" w:rsidR="00A345D5" w:rsidRPr="0021502C" w:rsidRDefault="00A345D5" w:rsidP="00A345D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38272BF2" w14:textId="77777777" w:rsidR="00A345D5" w:rsidRPr="0021502C" w:rsidRDefault="00A345D5" w:rsidP="00A345D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345D5" w:rsidRPr="0021502C" w14:paraId="12261863" w14:textId="77777777" w:rsidTr="00A345D5">
        <w:tc>
          <w:tcPr>
            <w:tcW w:w="5127" w:type="dxa"/>
            <w:shd w:val="clear" w:color="auto" w:fill="auto"/>
          </w:tcPr>
          <w:p w14:paraId="0FA95C63" w14:textId="4A93EE09" w:rsidR="00A345D5" w:rsidRDefault="00A345D5" w:rsidP="00A345D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30"/>
                <w:tab w:val="left" w:pos="4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D94F60"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150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4A0C84" w14:textId="77777777" w:rsidR="00A345D5" w:rsidRPr="0021502C" w:rsidRDefault="00A345D5" w:rsidP="00A345D5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06CF19E5" w14:textId="09F11DCF" w:rsidR="00A345D5" w:rsidRDefault="00D94F60" w:rsidP="00A345D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211612" w14:textId="77777777" w:rsidR="00A345D5" w:rsidRPr="0021502C" w:rsidRDefault="00A345D5" w:rsidP="00A345D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5A588D00" w14:textId="70CA49EE" w:rsidR="00A345D5" w:rsidRPr="0021502C" w:rsidRDefault="00A345D5" w:rsidP="00A345D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0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F4393" w:rsidRPr="00422193" w14:paraId="2A010559" w14:textId="77777777" w:rsidTr="002B1215">
        <w:tc>
          <w:tcPr>
            <w:tcW w:w="5127" w:type="dxa"/>
            <w:shd w:val="clear" w:color="auto" w:fill="auto"/>
          </w:tcPr>
          <w:p w14:paraId="223AAAA4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FB12587" w14:textId="602BF9EA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97E9E" w14:textId="0DEAA5BB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343</w:t>
            </w:r>
            <w:r w:rsidR="008B5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7B2D51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65EC" w14:textId="248F237C" w:rsidR="009F4393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 w:rsidR="009F4393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846</w:t>
            </w:r>
          </w:p>
        </w:tc>
      </w:tr>
      <w:tr w:rsidR="009F4393" w:rsidRPr="0021502C" w14:paraId="68503D7F" w14:textId="77777777" w:rsidTr="002B1215">
        <w:tc>
          <w:tcPr>
            <w:tcW w:w="5127" w:type="dxa"/>
            <w:shd w:val="clear" w:color="auto" w:fill="auto"/>
          </w:tcPr>
          <w:p w14:paraId="7FCC0102" w14:textId="20E29804" w:rsidR="009F4393" w:rsidRPr="00AD05E4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04FA31C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A314CE7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600AB0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2F86FACC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1502C" w:rsidRPr="00422193" w14:paraId="4B78B1F6" w14:textId="77777777" w:rsidTr="002B1215">
        <w:tc>
          <w:tcPr>
            <w:tcW w:w="5127" w:type="dxa"/>
            <w:shd w:val="clear" w:color="auto" w:fill="auto"/>
          </w:tcPr>
          <w:p w14:paraId="6798B587" w14:textId="7370CE5F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93" w:type="dxa"/>
            <w:shd w:val="clear" w:color="auto" w:fill="auto"/>
          </w:tcPr>
          <w:p w14:paraId="6878E863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017810D6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A804F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7895B19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7EC3E3FE" w14:textId="77777777" w:rsidTr="002B1215">
        <w:tc>
          <w:tcPr>
            <w:tcW w:w="5127" w:type="dxa"/>
            <w:shd w:val="clear" w:color="auto" w:fill="auto"/>
          </w:tcPr>
          <w:p w14:paraId="695425B9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3" w:type="dxa"/>
            <w:shd w:val="clear" w:color="auto" w:fill="auto"/>
          </w:tcPr>
          <w:p w14:paraId="5C381C52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6FA36821" w14:textId="4A97F6BA" w:rsidR="0021502C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B5A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8B5A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DE9ADE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78E8319A" w14:textId="3EE06FE2" w:rsidR="0021502C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502C" w:rsidRPr="002150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 w:rsidR="0021502C" w:rsidRPr="002150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</w:tr>
      <w:tr w:rsidR="0021502C" w:rsidRPr="00422193" w14:paraId="08BC851B" w14:textId="77777777" w:rsidTr="002B1215">
        <w:tc>
          <w:tcPr>
            <w:tcW w:w="5127" w:type="dxa"/>
            <w:shd w:val="clear" w:color="auto" w:fill="auto"/>
          </w:tcPr>
          <w:p w14:paraId="3C0E7BA3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3" w:type="dxa"/>
            <w:shd w:val="clear" w:color="auto" w:fill="auto"/>
          </w:tcPr>
          <w:p w14:paraId="12A9F981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DD582D0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081AD7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8FA6334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7E727EDC" w14:textId="77777777" w:rsidTr="002B1215">
        <w:tc>
          <w:tcPr>
            <w:tcW w:w="5127" w:type="dxa"/>
            <w:shd w:val="clear" w:color="auto" w:fill="auto"/>
          </w:tcPr>
          <w:p w14:paraId="434B0DA9" w14:textId="03E4B1C8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D94F60" w:rsidRPr="00D94F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150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3" w:type="dxa"/>
            <w:shd w:val="clear" w:color="auto" w:fill="auto"/>
          </w:tcPr>
          <w:p w14:paraId="3157F6B8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6A0C105" w14:textId="4C3868D1" w:rsidR="0021502C" w:rsidRPr="0021502C" w:rsidRDefault="00D94F60" w:rsidP="008B5AB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B5A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199DEE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1CC8761" w14:textId="18910F0A" w:rsidR="0021502C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1502C" w:rsidRPr="002150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</w:tr>
      <w:tr w:rsidR="0021502C" w:rsidRPr="00422193" w14:paraId="5E3DD989" w14:textId="77777777" w:rsidTr="002B1215">
        <w:tc>
          <w:tcPr>
            <w:tcW w:w="5127" w:type="dxa"/>
            <w:shd w:val="clear" w:color="auto" w:fill="auto"/>
          </w:tcPr>
          <w:p w14:paraId="0979A9F9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B7A663D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0EF27" w14:textId="193C3FC9" w:rsidR="0021502C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B5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="008B5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37F76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DB8F8" w14:textId="20E41839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168</w:t>
            </w: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</w:p>
        </w:tc>
      </w:tr>
      <w:tr w:rsidR="0021502C" w:rsidRPr="0021502C" w14:paraId="7722ADCA" w14:textId="77777777" w:rsidTr="002B1215">
        <w:tc>
          <w:tcPr>
            <w:tcW w:w="5127" w:type="dxa"/>
            <w:shd w:val="clear" w:color="auto" w:fill="auto"/>
          </w:tcPr>
          <w:p w14:paraId="05CF35A3" w14:textId="77777777" w:rsidR="0021502C" w:rsidRPr="00AD05E4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9497206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1A838C8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971A02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28CDB843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1502C" w:rsidRPr="00422193" w14:paraId="30B459D2" w14:textId="77777777" w:rsidTr="002B1215">
        <w:tc>
          <w:tcPr>
            <w:tcW w:w="5127" w:type="dxa"/>
            <w:shd w:val="clear" w:color="auto" w:fill="auto"/>
          </w:tcPr>
          <w:p w14:paraId="08721B38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14:paraId="1C8AD823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15927150" w14:textId="1FD15A2E" w:rsidR="0021502C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B5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  <w:r w:rsidR="008B5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11BF30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79E065F5" w14:textId="0C79AF42" w:rsidR="0021502C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502C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  <w:r w:rsidR="0021502C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</w:tr>
    </w:tbl>
    <w:p w14:paraId="11E6A3D6" w14:textId="77777777" w:rsidR="008B589C" w:rsidRPr="00AD05E4" w:rsidRDefault="008B589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27F459" w14:textId="51265EFD" w:rsidR="006526C5" w:rsidRDefault="006526C5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D94F60" w:rsidRPr="00D94F60">
        <w:rPr>
          <w:rFonts w:asciiTheme="majorBidi" w:hAnsiTheme="majorBidi" w:cstheme="majorBidi"/>
          <w:sz w:val="30"/>
          <w:szCs w:val="30"/>
        </w:rPr>
        <w:t>30</w:t>
      </w:r>
      <w:r w:rsidR="00B57B3A">
        <w:rPr>
          <w:rFonts w:asciiTheme="majorBidi" w:hAnsiTheme="majorBidi" w:cstheme="majorBidi"/>
          <w:sz w:val="30"/>
          <w:szCs w:val="30"/>
        </w:rPr>
        <w:t xml:space="preserve"> </w:t>
      </w:r>
      <w:r w:rsidR="009E0AD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57B3A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4F60" w:rsidRPr="00D94F60">
        <w:rPr>
          <w:rFonts w:asciiTheme="majorBidi" w:hAnsiTheme="majorBidi" w:cstheme="majorBidi"/>
          <w:sz w:val="30"/>
          <w:szCs w:val="30"/>
        </w:rPr>
        <w:t>2564</w:t>
      </w:r>
      <w:r w:rsidRPr="00E8622D">
        <w:rPr>
          <w:rFonts w:asciiTheme="majorBidi" w:hAnsiTheme="majorBidi" w:cstheme="majorBidi"/>
          <w:sz w:val="30"/>
          <w:szCs w:val="30"/>
        </w:rPr>
        <w:t xml:space="preserve">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94F60" w:rsidRPr="00D94F60">
        <w:rPr>
          <w:rFonts w:asciiTheme="majorBidi" w:hAnsiTheme="majorBidi" w:cstheme="majorBidi"/>
          <w:sz w:val="30"/>
          <w:szCs w:val="30"/>
        </w:rPr>
        <w:t>31</w:t>
      </w:r>
      <w:r w:rsidRPr="00E8622D">
        <w:rPr>
          <w:rFonts w:asciiTheme="majorBidi" w:hAnsiTheme="majorBidi" w:cstheme="majorBidi"/>
          <w:sz w:val="30"/>
          <w:szCs w:val="30"/>
        </w:rPr>
        <w:t xml:space="preserve">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94F60" w:rsidRPr="00D94F60">
        <w:rPr>
          <w:rFonts w:asciiTheme="majorBidi" w:hAnsiTheme="majorBidi" w:cstheme="majorBidi"/>
          <w:sz w:val="30"/>
          <w:szCs w:val="30"/>
        </w:rPr>
        <w:t>2563</w:t>
      </w:r>
      <w:r w:rsidRPr="00E8622D">
        <w:rPr>
          <w:rFonts w:asciiTheme="majorBidi" w:hAnsiTheme="majorBidi" w:cstheme="majorBidi"/>
          <w:sz w:val="30"/>
          <w:szCs w:val="30"/>
        </w:rPr>
        <w:t xml:space="preserve"> </w:t>
      </w:r>
      <w:r w:rsidRPr="00E8622D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0FD5EF99" w14:textId="527A0A2D" w:rsidR="00EC1C8D" w:rsidRDefault="00EC1C8D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105F6E7" w14:textId="75ED43C8" w:rsidR="006E4B1C" w:rsidRPr="00583FA2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สัญญาขายลดลูกหนี้</w:t>
      </w:r>
    </w:p>
    <w:p w14:paraId="2A4E36AF" w14:textId="1594A820" w:rsidR="006E4B1C" w:rsidRPr="00AD05E4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29138" w14:textId="0DFC377C" w:rsidR="006E4B1C" w:rsidRPr="00583FA2" w:rsidRDefault="006E4B1C" w:rsidP="00CE60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D94F60" w:rsidRPr="00D94F60">
        <w:rPr>
          <w:rFonts w:asciiTheme="majorBidi" w:hAnsiTheme="majorBidi" w:cstheme="majorBidi"/>
          <w:sz w:val="30"/>
          <w:szCs w:val="30"/>
        </w:rPr>
        <w:t>30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502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583FA2">
        <w:rPr>
          <w:rFonts w:asciiTheme="majorBidi" w:hAnsiTheme="majorBidi" w:cstheme="majorBidi"/>
          <w:sz w:val="30"/>
          <w:szCs w:val="30"/>
        </w:rPr>
        <w:t xml:space="preserve"> </w:t>
      </w:r>
      <w:r w:rsidR="00D94F60" w:rsidRPr="00D94F60">
        <w:rPr>
          <w:rFonts w:asciiTheme="majorBidi" w:hAnsiTheme="majorBidi" w:cstheme="majorBidi"/>
          <w:sz w:val="30"/>
          <w:szCs w:val="30"/>
        </w:rPr>
        <w:t>2564</w:t>
      </w:r>
      <w:r w:rsidRPr="00583FA2">
        <w:rPr>
          <w:rFonts w:asciiTheme="majorBidi" w:hAnsiTheme="majorBidi" w:cstheme="majorBidi"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ได้โอนสิทธิเรียกร้องที่จะได้รับชำระหนี้จากลูกหนี้จำนวน</w:t>
      </w:r>
      <w:r w:rsidR="00912D9A" w:rsidRPr="00A345D5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D94F60" w:rsidRPr="00D94F60">
        <w:rPr>
          <w:rFonts w:asciiTheme="majorBidi" w:hAnsiTheme="majorBidi" w:cstheme="majorBidi"/>
          <w:sz w:val="30"/>
          <w:szCs w:val="30"/>
        </w:rPr>
        <w:t>369</w:t>
      </w:r>
      <w:r w:rsidR="00AD05E4">
        <w:rPr>
          <w:rFonts w:asciiTheme="majorBidi" w:hAnsiTheme="majorBidi" w:cstheme="majorBidi"/>
          <w:sz w:val="30"/>
          <w:szCs w:val="30"/>
        </w:rPr>
        <w:t>.</w:t>
      </w:r>
      <w:r w:rsidR="00D94F60" w:rsidRPr="00D94F60">
        <w:rPr>
          <w:rFonts w:asciiTheme="majorBidi" w:hAnsiTheme="majorBidi" w:cstheme="majorBidi"/>
          <w:sz w:val="30"/>
          <w:szCs w:val="30"/>
        </w:rPr>
        <w:t>93</w:t>
      </w:r>
      <w:r w:rsidR="00912D9A" w:rsidRPr="00A345D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A345D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ไม่มี)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5D7FE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โดยบริษัทได้รับเงินจาก</w:t>
      </w:r>
      <w:r w:rsidR="005D7FE5">
        <w:rPr>
          <w:rFonts w:asciiTheme="majorBidi" w:hAnsiTheme="majorBidi" w:cstheme="majorBidi"/>
          <w:sz w:val="30"/>
          <w:szCs w:val="30"/>
        </w:rPr>
        <w:br/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สถาบันการเงิน </w:t>
      </w:r>
      <w:r w:rsidR="00D94F60" w:rsidRPr="00D94F60">
        <w:rPr>
          <w:rFonts w:asciiTheme="majorBidi" w:hAnsiTheme="majorBidi" w:cstheme="majorBidi"/>
          <w:sz w:val="30"/>
          <w:szCs w:val="30"/>
        </w:rPr>
        <w:t>369</w:t>
      </w:r>
      <w:r w:rsidR="00AD05E4">
        <w:rPr>
          <w:rFonts w:asciiTheme="majorBidi" w:hAnsiTheme="majorBidi" w:cstheme="majorBidi"/>
          <w:sz w:val="30"/>
          <w:szCs w:val="30"/>
        </w:rPr>
        <w:t>.</w:t>
      </w:r>
      <w:r w:rsidR="00D94F60" w:rsidRPr="00D94F60">
        <w:rPr>
          <w:rFonts w:asciiTheme="majorBidi" w:hAnsiTheme="majorBidi" w:cstheme="majorBidi"/>
          <w:sz w:val="30"/>
          <w:szCs w:val="30"/>
        </w:rPr>
        <w:t>30</w:t>
      </w:r>
      <w:r w:rsidR="00912D9A" w:rsidRPr="00A345D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A345D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บาท ทั้งนี้ การโอนสิทธิดังกล่าวหาก</w:t>
      </w:r>
      <w:r w:rsidR="00AD05E4">
        <w:rPr>
          <w:rFonts w:asciiTheme="majorBidi" w:hAnsiTheme="majorBidi" w:cstheme="majorBidi" w:hint="cs"/>
          <w:sz w:val="30"/>
          <w:szCs w:val="30"/>
          <w:cs/>
        </w:rPr>
        <w:t>สถาบันการเงินซึ่งเป็น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ผู้รับโอนไม่สามารถเรียก</w:t>
      </w:r>
      <w:r w:rsidR="007C5DF3">
        <w:rPr>
          <w:rFonts w:asciiTheme="majorBidi" w:hAnsiTheme="majorBidi" w:cstheme="majorBidi"/>
          <w:sz w:val="30"/>
          <w:szCs w:val="30"/>
        </w:rPr>
        <w:br/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เก็บหนี้จากลูกหนี้ที่บร</w:t>
      </w:r>
      <w:r w:rsidR="007621D6">
        <w:rPr>
          <w:rFonts w:asciiTheme="majorBidi" w:hAnsiTheme="majorBidi" w:cstheme="majorBidi" w:hint="cs"/>
          <w:sz w:val="30"/>
          <w:szCs w:val="30"/>
          <w:cs/>
        </w:rPr>
        <w:t>ิ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ษัทโอนสิทธิได้</w:t>
      </w:r>
      <w:r w:rsidR="00AD05E4">
        <w:rPr>
          <w:rFonts w:asciiTheme="majorBidi" w:hAnsiTheme="majorBidi" w:cstheme="majorBidi" w:hint="cs"/>
          <w:sz w:val="30"/>
          <w:szCs w:val="30"/>
          <w:cs/>
        </w:rPr>
        <w:t>สถาบันการเงินดังกล่าว</w:t>
      </w:r>
      <w:r w:rsidR="00FA472A" w:rsidRPr="00583FA2">
        <w:rPr>
          <w:rFonts w:asciiTheme="majorBidi" w:hAnsiTheme="majorBidi" w:cstheme="majorBidi" w:hint="cs"/>
          <w:sz w:val="30"/>
          <w:szCs w:val="30"/>
          <w:cs/>
        </w:rPr>
        <w:t>ก็ไม่สามารถเรียกเก็บหนี้จากบริษัทได้อีกในภายหลัง</w:t>
      </w:r>
    </w:p>
    <w:p w14:paraId="43975E28" w14:textId="2ADC3646" w:rsidR="00AD05E4" w:rsidRDefault="00AD05E4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557E53" w14:textId="77777777" w:rsidR="00096CAA" w:rsidRDefault="00D72DE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72DE7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73DC0367" w14:textId="77777777" w:rsidR="00C978FE" w:rsidRPr="00AD05E4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175" w:type="dxa"/>
        <w:tblInd w:w="450" w:type="dxa"/>
        <w:tblLook w:val="0000" w:firstRow="0" w:lastRow="0" w:firstColumn="0" w:lastColumn="0" w:noHBand="0" w:noVBand="0"/>
      </w:tblPr>
      <w:tblGrid>
        <w:gridCol w:w="5019"/>
        <w:gridCol w:w="1101"/>
        <w:gridCol w:w="1347"/>
        <w:gridCol w:w="270"/>
        <w:gridCol w:w="1438"/>
      </w:tblGrid>
      <w:tr w:rsidR="009F4393" w:rsidRPr="00422193" w14:paraId="47EB6CB6" w14:textId="77777777" w:rsidTr="002B1215">
        <w:tc>
          <w:tcPr>
            <w:tcW w:w="5019" w:type="dxa"/>
          </w:tcPr>
          <w:p w14:paraId="5A7B6AAC" w14:textId="77777777" w:rsidR="009F4393" w:rsidRPr="00DE07C8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4BB823D2" w14:textId="77777777" w:rsidR="009F4393" w:rsidRPr="00422193" w:rsidRDefault="009F4393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</w:tcPr>
          <w:p w14:paraId="7243193C" w14:textId="1AC7D62D" w:rsidR="009F4393" w:rsidRPr="00FF5AEA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9F4393" w:rsidRPr="00AD05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F439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32C0CDC" w14:textId="77777777" w:rsidR="009F4393" w:rsidRPr="00FF5AEA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BF6035B" w14:textId="3AE7DBF4" w:rsidR="009F4393" w:rsidRPr="00FF5AEA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393"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4393" w:rsidRPr="00422193" w14:paraId="4518C8ED" w14:textId="77777777" w:rsidTr="002B1215">
        <w:tc>
          <w:tcPr>
            <w:tcW w:w="5019" w:type="dxa"/>
          </w:tcPr>
          <w:p w14:paraId="2DB653DE" w14:textId="77777777" w:rsidR="009F4393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46BC25A5" w14:textId="77777777" w:rsidR="009F4393" w:rsidRPr="00422193" w:rsidRDefault="009F4393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7" w:type="dxa"/>
          </w:tcPr>
          <w:p w14:paraId="3AFCF50C" w14:textId="7DC201BE" w:rsidR="009F4393" w:rsidRPr="00FF5AEA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551997D" w14:textId="77777777" w:rsidR="009F4393" w:rsidRPr="00FF5AEA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67A18DD" w14:textId="5571C02B" w:rsidR="009F4393" w:rsidRPr="00FF5AEA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F4393" w:rsidRPr="00F17C44" w14:paraId="24E81071" w14:textId="77777777" w:rsidTr="00A345D5">
        <w:tc>
          <w:tcPr>
            <w:tcW w:w="5019" w:type="dxa"/>
          </w:tcPr>
          <w:p w14:paraId="62E102A3" w14:textId="77777777" w:rsidR="009F4393" w:rsidRPr="00A345D5" w:rsidRDefault="009F4393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</w:tcPr>
          <w:p w14:paraId="6D2F1F8C" w14:textId="77777777" w:rsidR="009F4393" w:rsidRPr="00F17C44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5" w:type="dxa"/>
            <w:gridSpan w:val="3"/>
          </w:tcPr>
          <w:p w14:paraId="43DA331F" w14:textId="77777777" w:rsidR="009F4393" w:rsidRPr="00F17C44" w:rsidRDefault="009F4393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4393" w:rsidRPr="00F17C44" w14:paraId="2EF1A22B" w14:textId="77777777" w:rsidTr="002B1215">
        <w:tc>
          <w:tcPr>
            <w:tcW w:w="5019" w:type="dxa"/>
          </w:tcPr>
          <w:p w14:paraId="75CB9344" w14:textId="77777777" w:rsidR="009F4393" w:rsidRPr="008B589C" w:rsidRDefault="009F4393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  <w:p w14:paraId="1DDD9E34" w14:textId="77777777" w:rsidR="009F4393" w:rsidRPr="008B589C" w:rsidRDefault="009F4393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01" w:type="dxa"/>
          </w:tcPr>
          <w:p w14:paraId="5A0AE62A" w14:textId="77777777" w:rsidR="009F4393" w:rsidRPr="00F17C44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6F2CB8B7" w14:textId="77777777" w:rsidR="009F4393" w:rsidRPr="00F17C44" w:rsidRDefault="009F4393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72E0E" w14:textId="77777777" w:rsidR="009F4393" w:rsidRPr="00F17C44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B6EA662" w14:textId="77777777" w:rsidR="009F4393" w:rsidRPr="00F17C44" w:rsidRDefault="009F4393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393" w:rsidRPr="00F17C44" w14:paraId="63903476" w14:textId="77777777" w:rsidTr="002B1215">
        <w:trPr>
          <w:cantSplit/>
        </w:trPr>
        <w:tc>
          <w:tcPr>
            <w:tcW w:w="5019" w:type="dxa"/>
          </w:tcPr>
          <w:p w14:paraId="06E717AD" w14:textId="77777777" w:rsidR="009F4393" w:rsidRPr="00096CAA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1" w:type="dxa"/>
          </w:tcPr>
          <w:p w14:paraId="6A840955" w14:textId="77777777" w:rsidR="009F4393" w:rsidRPr="00F17C44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6666F8A3" w14:textId="15360B5B" w:rsidR="009F4393" w:rsidRPr="002B1215" w:rsidRDefault="00D94F60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94F6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930</w:t>
            </w:r>
            <w:r w:rsidR="008B5A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94F6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75D8199" w14:textId="77777777" w:rsidR="009F4393" w:rsidRPr="00656B08" w:rsidRDefault="009F4393" w:rsidP="009F4393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79419223" w14:textId="7836B80E" w:rsidR="009F4393" w:rsidRPr="00656B08" w:rsidRDefault="00D94F60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825</w:t>
            </w:r>
            <w:r w:rsidR="009F4393" w:rsidRPr="00656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0922E8D7" w14:textId="77777777" w:rsidR="0044478C" w:rsidRPr="00AD05E4" w:rsidRDefault="0044478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D371FF9" w14:textId="64115CD3" w:rsidR="000C4AA8" w:rsidRPr="00F17C44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6D28C9D" w14:textId="77777777" w:rsidR="000C4AA8" w:rsidRPr="00AD05E4" w:rsidRDefault="000C4AA8" w:rsidP="00F17C44">
      <w:pPr>
        <w:pStyle w:val="FSBlank"/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605B96AC" w14:textId="2E224F18" w:rsidR="00B57B3A" w:rsidRPr="00FA472A" w:rsidRDefault="000C4AA8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D94F60" w:rsidRPr="00D94F60">
        <w:rPr>
          <w:rFonts w:ascii="Angsana New" w:hAnsi="Angsana New"/>
          <w:spacing w:val="-2"/>
          <w:sz w:val="30"/>
          <w:szCs w:val="30"/>
        </w:rPr>
        <w:t>30</w:t>
      </w:r>
      <w:r w:rsidR="00B57B3A">
        <w:rPr>
          <w:rFonts w:ascii="Angsana New" w:hAnsi="Angsana New"/>
          <w:spacing w:val="-2"/>
          <w:sz w:val="30"/>
          <w:szCs w:val="30"/>
        </w:rPr>
        <w:t xml:space="preserve"> </w:t>
      </w:r>
      <w:r w:rsidR="00F479F6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B57B3A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="00F17C44" w:rsidRPr="002E113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94F60" w:rsidRPr="00D94F60">
        <w:rPr>
          <w:rFonts w:ascii="Angsana New" w:hAnsi="Angsana New"/>
          <w:spacing w:val="-2"/>
          <w:sz w:val="30"/>
          <w:szCs w:val="30"/>
        </w:rPr>
        <w:t>2564</w:t>
      </w:r>
      <w:r w:rsidR="00F17C44" w:rsidRPr="002E1130">
        <w:rPr>
          <w:rFonts w:ascii="Angsana New" w:hAnsi="Angsana New"/>
          <w:spacing w:val="-2"/>
          <w:sz w:val="30"/>
          <w:szCs w:val="30"/>
        </w:rPr>
        <w:t xml:space="preserve"> </w:t>
      </w:r>
      <w:r w:rsidR="00FA69F2" w:rsidRPr="002E1130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</w:t>
      </w: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656B08" w:rsidRPr="002E11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94F60" w:rsidRPr="00D94F60">
        <w:rPr>
          <w:rFonts w:asciiTheme="majorBidi" w:hAnsiTheme="majorBidi" w:cstheme="majorBidi"/>
          <w:spacing w:val="-2"/>
          <w:sz w:val="30"/>
          <w:szCs w:val="30"/>
        </w:rPr>
        <w:t>930</w:t>
      </w:r>
      <w:r w:rsidRPr="002E11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>บาทมีกำหนดชำระคืน</w:t>
      </w:r>
      <w:r w:rsidR="00C82358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E6074">
        <w:rPr>
          <w:rFonts w:asciiTheme="majorBidi" w:hAnsiTheme="majorBidi" w:cstheme="majorBidi"/>
          <w:spacing w:val="-2"/>
          <w:sz w:val="30"/>
          <w:szCs w:val="30"/>
        </w:rPr>
        <w:br/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>ซึ่งเงินกู้ยืมดังกล่าวมีดอกเบี้ยในอัตราร้อยล</w:t>
      </w:r>
      <w:r w:rsidR="00656B08" w:rsidRPr="002E113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D94F60" w:rsidRPr="00D94F6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8B5AB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D94F60" w:rsidRPr="00D94F60">
        <w:rPr>
          <w:rFonts w:asciiTheme="majorBidi" w:hAnsiTheme="majorBidi" w:cstheme="majorBidi"/>
          <w:spacing w:val="-2"/>
          <w:sz w:val="30"/>
          <w:szCs w:val="30"/>
        </w:rPr>
        <w:t>08</w:t>
      </w:r>
      <w:r w:rsidR="008B5AB3">
        <w:rPr>
          <w:rFonts w:asciiTheme="majorBidi" w:hAnsiTheme="majorBidi" w:cstheme="majorBidi"/>
          <w:spacing w:val="-2"/>
          <w:sz w:val="30"/>
          <w:szCs w:val="30"/>
        </w:rPr>
        <w:t>%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58DE" w:rsidRPr="002E1130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2E11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D94F60" w:rsidRPr="00D94F6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D94F60" w:rsidRPr="00D94F60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656B08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2E113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="00656B08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94F60" w:rsidRPr="00D94F60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656B08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D94F60" w:rsidRPr="00D94F60">
        <w:rPr>
          <w:rFonts w:asciiTheme="majorBidi" w:hAnsiTheme="majorBidi" w:cstheme="majorBidi"/>
          <w:i/>
          <w:iCs/>
          <w:spacing w:val="-2"/>
          <w:sz w:val="30"/>
          <w:szCs w:val="30"/>
        </w:rPr>
        <w:t>08</w:t>
      </w:r>
      <w:r w:rsidR="007C0405" w:rsidRPr="002E113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2E113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E11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67364BD2" w14:textId="77777777" w:rsidR="00AD05E4" w:rsidRPr="00AD05E4" w:rsidRDefault="00AD05E4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26D3FCB" w14:textId="0964484C" w:rsidR="008C3D67" w:rsidRPr="00F17C44" w:rsidRDefault="008C3D67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0434FC9B" w14:textId="77777777" w:rsidR="00875C81" w:rsidRPr="00FB4960" w:rsidRDefault="00875C81" w:rsidP="00F17C44">
      <w:pPr>
        <w:pStyle w:val="FSBlank"/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FCB8013" w14:textId="5E399CE8" w:rsidR="006E5CA4" w:rsidRPr="006E5CA4" w:rsidRDefault="00875C81" w:rsidP="006E5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D94F60" w:rsidRPr="00D94F60">
        <w:rPr>
          <w:rFonts w:ascii="Angsana New" w:hAnsi="Angsana New"/>
          <w:spacing w:val="-2"/>
          <w:sz w:val="30"/>
          <w:szCs w:val="30"/>
        </w:rPr>
        <w:t>30</w:t>
      </w:r>
      <w:r w:rsidR="00B57B3A">
        <w:rPr>
          <w:rFonts w:ascii="Angsana New" w:hAnsi="Angsana New"/>
          <w:spacing w:val="-2"/>
          <w:sz w:val="30"/>
          <w:szCs w:val="30"/>
        </w:rPr>
        <w:t xml:space="preserve"> </w:t>
      </w:r>
      <w:r w:rsidR="00F479F6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B57B3A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="00B57B3A" w:rsidRPr="002E113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94F60" w:rsidRPr="00D94F60">
        <w:rPr>
          <w:rFonts w:ascii="Angsana New" w:hAnsi="Angsana New"/>
          <w:sz w:val="30"/>
          <w:szCs w:val="30"/>
        </w:rPr>
        <w:t>2564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D94F60" w:rsidRPr="00D94F60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="00656B08">
        <w:rPr>
          <w:rFonts w:asciiTheme="majorBidi" w:hAnsiTheme="majorBidi" w:cstheme="majorBidi"/>
          <w:sz w:val="30"/>
          <w:szCs w:val="30"/>
        </w:rPr>
        <w:t xml:space="preserve"> </w:t>
      </w:r>
      <w:r w:rsidR="00D94F60" w:rsidRPr="00D94F60">
        <w:rPr>
          <w:rFonts w:asciiTheme="majorBidi" w:hAnsiTheme="majorBidi" w:cstheme="majorBidi"/>
          <w:sz w:val="30"/>
          <w:szCs w:val="30"/>
        </w:rPr>
        <w:t>1</w:t>
      </w:r>
      <w:r w:rsidR="008B5AB3">
        <w:rPr>
          <w:rFonts w:asciiTheme="majorBidi" w:hAnsiTheme="majorBidi" w:cstheme="majorBidi"/>
          <w:sz w:val="30"/>
          <w:szCs w:val="30"/>
        </w:rPr>
        <w:t>,</w:t>
      </w:r>
      <w:r w:rsidR="00D94F60" w:rsidRPr="00D94F60">
        <w:rPr>
          <w:rFonts w:asciiTheme="majorBidi" w:hAnsiTheme="majorBidi" w:cstheme="majorBidi"/>
          <w:sz w:val="30"/>
          <w:szCs w:val="30"/>
        </w:rPr>
        <w:t>637</w:t>
      </w:r>
      <w:r w:rsidR="00656B08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56B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</w:t>
      </w:r>
      <w:r w:rsidR="00656B0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56B0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622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34E9C7" w14:textId="6DFE0CB6" w:rsidR="00EC1C8D" w:rsidRDefault="00EC1C8D" w:rsidP="0065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3D7432CC" w14:textId="2FE76E1D" w:rsidR="00FA472A" w:rsidRPr="00FA472A" w:rsidRDefault="00BE7E43" w:rsidP="00CE607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45122506" w14:textId="77777777" w:rsidR="00FA472A" w:rsidRPr="00AD05E4" w:rsidRDefault="00FA472A" w:rsidP="007B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54"/>
        <w:gridCol w:w="1171"/>
        <w:gridCol w:w="260"/>
        <w:gridCol w:w="1171"/>
        <w:gridCol w:w="333"/>
        <w:gridCol w:w="1171"/>
        <w:gridCol w:w="260"/>
        <w:gridCol w:w="1350"/>
      </w:tblGrid>
      <w:tr w:rsidR="00F479F6" w:rsidRPr="00F479F6" w14:paraId="101BA991" w14:textId="77777777" w:rsidTr="00AD05E4">
        <w:trPr>
          <w:tblHeader/>
        </w:trPr>
        <w:tc>
          <w:tcPr>
            <w:tcW w:w="3554" w:type="dxa"/>
          </w:tcPr>
          <w:p w14:paraId="1257F38E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</w:tcPr>
          <w:p w14:paraId="53274369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33" w:type="dxa"/>
          </w:tcPr>
          <w:p w14:paraId="2451EF29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shd w:val="clear" w:color="auto" w:fill="auto"/>
          </w:tcPr>
          <w:p w14:paraId="7650AD77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</w:tr>
      <w:tr w:rsidR="00F479F6" w:rsidRPr="00F479F6" w14:paraId="04D2A797" w14:textId="77777777" w:rsidTr="00AD05E4">
        <w:trPr>
          <w:tblHeader/>
        </w:trPr>
        <w:tc>
          <w:tcPr>
            <w:tcW w:w="3554" w:type="dxa"/>
          </w:tcPr>
          <w:p w14:paraId="1044D28E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</w:tcPr>
          <w:p w14:paraId="3B4E51E0" w14:textId="7558CBFF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วันที่ </w:t>
            </w:r>
            <w:r w:rsidR="00D94F60" w:rsidRPr="00D94F60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479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F479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33" w:type="dxa"/>
          </w:tcPr>
          <w:p w14:paraId="46A7D25F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shd w:val="clear" w:color="auto" w:fill="auto"/>
          </w:tcPr>
          <w:p w14:paraId="2F3E51BE" w14:textId="3DCC3A8F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F479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F479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F479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F479F6" w:rsidRPr="00F479F6" w14:paraId="1047DB72" w14:textId="77777777" w:rsidTr="00AD05E4">
        <w:trPr>
          <w:tblHeader/>
        </w:trPr>
        <w:tc>
          <w:tcPr>
            <w:tcW w:w="3554" w:type="dxa"/>
          </w:tcPr>
          <w:p w14:paraId="2073FCDC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B855D2" w14:textId="6B3E7126" w:rsidR="00F479F6" w:rsidRPr="00F479F6" w:rsidRDefault="00D94F60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0" w:type="dxa"/>
          </w:tcPr>
          <w:p w14:paraId="66C12138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244992" w14:textId="51A0D987" w:rsidR="00F479F6" w:rsidRPr="00F479F6" w:rsidRDefault="00D94F60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333" w:type="dxa"/>
          </w:tcPr>
          <w:p w14:paraId="7D2732E9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3D922C8" w14:textId="1E87AAD1" w:rsidR="00F479F6" w:rsidRPr="00F479F6" w:rsidRDefault="00D94F60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1C184287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BCEFC9" w14:textId="7DFD7CA0" w:rsidR="00F479F6" w:rsidRPr="00F479F6" w:rsidRDefault="00D94F60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F479F6" w:rsidRPr="00F479F6" w14:paraId="432D4113" w14:textId="77777777" w:rsidTr="00AD05E4">
        <w:trPr>
          <w:tblHeader/>
        </w:trPr>
        <w:tc>
          <w:tcPr>
            <w:tcW w:w="3554" w:type="dxa"/>
          </w:tcPr>
          <w:p w14:paraId="2FBA6DB2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16" w:type="dxa"/>
            <w:gridSpan w:val="7"/>
          </w:tcPr>
          <w:p w14:paraId="1E0F11DE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9F6" w:rsidRPr="00F479F6" w14:paraId="52A0D0DB" w14:textId="77777777" w:rsidTr="001F2DD6">
        <w:tc>
          <w:tcPr>
            <w:tcW w:w="3554" w:type="dxa"/>
          </w:tcPr>
          <w:p w14:paraId="3A263E0F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716" w:type="dxa"/>
            <w:gridSpan w:val="7"/>
          </w:tcPr>
          <w:p w14:paraId="68279C37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479F6" w:rsidRPr="00F479F6" w14:paraId="0841A210" w14:textId="77777777" w:rsidTr="001F2DD6">
        <w:tc>
          <w:tcPr>
            <w:tcW w:w="3554" w:type="dxa"/>
          </w:tcPr>
          <w:p w14:paraId="7E794A74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716" w:type="dxa"/>
            <w:gridSpan w:val="7"/>
          </w:tcPr>
          <w:p w14:paraId="0E2A4FBC" w14:textId="77777777" w:rsidR="00F479F6" w:rsidRPr="00F479F6" w:rsidRDefault="00F479F6" w:rsidP="001F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479F6" w:rsidRPr="00F479F6" w14:paraId="31718057" w14:textId="77777777" w:rsidTr="001F2DD6">
        <w:tc>
          <w:tcPr>
            <w:tcW w:w="3554" w:type="dxa"/>
          </w:tcPr>
          <w:p w14:paraId="58F2ED38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14:paraId="7A835A07" w14:textId="1D3AE43E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908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60" w:type="dxa"/>
            <w:vAlign w:val="bottom"/>
          </w:tcPr>
          <w:p w14:paraId="1C21B2D6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53D66B9F" w14:textId="3FBF36A1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740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333" w:type="dxa"/>
            <w:vAlign w:val="bottom"/>
          </w:tcPr>
          <w:p w14:paraId="63EB8F39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EE25D17" w14:textId="757E6D60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012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260" w:type="dxa"/>
            <w:vAlign w:val="bottom"/>
          </w:tcPr>
          <w:p w14:paraId="2D1A1DF6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DFC41B4" w14:textId="6E20E0A2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</w:tr>
      <w:tr w:rsidR="00F479F6" w:rsidRPr="00F479F6" w14:paraId="7D3B0ABB" w14:textId="77777777" w:rsidTr="001F2DD6">
        <w:tc>
          <w:tcPr>
            <w:tcW w:w="3554" w:type="dxa"/>
          </w:tcPr>
          <w:p w14:paraId="6A555D4C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1" w:type="dxa"/>
            <w:vAlign w:val="bottom"/>
          </w:tcPr>
          <w:p w14:paraId="67E928B0" w14:textId="58996C5A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60" w:type="dxa"/>
            <w:vAlign w:val="bottom"/>
          </w:tcPr>
          <w:p w14:paraId="76CAE058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600D8C33" w14:textId="238AFEE9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333" w:type="dxa"/>
            <w:vAlign w:val="bottom"/>
          </w:tcPr>
          <w:p w14:paraId="02C860AA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C310EF5" w14:textId="68CC59F7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60" w:type="dxa"/>
            <w:vAlign w:val="bottom"/>
          </w:tcPr>
          <w:p w14:paraId="6117A57F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334D778" w14:textId="0D9D37A8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F479F6" w:rsidRPr="00F479F6" w14:paraId="1562F46F" w14:textId="77777777" w:rsidTr="001F2DD6">
        <w:tc>
          <w:tcPr>
            <w:tcW w:w="3554" w:type="dxa"/>
          </w:tcPr>
          <w:p w14:paraId="5D17969A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1" w:type="dxa"/>
            <w:vAlign w:val="bottom"/>
          </w:tcPr>
          <w:p w14:paraId="6CF976B9" w14:textId="48FB3D29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60" w:type="dxa"/>
            <w:vAlign w:val="bottom"/>
          </w:tcPr>
          <w:p w14:paraId="394C7CCF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vAlign w:val="bottom"/>
          </w:tcPr>
          <w:p w14:paraId="465CF6BA" w14:textId="583184F4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333" w:type="dxa"/>
            <w:vAlign w:val="bottom"/>
          </w:tcPr>
          <w:p w14:paraId="77721C20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FAE00AB" w14:textId="32D6555B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60" w:type="dxa"/>
            <w:vAlign w:val="bottom"/>
          </w:tcPr>
          <w:p w14:paraId="015C8282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507555F" w14:textId="1DDB0710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F479F6" w:rsidRPr="001B272C" w14:paraId="12B3B3D9" w14:textId="77777777" w:rsidTr="001F2DD6">
        <w:tc>
          <w:tcPr>
            <w:tcW w:w="3554" w:type="dxa"/>
          </w:tcPr>
          <w:p w14:paraId="3BFFD240" w14:textId="77777777" w:rsidR="00F479F6" w:rsidRPr="001B272C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72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031AFEC" w14:textId="72C07470" w:rsidR="00F479F6" w:rsidRPr="001B272C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1B272C" w:rsidRPr="001B27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60" w:type="dxa"/>
          </w:tcPr>
          <w:p w14:paraId="6D36E64B" w14:textId="77777777" w:rsidR="00F479F6" w:rsidRPr="001B272C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E2DCB39" w14:textId="1028DC4C" w:rsidR="00F479F6" w:rsidRPr="001B272C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1B272C" w:rsidRPr="001B27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333" w:type="dxa"/>
            <w:vAlign w:val="bottom"/>
          </w:tcPr>
          <w:p w14:paraId="6DDA2CD6" w14:textId="77777777" w:rsidR="00F479F6" w:rsidRPr="001B272C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5F6F391" w14:textId="0B61FD13" w:rsidR="00F479F6" w:rsidRPr="001B272C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1F53" w:rsidRPr="001B27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="001B272C" w:rsidRPr="001B27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60" w:type="dxa"/>
          </w:tcPr>
          <w:p w14:paraId="4DEAFC2F" w14:textId="77777777" w:rsidR="00F479F6" w:rsidRPr="001B272C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D9703D" w14:textId="07619626" w:rsidR="00F479F6" w:rsidRPr="001B272C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 w:rsidR="001B272C" w:rsidRPr="001B27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F479F6" w:rsidRPr="00F479F6" w14:paraId="5E562938" w14:textId="77777777" w:rsidTr="001F2DD6">
        <w:tc>
          <w:tcPr>
            <w:tcW w:w="3554" w:type="dxa"/>
            <w:vAlign w:val="bottom"/>
          </w:tcPr>
          <w:p w14:paraId="13073D96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26E59" w14:textId="4BAEBFFA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21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  <w:r w:rsidR="00921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60" w:type="dxa"/>
            <w:vAlign w:val="bottom"/>
          </w:tcPr>
          <w:p w14:paraId="7EE0116A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8FB7A" w14:textId="3F237979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479F6" w:rsidRPr="00F47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 w:rsidR="00F479F6" w:rsidRPr="00F47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333" w:type="dxa"/>
            <w:vAlign w:val="bottom"/>
          </w:tcPr>
          <w:p w14:paraId="74A46DC7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4723D" w14:textId="6B0A6AE1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21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  <w:r w:rsidR="00921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60" w:type="dxa"/>
            <w:vAlign w:val="bottom"/>
          </w:tcPr>
          <w:p w14:paraId="226F6D3F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ED09F" w14:textId="3B94A65E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479F6" w:rsidRPr="00F47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  <w:r w:rsidR="00F479F6" w:rsidRPr="00F47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</w:tr>
      <w:tr w:rsidR="0044478C" w:rsidRPr="00F479F6" w14:paraId="0A3D1312" w14:textId="77777777" w:rsidTr="001F2DD6">
        <w:tc>
          <w:tcPr>
            <w:tcW w:w="3554" w:type="dxa"/>
            <w:vAlign w:val="bottom"/>
          </w:tcPr>
          <w:p w14:paraId="3317C6B8" w14:textId="77777777" w:rsidR="0044478C" w:rsidRDefault="0044478C" w:rsidP="0044478C">
            <w:pPr>
              <w:spacing w:line="12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1584E6AE" w14:textId="0EBE3C30" w:rsidR="00AD05E4" w:rsidRPr="0044478C" w:rsidRDefault="00AD05E4" w:rsidP="0044478C">
            <w:pPr>
              <w:spacing w:line="12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6924EC5" w14:textId="77777777" w:rsidR="0044478C" w:rsidRPr="0044478C" w:rsidRDefault="0044478C" w:rsidP="00F479F6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55E49FD3" w14:textId="77777777" w:rsidR="0044478C" w:rsidRPr="0044478C" w:rsidRDefault="0044478C" w:rsidP="00F479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3ED44DB3" w14:textId="77777777" w:rsidR="0044478C" w:rsidRPr="0044478C" w:rsidRDefault="0044478C" w:rsidP="00F479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333" w:type="dxa"/>
            <w:vAlign w:val="bottom"/>
          </w:tcPr>
          <w:p w14:paraId="71B5A304" w14:textId="77777777" w:rsidR="0044478C" w:rsidRPr="0044478C" w:rsidRDefault="0044478C" w:rsidP="00F479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603BCC3C" w14:textId="77777777" w:rsidR="0044478C" w:rsidRPr="0044478C" w:rsidRDefault="0044478C" w:rsidP="00F479F6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116F655" w14:textId="77777777" w:rsidR="0044478C" w:rsidRPr="0044478C" w:rsidRDefault="0044478C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8F5013C" w14:textId="77777777" w:rsidR="0044478C" w:rsidRPr="0044478C" w:rsidRDefault="0044478C" w:rsidP="00F479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F479F6" w:rsidRPr="00F479F6" w14:paraId="5541AB46" w14:textId="77777777" w:rsidTr="001F2DD6">
        <w:tc>
          <w:tcPr>
            <w:tcW w:w="3554" w:type="dxa"/>
          </w:tcPr>
          <w:p w14:paraId="6D5D2B54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47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1" w:type="dxa"/>
            <w:vAlign w:val="bottom"/>
          </w:tcPr>
          <w:p w14:paraId="2A542263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8B806F4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6EFBA6C" w14:textId="77777777" w:rsidR="00F479F6" w:rsidRPr="00F479F6" w:rsidRDefault="00F479F6" w:rsidP="00F479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33" w:type="dxa"/>
            <w:vAlign w:val="bottom"/>
          </w:tcPr>
          <w:p w14:paraId="75CF9DC5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38E474EB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2F663A02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CC2202" w14:textId="77777777" w:rsidR="00F479F6" w:rsidRPr="00F479F6" w:rsidRDefault="00F479F6" w:rsidP="00F479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479F6" w:rsidRPr="00F479F6" w14:paraId="2793A32B" w14:textId="77777777" w:rsidTr="001F2DD6">
        <w:tc>
          <w:tcPr>
            <w:tcW w:w="3554" w:type="dxa"/>
          </w:tcPr>
          <w:p w14:paraId="535482B5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479F6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C273145" w14:textId="6347FA4A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593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60" w:type="dxa"/>
            <w:vAlign w:val="bottom"/>
          </w:tcPr>
          <w:p w14:paraId="369A03E7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D9474AE" w14:textId="5A3CD460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333" w:type="dxa"/>
            <w:vAlign w:val="bottom"/>
          </w:tcPr>
          <w:p w14:paraId="534D2727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1E3EB3E" w14:textId="53160BF4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921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60" w:type="dxa"/>
            <w:vAlign w:val="bottom"/>
          </w:tcPr>
          <w:p w14:paraId="2FC48ED4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A824AC" w14:textId="09E03DFD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F479F6" w:rsidRPr="00F479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  <w:tr w:rsidR="00F479F6" w:rsidRPr="00F479F6" w14:paraId="6880A3A5" w14:textId="77777777" w:rsidTr="001F2DD6">
        <w:tc>
          <w:tcPr>
            <w:tcW w:w="3554" w:type="dxa"/>
          </w:tcPr>
          <w:p w14:paraId="65E76370" w14:textId="77777777" w:rsidR="00F479F6" w:rsidRPr="00F479F6" w:rsidRDefault="00F479F6" w:rsidP="00F479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EB014" w14:textId="22304F99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21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  <w:r w:rsidR="00921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60" w:type="dxa"/>
            <w:vAlign w:val="bottom"/>
          </w:tcPr>
          <w:p w14:paraId="1215DACA" w14:textId="77777777" w:rsidR="00F479F6" w:rsidRPr="00F479F6" w:rsidRDefault="00F479F6" w:rsidP="00F479F6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74408" w14:textId="4BB4A4AB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479F6" w:rsidRPr="00F47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 w:rsidR="00F479F6" w:rsidRPr="00F47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333" w:type="dxa"/>
            <w:vAlign w:val="bottom"/>
          </w:tcPr>
          <w:p w14:paraId="5979E024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89B06" w14:textId="501F3E8F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21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  <w:r w:rsidR="00921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60" w:type="dxa"/>
            <w:vAlign w:val="bottom"/>
          </w:tcPr>
          <w:p w14:paraId="007FF5C6" w14:textId="77777777" w:rsidR="00F479F6" w:rsidRPr="00F479F6" w:rsidRDefault="00F479F6" w:rsidP="00F4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45012" w14:textId="4AC6B56A" w:rsidR="00F479F6" w:rsidRPr="00F479F6" w:rsidRDefault="00D94F60" w:rsidP="00F479F6">
            <w:pPr>
              <w:spacing w:line="240" w:lineRule="auto"/>
              <w:ind w:lef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479F6" w:rsidRPr="00F47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  <w:r w:rsidR="00F479F6" w:rsidRPr="00F47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</w:tr>
    </w:tbl>
    <w:p w14:paraId="57748986" w14:textId="77777777" w:rsidR="00AD05E4" w:rsidRDefault="00AD05E4" w:rsidP="00AD0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0BF14C" w14:textId="4201BB20" w:rsidR="00C838FE" w:rsidRDefault="007B5BA7" w:rsidP="00C838F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0CE7EC2" w14:textId="77777777" w:rsidR="00C838FE" w:rsidRPr="00C838FE" w:rsidRDefault="00C838FE" w:rsidP="00C83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58233181" w14:textId="25DCC3A7" w:rsidR="007B5BA7" w:rsidRDefault="00C838FE" w:rsidP="00F4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24"/>
          <w:szCs w:val="24"/>
        </w:rPr>
        <w:tab/>
      </w:r>
      <w:r w:rsidR="007B5BA7" w:rsidRPr="007B5BA7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003968A" w14:textId="77777777" w:rsidR="007B5BA7" w:rsidRPr="00FB4960" w:rsidRDefault="007B5BA7" w:rsidP="007B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7B5BA7" w:rsidRPr="007B5BA7" w14:paraId="74C8BC58" w14:textId="77777777" w:rsidTr="00F479F6">
        <w:tc>
          <w:tcPr>
            <w:tcW w:w="2070" w:type="dxa"/>
          </w:tcPr>
          <w:p w14:paraId="330F54CA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  <w:hideMark/>
          </w:tcPr>
          <w:p w14:paraId="6E34A35F" w14:textId="2A1FB101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B5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2DAC683E" w14:textId="77777777" w:rsid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746C531E" w14:textId="2EF95130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7ABD9D68" w14:textId="39138D6D" w:rsidR="007B5BA7" w:rsidRPr="007B5BA7" w:rsidRDefault="007B5BA7" w:rsidP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 w:rsidRPr="007B5BA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574C9431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2FDE0DEB" w14:textId="4E6EEF6B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7B5BA7" w:rsidRPr="007B5BA7" w14:paraId="64B124F9" w14:textId="77777777" w:rsidTr="00F479F6">
        <w:tc>
          <w:tcPr>
            <w:tcW w:w="2070" w:type="dxa"/>
          </w:tcPr>
          <w:p w14:paraId="53EE8337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002CA994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C724903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5767E569" w14:textId="755DC44F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B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B5B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47D8D5E5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6492897B" w14:textId="72149755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7B5B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B5BA7" w:rsidRPr="007B5BA7" w14:paraId="4C0EBF11" w14:textId="77777777" w:rsidTr="00F479F6">
        <w:tc>
          <w:tcPr>
            <w:tcW w:w="2070" w:type="dxa"/>
            <w:vAlign w:val="bottom"/>
            <w:hideMark/>
          </w:tcPr>
          <w:p w14:paraId="7AE456DF" w14:textId="20E4FB6F" w:rsidR="007B5BA7" w:rsidRPr="007B5BA7" w:rsidRDefault="00D94F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94F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64" w:type="dxa"/>
            <w:vAlign w:val="bottom"/>
          </w:tcPr>
          <w:p w14:paraId="24E590DD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5F33ED6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2FBE5556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33DC838F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2DAFCB15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5BA7" w:rsidRPr="007B5BA7" w14:paraId="770B1400" w14:textId="77777777" w:rsidTr="00F479F6">
        <w:tc>
          <w:tcPr>
            <w:tcW w:w="2070" w:type="dxa"/>
            <w:hideMark/>
          </w:tcPr>
          <w:p w14:paraId="6CC4D23B" w14:textId="3BA3B34D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864" w:type="dxa"/>
            <w:vAlign w:val="bottom"/>
          </w:tcPr>
          <w:p w14:paraId="55C20038" w14:textId="2C489A51" w:rsidR="007B5BA7" w:rsidRPr="00C838FE" w:rsidRDefault="00D94F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921F5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21F5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D94F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90" w:type="dxa"/>
            <w:vAlign w:val="bottom"/>
          </w:tcPr>
          <w:p w14:paraId="0E8F35A5" w14:textId="316BA474" w:rsidR="007B5BA7" w:rsidRPr="00921F53" w:rsidRDefault="00921F5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="00D94F60" w:rsidRPr="00D94F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722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09B17E" w14:textId="744235E1" w:rsidR="007B5BA7" w:rsidRPr="00921F53" w:rsidRDefault="00D94F60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94F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21F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94F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34" w:type="dxa"/>
            <w:vAlign w:val="bottom"/>
          </w:tcPr>
          <w:p w14:paraId="39EAEB3E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4F7368" w14:textId="4D78B422" w:rsidR="007B5BA7" w:rsidRPr="007B5BA7" w:rsidRDefault="00D94F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="00921F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7B5BA7" w:rsidRPr="007B5BA7" w14:paraId="5C203870" w14:textId="77777777" w:rsidTr="00F479F6">
        <w:tc>
          <w:tcPr>
            <w:tcW w:w="2070" w:type="dxa"/>
          </w:tcPr>
          <w:p w14:paraId="7F0B3F2E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6D83B93A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165C71A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9412F9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3A8D544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0A6061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5BA7" w:rsidRPr="007B5BA7" w14:paraId="7896EEF6" w14:textId="77777777" w:rsidTr="00F479F6">
        <w:tc>
          <w:tcPr>
            <w:tcW w:w="2070" w:type="dxa"/>
            <w:hideMark/>
          </w:tcPr>
          <w:p w14:paraId="5B21FA4D" w14:textId="1ABE51EC" w:rsidR="007B5BA7" w:rsidRPr="007B5BA7" w:rsidRDefault="00D94F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64" w:type="dxa"/>
            <w:vAlign w:val="bottom"/>
          </w:tcPr>
          <w:p w14:paraId="418C3F1A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C5DAE33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0F0A7A0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B5BA1CE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655B3F44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5BA7" w:rsidRPr="007B5BA7" w14:paraId="34AFA754" w14:textId="77777777" w:rsidTr="00F479F6">
        <w:tc>
          <w:tcPr>
            <w:tcW w:w="2070" w:type="dxa"/>
            <w:hideMark/>
          </w:tcPr>
          <w:p w14:paraId="515A5CB6" w14:textId="51CD270F" w:rsidR="007B5BA7" w:rsidRPr="007B5BA7" w:rsidRDefault="00C838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864" w:type="dxa"/>
            <w:vAlign w:val="bottom"/>
            <w:hideMark/>
          </w:tcPr>
          <w:p w14:paraId="12A38A03" w14:textId="385AA4C1" w:rsidR="007B5BA7" w:rsidRPr="00C838FE" w:rsidRDefault="00D94F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38F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เมษายน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90" w:type="dxa"/>
            <w:vAlign w:val="bottom"/>
            <w:hideMark/>
          </w:tcPr>
          <w:p w14:paraId="26F24B0A" w14:textId="3DDC1AA3" w:rsidR="007B5BA7" w:rsidRPr="00C838FE" w:rsidRDefault="00C838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พฤษภาคม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4F60"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359015" w14:textId="776B1CA7" w:rsidR="007B5BA7" w:rsidRPr="007B5BA7" w:rsidRDefault="00D94F60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234" w:type="dxa"/>
            <w:vAlign w:val="bottom"/>
          </w:tcPr>
          <w:p w14:paraId="79E53A1C" w14:textId="77777777" w:rsidR="007B5BA7" w:rsidRPr="007B5BA7" w:rsidRDefault="007B5BA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F3451F" w14:textId="6D505ECB" w:rsidR="007B5BA7" w:rsidRPr="007B5BA7" w:rsidRDefault="00D94F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="007B5BA7" w:rsidRPr="007B5B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</w:tbl>
    <w:p w14:paraId="25B290DC" w14:textId="13E02436" w:rsidR="00C978FE" w:rsidRDefault="00C978FE" w:rsidP="003E6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43C30CB" w14:textId="244CE422" w:rsidR="00293947" w:rsidRDefault="00293947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E6C1DB7" w14:textId="1031093D" w:rsidR="00293947" w:rsidRDefault="00293947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293947" w:rsidSect="006C3C3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720" w:left="1152" w:header="720" w:footer="720" w:gutter="0"/>
          <w:pgNumType w:start="11"/>
          <w:cols w:space="720"/>
          <w:docGrid w:linePitch="245"/>
        </w:sectPr>
      </w:pPr>
    </w:p>
    <w:p w14:paraId="3CDA7B06" w14:textId="4CB3864F" w:rsidR="0059655D" w:rsidRPr="00166199" w:rsidRDefault="0059655D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5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7A4AAFE1" w14:textId="77777777" w:rsidR="00C978FE" w:rsidRPr="00426768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0"/>
          <w:szCs w:val="10"/>
          <w:cs/>
          <w:lang w:val="en-GB"/>
        </w:rPr>
      </w:pPr>
    </w:p>
    <w:p w14:paraId="1E4A5176" w14:textId="77777777" w:rsidR="00C978FE" w:rsidRPr="00E8622D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423E620" w14:textId="77777777" w:rsidR="00C978FE" w:rsidRPr="00426768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0"/>
          <w:szCs w:val="10"/>
        </w:rPr>
      </w:pPr>
    </w:p>
    <w:p w14:paraId="02A0FB8D" w14:textId="54A20294" w:rsidR="00426768" w:rsidRDefault="00C978FE" w:rsidP="0042676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6649BE9B" w14:textId="77777777" w:rsidR="00426768" w:rsidRPr="00426768" w:rsidRDefault="00426768" w:rsidP="0042676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6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1"/>
        <w:gridCol w:w="236"/>
        <w:gridCol w:w="1543"/>
        <w:gridCol w:w="236"/>
        <w:gridCol w:w="1093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293947" w14:paraId="19535968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3E2D5E9E" w14:textId="77777777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59" w:type="dxa"/>
            <w:gridSpan w:val="5"/>
          </w:tcPr>
          <w:p w14:paraId="2CC64CB1" w14:textId="62DB3B3A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78DE65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0E5CCDE4" w14:textId="0F7C0BE5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93947" w:rsidRPr="00293947" w14:paraId="5D760914" w14:textId="77777777" w:rsidTr="00293947">
        <w:trPr>
          <w:trHeight w:val="261"/>
          <w:tblHeader/>
        </w:trPr>
        <w:tc>
          <w:tcPr>
            <w:tcW w:w="5670" w:type="dxa"/>
            <w:vAlign w:val="bottom"/>
            <w:hideMark/>
          </w:tcPr>
          <w:p w14:paraId="0EB79D84" w14:textId="34E0857A" w:rsidR="00293947" w:rsidRPr="00426768" w:rsidRDefault="00293947" w:rsidP="00E60FA4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94F60"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D4B2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ยน </w:t>
            </w:r>
            <w:r w:rsidR="00D94F60"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551" w:type="dxa"/>
          </w:tcPr>
          <w:p w14:paraId="1D503E18" w14:textId="18EBBF8D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2053E0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A066FB" w14:textId="1F959F18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0E9BA1CC" w14:textId="77777777" w:rsidR="00293947" w:rsidRPr="00426768" w:rsidRDefault="00293947" w:rsidP="00E60FA4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  <w:hideMark/>
          </w:tcPr>
          <w:p w14:paraId="039AD745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412278" w14:textId="4915D41B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BD43C78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  <w:hideMark/>
          </w:tcPr>
          <w:p w14:paraId="3022DB22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43D720E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44D609A" w14:textId="7C0A14C1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277F9B6F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57AC099" w14:textId="7AAA30E5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13B8E2A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54C9C044" w14:textId="17D1DF6D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E1D6D4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4FB72F6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293947" w14:paraId="20D7E759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755883F6" w14:textId="77777777" w:rsidR="00426768" w:rsidRPr="00426768" w:rsidRDefault="00426768" w:rsidP="00E60FA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79" w:type="dxa"/>
            <w:gridSpan w:val="13"/>
          </w:tcPr>
          <w:p w14:paraId="577439BD" w14:textId="6FF2A82D" w:rsidR="00426768" w:rsidRPr="00426768" w:rsidRDefault="00426768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293947" w:rsidRPr="00293947" w14:paraId="0BA27AD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57F2D926" w14:textId="77777777" w:rsidR="00293947" w:rsidRPr="00426768" w:rsidRDefault="00293947" w:rsidP="00E60FA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1A817733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C6A4AF" w14:textId="77777777" w:rsidR="00293947" w:rsidRPr="00426768" w:rsidRDefault="00293947" w:rsidP="00E60FA4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26A8C084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2EE5402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7BA0C4E9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1AF22BE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6D4C165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B0C0885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AFC570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D361B8D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CBBD1A" w14:textId="77777777" w:rsidR="00293947" w:rsidRPr="00426768" w:rsidRDefault="00293947" w:rsidP="00E60FA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224FDC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D5E745A" w14:textId="77777777" w:rsidR="00293947" w:rsidRPr="00426768" w:rsidRDefault="00293947" w:rsidP="00E60FA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93947" w:rsidRPr="00293947" w14:paraId="430511C7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4A2E3917" w14:textId="4C9F2EEB" w:rsidR="00293947" w:rsidRPr="00426768" w:rsidRDefault="00293947" w:rsidP="0029394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6A5110DA" w14:textId="14C56AA2" w:rsidR="00293947" w:rsidRPr="00426768" w:rsidRDefault="00D94F60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921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</w:p>
        </w:tc>
        <w:tc>
          <w:tcPr>
            <w:tcW w:w="236" w:type="dxa"/>
          </w:tcPr>
          <w:p w14:paraId="430071CF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031ADA49" w14:textId="67788839" w:rsidR="00293947" w:rsidRPr="00426768" w:rsidRDefault="00921F53" w:rsidP="0029394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834CBF5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74BC7EDD" w14:textId="17F7DEED" w:rsidR="00293947" w:rsidRPr="00426768" w:rsidRDefault="00D94F60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921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</w:p>
        </w:tc>
        <w:tc>
          <w:tcPr>
            <w:tcW w:w="236" w:type="dxa"/>
          </w:tcPr>
          <w:p w14:paraId="7E5BCFBB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33D250F" w14:textId="486C9976" w:rsidR="00293947" w:rsidRPr="00426768" w:rsidRDefault="00921F53" w:rsidP="0044478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BC3681E" w14:textId="77777777" w:rsidR="00293947" w:rsidRPr="00426768" w:rsidRDefault="00293947" w:rsidP="0044478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7E4588" w14:textId="15CA2849" w:rsidR="00293947" w:rsidRPr="00426768" w:rsidRDefault="00D94F60" w:rsidP="0044478C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left="-76" w:right="-1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921F5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</w:p>
        </w:tc>
        <w:tc>
          <w:tcPr>
            <w:tcW w:w="236" w:type="dxa"/>
          </w:tcPr>
          <w:p w14:paraId="113E24FC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81DA254" w14:textId="5BC2FA31" w:rsidR="00293947" w:rsidRPr="00426768" w:rsidRDefault="00921F53" w:rsidP="0044478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E92EA2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3AEC694" w14:textId="29115DBD" w:rsidR="00293947" w:rsidRPr="00426768" w:rsidRDefault="00D94F60" w:rsidP="0029394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921F5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</w:p>
        </w:tc>
      </w:tr>
      <w:tr w:rsidR="00293947" w:rsidRPr="00293947" w14:paraId="5EC03D3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487DC5B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5B1D5976" w14:textId="09217E97" w:rsidR="00293947" w:rsidRPr="00426768" w:rsidRDefault="00D94F60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921F5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236" w:type="dxa"/>
          </w:tcPr>
          <w:p w14:paraId="0FFDEBDF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1B4E81FC" w14:textId="160ED58A" w:rsidR="00293947" w:rsidRPr="00426768" w:rsidRDefault="00921F53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DDD6E53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340E2B8" w14:textId="1BCD4B28" w:rsidR="00293947" w:rsidRPr="00426768" w:rsidRDefault="00D94F60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921F5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236" w:type="dxa"/>
          </w:tcPr>
          <w:p w14:paraId="2B46930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8403E8" w14:textId="09480C54" w:rsidR="00293947" w:rsidRPr="00426768" w:rsidRDefault="00921F53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C96BF3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E33467A" w14:textId="156776A3" w:rsidR="00293947" w:rsidRPr="00426768" w:rsidRDefault="00D94F60" w:rsidP="0044478C">
            <w:pPr>
              <w:pStyle w:val="acctfourfigures"/>
              <w:tabs>
                <w:tab w:val="left" w:pos="571"/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921F5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236" w:type="dxa"/>
          </w:tcPr>
          <w:p w14:paraId="30237C74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6A4894" w14:textId="6204FE65" w:rsidR="00293947" w:rsidRPr="00426768" w:rsidRDefault="00921F53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6F38D1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9E3AF12" w14:textId="35A9535E" w:rsidR="00293947" w:rsidRPr="00426768" w:rsidRDefault="00D94F60" w:rsidP="0044478C">
            <w:pPr>
              <w:pStyle w:val="acctfourfigures"/>
              <w:tabs>
                <w:tab w:val="left" w:pos="641"/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921F5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</w:tr>
      <w:tr w:rsidR="00293947" w:rsidRPr="00293947" w14:paraId="087A399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FF8AA71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51AF6D84" w14:textId="05B72DB0" w:rsidR="00293947" w:rsidRPr="00426768" w:rsidRDefault="00D94F60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</w:t>
            </w:r>
            <w:r w:rsid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806</w:t>
            </w:r>
          </w:p>
        </w:tc>
        <w:tc>
          <w:tcPr>
            <w:tcW w:w="236" w:type="dxa"/>
          </w:tcPr>
          <w:p w14:paraId="52095132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CC8C0" w14:textId="5222D903" w:rsidR="00293947" w:rsidRPr="00426768" w:rsidRDefault="00921F53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02E4292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270D9" w14:textId="11C72933" w:rsidR="00293947" w:rsidRPr="00426768" w:rsidRDefault="00D94F60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</w:t>
            </w:r>
            <w:r w:rsid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806</w:t>
            </w:r>
          </w:p>
        </w:tc>
        <w:tc>
          <w:tcPr>
            <w:tcW w:w="236" w:type="dxa"/>
          </w:tcPr>
          <w:p w14:paraId="50200C0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87B12AE" w14:textId="2F507FCB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48893C0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98EE0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3EFCAF2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149884C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CFE920A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D357FF1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93947" w:rsidRPr="00293947" w14:paraId="747D5085" w14:textId="77777777" w:rsidTr="00293947">
        <w:trPr>
          <w:trHeight w:val="141"/>
          <w:tblHeader/>
        </w:trPr>
        <w:tc>
          <w:tcPr>
            <w:tcW w:w="5670" w:type="dxa"/>
            <w:vAlign w:val="bottom"/>
          </w:tcPr>
          <w:p w14:paraId="53FF0A46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</w:tcPr>
          <w:p w14:paraId="7A3A0BC6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FE29DCC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bottom"/>
          </w:tcPr>
          <w:p w14:paraId="53CC601E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29043E6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786390A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346F9B8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4E6CD7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564AB29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20743C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BC0C545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D5CD1F1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CEED74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1C598A1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293947" w:rsidRPr="00293947" w14:paraId="036B8E7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686FE13" w14:textId="77777777" w:rsidR="00293947" w:rsidRPr="00426768" w:rsidRDefault="00293947" w:rsidP="002939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03CDC6D8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851F8D4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4BC3A4DF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98E045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6D4AE90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839A4D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6751CA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5D9F384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55FBA5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7C559A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0ECBF0E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56A21DA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3A170A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93947" w:rsidRPr="00293947" w14:paraId="1763E3BB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3CDA73C" w14:textId="349D961A" w:rsidR="00293947" w:rsidRPr="00426768" w:rsidRDefault="00293947" w:rsidP="0029394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73957E70" w14:textId="1C6ADF0E" w:rsidR="00293947" w:rsidRPr="00426768" w:rsidRDefault="00921F53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49208021" w14:textId="77777777" w:rsidR="00293947" w:rsidRPr="00426768" w:rsidRDefault="00293947" w:rsidP="002939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EE04C20" w14:textId="0D3914A0" w:rsidR="00293947" w:rsidRPr="00426768" w:rsidRDefault="00921F53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7DD5552B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0DA21967" w14:textId="58DC4816" w:rsidR="00293947" w:rsidRPr="00426768" w:rsidRDefault="00921F53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EB532F3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706667" w14:textId="7B7D3064" w:rsidR="00293947" w:rsidRPr="00426768" w:rsidRDefault="00921F53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B1533E3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748DB0" w14:textId="729C41F2" w:rsidR="00293947" w:rsidRPr="00426768" w:rsidRDefault="00921F53" w:rsidP="0029394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4D6C8D73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87B6000" w14:textId="0CB678BF" w:rsidR="00293947" w:rsidRPr="00426768" w:rsidRDefault="00921F53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1EB712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561E391" w14:textId="22FD562F" w:rsidR="00293947" w:rsidRPr="00426768" w:rsidRDefault="00921F53" w:rsidP="00293947">
            <w:pPr>
              <w:pStyle w:val="acctfourfigures"/>
              <w:tabs>
                <w:tab w:val="clear" w:pos="765"/>
              </w:tabs>
              <w:spacing w:line="240" w:lineRule="atLeast"/>
              <w:ind w:left="-43" w:right="-20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293947" w:rsidRPr="00293947" w14:paraId="57337064" w14:textId="77777777" w:rsidTr="00293947">
        <w:trPr>
          <w:trHeight w:val="254"/>
          <w:tblHeader/>
        </w:trPr>
        <w:tc>
          <w:tcPr>
            <w:tcW w:w="5670" w:type="dxa"/>
            <w:vAlign w:val="bottom"/>
          </w:tcPr>
          <w:p w14:paraId="579FF613" w14:textId="77777777" w:rsidR="00293947" w:rsidRPr="00426768" w:rsidRDefault="00293947" w:rsidP="00293947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2EB02D24" w14:textId="4D691746" w:rsidR="00293947" w:rsidRPr="00921F53" w:rsidRDefault="00921F53" w:rsidP="00293947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</w:t>
            </w:r>
            <w:r w:rsidRP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37C089AE" w14:textId="77777777" w:rsidR="00293947" w:rsidRPr="00921F53" w:rsidRDefault="00293947" w:rsidP="00293947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BC9D" w14:textId="0C69AD91" w:rsidR="00293947" w:rsidRPr="00921F53" w:rsidRDefault="00921F53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069</w:t>
            </w:r>
            <w:r w:rsidRP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6346BC28" w14:textId="77777777" w:rsidR="00293947" w:rsidRPr="00921F53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CA8AA" w14:textId="6D044D86" w:rsidR="00293947" w:rsidRPr="00921F53" w:rsidRDefault="00921F53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105</w:t>
            </w:r>
            <w:r w:rsidRPr="00921F5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777F4C9C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9AAE81E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C97B305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BBA4C7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3AD3797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3A78C5" w14:textId="77777777" w:rsidR="00293947" w:rsidRPr="00426768" w:rsidRDefault="00293947" w:rsidP="002939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937DA09" w14:textId="77777777" w:rsidR="00293947" w:rsidRPr="00426768" w:rsidRDefault="00293947" w:rsidP="002939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EB45526" w14:textId="77777777" w:rsidR="00293947" w:rsidRPr="00426768" w:rsidRDefault="00293947" w:rsidP="0029394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5"/>
    </w:tbl>
    <w:p w14:paraId="6B6B8125" w14:textId="77777777" w:rsidR="00330632" w:rsidRPr="00330632" w:rsidRDefault="00330632" w:rsidP="00330632">
      <w:pPr>
        <w:sectPr w:rsidR="00330632" w:rsidRPr="00330632" w:rsidSect="003D3E63">
          <w:pgSz w:w="16834" w:h="11909" w:orient="landscape" w:code="9"/>
          <w:pgMar w:top="691" w:right="1152" w:bottom="576" w:left="1152" w:header="720" w:footer="720" w:gutter="0"/>
          <w:pgNumType w:start="20"/>
          <w:cols w:space="720"/>
          <w:docGrid w:linePitch="272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36"/>
        <w:gridCol w:w="1564"/>
        <w:gridCol w:w="236"/>
        <w:gridCol w:w="1114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D33292" w14:paraId="762850D7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56FEE7C9" w14:textId="77777777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</w:tcPr>
          <w:p w14:paraId="20F2032D" w14:textId="55A1CF0B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70884C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77DD0C28" w14:textId="3B90BE86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26768" w:rsidRPr="00D33292" w14:paraId="4F47B838" w14:textId="77777777" w:rsidTr="00426768">
        <w:trPr>
          <w:trHeight w:val="261"/>
          <w:tblHeader/>
        </w:trPr>
        <w:tc>
          <w:tcPr>
            <w:tcW w:w="5760" w:type="dxa"/>
            <w:vAlign w:val="bottom"/>
            <w:hideMark/>
          </w:tcPr>
          <w:p w14:paraId="4EDF9F77" w14:textId="21C2EF76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94F60"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94F60"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14:paraId="383DB07B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A833F5" w14:textId="77777777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DECDCE" w14:textId="1CDDFD3F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6D8A27EF" w14:textId="77777777" w:rsidR="00426768" w:rsidRPr="00426768" w:rsidRDefault="00426768" w:rsidP="00426768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0E52E649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F5380EB" w14:textId="1D593AD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BA87858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91DAEF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2CF3D2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36B1808" w14:textId="3669370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85AA38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8E012D7" w14:textId="0BDB1B13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73F9C8B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3E65638D" w14:textId="6762930F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2A8F702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718D8F3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D33292" w14:paraId="57F5ACED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1832CCD5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0" w:type="dxa"/>
            <w:gridSpan w:val="13"/>
          </w:tcPr>
          <w:p w14:paraId="400697AD" w14:textId="68CD30E8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426768" w:rsidRPr="00D33292" w14:paraId="6EFC517C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40A93601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6898DA5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60BBF24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1BB0BDD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C83EBAA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F4C1C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7BBEF2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D2738D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7A7AD8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B914E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5646566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92AE5C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137AAA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9AC17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26768" w:rsidRPr="00D33292" w14:paraId="4C206E88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60CEF3DC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6E3BD3" w14:textId="3D27FA26" w:rsidR="00426768" w:rsidRPr="00426768" w:rsidRDefault="00D94F60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</w:t>
            </w:r>
            <w:r w:rsidR="00426768"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483</w:t>
            </w:r>
          </w:p>
        </w:tc>
        <w:tc>
          <w:tcPr>
            <w:tcW w:w="236" w:type="dxa"/>
          </w:tcPr>
          <w:p w14:paraId="65FA05FC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3C489F6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91084E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EF858A1" w14:textId="2C2CBB16" w:rsidR="00426768" w:rsidRPr="00426768" w:rsidRDefault="00D94F60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</w:t>
            </w:r>
            <w:r w:rsidR="00426768"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483</w:t>
            </w:r>
          </w:p>
        </w:tc>
        <w:tc>
          <w:tcPr>
            <w:tcW w:w="236" w:type="dxa"/>
          </w:tcPr>
          <w:p w14:paraId="686CC61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FF95E7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CAAC95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EFABF9D" w14:textId="00F2F2A4" w:rsidR="00426768" w:rsidRPr="00426768" w:rsidRDefault="00D94F60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</w:t>
            </w:r>
            <w:r w:rsidR="00426768"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483</w:t>
            </w:r>
          </w:p>
        </w:tc>
        <w:tc>
          <w:tcPr>
            <w:tcW w:w="236" w:type="dxa"/>
          </w:tcPr>
          <w:p w14:paraId="44959592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997C9F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C175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98771AB" w14:textId="719DADAF" w:rsidR="00426768" w:rsidRPr="00426768" w:rsidRDefault="00D94F60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</w:t>
            </w:r>
            <w:r w:rsidR="00426768"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483</w:t>
            </w:r>
          </w:p>
        </w:tc>
      </w:tr>
      <w:tr w:rsidR="00426768" w:rsidRPr="00D33292" w14:paraId="3B8AF8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33D4734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E149AB" w14:textId="0F1F83BD" w:rsidR="00426768" w:rsidRPr="00426768" w:rsidRDefault="00D94F60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</w:t>
            </w:r>
            <w:r w:rsidR="00426768"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483</w:t>
            </w:r>
          </w:p>
        </w:tc>
        <w:tc>
          <w:tcPr>
            <w:tcW w:w="236" w:type="dxa"/>
          </w:tcPr>
          <w:p w14:paraId="4DD3EC4D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D353D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53A7A0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8375" w14:textId="6FA38C28" w:rsidR="00426768" w:rsidRPr="00426768" w:rsidRDefault="00D94F60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</w:t>
            </w:r>
            <w:r w:rsidR="00426768"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483</w:t>
            </w:r>
          </w:p>
        </w:tc>
        <w:tc>
          <w:tcPr>
            <w:tcW w:w="236" w:type="dxa"/>
          </w:tcPr>
          <w:p w14:paraId="6F8A13A4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206940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9727AAA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D8B15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F18FBF3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C8677EA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B30F4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95E8E6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26768" w:rsidRPr="00D33292" w14:paraId="4C10E073" w14:textId="77777777" w:rsidTr="00426768">
        <w:trPr>
          <w:trHeight w:val="141"/>
          <w:tblHeader/>
        </w:trPr>
        <w:tc>
          <w:tcPr>
            <w:tcW w:w="5760" w:type="dxa"/>
            <w:vAlign w:val="bottom"/>
          </w:tcPr>
          <w:p w14:paraId="5D5F33CE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85349CB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1E42B010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7F691BF1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C1B44F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12F1E82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7B2129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58092A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08828C4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90B9A0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52E017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  <w:vAlign w:val="bottom"/>
          </w:tcPr>
          <w:p w14:paraId="10FB4A57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35F94B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4DA0C26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426768" w:rsidRPr="00D33292" w14:paraId="0936A8E7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3E7F8307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CD288E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DB965B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4A240BFB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CF4A8F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3103474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5D23B11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30F7E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AA44FDB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C988210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1C2832B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E2EDCEA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6DDE41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984DD9D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26768" w:rsidRPr="00D33292" w14:paraId="236812E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ACEC5A4" w14:textId="29060E5F" w:rsidR="00426768" w:rsidRPr="00426768" w:rsidRDefault="00426768" w:rsidP="00FF618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0980ED69" w14:textId="4CED3C99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608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32209DE7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285668B5" w14:textId="2776073D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9A49B83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AEEB37F" w14:textId="0878B185" w:rsidR="00426768" w:rsidRPr="00426768" w:rsidRDefault="00426768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32691735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4AC20B4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A6F41B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9386596" w14:textId="1D983C37" w:rsidR="00426768" w:rsidRPr="00426768" w:rsidRDefault="00426768" w:rsidP="00FF618F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039E2B7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5F67DB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4207F6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C383578" w14:textId="74022FC6" w:rsidR="00426768" w:rsidRPr="00426768" w:rsidRDefault="00426768" w:rsidP="00FF61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426768" w:rsidRPr="00D33292" w14:paraId="3993F3D6" w14:textId="77777777" w:rsidTr="00426768">
        <w:trPr>
          <w:trHeight w:val="254"/>
          <w:tblHeader/>
        </w:trPr>
        <w:tc>
          <w:tcPr>
            <w:tcW w:w="5760" w:type="dxa"/>
            <w:vAlign w:val="bottom"/>
          </w:tcPr>
          <w:p w14:paraId="6AAA5812" w14:textId="77777777" w:rsidR="00426768" w:rsidRPr="00426768" w:rsidRDefault="00426768" w:rsidP="00FF618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1AC2B" w14:textId="11CC5561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097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6F36AA3C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F2DBDFA" w14:textId="77777777" w:rsidR="00426768" w:rsidRPr="00426768" w:rsidRDefault="00426768" w:rsidP="004267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EDA688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81A8414" w14:textId="3E66E42E" w:rsidR="00426768" w:rsidRPr="00426768" w:rsidRDefault="00426768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097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C49B07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20447E2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4683D8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13CA7AB" w14:textId="6DD8FCD6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097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EF93FC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B10D4D0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C124C0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FABB6E3" w14:textId="1DBFDE6C" w:rsidR="00426768" w:rsidRPr="00426768" w:rsidRDefault="00426768" w:rsidP="00FF618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097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426768" w:rsidRPr="00D33292" w14:paraId="031747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7BFE3C9E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687E78" w14:textId="6697736E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132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705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AC8B236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99BAE" w14:textId="1E6BD28F" w:rsidR="00426768" w:rsidRPr="00426768" w:rsidRDefault="00426768" w:rsidP="0042676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  (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500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50674E9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FF107" w14:textId="33CD12BE" w:rsidR="00426768" w:rsidRPr="00426768" w:rsidRDefault="00426768" w:rsidP="0042676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133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205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58E5FFA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04C9C6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CBD5D2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AAE7F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2930B23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E1F0DF6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6784D1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65EEF84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</w:tbl>
    <w:p w14:paraId="2F11D02E" w14:textId="77777777" w:rsidR="00E8622D" w:rsidRDefault="00E8622D" w:rsidP="00E8622D">
      <w:pPr>
        <w:pStyle w:val="FSBlank"/>
        <w:ind w:left="0"/>
        <w:rPr>
          <w:b/>
          <w:bCs/>
          <w:sz w:val="30"/>
          <w:szCs w:val="30"/>
          <w:cs/>
        </w:rPr>
        <w:sectPr w:rsidR="00E8622D" w:rsidSect="00E8622D">
          <w:headerReference w:type="default" r:id="rId14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596C37D9" w14:textId="77777777" w:rsidR="009C5045" w:rsidRPr="00195830" w:rsidRDefault="009C5045" w:rsidP="006D4B2C">
      <w:pPr>
        <w:pStyle w:val="FSContent"/>
        <w:ind w:left="540"/>
        <w:rPr>
          <w:b/>
          <w:bCs/>
          <w:i/>
          <w:iCs/>
          <w:cs/>
        </w:rPr>
      </w:pPr>
      <w:r w:rsidRPr="00195830">
        <w:rPr>
          <w:rFonts w:hint="cs"/>
          <w:b/>
          <w:bCs/>
          <w:i/>
          <w:iCs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7A76716" w14:textId="77777777" w:rsidR="009C5045" w:rsidRPr="00FB4960" w:rsidRDefault="009C5045" w:rsidP="00546F86">
      <w:pPr>
        <w:pStyle w:val="FSContent"/>
        <w:ind w:left="540"/>
        <w:rPr>
          <w:sz w:val="26"/>
          <w:szCs w:val="26"/>
        </w:rPr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7111D9" w:rsidRPr="005D08DD" w14:paraId="22FF4F2C" w14:textId="77777777" w:rsidTr="006D4B2C">
        <w:trPr>
          <w:tblHeader/>
        </w:trPr>
        <w:tc>
          <w:tcPr>
            <w:tcW w:w="2340" w:type="dxa"/>
          </w:tcPr>
          <w:p w14:paraId="5C2A7601" w14:textId="77777777" w:rsidR="007111D9" w:rsidRPr="00A41284" w:rsidRDefault="007111D9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3FDFB59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1A07042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5D08DD" w14:paraId="1BB3F769" w14:textId="77777777" w:rsidTr="006D4B2C">
        <w:tc>
          <w:tcPr>
            <w:tcW w:w="2340" w:type="dxa"/>
          </w:tcPr>
          <w:p w14:paraId="378D117E" w14:textId="77777777" w:rsidR="007111D9" w:rsidRPr="00A41284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39E4E5B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D4C85C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5D08DD" w14:paraId="0595098F" w14:textId="77777777" w:rsidTr="006D4B2C">
        <w:tc>
          <w:tcPr>
            <w:tcW w:w="2340" w:type="dxa"/>
          </w:tcPr>
          <w:p w14:paraId="622736C2" w14:textId="77777777" w:rsidR="007111D9" w:rsidRPr="00A41284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156C927C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013C6901" w14:textId="77777777" w:rsidR="007111D9" w:rsidRPr="00A41284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419C5D49" w14:textId="77777777" w:rsidR="00330632" w:rsidRPr="00FB4960" w:rsidRDefault="00330632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6"/>
          <w:szCs w:val="26"/>
        </w:rPr>
      </w:pPr>
    </w:p>
    <w:p w14:paraId="26B3908C" w14:textId="77777777" w:rsidR="00330632" w:rsidRPr="00D301A8" w:rsidRDefault="00330632" w:rsidP="006D4B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1BD08F9" w14:textId="77777777" w:rsidR="0066016B" w:rsidRPr="00FB4960" w:rsidRDefault="0066016B" w:rsidP="003153C0">
      <w:pPr>
        <w:pStyle w:val="FSBlank"/>
        <w:rPr>
          <w:sz w:val="26"/>
          <w:szCs w:val="26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CF1E9F" w:rsidRPr="00484F1E" w14:paraId="3147AF56" w14:textId="77777777" w:rsidTr="006D4B2C">
        <w:trPr>
          <w:tblHeader/>
        </w:trPr>
        <w:tc>
          <w:tcPr>
            <w:tcW w:w="6696" w:type="dxa"/>
          </w:tcPr>
          <w:p w14:paraId="5C0E288C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678E0" w14:textId="1A53CB59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A70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4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0A704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12C7E013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EC034F" w14:textId="6D066F20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E9F" w:rsidRPr="00484F1E" w14:paraId="04217CDB" w14:textId="77777777" w:rsidTr="006D4B2C">
        <w:trPr>
          <w:tblHeader/>
        </w:trPr>
        <w:tc>
          <w:tcPr>
            <w:tcW w:w="6696" w:type="dxa"/>
          </w:tcPr>
          <w:p w14:paraId="261E5494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F7F8A" w14:textId="7CD9BA43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5ECBFCE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6870041" w14:textId="6724EA8E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</w:tr>
      <w:tr w:rsidR="00752EF5" w:rsidRPr="00484F1E" w14:paraId="5AF098E2" w14:textId="77777777" w:rsidTr="006D4B2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14:paraId="13BF9CBA" w14:textId="77777777" w:rsidR="00752EF5" w:rsidRPr="00484F1E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EC43C4" w14:textId="77777777" w:rsidR="00752EF5" w:rsidRPr="00484F1E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22D" w:rsidRPr="00484F1E" w14:paraId="49763A26" w14:textId="77777777" w:rsidTr="006D4B2C">
        <w:tc>
          <w:tcPr>
            <w:tcW w:w="6696" w:type="dxa"/>
          </w:tcPr>
          <w:p w14:paraId="5B25F868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AB7939C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9BBE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5B19A38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22D" w:rsidRPr="00484F1E" w14:paraId="773EB6F1" w14:textId="77777777" w:rsidTr="006D4B2C">
        <w:tc>
          <w:tcPr>
            <w:tcW w:w="6696" w:type="dxa"/>
          </w:tcPr>
          <w:p w14:paraId="57A19B8B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DD9183B" w14:textId="0A88E996" w:rsidR="00E8622D" w:rsidRPr="00484F1E" w:rsidRDefault="00D94F60" w:rsidP="009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36" w:type="dxa"/>
          </w:tcPr>
          <w:p w14:paraId="3C838F7D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247239" w14:textId="530FEBC9" w:rsidR="00E8622D" w:rsidRPr="00484F1E" w:rsidRDefault="00D94F60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E8622D" w:rsidRPr="00484F1E" w14:paraId="3ED5B91B" w14:textId="77777777" w:rsidTr="006D4B2C">
        <w:tc>
          <w:tcPr>
            <w:tcW w:w="6696" w:type="dxa"/>
          </w:tcPr>
          <w:p w14:paraId="3BFD2B4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71C94F" w14:textId="011A5ECD" w:rsidR="00E8622D" w:rsidRPr="00484F1E" w:rsidRDefault="00D94F60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13</w:t>
            </w:r>
            <w:r w:rsidR="00A345D5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36" w:type="dxa"/>
          </w:tcPr>
          <w:p w14:paraId="7A44D45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D92ABCD" w14:textId="602CE8E4" w:rsidR="00E8622D" w:rsidRPr="00484F1E" w:rsidRDefault="00D94F60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94F60">
              <w:rPr>
                <w:rFonts w:ascii="Angsana New" w:hAnsi="Angsana New"/>
                <w:sz w:val="30"/>
                <w:szCs w:val="30"/>
              </w:rPr>
              <w:t>13</w:t>
            </w:r>
            <w:r w:rsidR="00E8622D" w:rsidRPr="00484F1E">
              <w:rPr>
                <w:rFonts w:ascii="Angsana New" w:hAnsi="Angsana New"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E8622D" w:rsidRPr="00484F1E" w14:paraId="35530A57" w14:textId="77777777" w:rsidTr="006D4B2C">
        <w:tc>
          <w:tcPr>
            <w:tcW w:w="6696" w:type="dxa"/>
          </w:tcPr>
          <w:p w14:paraId="282B0E49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CFD951" w14:textId="3D1A1738" w:rsidR="00E8622D" w:rsidRPr="00484F1E" w:rsidRDefault="00D94F60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A345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36" w:type="dxa"/>
          </w:tcPr>
          <w:p w14:paraId="3ED0C740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78BF62" w14:textId="7C7C8881" w:rsidR="00E8622D" w:rsidRPr="00484F1E" w:rsidRDefault="00D94F60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E8622D" w:rsidRPr="00484F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</w:tbl>
    <w:p w14:paraId="4DC0691F" w14:textId="77777777" w:rsidR="004D0040" w:rsidRPr="00FB4960" w:rsidRDefault="004D0040" w:rsidP="004D0040">
      <w:pPr>
        <w:pStyle w:val="FSBlank"/>
        <w:rPr>
          <w:sz w:val="26"/>
          <w:szCs w:val="26"/>
        </w:rPr>
      </w:pPr>
    </w:p>
    <w:p w14:paraId="698DA8F8" w14:textId="77777777" w:rsidR="004D0040" w:rsidRPr="004D0040" w:rsidRDefault="004D0040" w:rsidP="004D0040">
      <w:pPr>
        <w:pStyle w:val="FSBlank"/>
        <w:rPr>
          <w:b/>
          <w:bCs/>
          <w:i/>
          <w:iCs/>
          <w:sz w:val="30"/>
          <w:szCs w:val="30"/>
        </w:rPr>
      </w:pPr>
      <w:r w:rsidRPr="004D0040">
        <w:rPr>
          <w:b/>
          <w:bCs/>
          <w:i/>
          <w:iCs/>
          <w:sz w:val="30"/>
          <w:szCs w:val="30"/>
          <w:cs/>
        </w:rPr>
        <w:t>สัญญาสำคัญกับกิจการที่ไม่เกี่ยวข้องกัน</w:t>
      </w:r>
    </w:p>
    <w:p w14:paraId="7A9822B5" w14:textId="77777777" w:rsidR="004D0040" w:rsidRPr="00FB4960" w:rsidRDefault="004D0040" w:rsidP="004D0040">
      <w:pPr>
        <w:pStyle w:val="FSBlank"/>
        <w:rPr>
          <w:sz w:val="26"/>
          <w:szCs w:val="26"/>
        </w:rPr>
      </w:pPr>
    </w:p>
    <w:p w14:paraId="39787A2F" w14:textId="77777777" w:rsidR="004D0040" w:rsidRPr="00962FFF" w:rsidRDefault="004D0040" w:rsidP="004D0040">
      <w:pPr>
        <w:pStyle w:val="FSBlank"/>
        <w:rPr>
          <w:sz w:val="30"/>
          <w:szCs w:val="30"/>
          <w:u w:val="single"/>
        </w:rPr>
      </w:pPr>
      <w:r w:rsidRPr="00962FFF">
        <w:rPr>
          <w:sz w:val="30"/>
          <w:szCs w:val="30"/>
          <w:u w:val="single"/>
          <w:cs/>
        </w:rPr>
        <w:t>สัญญาป้องกันความเสี่ยง</w:t>
      </w:r>
    </w:p>
    <w:p w14:paraId="5DF41D70" w14:textId="77777777" w:rsidR="004D0040" w:rsidRPr="00FB4960" w:rsidRDefault="004D0040" w:rsidP="004D0040">
      <w:pPr>
        <w:pStyle w:val="FSBlank"/>
        <w:rPr>
          <w:sz w:val="26"/>
          <w:szCs w:val="26"/>
        </w:rPr>
      </w:pPr>
    </w:p>
    <w:p w14:paraId="791A2CA6" w14:textId="5EEB89C0" w:rsidR="00913D65" w:rsidRPr="00913D65" w:rsidRDefault="00913D65" w:rsidP="004D0040">
      <w:pPr>
        <w:pStyle w:val="FSBlank"/>
        <w:rPr>
          <w:sz w:val="30"/>
          <w:szCs w:val="30"/>
        </w:rPr>
      </w:pPr>
      <w:r w:rsidRPr="00913D65">
        <w:rPr>
          <w:sz w:val="30"/>
          <w:szCs w:val="30"/>
          <w:cs/>
        </w:rPr>
        <w:t>บริษัทได้ตกลงสิ้นสุดสัญญา</w:t>
      </w:r>
      <w:r w:rsidRPr="004D0040">
        <w:rPr>
          <w:sz w:val="30"/>
          <w:szCs w:val="30"/>
          <w:cs/>
        </w:rPr>
        <w:t>ป้องกันความเสี่ยง</w:t>
      </w:r>
      <w:r w:rsidRPr="00913D65">
        <w:rPr>
          <w:sz w:val="30"/>
          <w:szCs w:val="30"/>
          <w:cs/>
        </w:rPr>
        <w:t xml:space="preserve">ลงวันที่ </w:t>
      </w:r>
      <w:r w:rsidR="00D94F60" w:rsidRPr="00D94F60">
        <w:rPr>
          <w:sz w:val="30"/>
          <w:szCs w:val="30"/>
        </w:rPr>
        <w:t>1</w:t>
      </w:r>
      <w:r w:rsidRPr="00913D65">
        <w:rPr>
          <w:sz w:val="30"/>
          <w:szCs w:val="30"/>
        </w:rPr>
        <w:t xml:space="preserve"> </w:t>
      </w:r>
      <w:r w:rsidRPr="00913D65">
        <w:rPr>
          <w:sz w:val="30"/>
          <w:szCs w:val="30"/>
          <w:cs/>
        </w:rPr>
        <w:t xml:space="preserve">มีนาคม </w:t>
      </w:r>
      <w:r w:rsidR="00D94F60" w:rsidRPr="00D94F60">
        <w:rPr>
          <w:sz w:val="30"/>
          <w:szCs w:val="30"/>
        </w:rPr>
        <w:t>2558</w:t>
      </w:r>
      <w:r w:rsidRPr="00913D65">
        <w:rPr>
          <w:sz w:val="30"/>
          <w:szCs w:val="30"/>
        </w:rPr>
        <w:t xml:space="preserve"> </w:t>
      </w:r>
      <w:r w:rsidRPr="00913D65">
        <w:rPr>
          <w:sz w:val="30"/>
          <w:szCs w:val="30"/>
          <w:cs/>
        </w:rPr>
        <w:t xml:space="preserve">กับบริษัท </w:t>
      </w:r>
      <w:r w:rsidRPr="00913D65">
        <w:rPr>
          <w:sz w:val="30"/>
          <w:szCs w:val="30"/>
        </w:rPr>
        <w:t>Furukawa Electric Co.,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ซึ่งเป็น</w:t>
      </w:r>
      <w:r w:rsidRPr="00913D65">
        <w:rPr>
          <w:sz w:val="30"/>
          <w:szCs w:val="30"/>
          <w:cs/>
        </w:rPr>
        <w:t>ผู้ถือหุ้นใหญ่รายเดิม</w:t>
      </w:r>
      <w:r w:rsidR="008D7940">
        <w:rPr>
          <w:rFonts w:hint="cs"/>
          <w:sz w:val="30"/>
          <w:szCs w:val="30"/>
          <w:cs/>
        </w:rPr>
        <w:t xml:space="preserve">ในเดือนมกราคม </w:t>
      </w:r>
      <w:r w:rsidR="00D94F60" w:rsidRPr="00D94F60">
        <w:rPr>
          <w:sz w:val="30"/>
          <w:szCs w:val="30"/>
        </w:rPr>
        <w:t>2564</w:t>
      </w:r>
    </w:p>
    <w:p w14:paraId="7C2FC9C6" w14:textId="77777777" w:rsidR="00913D65" w:rsidRPr="00FB4960" w:rsidRDefault="00913D65" w:rsidP="004D0040">
      <w:pPr>
        <w:pStyle w:val="FSBlank"/>
        <w:rPr>
          <w:sz w:val="26"/>
          <w:szCs w:val="26"/>
        </w:rPr>
      </w:pPr>
    </w:p>
    <w:p w14:paraId="505C994E" w14:textId="57ADFB07" w:rsidR="00BC0A42" w:rsidRDefault="004D0040" w:rsidP="004D0040">
      <w:pPr>
        <w:pStyle w:val="FSBlank"/>
        <w:rPr>
          <w:sz w:val="30"/>
          <w:szCs w:val="30"/>
        </w:rPr>
      </w:pPr>
      <w:r w:rsidRPr="004D0040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4D0040">
        <w:rPr>
          <w:sz w:val="30"/>
          <w:szCs w:val="30"/>
        </w:rPr>
        <w:t xml:space="preserve">Toyota Tsusho Metals Ltd. </w:t>
      </w:r>
      <w:r w:rsidRPr="004D0040">
        <w:rPr>
          <w:sz w:val="30"/>
          <w:szCs w:val="30"/>
          <w:cs/>
        </w:rPr>
        <w:t>ซึ่งเป็นบริษัทหลักทรัพย์ (</w:t>
      </w:r>
      <w:r w:rsidRPr="004D0040">
        <w:rPr>
          <w:sz w:val="30"/>
          <w:szCs w:val="30"/>
        </w:rPr>
        <w:t xml:space="preserve">Broker) </w:t>
      </w:r>
      <w:r w:rsidRPr="004D0040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4D0040">
        <w:rPr>
          <w:sz w:val="30"/>
          <w:szCs w:val="30"/>
        </w:rPr>
        <w:t xml:space="preserve">London Metal Exchange market </w:t>
      </w:r>
      <w:r w:rsidRPr="004D0040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="00913D65">
        <w:rPr>
          <w:sz w:val="30"/>
          <w:szCs w:val="30"/>
          <w:cs/>
        </w:rPr>
        <w:br/>
      </w:r>
      <w:r w:rsidR="007D081F">
        <w:rPr>
          <w:rFonts w:hint="cs"/>
          <w:sz w:val="30"/>
          <w:szCs w:val="30"/>
          <w:cs/>
        </w:rPr>
        <w:lastRenderedPageBreak/>
        <w:t>รวมถึง</w:t>
      </w:r>
      <w:r w:rsidRPr="004D0040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="007D081F">
        <w:rPr>
          <w:rFonts w:hint="cs"/>
          <w:sz w:val="30"/>
          <w:szCs w:val="30"/>
          <w:cs/>
        </w:rPr>
        <w:t>ตามที่ระบุในสัญญา</w:t>
      </w:r>
      <w:r w:rsidRPr="004D0040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0B72203A" w14:textId="77777777" w:rsidR="00913D65" w:rsidRDefault="00913D65" w:rsidP="004D0040">
      <w:pPr>
        <w:pStyle w:val="FSBlank"/>
        <w:rPr>
          <w:sz w:val="30"/>
          <w:szCs w:val="30"/>
        </w:rPr>
      </w:pPr>
    </w:p>
    <w:p w14:paraId="344B1136" w14:textId="77777777" w:rsidR="00913D65" w:rsidRPr="00EB2DB5" w:rsidRDefault="00913D65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EB2DB5">
        <w:rPr>
          <w:rFonts w:ascii="Angsana New" w:hAnsi="Angsana New" w:hint="cs"/>
          <w:sz w:val="30"/>
          <w:szCs w:val="30"/>
          <w:u w:val="single"/>
          <w:cs/>
        </w:rPr>
        <w:t>สัญญาซื้อขายทองแดงระยะยาว</w:t>
      </w:r>
    </w:p>
    <w:p w14:paraId="3EE00AAD" w14:textId="77777777" w:rsidR="00913D65" w:rsidRPr="00EB2DB5" w:rsidRDefault="00913D65" w:rsidP="00913D65">
      <w:pPr>
        <w:pStyle w:val="FSBlank"/>
        <w:rPr>
          <w:sz w:val="30"/>
          <w:szCs w:val="30"/>
        </w:rPr>
      </w:pPr>
    </w:p>
    <w:p w14:paraId="34066252" w14:textId="79A808F7" w:rsidR="00913D65" w:rsidRDefault="00913D65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13D65">
        <w:rPr>
          <w:rFonts w:ascii="Angsana New" w:hAnsi="Angsana New"/>
          <w:sz w:val="30"/>
          <w:szCs w:val="30"/>
          <w:cs/>
        </w:rPr>
        <w:t>บริษัทได้ตกลงสิ้นสุด</w:t>
      </w:r>
      <w:r w:rsidRPr="00EB2DB5">
        <w:rPr>
          <w:rFonts w:ascii="Angsana New" w:hAnsi="Angsana New" w:hint="cs"/>
          <w:sz w:val="30"/>
          <w:szCs w:val="30"/>
          <w:cs/>
        </w:rPr>
        <w:t>สัญญาซื้อขายทองแดงระยะยาว</w:t>
      </w:r>
      <w:r w:rsidRPr="00EB2DB5">
        <w:rPr>
          <w:rFonts w:ascii="Angsana New" w:hAnsi="Angsana New"/>
          <w:sz w:val="30"/>
          <w:szCs w:val="30"/>
          <w:cs/>
        </w:rPr>
        <w:t xml:space="preserve">กับ </w:t>
      </w:r>
      <w:r w:rsidRPr="00EB2DB5">
        <w:rPr>
          <w:rFonts w:ascii="Angsana New" w:hAnsi="Angsana New"/>
          <w:sz w:val="30"/>
          <w:szCs w:val="30"/>
        </w:rPr>
        <w:t xml:space="preserve">Furukawa Electric Singapore Pte. Ltd. </w:t>
      </w:r>
      <w:r w:rsidRPr="00913D65">
        <w:rPr>
          <w:rFonts w:ascii="Angsana New" w:hAnsi="Angsana New"/>
          <w:sz w:val="30"/>
          <w:szCs w:val="30"/>
          <w:cs/>
        </w:rPr>
        <w:t>ซึ่ง</w:t>
      </w:r>
      <w:r w:rsidR="00654C26">
        <w:rPr>
          <w:rFonts w:ascii="Angsana New" w:hAnsi="Angsana New" w:hint="cs"/>
          <w:sz w:val="30"/>
          <w:szCs w:val="30"/>
          <w:cs/>
        </w:rPr>
        <w:t>เดิม</w:t>
      </w:r>
      <w:r w:rsidRPr="00913D65">
        <w:rPr>
          <w:rFonts w:ascii="Angsana New" w:hAnsi="Angsana New"/>
          <w:sz w:val="30"/>
          <w:szCs w:val="30"/>
          <w:cs/>
        </w:rPr>
        <w:t>เป็นสมาชิก</w:t>
      </w:r>
      <w:r w:rsidR="00670969">
        <w:rPr>
          <w:rFonts w:ascii="Angsana New" w:hAnsi="Angsana New"/>
          <w:sz w:val="30"/>
          <w:szCs w:val="30"/>
          <w:cs/>
        </w:rPr>
        <w:br/>
      </w:r>
      <w:r w:rsidRPr="00913D65">
        <w:rPr>
          <w:rFonts w:ascii="Angsana New" w:hAnsi="Angsana New"/>
          <w:sz w:val="30"/>
          <w:szCs w:val="30"/>
          <w:cs/>
        </w:rPr>
        <w:t>ในกลุ่มของกิจการที่ให้บริการด้านผู้บริหารสำคัญแก่บริษัท</w:t>
      </w:r>
      <w:r w:rsidR="008D7940" w:rsidRPr="00913D65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D94F60" w:rsidRPr="00D94F60">
        <w:rPr>
          <w:rFonts w:ascii="Angsana New" w:hAnsi="Angsana New"/>
          <w:sz w:val="30"/>
          <w:szCs w:val="30"/>
        </w:rPr>
        <w:t>2564</w:t>
      </w:r>
    </w:p>
    <w:p w14:paraId="73F6A499" w14:textId="77777777" w:rsidR="00FF363A" w:rsidRDefault="00FF363A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815865B" w14:textId="77777777" w:rsidR="00FF363A" w:rsidRDefault="00FF363A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u w:val="single"/>
          <w:cs/>
        </w:rPr>
        <w:t>ข้อตกลง</w:t>
      </w:r>
      <w:r w:rsidRPr="00EB2DB5">
        <w:rPr>
          <w:rFonts w:ascii="Angsana New" w:hAnsi="Angsana New" w:hint="cs"/>
          <w:sz w:val="30"/>
          <w:szCs w:val="30"/>
          <w:u w:val="single"/>
          <w:cs/>
        </w:rPr>
        <w:t>ซื้อขายทองแดง</w:t>
      </w:r>
    </w:p>
    <w:p w14:paraId="4CD025CD" w14:textId="77777777" w:rsidR="00FF363A" w:rsidRDefault="00FF363A" w:rsidP="0091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8471405" w14:textId="34D328A4" w:rsidR="00FF363A" w:rsidRPr="00EC0D26" w:rsidRDefault="00FF363A" w:rsidP="00EC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บริษัทได้ทำข้อตกลงซื้อขายทองแดงกับ</w:t>
      </w:r>
      <w:r w:rsidR="08C43FE0">
        <w:rPr>
          <w:rFonts w:ascii="Angsana New" w:hAnsi="Angsana New"/>
          <w:sz w:val="30"/>
          <w:szCs w:val="30"/>
          <w:cs/>
        </w:rPr>
        <w:t>ผู้</w:t>
      </w:r>
      <w:r w:rsidR="00751ED7">
        <w:rPr>
          <w:rFonts w:ascii="Angsana New" w:hAnsi="Angsana New" w:hint="cs"/>
          <w:sz w:val="30"/>
          <w:szCs w:val="30"/>
          <w:cs/>
        </w:rPr>
        <w:t>ผลิต</w:t>
      </w:r>
      <w:r w:rsidR="0080651F">
        <w:rPr>
          <w:rFonts w:ascii="Angsana New" w:hAnsi="Angsana New" w:hint="cs"/>
          <w:sz w:val="30"/>
          <w:szCs w:val="30"/>
          <w:cs/>
        </w:rPr>
        <w:t>และจำหน่ายทองแดง</w:t>
      </w:r>
      <w:r w:rsidR="1D765A0F">
        <w:rPr>
          <w:rFonts w:ascii="Angsana New" w:hAnsi="Angsana New"/>
          <w:sz w:val="30"/>
          <w:szCs w:val="30"/>
          <w:cs/>
        </w:rPr>
        <w:t>ในประเทศ</w:t>
      </w:r>
      <w:r w:rsidR="00D33292">
        <w:rPr>
          <w:rFonts w:ascii="Angsana New" w:hAnsi="Angsana New" w:hint="cs"/>
          <w:sz w:val="30"/>
          <w:szCs w:val="30"/>
          <w:cs/>
        </w:rPr>
        <w:t>หลายราย</w:t>
      </w:r>
      <w:r w:rsidR="30A4CDD3">
        <w:rPr>
          <w:rFonts w:ascii="Angsana New" w:hAnsi="Angsana New"/>
          <w:sz w:val="30"/>
          <w:szCs w:val="30"/>
          <w:cs/>
        </w:rPr>
        <w:t xml:space="preserve"> </w:t>
      </w:r>
      <w:r w:rsidR="00EC0D26" w:rsidRPr="00EC0D26">
        <w:rPr>
          <w:rFonts w:ascii="Angsana New" w:hAnsi="Angsana New"/>
          <w:sz w:val="30"/>
          <w:szCs w:val="30"/>
          <w:cs/>
        </w:rPr>
        <w:t>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</w:t>
      </w:r>
      <w:r w:rsidR="00A31F1E">
        <w:rPr>
          <w:rFonts w:ascii="Angsana New" w:hAnsi="Angsana New" w:hint="cs"/>
          <w:sz w:val="30"/>
          <w:szCs w:val="30"/>
          <w:cs/>
        </w:rPr>
        <w:t>หรืออัตราที่ตกลงกันตามสัญญา</w:t>
      </w:r>
    </w:p>
    <w:p w14:paraId="09D7E8E6" w14:textId="77777777" w:rsidR="00913D65" w:rsidRDefault="00913D65" w:rsidP="004D0040">
      <w:pPr>
        <w:pStyle w:val="FSBlank"/>
        <w:rPr>
          <w:sz w:val="30"/>
          <w:szCs w:val="30"/>
        </w:rPr>
      </w:pPr>
    </w:p>
    <w:sectPr w:rsidR="00913D65" w:rsidSect="003D3E63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720" w:left="1152" w:header="720" w:footer="720" w:gutter="0"/>
      <w:pgNumType w:start="2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8AD71" w14:textId="77777777" w:rsidR="00732F38" w:rsidRDefault="00732F38">
      <w:r>
        <w:separator/>
      </w:r>
    </w:p>
  </w:endnote>
  <w:endnote w:type="continuationSeparator" w:id="0">
    <w:p w14:paraId="48011C1A" w14:textId="77777777" w:rsidR="00732F38" w:rsidRDefault="00732F38">
      <w:r>
        <w:continuationSeparator/>
      </w:r>
    </w:p>
  </w:endnote>
  <w:endnote w:type="continuationNotice" w:id="1">
    <w:p w14:paraId="2CDB2CA1" w14:textId="77777777" w:rsidR="00732F38" w:rsidRDefault="00732F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8144B" w14:textId="77777777" w:rsidR="00CD7E46" w:rsidRDefault="00CD7E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F21DB" w14:textId="055963B1" w:rsidR="00EC1C8D" w:rsidRPr="00890FC5" w:rsidRDefault="00EC1C8D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D94F6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BE6E7" w14:textId="77777777" w:rsidR="00CD7E46" w:rsidRDefault="00CD7E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093C6" w14:textId="4EFC6B21" w:rsidR="00EC1C8D" w:rsidRPr="001C2877" w:rsidRDefault="00EC1C8D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D94F6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EC1C8D" w:rsidRPr="00C70DC4" w:rsidRDefault="00EC1C8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0322B" w14:textId="33D2522C" w:rsidR="00EC1C8D" w:rsidRPr="00C70DC4" w:rsidRDefault="00EC1C8D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D94F6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911602F" w14:textId="77777777" w:rsidR="00EC1C8D" w:rsidRPr="00C70DC4" w:rsidRDefault="00EC1C8D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D9B76" w14:textId="77777777" w:rsidR="00732F38" w:rsidRDefault="00732F38">
      <w:r>
        <w:separator/>
      </w:r>
    </w:p>
  </w:footnote>
  <w:footnote w:type="continuationSeparator" w:id="0">
    <w:p w14:paraId="5A231D09" w14:textId="77777777" w:rsidR="00732F38" w:rsidRDefault="00732F38">
      <w:r>
        <w:continuationSeparator/>
      </w:r>
    </w:p>
  </w:footnote>
  <w:footnote w:type="continuationNotice" w:id="1">
    <w:p w14:paraId="60F42243" w14:textId="77777777" w:rsidR="00732F38" w:rsidRDefault="00732F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2736D" w14:textId="77777777" w:rsidR="00CD7E46" w:rsidRDefault="00CD7E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8F88E" w14:textId="77777777" w:rsidR="00EC1C8D" w:rsidRPr="00A81676" w:rsidRDefault="00EC1C8D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3" w:name="_Hlk68857696"/>
    <w:bookmarkStart w:id="4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4445CCB" w14:textId="77777777" w:rsidR="00EC1C8D" w:rsidRPr="006C5D17" w:rsidRDefault="00EC1C8D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DA89F3B" w14:textId="21451CB0" w:rsidR="00EC1C8D" w:rsidRPr="00A86E49" w:rsidRDefault="00EC1C8D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94F60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94F60">
      <w:rPr>
        <w:rFonts w:ascii="Angsana New" w:hAnsi="Angsana New"/>
        <w:b/>
        <w:bCs/>
        <w:sz w:val="32"/>
        <w:szCs w:val="32"/>
      </w:rPr>
      <w:t>2564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3"/>
  <w:bookmarkEnd w:id="4"/>
  <w:p w14:paraId="18F158DA" w14:textId="77777777" w:rsidR="00EC1C8D" w:rsidRPr="00AB510F" w:rsidRDefault="00EC1C8D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FDFFE" w14:textId="77777777" w:rsidR="00CD7E46" w:rsidRDefault="00CD7E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B5CAA" w14:textId="77777777" w:rsidR="00EC1C8D" w:rsidRPr="00A81676" w:rsidRDefault="00EC1C8D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FEEC3F0" w14:textId="77777777" w:rsidR="00EC1C8D" w:rsidRPr="006C5D17" w:rsidRDefault="00EC1C8D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C323A38" w14:textId="50C45803" w:rsidR="00EC1C8D" w:rsidRDefault="00EC1C8D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94F60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94F60">
      <w:rPr>
        <w:rFonts w:ascii="Angsana New" w:hAnsi="Angsana New"/>
        <w:b/>
        <w:bCs/>
        <w:sz w:val="32"/>
        <w:szCs w:val="32"/>
      </w:rPr>
      <w:t>2564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232375E" w14:textId="77777777" w:rsidR="00EC1C8D" w:rsidRPr="00AB510F" w:rsidRDefault="00EC1C8D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81D85" w14:textId="77777777" w:rsidR="00EC1C8D" w:rsidRPr="00A81676" w:rsidRDefault="00EC1C8D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55186CE" w14:textId="77777777" w:rsidR="00EC1C8D" w:rsidRPr="006C5D17" w:rsidRDefault="00EC1C8D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3AD60AF" w14:textId="7003A968" w:rsidR="00EC1C8D" w:rsidRPr="00A86E49" w:rsidRDefault="00EC1C8D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94F60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94F60">
      <w:rPr>
        <w:rFonts w:ascii="Angsana New" w:hAnsi="Angsana New"/>
        <w:b/>
        <w:bCs/>
        <w:sz w:val="32"/>
        <w:szCs w:val="32"/>
      </w:rPr>
      <w:t>2564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B4BE9E7" w14:textId="060767E0" w:rsidR="00EC1C8D" w:rsidRPr="00484F1E" w:rsidRDefault="00EC1C8D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F48BF" w14:textId="77777777" w:rsidR="00EC1C8D" w:rsidRPr="00A81676" w:rsidRDefault="00EC1C8D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5A6BB3A" w14:textId="77777777" w:rsidR="00EC1C8D" w:rsidRPr="006C5D17" w:rsidRDefault="00EC1C8D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0687D78" w14:textId="6CE7CEDD" w:rsidR="00EC1C8D" w:rsidRDefault="00EC1C8D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94F60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94F60">
      <w:rPr>
        <w:rFonts w:ascii="Angsana New" w:hAnsi="Angsana New"/>
        <w:b/>
        <w:bCs/>
        <w:sz w:val="32"/>
        <w:szCs w:val="32"/>
      </w:rPr>
      <w:t>2564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D6B032A" w14:textId="69626846" w:rsidR="00EC1C8D" w:rsidRPr="00AB510F" w:rsidRDefault="00EC1C8D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A20"/>
    <w:rsid w:val="002E1E38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96B45"/>
    <w:rsid w:val="00697656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2F38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A87"/>
    <w:rsid w:val="00823918"/>
    <w:rsid w:val="0082446D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D7E46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66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19B"/>
    <w:rsid w:val="00EB526D"/>
    <w:rsid w:val="00EB54A4"/>
    <w:rsid w:val="00EB73D8"/>
    <w:rsid w:val="00EB77C7"/>
    <w:rsid w:val="00EC0913"/>
    <w:rsid w:val="00EC0D26"/>
    <w:rsid w:val="00EC153A"/>
    <w:rsid w:val="00EC1966"/>
    <w:rsid w:val="00EC1C8D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28B0"/>
    <w:rsid w:val="00FC359C"/>
    <w:rsid w:val="00FC3C5D"/>
    <w:rsid w:val="00FC4522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C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13</Pages>
  <Words>2248</Words>
  <Characters>12997</Characters>
  <Application>Microsoft Office Word</Application>
  <DocSecurity>0</DocSecurity>
  <Lines>999</Lines>
  <Paragraphs>435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Jinnipa, Deethonglang</cp:lastModifiedBy>
  <cp:revision>3</cp:revision>
  <cp:lastPrinted>2021-10-21T15:48:00Z</cp:lastPrinted>
  <dcterms:created xsi:type="dcterms:W3CDTF">2021-10-28T02:32:00Z</dcterms:created>
  <dcterms:modified xsi:type="dcterms:W3CDTF">2021-11-03T02:43:00Z</dcterms:modified>
</cp:coreProperties>
</file>