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1316A" w14:textId="77777777" w:rsidR="00644987" w:rsidRPr="0041637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41637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16377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1637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41637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E9D34BE" w14:textId="3385CF98" w:rsidR="004B71BE" w:rsidRPr="00416377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4B71BE" w:rsidRPr="00416377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7FFD3E6D" w14:textId="481167FB" w:rsidR="007D1CDE" w:rsidRPr="00416377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06D0906E" w14:textId="273B27E9" w:rsidR="00644987" w:rsidRPr="00416377" w:rsidRDefault="005503D9" w:rsidP="00C6126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  <w:cs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644987" w:rsidRPr="00416377">
        <w:rPr>
          <w:rFonts w:asciiTheme="majorBidi" w:hAnsiTheme="majorBidi" w:cstheme="majorBidi"/>
          <w:sz w:val="30"/>
          <w:szCs w:val="30"/>
          <w:cs/>
        </w:rPr>
        <w:tab/>
      </w:r>
      <w:r w:rsidR="00644987" w:rsidRPr="00416377">
        <w:rPr>
          <w:rFonts w:asciiTheme="majorBidi" w:hAnsiTheme="majorBidi" w:cstheme="majorBidi"/>
          <w:sz w:val="30"/>
          <w:szCs w:val="30"/>
          <w:cs/>
        </w:rPr>
        <w:tab/>
      </w:r>
    </w:p>
    <w:p w14:paraId="0A417A45" w14:textId="1D6246AF" w:rsidR="007D1CDE" w:rsidRPr="00416377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340105" w:rsidRPr="004163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0105" w:rsidRPr="00416377">
        <w:rPr>
          <w:rFonts w:asciiTheme="majorBidi" w:hAnsiTheme="majorBidi" w:cstheme="majorBidi"/>
          <w:sz w:val="30"/>
          <w:szCs w:val="30"/>
        </w:rPr>
        <w:t xml:space="preserve">/ </w:t>
      </w:r>
      <w:r w:rsidR="00340105" w:rsidRPr="00416377">
        <w:rPr>
          <w:rFonts w:asciiTheme="majorBidi" w:hAnsiTheme="majorBidi" w:cstheme="majorBidi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416377" w:rsidRDefault="007F4F4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1F916A78" w14:textId="3A01E49D" w:rsidR="00315926" w:rsidRPr="00416377" w:rsidRDefault="00315926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75AC33AC" w14:textId="3485B35D" w:rsidR="00CC7D02" w:rsidRPr="00416377" w:rsidRDefault="002259ED" w:rsidP="00CC7D0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64F2D90E" w14:textId="3D98E851" w:rsidR="002259ED" w:rsidRPr="00416377" w:rsidRDefault="002259ED" w:rsidP="00CC7D0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6DBB0065" w14:textId="77777777" w:rsidR="003A4FEE" w:rsidRPr="00416377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3A0B22E5" w14:textId="77777777" w:rsidR="003A4FEE" w:rsidRPr="00416377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F80668F" w14:textId="77777777" w:rsidR="00EF3C33" w:rsidRPr="00416377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</w:p>
    <w:p w14:paraId="7BEB684B" w14:textId="77777777" w:rsidR="00B157B3" w:rsidRPr="00416377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</w:p>
    <w:p w14:paraId="753754AE" w14:textId="77777777" w:rsidR="00523E37" w:rsidRPr="00416377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br w:type="page"/>
      </w:r>
      <w:r w:rsidR="00523E37" w:rsidRPr="0041637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B89636" w14:textId="77777777" w:rsidR="00523E37" w:rsidRPr="004A496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2679153" w14:textId="125319D2" w:rsidR="00523E37" w:rsidRPr="0041637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BA3CA3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="00BA3CA3">
        <w:rPr>
          <w:rFonts w:asciiTheme="majorBidi" w:hAnsiTheme="majorBidi" w:cstheme="majorBidi"/>
          <w:sz w:val="30"/>
          <w:szCs w:val="30"/>
        </w:rPr>
        <w:t>9</w:t>
      </w:r>
      <w:r w:rsidR="00BA3CA3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 </w:t>
      </w:r>
      <w:r w:rsidR="00BA3CA3">
        <w:rPr>
          <w:rFonts w:asciiTheme="majorBidi" w:hAnsiTheme="majorBidi" w:cstheme="majorBidi"/>
          <w:sz w:val="30"/>
          <w:szCs w:val="30"/>
        </w:rPr>
        <w:t xml:space="preserve">2564 </w:t>
      </w:r>
    </w:p>
    <w:p w14:paraId="3B98005E" w14:textId="77777777" w:rsidR="00F370B7" w:rsidRPr="004A4967" w:rsidRDefault="00F370B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6EB205C" w14:textId="77777777" w:rsidR="00523E37" w:rsidRPr="00416377" w:rsidRDefault="00523E37" w:rsidP="00523E37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1A4A1710" w14:textId="77777777" w:rsidR="00523E37" w:rsidRPr="004A496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7637A96" w14:textId="1FF2DDF4" w:rsidR="00523E37" w:rsidRPr="0041637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416377">
        <w:rPr>
          <w:rFonts w:asciiTheme="majorBidi" w:hAnsiTheme="majorBidi" w:cstheme="majorBidi"/>
          <w:sz w:val="30"/>
          <w:szCs w:val="30"/>
        </w:rPr>
        <w:br/>
      </w:r>
      <w:r w:rsidRPr="00416377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416377">
        <w:rPr>
          <w:rFonts w:asciiTheme="majorBidi" w:hAnsiTheme="majorBidi" w:cstheme="majorBidi"/>
          <w:sz w:val="30"/>
          <w:szCs w:val="30"/>
        </w:rPr>
        <w:br/>
      </w:r>
      <w:r w:rsidRPr="00416377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416377">
        <w:rPr>
          <w:rFonts w:asciiTheme="majorBidi" w:hAnsiTheme="majorBidi" w:cstheme="majorBidi"/>
          <w:sz w:val="30"/>
          <w:szCs w:val="30"/>
        </w:rPr>
        <w:t xml:space="preserve">34 </w:t>
      </w:r>
      <w:r w:rsidRPr="0041637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1637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16377">
        <w:rPr>
          <w:rFonts w:asciiTheme="majorBidi" w:hAnsiTheme="majorBidi" w:cstheme="majorBidi"/>
          <w:sz w:val="30"/>
          <w:szCs w:val="30"/>
        </w:rPr>
        <w:t xml:space="preserve"> </w:t>
      </w:r>
      <w:r w:rsidRPr="00416377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16377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416377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16377">
        <w:rPr>
          <w:rFonts w:asciiTheme="majorBidi" w:hAnsiTheme="majorBidi" w:cstheme="majorBidi"/>
          <w:sz w:val="30"/>
          <w:szCs w:val="30"/>
        </w:rPr>
        <w:t xml:space="preserve"> </w:t>
      </w:r>
      <w:r w:rsidR="00F370B7" w:rsidRPr="00416377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="00DF6844" w:rsidRPr="00416377">
        <w:rPr>
          <w:rFonts w:asciiTheme="majorBidi" w:eastAsia="Times New Roman" w:hAnsiTheme="majorBidi" w:cstheme="majorBidi"/>
          <w:sz w:val="30"/>
          <w:szCs w:val="30"/>
        </w:rPr>
        <w:br/>
      </w:r>
      <w:r w:rsidR="00F370B7" w:rsidRPr="00416377">
        <w:rPr>
          <w:rFonts w:asciiTheme="majorBidi" w:eastAsia="Times New Roman" w:hAnsiTheme="majorBidi" w:cstheme="majorBidi"/>
          <w:sz w:val="30"/>
          <w:szCs w:val="30"/>
          <w:cs/>
        </w:rPr>
        <w:t>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F370B7" w:rsidRPr="00416377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="00F370B7" w:rsidRPr="00416377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="00F370B7" w:rsidRPr="00416377">
        <w:rPr>
          <w:rFonts w:asciiTheme="majorBidi" w:eastAsia="Times New Roman" w:hAnsiTheme="majorBidi" w:cstheme="majorBidi"/>
          <w:sz w:val="30"/>
          <w:szCs w:val="30"/>
        </w:rPr>
        <w:t xml:space="preserve"> 2563</w:t>
      </w:r>
    </w:p>
    <w:p w14:paraId="2E6281B1" w14:textId="636391AE" w:rsidR="00523E37" w:rsidRPr="004A496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7DD8A4D6" w14:textId="4E99A482" w:rsidR="00F370B7" w:rsidRPr="00416377" w:rsidRDefault="00F370B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A496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A4967">
        <w:rPr>
          <w:rFonts w:asciiTheme="majorBidi" w:hAnsiTheme="majorBidi" w:cstheme="majorBidi"/>
          <w:sz w:val="30"/>
          <w:szCs w:val="30"/>
        </w:rPr>
        <w:t xml:space="preserve">31 </w:t>
      </w:r>
      <w:r w:rsidRPr="004A496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A4967">
        <w:rPr>
          <w:rFonts w:asciiTheme="majorBidi" w:hAnsiTheme="majorBidi" w:cstheme="majorBidi"/>
          <w:sz w:val="30"/>
          <w:szCs w:val="30"/>
        </w:rPr>
        <w:t>2563</w:t>
      </w:r>
    </w:p>
    <w:p w14:paraId="46EFAA7C" w14:textId="77777777" w:rsidR="00F370B7" w:rsidRPr="004A4967" w:rsidRDefault="00F370B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43BF54A" w14:textId="77777777" w:rsidR="00523E37" w:rsidRPr="00416377" w:rsidRDefault="00523E37" w:rsidP="00523E37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61286AA0" w:rsidR="00523E37" w:rsidRPr="004A4967" w:rsidRDefault="00523E37" w:rsidP="00523E3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7B6ADA85" w14:textId="3B86B15F" w:rsidR="004A4967" w:rsidRDefault="004A4967" w:rsidP="004A496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31585">
        <w:rPr>
          <w:rFonts w:ascii="Angsana New" w:hAnsi="Angsana New" w:hint="cs"/>
          <w:sz w:val="30"/>
          <w:szCs w:val="30"/>
          <w:cs/>
        </w:rPr>
        <w:t xml:space="preserve">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ไม่มีการเปลี่ยนแปลงอย่างมีสาระสำคัญจากงบการเงินสำหรับปีสิ้นสุดวันที่ </w:t>
      </w:r>
      <w:r w:rsidRPr="00A07F52">
        <w:rPr>
          <w:rFonts w:ascii="Angsana New" w:hAnsi="Angsana New"/>
          <w:sz w:val="30"/>
          <w:szCs w:val="30"/>
        </w:rPr>
        <w:t xml:space="preserve">31 </w:t>
      </w:r>
      <w:r w:rsidRPr="00E017A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017A5">
        <w:rPr>
          <w:rFonts w:ascii="Angsana New" w:hAnsi="Angsana New"/>
          <w:sz w:val="30"/>
          <w:szCs w:val="30"/>
        </w:rPr>
        <w:t>2563</w:t>
      </w:r>
    </w:p>
    <w:p w14:paraId="394F6945" w14:textId="36865B27" w:rsidR="004A4967" w:rsidRPr="004A4967" w:rsidRDefault="004A4967" w:rsidP="004A4967">
      <w:pPr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44"/>
        <w:gridCol w:w="261"/>
        <w:gridCol w:w="1045"/>
        <w:gridCol w:w="271"/>
        <w:gridCol w:w="6"/>
        <w:gridCol w:w="1034"/>
        <w:gridCol w:w="273"/>
        <w:gridCol w:w="1056"/>
      </w:tblGrid>
      <w:tr w:rsidR="004A4967" w:rsidRPr="00484E9F" w14:paraId="067E7D6B" w14:textId="77777777" w:rsidTr="0065529D">
        <w:trPr>
          <w:tblHeader/>
        </w:trPr>
        <w:tc>
          <w:tcPr>
            <w:tcW w:w="2273" w:type="pct"/>
          </w:tcPr>
          <w:p w14:paraId="7A0175BA" w14:textId="77777777" w:rsidR="004A4967" w:rsidRPr="000B28B0" w:rsidRDefault="004A4967" w:rsidP="0065529D">
            <w:pPr>
              <w:tabs>
                <w:tab w:val="clear" w:pos="3515"/>
                <w:tab w:val="clear" w:pos="3742"/>
                <w:tab w:val="left" w:pos="3494"/>
              </w:tabs>
              <w:spacing w:line="360" w:lineRule="exact"/>
              <w:ind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</w:tcPr>
          <w:p w14:paraId="250E6246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33DCDB17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3ACDDC05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967" w:rsidRPr="00484E9F" w14:paraId="0C74D899" w14:textId="77777777" w:rsidTr="007A4D5E">
        <w:trPr>
          <w:tblHeader/>
        </w:trPr>
        <w:tc>
          <w:tcPr>
            <w:tcW w:w="2273" w:type="pct"/>
          </w:tcPr>
          <w:p w14:paraId="3D9E1DEE" w14:textId="37F2F4B3" w:rsidR="004A4967" w:rsidRPr="000B28B0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D148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eastAsia="ja-JP"/>
              </w:rPr>
              <w:t>เ</w:t>
            </w:r>
            <w:r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</w:t>
            </w:r>
            <w:r w:rsidR="008D148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้า</w:t>
            </w:r>
            <w:r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0B2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D148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1" w:type="pct"/>
            <w:shd w:val="clear" w:color="auto" w:fill="auto"/>
          </w:tcPr>
          <w:p w14:paraId="75EF05CE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6DBEA193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5497A6A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2EEA11A5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64B3B850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14:paraId="5DB2B8F1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C6DD443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A4967" w:rsidRPr="00484E9F" w14:paraId="41C28A66" w14:textId="77777777" w:rsidTr="0065529D">
        <w:trPr>
          <w:tblHeader/>
        </w:trPr>
        <w:tc>
          <w:tcPr>
            <w:tcW w:w="2273" w:type="pct"/>
            <w:vAlign w:val="center"/>
          </w:tcPr>
          <w:p w14:paraId="79A61948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pct"/>
            <w:gridSpan w:val="8"/>
            <w:vAlign w:val="center"/>
          </w:tcPr>
          <w:p w14:paraId="7424C5BB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4967" w:rsidRPr="00484E9F" w14:paraId="435355F2" w14:textId="77777777" w:rsidTr="007A4D5E">
        <w:tc>
          <w:tcPr>
            <w:tcW w:w="2273" w:type="pct"/>
          </w:tcPr>
          <w:p w14:paraId="5F444172" w14:textId="77777777" w:rsidR="004A4967" w:rsidRPr="00484E9F" w:rsidRDefault="004A4967" w:rsidP="0065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588F9CD0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7FAEB5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5E12BE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501FDAF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286DE364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B92B61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C1D69E" w14:textId="77777777" w:rsidR="004A4967" w:rsidRPr="00484E9F" w:rsidRDefault="004A4967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4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2FE7" w:rsidRPr="00484E9F" w14:paraId="1E9BD265" w14:textId="77777777" w:rsidTr="007A4D5E">
        <w:tc>
          <w:tcPr>
            <w:tcW w:w="2273" w:type="pct"/>
          </w:tcPr>
          <w:p w14:paraId="6F1509FD" w14:textId="77777777" w:rsidR="002D2FE7" w:rsidRPr="00484E9F" w:rsidRDefault="002D2FE7" w:rsidP="002D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1" w:type="pct"/>
          </w:tcPr>
          <w:p w14:paraId="152D3064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A61B03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C66FBC9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5D6229D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32FAC91D" w14:textId="42DADFD4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3D5">
              <w:rPr>
                <w:rFonts w:asciiTheme="majorBidi" w:hAnsiTheme="majorBidi" w:cstheme="majorBidi"/>
                <w:sz w:val="30"/>
                <w:szCs w:val="30"/>
              </w:rPr>
              <w:t>2,7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9" w:type="pct"/>
          </w:tcPr>
          <w:p w14:paraId="5A021C8C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0E1DD9" w14:textId="66CCAD9F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2,242</w:t>
            </w:r>
          </w:p>
        </w:tc>
      </w:tr>
      <w:tr w:rsidR="002D2FE7" w:rsidRPr="00484E9F" w14:paraId="6ECC34F0" w14:textId="77777777" w:rsidTr="007A4D5E">
        <w:tc>
          <w:tcPr>
            <w:tcW w:w="2273" w:type="pct"/>
          </w:tcPr>
          <w:p w14:paraId="5AE327E2" w14:textId="77777777" w:rsidR="002D2FE7" w:rsidRPr="00484E9F" w:rsidRDefault="002D2FE7" w:rsidP="002D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1" w:type="pct"/>
          </w:tcPr>
          <w:p w14:paraId="577DF5F9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522860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E3B953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4985D0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369F3C2D" w14:textId="12847232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3D5">
              <w:rPr>
                <w:rFonts w:asciiTheme="majorBidi" w:hAnsiTheme="majorBidi" w:cstheme="majorBidi"/>
                <w:sz w:val="30"/>
                <w:szCs w:val="30"/>
              </w:rPr>
              <w:t>537,</w:t>
            </w:r>
            <w:r w:rsidR="00A71665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149" w:type="pct"/>
          </w:tcPr>
          <w:p w14:paraId="15D46C5C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14DC005" w14:textId="552DA2FF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548,531</w:t>
            </w:r>
          </w:p>
        </w:tc>
      </w:tr>
      <w:tr w:rsidR="002D2FE7" w:rsidRPr="00484E9F" w14:paraId="7AA47AC1" w14:textId="77777777" w:rsidTr="007A4D5E">
        <w:tc>
          <w:tcPr>
            <w:tcW w:w="2273" w:type="pct"/>
          </w:tcPr>
          <w:p w14:paraId="2B17D313" w14:textId="77777777" w:rsidR="002D2FE7" w:rsidRPr="00FE6D28" w:rsidRDefault="002D2FE7" w:rsidP="002D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D28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71" w:type="pct"/>
          </w:tcPr>
          <w:p w14:paraId="4C094B5B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9CB887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65FDE0B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6D64562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65307DF7" w14:textId="50165AD9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3D5">
              <w:rPr>
                <w:rFonts w:asciiTheme="majorBidi" w:hAnsiTheme="majorBidi" w:cstheme="majorBidi"/>
                <w:sz w:val="30"/>
                <w:szCs w:val="30"/>
              </w:rPr>
              <w:t>3,030</w:t>
            </w:r>
          </w:p>
        </w:tc>
        <w:tc>
          <w:tcPr>
            <w:tcW w:w="149" w:type="pct"/>
          </w:tcPr>
          <w:p w14:paraId="105D63DF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9CD0E24" w14:textId="52D3029A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1,744</w:t>
            </w:r>
          </w:p>
        </w:tc>
      </w:tr>
      <w:tr w:rsidR="002D2FE7" w:rsidRPr="003B200C" w14:paraId="6B2B82A5" w14:textId="77777777" w:rsidTr="007A4D5E">
        <w:tc>
          <w:tcPr>
            <w:tcW w:w="2273" w:type="pct"/>
          </w:tcPr>
          <w:p w14:paraId="13062BBD" w14:textId="77777777" w:rsidR="002D2FE7" w:rsidRPr="00FE6D28" w:rsidRDefault="002D2FE7" w:rsidP="002D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D2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</w:t>
            </w:r>
            <w:r w:rsidRPr="00FE6D2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1" w:type="pct"/>
          </w:tcPr>
          <w:p w14:paraId="6EC89B3E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F89276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B1772EF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A13242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3C11FC7F" w14:textId="35CE1923" w:rsidR="002D2FE7" w:rsidRPr="00484E9F" w:rsidRDefault="001E6A96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14,066</w:t>
            </w:r>
          </w:p>
        </w:tc>
        <w:tc>
          <w:tcPr>
            <w:tcW w:w="149" w:type="pct"/>
          </w:tcPr>
          <w:p w14:paraId="19106AE8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E206CC" w14:textId="628FF617" w:rsidR="002D2FE7" w:rsidRPr="00D35099" w:rsidRDefault="006B491C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5,484</w:t>
            </w:r>
          </w:p>
        </w:tc>
      </w:tr>
      <w:tr w:rsidR="002D2FE7" w:rsidRPr="00484E9F" w14:paraId="4AA0CD8D" w14:textId="77777777" w:rsidTr="007A4D5E">
        <w:tc>
          <w:tcPr>
            <w:tcW w:w="2273" w:type="pct"/>
          </w:tcPr>
          <w:p w14:paraId="7F3FD92A" w14:textId="77777777" w:rsidR="002D2FE7" w:rsidRPr="00484E9F" w:rsidRDefault="002D2FE7" w:rsidP="002D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71" w:type="pct"/>
          </w:tcPr>
          <w:p w14:paraId="4F7B2FBF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3E3863B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AA16918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D496128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33213883" w14:textId="6B9B0530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3D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52DAE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49" w:type="pct"/>
          </w:tcPr>
          <w:p w14:paraId="1C81D288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B76762F" w14:textId="3827ECF7" w:rsidR="002D2FE7" w:rsidRPr="00D35099" w:rsidRDefault="006B491C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2FE7" w:rsidRPr="00416377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2D2FE7" w:rsidRPr="00484E9F" w14:paraId="1FD1DC72" w14:textId="77777777" w:rsidTr="007A4D5E">
        <w:tc>
          <w:tcPr>
            <w:tcW w:w="2273" w:type="pct"/>
          </w:tcPr>
          <w:p w14:paraId="15FA8A51" w14:textId="77777777" w:rsidR="002D2FE7" w:rsidRPr="00484E9F" w:rsidRDefault="002D2FE7" w:rsidP="002D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71" w:type="pct"/>
          </w:tcPr>
          <w:p w14:paraId="47991513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6CA56F6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B770C23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1195C5B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14F8C708" w14:textId="79DC02EA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3D5">
              <w:rPr>
                <w:rFonts w:asciiTheme="majorBidi" w:hAnsiTheme="majorBidi" w:cstheme="majorBidi"/>
                <w:sz w:val="30"/>
                <w:szCs w:val="30"/>
              </w:rPr>
              <w:t>6,236</w:t>
            </w:r>
          </w:p>
        </w:tc>
        <w:tc>
          <w:tcPr>
            <w:tcW w:w="149" w:type="pct"/>
          </w:tcPr>
          <w:p w14:paraId="26F84BAF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7C40E2" w14:textId="585CC7D3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6,034</w:t>
            </w:r>
          </w:p>
        </w:tc>
      </w:tr>
      <w:tr w:rsidR="002D2FE7" w:rsidRPr="00484E9F" w14:paraId="0EE37528" w14:textId="77777777" w:rsidTr="007A4D5E">
        <w:tc>
          <w:tcPr>
            <w:tcW w:w="2273" w:type="pct"/>
          </w:tcPr>
          <w:p w14:paraId="5102B9AF" w14:textId="77777777" w:rsidR="002D2FE7" w:rsidRPr="00484E9F" w:rsidRDefault="002D2FE7" w:rsidP="002D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71" w:type="pct"/>
          </w:tcPr>
          <w:p w14:paraId="709A5838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C3760E4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38CF11B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0A7066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3886DFDB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46B67E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8D3C2C3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2FE7" w:rsidRPr="00484E9F" w14:paraId="690FAFED" w14:textId="77777777" w:rsidTr="007A4D5E">
        <w:tc>
          <w:tcPr>
            <w:tcW w:w="2273" w:type="pct"/>
          </w:tcPr>
          <w:p w14:paraId="4712297E" w14:textId="77777777" w:rsidR="002D2FE7" w:rsidRPr="00E06EAC" w:rsidRDefault="002D2FE7" w:rsidP="002D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EA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1" w:type="pct"/>
          </w:tcPr>
          <w:p w14:paraId="1ECE95D3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6568B54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12C00E3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2AE98B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494E54AF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D139996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F7EB6E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2FE7" w:rsidRPr="00484E9F" w14:paraId="4425189C" w14:textId="77777777" w:rsidTr="007A4D5E">
        <w:tc>
          <w:tcPr>
            <w:tcW w:w="2273" w:type="pct"/>
          </w:tcPr>
          <w:p w14:paraId="19DD168E" w14:textId="77777777" w:rsidR="002D2FE7" w:rsidRPr="00484E9F" w:rsidRDefault="002D2FE7" w:rsidP="002D2FE7">
            <w:pPr>
              <w:tabs>
                <w:tab w:val="clear" w:pos="227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76982100"/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571" w:type="pct"/>
          </w:tcPr>
          <w:p w14:paraId="51B6F7F0" w14:textId="0C6E8FC3" w:rsidR="002D2FE7" w:rsidRPr="00484E9F" w:rsidRDefault="00A36123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28,757</w:t>
            </w:r>
          </w:p>
        </w:tc>
        <w:tc>
          <w:tcPr>
            <w:tcW w:w="143" w:type="pct"/>
          </w:tcPr>
          <w:p w14:paraId="73528E6C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12EB614" w14:textId="696F10D6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36,662</w:t>
            </w:r>
          </w:p>
        </w:tc>
        <w:tc>
          <w:tcPr>
            <w:tcW w:w="148" w:type="pct"/>
          </w:tcPr>
          <w:p w14:paraId="380BE606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3B8435F8" w14:textId="6FC500E1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3D5">
              <w:rPr>
                <w:rFonts w:asciiTheme="majorBidi" w:hAnsiTheme="majorBidi" w:cstheme="majorBidi"/>
                <w:sz w:val="30"/>
                <w:szCs w:val="30"/>
              </w:rPr>
              <w:t>21,494</w:t>
            </w:r>
          </w:p>
        </w:tc>
        <w:tc>
          <w:tcPr>
            <w:tcW w:w="149" w:type="pct"/>
          </w:tcPr>
          <w:p w14:paraId="5A173100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BFB8E6" w14:textId="110685B6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29,862</w:t>
            </w:r>
          </w:p>
        </w:tc>
      </w:tr>
      <w:tr w:rsidR="002D2FE7" w:rsidRPr="00484E9F" w14:paraId="749B987F" w14:textId="77777777" w:rsidTr="007A4D5E">
        <w:tc>
          <w:tcPr>
            <w:tcW w:w="2273" w:type="pct"/>
          </w:tcPr>
          <w:p w14:paraId="5E2DF655" w14:textId="77777777" w:rsidR="002D2FE7" w:rsidRPr="00484E9F" w:rsidRDefault="002D2FE7" w:rsidP="002D2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571" w:type="pct"/>
          </w:tcPr>
          <w:p w14:paraId="244FF6AB" w14:textId="64318A1B" w:rsidR="002D2FE7" w:rsidRPr="00484E9F" w:rsidRDefault="00A36123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143" w:type="pct"/>
          </w:tcPr>
          <w:p w14:paraId="2AB6C528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0B64A80" w14:textId="6025A916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148" w:type="pct"/>
          </w:tcPr>
          <w:p w14:paraId="2C54E878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50670083" w14:textId="1849209E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3D5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149" w:type="pct"/>
          </w:tcPr>
          <w:p w14:paraId="1A8B6EEB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2AF23A" w14:textId="536F7E0D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</w:tr>
      <w:bookmarkEnd w:id="0"/>
      <w:tr w:rsidR="002D2FE7" w:rsidRPr="00484E9F" w14:paraId="07896D00" w14:textId="77777777" w:rsidTr="007A4D5E">
        <w:tc>
          <w:tcPr>
            <w:tcW w:w="2273" w:type="pct"/>
          </w:tcPr>
          <w:p w14:paraId="1036430A" w14:textId="77777777" w:rsidR="002D2FE7" w:rsidRPr="00484E9F" w:rsidRDefault="002D2FE7" w:rsidP="002D2F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CB696B3" w14:textId="23370E2F" w:rsidR="002D2FE7" w:rsidRPr="00484E9F" w:rsidRDefault="00A36123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29,603</w:t>
            </w:r>
          </w:p>
        </w:tc>
        <w:tc>
          <w:tcPr>
            <w:tcW w:w="143" w:type="pct"/>
          </w:tcPr>
          <w:p w14:paraId="53C0101E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A37267E" w14:textId="3BC7320C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37,578</w:t>
            </w:r>
          </w:p>
        </w:tc>
        <w:tc>
          <w:tcPr>
            <w:tcW w:w="148" w:type="pct"/>
          </w:tcPr>
          <w:p w14:paraId="00CC7037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F9A98D" w14:textId="5476F869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22,121</w:t>
            </w:r>
          </w:p>
        </w:tc>
        <w:tc>
          <w:tcPr>
            <w:tcW w:w="149" w:type="pct"/>
          </w:tcPr>
          <w:p w14:paraId="2DEA4936" w14:textId="77777777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0076A65" w14:textId="768B4DC8" w:rsidR="002D2FE7" w:rsidRPr="00484E9F" w:rsidRDefault="002D2FE7" w:rsidP="002D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30,446</w:t>
            </w:r>
          </w:p>
        </w:tc>
      </w:tr>
    </w:tbl>
    <w:p w14:paraId="5B63ADE6" w14:textId="1A133C61" w:rsidR="004A4967" w:rsidRDefault="004A4967" w:rsidP="004A496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B2C2177" w14:textId="13DBBE03" w:rsidR="00523E37" w:rsidRPr="00416377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143147" w:rsidRPr="00416377">
        <w:rPr>
          <w:rFonts w:asciiTheme="majorBidi" w:hAnsiTheme="majorBidi" w:cstheme="majorBidi"/>
          <w:sz w:val="30"/>
          <w:szCs w:val="30"/>
        </w:rPr>
        <w:t xml:space="preserve">30 </w:t>
      </w:r>
      <w:r w:rsidR="0085038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143147" w:rsidRPr="00416377">
        <w:rPr>
          <w:rFonts w:asciiTheme="majorBidi" w:hAnsiTheme="majorBidi" w:cstheme="majorBidi"/>
          <w:sz w:val="30"/>
          <w:szCs w:val="30"/>
        </w:rPr>
        <w:t xml:space="preserve">2564 </w:t>
      </w:r>
      <w:r w:rsidRPr="0041637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16377">
        <w:rPr>
          <w:rFonts w:asciiTheme="majorBidi" w:hAnsiTheme="majorBidi" w:cstheme="majorBidi"/>
          <w:sz w:val="30"/>
          <w:szCs w:val="30"/>
        </w:rPr>
        <w:t xml:space="preserve">31 </w:t>
      </w:r>
      <w:r w:rsidRPr="0041637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16377">
        <w:rPr>
          <w:rFonts w:asciiTheme="majorBidi" w:hAnsiTheme="majorBidi" w:cstheme="majorBidi"/>
          <w:sz w:val="30"/>
          <w:szCs w:val="30"/>
        </w:rPr>
        <w:t>25</w:t>
      </w:r>
      <w:r w:rsidRPr="00416377">
        <w:rPr>
          <w:rFonts w:asciiTheme="majorBidi" w:hAnsiTheme="majorBidi" w:cstheme="majorBidi"/>
          <w:sz w:val="30"/>
          <w:szCs w:val="30"/>
          <w:cs/>
        </w:rPr>
        <w:t>6</w:t>
      </w:r>
      <w:r w:rsidRPr="00416377">
        <w:rPr>
          <w:rFonts w:asciiTheme="majorBidi" w:hAnsiTheme="majorBidi" w:cstheme="majorBidi"/>
          <w:sz w:val="30"/>
          <w:szCs w:val="30"/>
        </w:rPr>
        <w:t>3</w:t>
      </w:r>
      <w:r w:rsidRPr="0041637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70C8D20" w14:textId="6AB1D903" w:rsidR="00523E37" w:rsidRPr="00E22010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78"/>
        <w:gridCol w:w="238"/>
        <w:gridCol w:w="1135"/>
        <w:gridCol w:w="239"/>
        <w:gridCol w:w="1084"/>
        <w:gridCol w:w="274"/>
        <w:gridCol w:w="1129"/>
      </w:tblGrid>
      <w:tr w:rsidR="00337A5B" w:rsidRPr="00484E9F" w14:paraId="2CF190A8" w14:textId="77777777" w:rsidTr="0024003D">
        <w:tc>
          <w:tcPr>
            <w:tcW w:w="2167" w:type="pct"/>
          </w:tcPr>
          <w:p w14:paraId="67BFD899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1" w:type="pct"/>
            <w:gridSpan w:val="3"/>
          </w:tcPr>
          <w:p w14:paraId="45E54E2F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84E9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</w:tcPr>
          <w:p w14:paraId="08F52A6F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14:paraId="40699122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37A5B" w:rsidRPr="00484E9F" w14:paraId="15890ABE" w14:textId="77777777" w:rsidTr="0024003D">
        <w:tc>
          <w:tcPr>
            <w:tcW w:w="2167" w:type="pct"/>
          </w:tcPr>
          <w:p w14:paraId="4A474590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B44788F" w14:textId="5C7B57E6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</w:tcPr>
          <w:p w14:paraId="7CD1D838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960C71F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1" w:type="pct"/>
            <w:shd w:val="clear" w:color="auto" w:fill="auto"/>
          </w:tcPr>
          <w:p w14:paraId="30C39D98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B81A5EF" w14:textId="173F268A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shd w:val="clear" w:color="auto" w:fill="auto"/>
          </w:tcPr>
          <w:p w14:paraId="17C7BA3D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44065AA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7A5B" w:rsidRPr="00484E9F" w14:paraId="3F7AEA5E" w14:textId="77777777" w:rsidTr="0024003D">
        <w:tc>
          <w:tcPr>
            <w:tcW w:w="2167" w:type="pct"/>
          </w:tcPr>
          <w:p w14:paraId="456DE8A6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483090A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51FE8B37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D2F9ADE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14:paraId="165500FB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1357DA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3F1E28A7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30A5C13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37A5B" w:rsidRPr="00484E9F" w14:paraId="0446BFE1" w14:textId="77777777" w:rsidTr="0065529D">
        <w:tc>
          <w:tcPr>
            <w:tcW w:w="2167" w:type="pct"/>
          </w:tcPr>
          <w:p w14:paraId="697DEB18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7"/>
          </w:tcPr>
          <w:p w14:paraId="1EB0EB7C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7A5B" w:rsidRPr="00484E9F" w14:paraId="29C3031E" w14:textId="77777777" w:rsidTr="0065529D">
        <w:tc>
          <w:tcPr>
            <w:tcW w:w="2167" w:type="pct"/>
          </w:tcPr>
          <w:p w14:paraId="293BC753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33" w:type="pct"/>
            <w:gridSpan w:val="7"/>
          </w:tcPr>
          <w:p w14:paraId="755A718C" w14:textId="77777777" w:rsidR="00337A5B" w:rsidRPr="00484E9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4003D" w:rsidRPr="0042604D" w14:paraId="27081090" w14:textId="77777777" w:rsidTr="0024003D">
        <w:tc>
          <w:tcPr>
            <w:tcW w:w="2167" w:type="pct"/>
          </w:tcPr>
          <w:p w14:paraId="395B6818" w14:textId="77777777" w:rsidR="0024003D" w:rsidRPr="00484E9F" w:rsidRDefault="0024003D" w:rsidP="0024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02B54487" w14:textId="77777777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F12A06B" w14:textId="77777777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8A11D9E" w14:textId="77777777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7F9DA71" w14:textId="77777777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3DE2B0" w14:textId="040E0253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</w:t>
            </w:r>
            <w:r w:rsidR="00F635D9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50" w:type="pct"/>
          </w:tcPr>
          <w:p w14:paraId="5C2E5845" w14:textId="77777777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FD4334" w14:textId="77777777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33,288</w:t>
            </w:r>
          </w:p>
        </w:tc>
      </w:tr>
      <w:tr w:rsidR="0024003D" w:rsidRPr="0079782F" w14:paraId="43D138F2" w14:textId="77777777" w:rsidTr="0024003D">
        <w:tc>
          <w:tcPr>
            <w:tcW w:w="2167" w:type="pct"/>
          </w:tcPr>
          <w:p w14:paraId="7B7022B9" w14:textId="77777777" w:rsidR="0024003D" w:rsidRPr="0079782F" w:rsidRDefault="0024003D" w:rsidP="0024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978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78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782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  <w:r w:rsidRPr="0079782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จากการด้อยค่า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7F11F2D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845C084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46F74026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664D47D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5387B5B" w14:textId="3C940D8D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(1,477)</w:t>
            </w:r>
          </w:p>
        </w:tc>
        <w:tc>
          <w:tcPr>
            <w:tcW w:w="150" w:type="pct"/>
          </w:tcPr>
          <w:p w14:paraId="52E11186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F6A15C0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 xml:space="preserve">   (1,085)</w:t>
            </w:r>
          </w:p>
        </w:tc>
      </w:tr>
      <w:tr w:rsidR="0024003D" w:rsidRPr="0079782F" w14:paraId="16CE0DEB" w14:textId="77777777" w:rsidTr="0024003D">
        <w:tc>
          <w:tcPr>
            <w:tcW w:w="2167" w:type="pct"/>
          </w:tcPr>
          <w:p w14:paraId="4C827FB8" w14:textId="77777777" w:rsidR="0024003D" w:rsidRPr="0079782F" w:rsidRDefault="0024003D" w:rsidP="0024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8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56A8D96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3C681DF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170FB57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66FC57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7EB773D" w14:textId="33F20FA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31,00</w:t>
            </w:r>
            <w:r w:rsidR="00F63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0F4A2CA4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B9F3C03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32,203</w:t>
            </w:r>
          </w:p>
        </w:tc>
      </w:tr>
    </w:tbl>
    <w:p w14:paraId="43DF4751" w14:textId="1B059A98" w:rsidR="00337A5B" w:rsidRPr="00E22010" w:rsidRDefault="00337A5B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1"/>
        <w:gridCol w:w="237"/>
        <w:gridCol w:w="1163"/>
        <w:gridCol w:w="237"/>
        <w:gridCol w:w="1082"/>
        <w:gridCol w:w="273"/>
        <w:gridCol w:w="1081"/>
      </w:tblGrid>
      <w:tr w:rsidR="00337A5B" w:rsidRPr="0079782F" w14:paraId="07B432C0" w14:textId="77777777" w:rsidTr="0065529D">
        <w:tc>
          <w:tcPr>
            <w:tcW w:w="2172" w:type="pct"/>
          </w:tcPr>
          <w:p w14:paraId="36360BCA" w14:textId="77777777" w:rsidR="00337A5B" w:rsidRPr="0079782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28" w:type="pct"/>
            <w:gridSpan w:val="7"/>
          </w:tcPr>
          <w:p w14:paraId="526F0233" w14:textId="77777777" w:rsidR="00337A5B" w:rsidRPr="0079782F" w:rsidRDefault="00337A5B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4003D" w:rsidRPr="0079782F" w14:paraId="11BDA2CB" w14:textId="77777777" w:rsidTr="0065529D">
        <w:tc>
          <w:tcPr>
            <w:tcW w:w="2172" w:type="pct"/>
          </w:tcPr>
          <w:p w14:paraId="270BA986" w14:textId="77777777" w:rsidR="0024003D" w:rsidRPr="0079782F" w:rsidRDefault="0024003D" w:rsidP="0024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732EE2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EDA463B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6C50CC5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087920B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BFA9DD6" w14:textId="51C1D0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0E4E">
              <w:rPr>
                <w:rFonts w:asciiTheme="majorBidi" w:hAnsiTheme="majorBidi" w:cstheme="majorBidi"/>
                <w:sz w:val="30"/>
                <w:szCs w:val="30"/>
              </w:rPr>
              <w:t>16,3</w:t>
            </w:r>
            <w:r w:rsidR="00D20E4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0" w:type="pct"/>
          </w:tcPr>
          <w:p w14:paraId="588625E2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6834C8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17,042</w:t>
            </w:r>
          </w:p>
        </w:tc>
      </w:tr>
      <w:tr w:rsidR="0024003D" w:rsidRPr="00484E9F" w14:paraId="2301C7A8" w14:textId="77777777" w:rsidTr="0065529D">
        <w:tc>
          <w:tcPr>
            <w:tcW w:w="2172" w:type="pct"/>
          </w:tcPr>
          <w:p w14:paraId="331AF9D3" w14:textId="77777777" w:rsidR="0024003D" w:rsidRPr="0079782F" w:rsidRDefault="0024003D" w:rsidP="002400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8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78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782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  <w:r w:rsidRPr="0079782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จากการด้อยค่า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CEED059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0BB9EC0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8C62357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4467030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D4AA207" w14:textId="44C0EFB0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(2,221)</w:t>
            </w:r>
          </w:p>
        </w:tc>
        <w:tc>
          <w:tcPr>
            <w:tcW w:w="150" w:type="pct"/>
          </w:tcPr>
          <w:p w14:paraId="5336B00C" w14:textId="77777777" w:rsidR="0024003D" w:rsidRPr="0079782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40C9D77" w14:textId="77777777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 xml:space="preserve">    (1,911)</w:t>
            </w:r>
          </w:p>
        </w:tc>
      </w:tr>
      <w:tr w:rsidR="0024003D" w:rsidRPr="0042604D" w14:paraId="7E78EE25" w14:textId="77777777" w:rsidTr="0065529D">
        <w:tc>
          <w:tcPr>
            <w:tcW w:w="2172" w:type="pct"/>
          </w:tcPr>
          <w:p w14:paraId="16554164" w14:textId="77777777" w:rsidR="0024003D" w:rsidRPr="00484E9F" w:rsidRDefault="0024003D" w:rsidP="0024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FBA4622" w14:textId="77777777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8217806" w14:textId="77777777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706205A" w14:textId="77777777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113C995" w14:textId="77777777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F29050A" w14:textId="27049F98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D20E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23B3150B" w14:textId="77777777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83B1A9E" w14:textId="77777777" w:rsidR="0024003D" w:rsidRPr="00484E9F" w:rsidRDefault="0024003D" w:rsidP="0024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15,131</w:t>
            </w:r>
          </w:p>
        </w:tc>
      </w:tr>
    </w:tbl>
    <w:p w14:paraId="41087F80" w14:textId="615107C9" w:rsidR="00337A5B" w:rsidRPr="00E22010" w:rsidRDefault="00337A5B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1"/>
        <w:gridCol w:w="1074"/>
        <w:gridCol w:w="236"/>
        <w:gridCol w:w="1120"/>
        <w:gridCol w:w="46"/>
        <w:gridCol w:w="193"/>
        <w:gridCol w:w="45"/>
        <w:gridCol w:w="7"/>
        <w:gridCol w:w="1073"/>
        <w:gridCol w:w="271"/>
        <w:gridCol w:w="1074"/>
      </w:tblGrid>
      <w:tr w:rsidR="00DB4F13" w:rsidRPr="00484E9F" w14:paraId="6E355C9A" w14:textId="77777777" w:rsidTr="000811C6">
        <w:tc>
          <w:tcPr>
            <w:tcW w:w="2173" w:type="pct"/>
          </w:tcPr>
          <w:p w14:paraId="528E3F44" w14:textId="77777777" w:rsidR="00DB4F13" w:rsidRPr="004B4EEA" w:rsidRDefault="00DB4F13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4E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Pr="004B4E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จากการด้อยค่า</w:t>
            </w:r>
          </w:p>
        </w:tc>
        <w:tc>
          <w:tcPr>
            <w:tcW w:w="1362" w:type="pct"/>
            <w:gridSpan w:val="4"/>
          </w:tcPr>
          <w:p w14:paraId="361DF569" w14:textId="77777777" w:rsidR="00DB4F13" w:rsidRPr="00484E9F" w:rsidRDefault="00DB4F13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84E9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" w:type="pct"/>
            <w:gridSpan w:val="3"/>
          </w:tcPr>
          <w:p w14:paraId="365C9197" w14:textId="77777777" w:rsidR="00DB4F13" w:rsidRPr="00484E9F" w:rsidRDefault="00DB4F13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84A1C88" w14:textId="77777777" w:rsidR="00DB4F13" w:rsidRPr="00484E9F" w:rsidRDefault="00DB4F13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B4F13" w:rsidRPr="00484E9F" w14:paraId="3C29924C" w14:textId="77777777" w:rsidTr="000811C6">
        <w:tc>
          <w:tcPr>
            <w:tcW w:w="2173" w:type="pct"/>
          </w:tcPr>
          <w:p w14:paraId="102E7FED" w14:textId="70A3BF4F" w:rsidR="00DB4F13" w:rsidRPr="004B4EEA" w:rsidRDefault="00152DF5" w:rsidP="00D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="00DB4F13"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B4F1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eastAsia="ja-JP"/>
              </w:rPr>
              <w:t>เ</w:t>
            </w:r>
            <w:r w:rsidR="00DB4F13"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</w:t>
            </w:r>
            <w:r w:rsidR="00DB4F1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้า</w:t>
            </w:r>
            <w:r w:rsidR="00DB4F13"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DB4F13"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DB4F13" w:rsidRPr="000B2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B4F13"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4F1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1" w:type="pct"/>
            <w:shd w:val="clear" w:color="auto" w:fill="auto"/>
          </w:tcPr>
          <w:p w14:paraId="62EE63DD" w14:textId="77777777" w:rsidR="00DB4F13" w:rsidRPr="00484E9F" w:rsidRDefault="00DB4F13" w:rsidP="00D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6E79FB09" w14:textId="77777777" w:rsidR="00DB4F13" w:rsidRPr="00484E9F" w:rsidRDefault="00DB4F13" w:rsidP="00D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8A07BBC" w14:textId="77777777" w:rsidR="00DB4F13" w:rsidRPr="00484E9F" w:rsidRDefault="00DB4F13" w:rsidP="00D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1FB7B1B1" w14:textId="77777777" w:rsidR="00DB4F13" w:rsidRPr="00484E9F" w:rsidRDefault="00DB4F13" w:rsidP="00D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5289755" w14:textId="77777777" w:rsidR="00DB4F13" w:rsidRPr="00484E9F" w:rsidRDefault="00DB4F13" w:rsidP="00D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61429562" w14:textId="77777777" w:rsidR="00DB4F13" w:rsidRPr="00484E9F" w:rsidRDefault="00DB4F13" w:rsidP="00D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269B3F5" w14:textId="77777777" w:rsidR="00DB4F13" w:rsidRPr="00484E9F" w:rsidRDefault="00DB4F13" w:rsidP="00D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B4F13" w:rsidRPr="00484E9F" w14:paraId="5496C3D0" w14:textId="77777777" w:rsidTr="00DB4F13">
        <w:tc>
          <w:tcPr>
            <w:tcW w:w="2173" w:type="pct"/>
          </w:tcPr>
          <w:p w14:paraId="21DE54B6" w14:textId="77777777" w:rsidR="00DB4F13" w:rsidRPr="00484E9F" w:rsidRDefault="00DB4F13" w:rsidP="00D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10"/>
          </w:tcPr>
          <w:p w14:paraId="6964A18E" w14:textId="77777777" w:rsidR="00DB4F13" w:rsidRPr="00484E9F" w:rsidRDefault="00DB4F13" w:rsidP="00D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1C6" w:rsidRPr="006C03A5" w14:paraId="37E54955" w14:textId="77777777" w:rsidTr="000811C6">
        <w:tc>
          <w:tcPr>
            <w:tcW w:w="2173" w:type="pct"/>
          </w:tcPr>
          <w:p w14:paraId="36E2ECBD" w14:textId="77777777" w:rsidR="000811C6" w:rsidRPr="00C71FFC" w:rsidRDefault="000811C6" w:rsidP="0008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FF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1" w:type="pct"/>
          </w:tcPr>
          <w:p w14:paraId="3AA0D0E6" w14:textId="77777777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67AD0E9" w14:textId="77777777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70AD4DD0" w14:textId="77777777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438F163B" w14:textId="77777777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3549E0A" w14:textId="60ECBEB5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49" w:type="pct"/>
          </w:tcPr>
          <w:p w14:paraId="403FBFD9" w14:textId="77777777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8AFB5FB" w14:textId="77777777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11C6" w:rsidRPr="00484E9F" w14:paraId="3DA7702A" w14:textId="77777777" w:rsidTr="000811C6">
        <w:trPr>
          <w:trHeight w:val="77"/>
        </w:trPr>
        <w:tc>
          <w:tcPr>
            <w:tcW w:w="2173" w:type="pct"/>
          </w:tcPr>
          <w:p w14:paraId="723B11F9" w14:textId="77777777" w:rsidR="000811C6" w:rsidRPr="00C71FFC" w:rsidRDefault="000811C6" w:rsidP="0008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FF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1" w:type="pct"/>
          </w:tcPr>
          <w:p w14:paraId="5F2D8454" w14:textId="77777777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03A628E" w14:textId="77777777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0AE3CBD6" w14:textId="77777777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600F9A18" w14:textId="77777777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51978440" w14:textId="29A21DD5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273F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9" w:type="pct"/>
          </w:tcPr>
          <w:p w14:paraId="3CB97CEB" w14:textId="77777777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2FA0BE7" w14:textId="77777777" w:rsidR="000811C6" w:rsidRPr="00484E9F" w:rsidRDefault="000811C6" w:rsidP="0008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CA496E3" w14:textId="77777777" w:rsidR="00DB4F13" w:rsidRDefault="00DB4F13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FC67AC5" w14:textId="2E0A526B" w:rsidR="00337A5B" w:rsidRDefault="00337A5B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79"/>
        <w:gridCol w:w="237"/>
        <w:gridCol w:w="1117"/>
        <w:gridCol w:w="269"/>
        <w:gridCol w:w="1079"/>
        <w:gridCol w:w="275"/>
        <w:gridCol w:w="1083"/>
      </w:tblGrid>
      <w:tr w:rsidR="00D00392" w:rsidRPr="00484E9F" w14:paraId="0B6B8DD1" w14:textId="77777777" w:rsidTr="0065529D">
        <w:trPr>
          <w:tblHeader/>
        </w:trPr>
        <w:tc>
          <w:tcPr>
            <w:tcW w:w="2176" w:type="pct"/>
          </w:tcPr>
          <w:p w14:paraId="5AA504F9" w14:textId="77777777" w:rsidR="00D00392" w:rsidRPr="00484E9F" w:rsidRDefault="00D00392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3"/>
          </w:tcPr>
          <w:p w14:paraId="07BC9C5A" w14:textId="77777777" w:rsidR="00D00392" w:rsidRPr="00484E9F" w:rsidRDefault="00D00392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84E9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" w:type="pct"/>
          </w:tcPr>
          <w:p w14:paraId="69C6DEA4" w14:textId="77777777" w:rsidR="00D00392" w:rsidRPr="00484E9F" w:rsidRDefault="00D00392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0D583164" w14:textId="77777777" w:rsidR="00D00392" w:rsidRPr="00484E9F" w:rsidRDefault="00D00392" w:rsidP="0065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00392" w:rsidRPr="00484E9F" w14:paraId="423693EB" w14:textId="77777777" w:rsidTr="0065529D">
        <w:trPr>
          <w:tblHeader/>
        </w:trPr>
        <w:tc>
          <w:tcPr>
            <w:tcW w:w="2176" w:type="pct"/>
          </w:tcPr>
          <w:p w14:paraId="382C3F27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47F85CD" w14:textId="69A9E0D1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</w:tcPr>
          <w:p w14:paraId="7B3CB9A6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63AB0DA3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shd w:val="clear" w:color="auto" w:fill="auto"/>
          </w:tcPr>
          <w:p w14:paraId="34371BA1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12BBB2B" w14:textId="5B200DEE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shd w:val="clear" w:color="auto" w:fill="auto"/>
          </w:tcPr>
          <w:p w14:paraId="45B825A1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488767E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00392" w:rsidRPr="00484E9F" w14:paraId="0D3ADA35" w14:textId="77777777" w:rsidTr="0065529D">
        <w:trPr>
          <w:tblHeader/>
        </w:trPr>
        <w:tc>
          <w:tcPr>
            <w:tcW w:w="2176" w:type="pct"/>
          </w:tcPr>
          <w:p w14:paraId="42D57789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257A275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47001442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6915F2D4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0A119A77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05F8CD6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1" w:type="pct"/>
            <w:shd w:val="clear" w:color="auto" w:fill="auto"/>
          </w:tcPr>
          <w:p w14:paraId="4CAAE421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2FE9F87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00392" w:rsidRPr="00484E9F" w14:paraId="7E7FB94C" w14:textId="77777777" w:rsidTr="0065529D">
        <w:trPr>
          <w:tblHeader/>
        </w:trPr>
        <w:tc>
          <w:tcPr>
            <w:tcW w:w="2176" w:type="pct"/>
          </w:tcPr>
          <w:p w14:paraId="25D1E6C4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4" w:type="pct"/>
            <w:gridSpan w:val="7"/>
          </w:tcPr>
          <w:p w14:paraId="008EB9EF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0392" w:rsidRPr="00484E9F" w14:paraId="0B9F64CE" w14:textId="77777777" w:rsidTr="0065529D">
        <w:tc>
          <w:tcPr>
            <w:tcW w:w="2176" w:type="pct"/>
          </w:tcPr>
          <w:p w14:paraId="04F490A6" w14:textId="77777777" w:rsidR="00D00392" w:rsidRPr="00484E9F" w:rsidRDefault="00D00392" w:rsidP="00D00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3" w:type="pct"/>
          </w:tcPr>
          <w:p w14:paraId="355DEEDF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FA1AE2F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8A444BA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ED4C97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AA01F75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BE3CD35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442DD8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00392" w:rsidRPr="00484E9F" w14:paraId="31087E03" w14:textId="77777777" w:rsidTr="0065529D">
        <w:tc>
          <w:tcPr>
            <w:tcW w:w="2176" w:type="pct"/>
          </w:tcPr>
          <w:p w14:paraId="7CEAE230" w14:textId="77777777" w:rsidR="00D00392" w:rsidRPr="00484E9F" w:rsidRDefault="00D00392" w:rsidP="00D00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59F443D9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DBB1C7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293FDFE2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27CAA9C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3A9DD6A" w14:textId="7D985E09" w:rsidR="00D00392" w:rsidRPr="00484E9F" w:rsidRDefault="00384013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157,998</w:t>
            </w:r>
          </w:p>
        </w:tc>
        <w:tc>
          <w:tcPr>
            <w:tcW w:w="151" w:type="pct"/>
          </w:tcPr>
          <w:p w14:paraId="36A014EF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364FDE1B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161,480</w:t>
            </w:r>
          </w:p>
        </w:tc>
      </w:tr>
      <w:tr w:rsidR="00D00392" w:rsidRPr="00484E9F" w14:paraId="5B17E474" w14:textId="77777777" w:rsidTr="0065529D">
        <w:tc>
          <w:tcPr>
            <w:tcW w:w="2176" w:type="pct"/>
          </w:tcPr>
          <w:p w14:paraId="2DD70884" w14:textId="77777777" w:rsidR="00D00392" w:rsidRPr="00BC54FA" w:rsidRDefault="00D00392" w:rsidP="00D00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2D6E781C" w14:textId="77777777" w:rsidR="00D00392" w:rsidRPr="00BC54FA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0" w:type="pct"/>
          </w:tcPr>
          <w:p w14:paraId="0202A0F1" w14:textId="77777777" w:rsidR="00D00392" w:rsidRPr="00BC54FA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39E4FE11" w14:textId="77777777" w:rsidR="00D00392" w:rsidRPr="00BC54FA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8" w:type="pct"/>
          </w:tcPr>
          <w:p w14:paraId="20F394B7" w14:textId="77777777" w:rsidR="00D00392" w:rsidRPr="00BC54FA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3B9D0659" w14:textId="77777777" w:rsidR="00D00392" w:rsidRPr="00BC54FA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51" w:type="pct"/>
          </w:tcPr>
          <w:p w14:paraId="12096451" w14:textId="77777777" w:rsidR="00D00392" w:rsidRPr="00BC54FA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D5A450E" w14:textId="77777777" w:rsidR="00D00392" w:rsidRPr="00BC54FA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D00392" w:rsidRPr="00484E9F" w14:paraId="7F192021" w14:textId="77777777" w:rsidTr="0065529D">
        <w:tc>
          <w:tcPr>
            <w:tcW w:w="2176" w:type="pct"/>
          </w:tcPr>
          <w:p w14:paraId="3EA42316" w14:textId="77777777" w:rsidR="00D00392" w:rsidRPr="00484E9F" w:rsidRDefault="00D00392" w:rsidP="00D00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3" w:type="pct"/>
          </w:tcPr>
          <w:p w14:paraId="39E2E0E1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FD9E211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74C28734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C9DEB5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71B9AC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1ECAEE4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6FFE052A" w14:textId="77777777" w:rsidR="00D00392" w:rsidRPr="00484E9F" w:rsidRDefault="00D00392" w:rsidP="00D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84013" w:rsidRPr="00484E9F" w14:paraId="06D2CCF5" w14:textId="77777777" w:rsidTr="0065529D">
        <w:tc>
          <w:tcPr>
            <w:tcW w:w="2176" w:type="pct"/>
          </w:tcPr>
          <w:p w14:paraId="01F29D49" w14:textId="77777777" w:rsidR="00384013" w:rsidRPr="00484E9F" w:rsidRDefault="00384013" w:rsidP="003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388A068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B7E9A0A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2E83D77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28AAAD1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CC7CA54" w14:textId="0883E31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7A9BE0C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5ECC1C8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1,364</w:t>
            </w:r>
          </w:p>
        </w:tc>
      </w:tr>
      <w:tr w:rsidR="00384013" w:rsidRPr="00484E9F" w14:paraId="5218BCCE" w14:textId="77777777" w:rsidTr="0065529D">
        <w:tc>
          <w:tcPr>
            <w:tcW w:w="2176" w:type="pct"/>
          </w:tcPr>
          <w:p w14:paraId="600D886D" w14:textId="77777777" w:rsidR="00384013" w:rsidRPr="00BC54FA" w:rsidRDefault="00384013" w:rsidP="003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0237AAFF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" w:type="pct"/>
          </w:tcPr>
          <w:p w14:paraId="2CA7B39B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38A21947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8" w:type="pct"/>
          </w:tcPr>
          <w:p w14:paraId="3DB08CB7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39130CBE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1" w:type="pct"/>
          </w:tcPr>
          <w:p w14:paraId="2ADC9AB5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C27E8BE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384013" w:rsidRPr="00484E9F" w14:paraId="254EF818" w14:textId="77777777" w:rsidTr="0065529D">
        <w:tc>
          <w:tcPr>
            <w:tcW w:w="2176" w:type="pct"/>
          </w:tcPr>
          <w:p w14:paraId="1A100760" w14:textId="77777777" w:rsidR="00384013" w:rsidRPr="00484E9F" w:rsidRDefault="00384013" w:rsidP="003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กำหนดชำระภายในหนึ่งปี </w:t>
            </w:r>
          </w:p>
        </w:tc>
        <w:tc>
          <w:tcPr>
            <w:tcW w:w="593" w:type="pct"/>
          </w:tcPr>
          <w:p w14:paraId="73F7ADDC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FD5D5C4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4976C25A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C0AE42A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8E0078E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58ECCCB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12536B7B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4013" w:rsidRPr="00484E9F" w14:paraId="1E5AB555" w14:textId="77777777" w:rsidTr="0065529D">
        <w:tc>
          <w:tcPr>
            <w:tcW w:w="2176" w:type="pct"/>
          </w:tcPr>
          <w:p w14:paraId="61908337" w14:textId="77777777" w:rsidR="00384013" w:rsidRPr="00484E9F" w:rsidRDefault="00384013" w:rsidP="003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006AE4D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B5960DE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EE5F486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E291EB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D04CB06" w14:textId="229C6EE5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3,433</w:t>
            </w:r>
          </w:p>
        </w:tc>
        <w:tc>
          <w:tcPr>
            <w:tcW w:w="151" w:type="pct"/>
          </w:tcPr>
          <w:p w14:paraId="5BED792C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04E7E93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3,319</w:t>
            </w:r>
          </w:p>
        </w:tc>
      </w:tr>
      <w:tr w:rsidR="00384013" w:rsidRPr="00484E9F" w14:paraId="1BE6AEA5" w14:textId="77777777" w:rsidTr="0065529D">
        <w:tc>
          <w:tcPr>
            <w:tcW w:w="2176" w:type="pct"/>
          </w:tcPr>
          <w:p w14:paraId="18EB2EE2" w14:textId="77777777" w:rsidR="00384013" w:rsidRPr="00BC54FA" w:rsidRDefault="00384013" w:rsidP="003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1726600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" w:type="pct"/>
          </w:tcPr>
          <w:p w14:paraId="6CBFD5EE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167EF3B0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8" w:type="pct"/>
          </w:tcPr>
          <w:p w14:paraId="1F5773E4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7905BA35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1" w:type="pct"/>
          </w:tcPr>
          <w:p w14:paraId="6BC56EEC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03D54B0" w14:textId="77777777" w:rsidR="00384013" w:rsidRPr="00BC54FA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384013" w:rsidRPr="00484E9F" w14:paraId="49EC6ED6" w14:textId="77777777" w:rsidTr="0065529D">
        <w:tc>
          <w:tcPr>
            <w:tcW w:w="2176" w:type="pct"/>
          </w:tcPr>
          <w:p w14:paraId="7BC6A716" w14:textId="77777777" w:rsidR="00384013" w:rsidRPr="00484E9F" w:rsidRDefault="00384013" w:rsidP="003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</w:tcPr>
          <w:p w14:paraId="0F04EB36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AC01F9A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47893E7F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72F6906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0DCF1AE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7308CA1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C8FF665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4013" w:rsidRPr="00484E9F" w14:paraId="27190E1F" w14:textId="77777777" w:rsidTr="0065529D">
        <w:tc>
          <w:tcPr>
            <w:tcW w:w="2176" w:type="pct"/>
          </w:tcPr>
          <w:p w14:paraId="0E64E209" w14:textId="77777777" w:rsidR="00384013" w:rsidRPr="00484E9F" w:rsidRDefault="00384013" w:rsidP="003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4F402206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A662734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6BFAECB9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458788F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115C976" w14:textId="1F96C14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151" w:type="pct"/>
          </w:tcPr>
          <w:p w14:paraId="5BDE8098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1F82110" w14:textId="77777777" w:rsidR="00384013" w:rsidRPr="00484E9F" w:rsidRDefault="00384013" w:rsidP="0038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3,472</w:t>
            </w:r>
          </w:p>
        </w:tc>
      </w:tr>
    </w:tbl>
    <w:p w14:paraId="3591F842" w14:textId="77777777" w:rsidR="002B17C5" w:rsidRPr="00416377" w:rsidRDefault="002B17C5" w:rsidP="002B17C5">
      <w:pPr>
        <w:pStyle w:val="Heading5"/>
        <w:tabs>
          <w:tab w:val="left" w:pos="540"/>
        </w:tabs>
        <w:spacing w:line="240" w:lineRule="auto"/>
        <w:ind w:left="900"/>
        <w:rPr>
          <w:rFonts w:asciiTheme="majorBidi" w:hAnsiTheme="majorBidi" w:cstheme="majorBidi"/>
          <w:sz w:val="22"/>
          <w:szCs w:val="22"/>
          <w:lang w:val="en-US"/>
        </w:rPr>
      </w:pPr>
    </w:p>
    <w:p w14:paraId="31712F20" w14:textId="4D5DB82A" w:rsidR="00523E37" w:rsidRPr="002D51E3" w:rsidRDefault="00523E37" w:rsidP="002D51E3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  <w:cs/>
        </w:rPr>
      </w:pPr>
      <w:r w:rsidRPr="002D51E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5E29A8E1" w14:textId="77777777" w:rsidR="00523E37" w:rsidRPr="001E6A96" w:rsidRDefault="00523E37" w:rsidP="002D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33"/>
        <w:gridCol w:w="1080"/>
        <w:gridCol w:w="237"/>
        <w:gridCol w:w="1111"/>
        <w:gridCol w:w="237"/>
        <w:gridCol w:w="1113"/>
        <w:gridCol w:w="237"/>
        <w:gridCol w:w="1102"/>
      </w:tblGrid>
      <w:tr w:rsidR="00523E37" w:rsidRPr="002D51E3" w14:paraId="5E5055D5" w14:textId="77777777" w:rsidTr="00574F83">
        <w:tc>
          <w:tcPr>
            <w:tcW w:w="1679" w:type="pct"/>
          </w:tcPr>
          <w:p w14:paraId="7F4099CC" w14:textId="77777777" w:rsidR="00523E37" w:rsidRPr="002D51E3" w:rsidRDefault="00523E37" w:rsidP="002D51E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2" w:type="pct"/>
          </w:tcPr>
          <w:p w14:paraId="6C59340C" w14:textId="77777777" w:rsidR="00523E37" w:rsidRPr="002D51E3" w:rsidRDefault="00523E3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352EA3D3" w14:textId="77777777" w:rsidR="00523E37" w:rsidRPr="002D51E3" w:rsidRDefault="00523E3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D51E3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</w:tcPr>
          <w:p w14:paraId="594FAC0B" w14:textId="77777777" w:rsidR="00523E37" w:rsidRPr="002D51E3" w:rsidRDefault="00523E3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0880C65" w14:textId="77777777" w:rsidR="00523E37" w:rsidRPr="002D51E3" w:rsidRDefault="00523E3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43147" w:rsidRPr="002D51E3" w14:paraId="4188C796" w14:textId="77777777" w:rsidTr="00574F83">
        <w:tc>
          <w:tcPr>
            <w:tcW w:w="1679" w:type="pct"/>
          </w:tcPr>
          <w:p w14:paraId="4AF9AFBC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2" w:type="pct"/>
          </w:tcPr>
          <w:p w14:paraId="67D79397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45EEF5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3" w:type="pct"/>
            <w:shd w:val="clear" w:color="auto" w:fill="auto"/>
          </w:tcPr>
          <w:p w14:paraId="19ED0473" w14:textId="5FF35BC6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D51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2D51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51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34D06248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95727F8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51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D51E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" w:type="pct"/>
            <w:shd w:val="clear" w:color="auto" w:fill="auto"/>
          </w:tcPr>
          <w:p w14:paraId="5FA51754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5B7CE13B" w14:textId="0FD31192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D51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2D51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ยน </w:t>
            </w:r>
            <w:r w:rsidRPr="002D51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60D98DF7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15282E66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51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D51E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43147" w:rsidRPr="002D51E3" w14:paraId="3C4F2E6B" w14:textId="77777777" w:rsidTr="00574F83">
        <w:tc>
          <w:tcPr>
            <w:tcW w:w="1679" w:type="pct"/>
          </w:tcPr>
          <w:p w14:paraId="375D98BD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</w:tcPr>
          <w:p w14:paraId="1CB95CEF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8" w:type="pct"/>
            <w:gridSpan w:val="7"/>
          </w:tcPr>
          <w:p w14:paraId="0E2F013D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3147" w:rsidRPr="002D51E3" w14:paraId="4E50E19B" w14:textId="77777777" w:rsidTr="00906A5E">
        <w:trPr>
          <w:trHeight w:val="87"/>
        </w:trPr>
        <w:tc>
          <w:tcPr>
            <w:tcW w:w="1679" w:type="pct"/>
          </w:tcPr>
          <w:p w14:paraId="60090BC9" w14:textId="016DA0DB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5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</w:tc>
        <w:tc>
          <w:tcPr>
            <w:tcW w:w="512" w:type="pct"/>
          </w:tcPr>
          <w:p w14:paraId="56160784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62B4991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5B207C1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9E06D46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CD016E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20BC9B20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E97DD02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3069362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147" w:rsidRPr="002D51E3" w14:paraId="7D62AF13" w14:textId="77777777" w:rsidTr="00906A5E">
        <w:trPr>
          <w:trHeight w:val="87"/>
        </w:trPr>
        <w:tc>
          <w:tcPr>
            <w:tcW w:w="1679" w:type="pct"/>
          </w:tcPr>
          <w:p w14:paraId="0DF9B2AD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51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2" w:type="pct"/>
          </w:tcPr>
          <w:p w14:paraId="3F484F58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418BB29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3D0E5B7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00984CF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838BF2E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40B3A94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DD304B4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368250F" w14:textId="77777777" w:rsidR="00143147" w:rsidRPr="002D51E3" w:rsidRDefault="00143147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3CA3" w:rsidRPr="002D51E3" w14:paraId="415F49BC" w14:textId="77777777" w:rsidTr="00906A5E">
        <w:tc>
          <w:tcPr>
            <w:tcW w:w="1679" w:type="pct"/>
          </w:tcPr>
          <w:p w14:paraId="4DE36B34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512" w:type="pct"/>
          </w:tcPr>
          <w:p w14:paraId="28949B1C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0F4641" w14:textId="3E42ADA2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D071796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420A585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37A927D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052C7F0" w14:textId="5600F6BD" w:rsidR="00BA3CA3" w:rsidRPr="002D51E3" w:rsidRDefault="004B6724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</w:t>
            </w:r>
            <w:r w:rsidR="0040191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42CD05D9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E66307F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3,935</w:t>
            </w:r>
          </w:p>
        </w:tc>
      </w:tr>
      <w:tr w:rsidR="00BA3CA3" w:rsidRPr="002D51E3" w14:paraId="7C0E9653" w14:textId="77777777" w:rsidTr="00906A5E">
        <w:tc>
          <w:tcPr>
            <w:tcW w:w="1679" w:type="pct"/>
          </w:tcPr>
          <w:p w14:paraId="7F9C83B7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เกิน</w:t>
            </w:r>
            <w:r w:rsidRPr="002D51E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วันครบ</w:t>
            </w:r>
            <w:r w:rsidRPr="002D51E3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กำหนดชำระ</w:t>
            </w:r>
          </w:p>
        </w:tc>
        <w:tc>
          <w:tcPr>
            <w:tcW w:w="512" w:type="pct"/>
          </w:tcPr>
          <w:p w14:paraId="3275FC31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358AF40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2C482715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7101BC8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006A89C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A7F6A86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5266848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D7B3E36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CA3" w:rsidRPr="002D51E3" w14:paraId="5D4A49A1" w14:textId="77777777" w:rsidTr="00906A5E">
        <w:tc>
          <w:tcPr>
            <w:tcW w:w="1679" w:type="pct"/>
          </w:tcPr>
          <w:p w14:paraId="56A9DFF8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2D51E3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2D51E3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2D51E3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512" w:type="pct"/>
          </w:tcPr>
          <w:p w14:paraId="4E0203A3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525630" w14:textId="1F0BF3D9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7C13E55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B814D59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A811C95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6326463" w14:textId="256FAACF" w:rsidR="00BA3CA3" w:rsidRPr="002D51E3" w:rsidRDefault="004E50FC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30" w:type="pct"/>
          </w:tcPr>
          <w:p w14:paraId="5641DECA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80CC765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13,468</w:t>
            </w:r>
          </w:p>
        </w:tc>
      </w:tr>
      <w:tr w:rsidR="00BA3CA3" w:rsidRPr="002D51E3" w14:paraId="6F0671CE" w14:textId="77777777" w:rsidTr="00906A5E">
        <w:tc>
          <w:tcPr>
            <w:tcW w:w="1679" w:type="pct"/>
          </w:tcPr>
          <w:p w14:paraId="05F77A76" w14:textId="77777777" w:rsidR="00BA3CA3" w:rsidRPr="002D51E3" w:rsidRDefault="00BA3CA3" w:rsidP="00BA3C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2D51E3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เดือน </w:t>
            </w:r>
          </w:p>
        </w:tc>
        <w:tc>
          <w:tcPr>
            <w:tcW w:w="512" w:type="pct"/>
          </w:tcPr>
          <w:p w14:paraId="0221B399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1F3A6EF" w14:textId="28969710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B57FB10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947764B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5920127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6D42E9D7" w14:textId="4B32205B" w:rsidR="00BA3CA3" w:rsidRPr="002D51E3" w:rsidRDefault="004B6724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E50FC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30" w:type="pct"/>
          </w:tcPr>
          <w:p w14:paraId="3B11D18B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5A0A5D3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BA3CA3" w:rsidRPr="002D51E3" w14:paraId="4C23F733" w14:textId="77777777" w:rsidTr="00906A5E">
        <w:tc>
          <w:tcPr>
            <w:tcW w:w="1679" w:type="pct"/>
          </w:tcPr>
          <w:p w14:paraId="6548EA17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2D51E3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512" w:type="pct"/>
          </w:tcPr>
          <w:p w14:paraId="394950BE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AB6170" w14:textId="342E0260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5C5EC6A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50B7978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43FDE10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3136F430" w14:textId="02E7CB54" w:rsidR="00BA3CA3" w:rsidRPr="002D51E3" w:rsidRDefault="004B6724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67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50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67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50FC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30" w:type="pct"/>
          </w:tcPr>
          <w:p w14:paraId="2442B041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2D7066C9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</w:tr>
      <w:tr w:rsidR="00BA3CA3" w:rsidRPr="002D51E3" w14:paraId="1FA144CA" w14:textId="77777777" w:rsidTr="00906A5E">
        <w:tc>
          <w:tcPr>
            <w:tcW w:w="1679" w:type="pct"/>
          </w:tcPr>
          <w:p w14:paraId="1ACF32A0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</w:t>
            </w:r>
            <w:r w:rsidRPr="002D51E3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มากกว่า </w:t>
            </w:r>
            <w:r w:rsidRPr="002D51E3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2D51E3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512" w:type="pct"/>
          </w:tcPr>
          <w:p w14:paraId="19D5E876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E43C385" w14:textId="641DF43D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8B09830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39CB3F3B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5459373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19367487" w14:textId="4F4C3039" w:rsidR="00BA3CA3" w:rsidRPr="002D51E3" w:rsidRDefault="004B6724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15,117</w:t>
            </w:r>
          </w:p>
        </w:tc>
        <w:tc>
          <w:tcPr>
            <w:tcW w:w="130" w:type="pct"/>
          </w:tcPr>
          <w:p w14:paraId="59211909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5CA5EBC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15,260</w:t>
            </w:r>
          </w:p>
        </w:tc>
      </w:tr>
      <w:tr w:rsidR="00BA3CA3" w:rsidRPr="002D51E3" w14:paraId="6BCA1191" w14:textId="77777777" w:rsidTr="00906A5E">
        <w:tc>
          <w:tcPr>
            <w:tcW w:w="1679" w:type="pct"/>
          </w:tcPr>
          <w:p w14:paraId="08D8C1D8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512" w:type="pct"/>
          </w:tcPr>
          <w:p w14:paraId="7E912161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0BA82FF" w14:textId="6C2FC06B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E4034BF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7034617E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48D245F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55B92541" w14:textId="6B77AA2C" w:rsidR="00BA3CA3" w:rsidRPr="002D51E3" w:rsidRDefault="004B6724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E50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50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3AD71929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8ED1EF8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33,288</w:t>
            </w:r>
          </w:p>
        </w:tc>
      </w:tr>
      <w:tr w:rsidR="00BA3CA3" w:rsidRPr="002D51E3" w14:paraId="13E1ECEA" w14:textId="77777777" w:rsidTr="00906A5E">
        <w:tc>
          <w:tcPr>
            <w:tcW w:w="1679" w:type="pct"/>
            <w:vAlign w:val="bottom"/>
          </w:tcPr>
          <w:p w14:paraId="4210E315" w14:textId="2277B0A1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2D51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2D51E3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ค่าเผื่อผลขาดทุนจากการด้อยค่า</w:t>
            </w:r>
          </w:p>
        </w:tc>
        <w:tc>
          <w:tcPr>
            <w:tcW w:w="512" w:type="pct"/>
          </w:tcPr>
          <w:p w14:paraId="1CE47CC4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4932068" w14:textId="7EF5B729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B4EE7E9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3D239CFA" w14:textId="07F5EEB0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49F9AA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22FBB63E" w14:textId="0B949180" w:rsidR="00BA3CA3" w:rsidRPr="002D51E3" w:rsidRDefault="004B6724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(1,477)</w:t>
            </w:r>
          </w:p>
        </w:tc>
        <w:tc>
          <w:tcPr>
            <w:tcW w:w="130" w:type="pct"/>
          </w:tcPr>
          <w:p w14:paraId="2D8B26F1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E61AACA" w14:textId="262E0D5B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sz w:val="30"/>
                <w:szCs w:val="30"/>
              </w:rPr>
              <w:t>(1,085)</w:t>
            </w:r>
          </w:p>
        </w:tc>
      </w:tr>
      <w:tr w:rsidR="00BA3CA3" w:rsidRPr="002D51E3" w14:paraId="3C164975" w14:textId="77777777" w:rsidTr="00906A5E">
        <w:tc>
          <w:tcPr>
            <w:tcW w:w="1679" w:type="pct"/>
          </w:tcPr>
          <w:p w14:paraId="5D4A8534" w14:textId="11861AB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12" w:type="pct"/>
          </w:tcPr>
          <w:p w14:paraId="0EE4FE93" w14:textId="31464FB6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02070959" w14:textId="3380AE7C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2FE5ACB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52EE182E" w14:textId="4C7114AE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2285EA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2E781662" w14:textId="15461510" w:rsidR="00BA3CA3" w:rsidRPr="002D51E3" w:rsidRDefault="004E50FC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B67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130" w:type="pct"/>
          </w:tcPr>
          <w:p w14:paraId="4FFF862B" w14:textId="77777777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18CAEDED" w14:textId="40A071FB" w:rsidR="00BA3CA3" w:rsidRPr="002D51E3" w:rsidRDefault="00BA3CA3" w:rsidP="00BA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32,203</w:t>
            </w:r>
          </w:p>
        </w:tc>
      </w:tr>
      <w:tr w:rsidR="00574F83" w:rsidRPr="00416377" w14:paraId="22056388" w14:textId="77777777" w:rsidTr="00574F83">
        <w:trPr>
          <w:trHeight w:val="87"/>
        </w:trPr>
        <w:tc>
          <w:tcPr>
            <w:tcW w:w="1679" w:type="pct"/>
          </w:tcPr>
          <w:p w14:paraId="33481769" w14:textId="15F0A209" w:rsidR="00574F83" w:rsidRPr="00416377" w:rsidRDefault="00574F83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6FB6E957" w14:textId="77777777" w:rsidR="00574F83" w:rsidRPr="00416377" w:rsidRDefault="00574F83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1050DBD8" w14:textId="55CBFA13" w:rsidR="00574F83" w:rsidRPr="00416377" w:rsidRDefault="00574F83" w:rsidP="0057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90EA0CC" w14:textId="77777777" w:rsidR="00574F83" w:rsidRPr="00416377" w:rsidRDefault="00574F83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A10CFEB" w14:textId="77B18AA4" w:rsidR="00574F83" w:rsidRPr="00416377" w:rsidRDefault="00574F83" w:rsidP="0057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1E3" w:rsidRPr="00416377" w14:paraId="534486F7" w14:textId="77777777" w:rsidTr="00906A5E">
        <w:trPr>
          <w:trHeight w:val="87"/>
        </w:trPr>
        <w:tc>
          <w:tcPr>
            <w:tcW w:w="1679" w:type="pct"/>
          </w:tcPr>
          <w:p w14:paraId="0B00B3ED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35033D9A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5F00C1" w14:textId="5C0F2B3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4FACD4B6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46939D6" w14:textId="233AF9B8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</w:tcPr>
          <w:p w14:paraId="43DC99EA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1097151" w14:textId="6A7342AE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624CD297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837E477" w14:textId="047A0418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51E3" w:rsidRPr="00416377" w14:paraId="27219BF5" w14:textId="77777777" w:rsidTr="00906A5E">
        <w:trPr>
          <w:trHeight w:val="87"/>
        </w:trPr>
        <w:tc>
          <w:tcPr>
            <w:tcW w:w="1679" w:type="pct"/>
          </w:tcPr>
          <w:p w14:paraId="3C135C85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4DD12E16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E1DEAD" w14:textId="7F7A2D5C" w:rsidR="002D51E3" w:rsidRPr="00416377" w:rsidRDefault="002D51E3" w:rsidP="0043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30288723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DD51FF6" w14:textId="288AC968" w:rsidR="002D51E3" w:rsidRPr="00416377" w:rsidRDefault="002D51E3" w:rsidP="0043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1437D678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3D2B729D" w14:textId="585EBAC5" w:rsidR="002D51E3" w:rsidRPr="00416377" w:rsidRDefault="002D51E3" w:rsidP="0043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46D8D3A4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73C15EB" w14:textId="57FBCA62" w:rsidR="002D51E3" w:rsidRPr="00416377" w:rsidRDefault="002D51E3" w:rsidP="0043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D51E3" w:rsidRPr="00416377" w14:paraId="716A5CB4" w14:textId="77777777" w:rsidTr="00574F83">
        <w:trPr>
          <w:trHeight w:val="87"/>
        </w:trPr>
        <w:tc>
          <w:tcPr>
            <w:tcW w:w="1679" w:type="pct"/>
          </w:tcPr>
          <w:p w14:paraId="05514FE7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1B72F8A2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pct"/>
            <w:gridSpan w:val="7"/>
          </w:tcPr>
          <w:p w14:paraId="72EFB7C8" w14:textId="0BE6B046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51E3" w:rsidRPr="00416377" w14:paraId="3611169A" w14:textId="77777777" w:rsidTr="00906A5E">
        <w:trPr>
          <w:trHeight w:val="87"/>
        </w:trPr>
        <w:tc>
          <w:tcPr>
            <w:tcW w:w="1679" w:type="pct"/>
          </w:tcPr>
          <w:p w14:paraId="0D277DB9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12" w:type="pct"/>
          </w:tcPr>
          <w:p w14:paraId="3F0EE651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9A68F89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DD5A01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7D2AD08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844EF7C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7A45140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5CDB8A1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030AAB2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441" w:rsidRPr="00416377" w14:paraId="398EECA8" w14:textId="77777777" w:rsidTr="00906A5E">
        <w:tc>
          <w:tcPr>
            <w:tcW w:w="1679" w:type="pct"/>
          </w:tcPr>
          <w:p w14:paraId="489CE4AA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512" w:type="pct"/>
          </w:tcPr>
          <w:p w14:paraId="45FD3BFA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F2C714" w14:textId="0FB3544A" w:rsidR="009C5441" w:rsidRPr="00416377" w:rsidRDefault="009C5441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350,272</w:t>
            </w:r>
          </w:p>
        </w:tc>
        <w:tc>
          <w:tcPr>
            <w:tcW w:w="130" w:type="pct"/>
          </w:tcPr>
          <w:p w14:paraId="62CC1B43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B3EC0BE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353,108</w:t>
            </w:r>
          </w:p>
        </w:tc>
        <w:tc>
          <w:tcPr>
            <w:tcW w:w="130" w:type="pct"/>
          </w:tcPr>
          <w:p w14:paraId="417505FA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1731034" w14:textId="4B09FB0A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315,944</w:t>
            </w:r>
          </w:p>
        </w:tc>
        <w:tc>
          <w:tcPr>
            <w:tcW w:w="130" w:type="pct"/>
          </w:tcPr>
          <w:p w14:paraId="76416032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5145F0A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306,565</w:t>
            </w:r>
          </w:p>
        </w:tc>
      </w:tr>
      <w:tr w:rsidR="009C5441" w:rsidRPr="00416377" w14:paraId="0DADACCC" w14:textId="77777777" w:rsidTr="00906A5E">
        <w:tc>
          <w:tcPr>
            <w:tcW w:w="1679" w:type="pct"/>
          </w:tcPr>
          <w:p w14:paraId="3B19C3B2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เกิน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วันครบ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กำหนดชำระ</w:t>
            </w:r>
          </w:p>
        </w:tc>
        <w:tc>
          <w:tcPr>
            <w:tcW w:w="512" w:type="pct"/>
          </w:tcPr>
          <w:p w14:paraId="66755542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54BDC3" w14:textId="77777777" w:rsidR="009C5441" w:rsidRPr="00416377" w:rsidRDefault="009C5441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400B42F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A0D60D1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E48016D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B6B81B9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65C68DB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22F5A73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441" w:rsidRPr="00416377" w14:paraId="1366AC72" w14:textId="77777777" w:rsidTr="00906A5E">
        <w:tc>
          <w:tcPr>
            <w:tcW w:w="1679" w:type="pct"/>
          </w:tcPr>
          <w:p w14:paraId="5ACAB85E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512" w:type="pct"/>
          </w:tcPr>
          <w:p w14:paraId="2E0FD913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076919" w14:textId="61DEF652" w:rsidR="009C5441" w:rsidRPr="00416377" w:rsidRDefault="009C5441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276,407</w:t>
            </w:r>
          </w:p>
        </w:tc>
        <w:tc>
          <w:tcPr>
            <w:tcW w:w="130" w:type="pct"/>
          </w:tcPr>
          <w:p w14:paraId="0457AA98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23839C6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229,536</w:t>
            </w:r>
          </w:p>
        </w:tc>
        <w:tc>
          <w:tcPr>
            <w:tcW w:w="130" w:type="pct"/>
          </w:tcPr>
          <w:p w14:paraId="320D2F61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3EDF7CE5" w14:textId="1C74555E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174,343</w:t>
            </w:r>
          </w:p>
        </w:tc>
        <w:tc>
          <w:tcPr>
            <w:tcW w:w="130" w:type="pct"/>
          </w:tcPr>
          <w:p w14:paraId="1EC7432C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D68AAA0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176,829</w:t>
            </w:r>
          </w:p>
        </w:tc>
      </w:tr>
      <w:tr w:rsidR="009C5441" w:rsidRPr="00416377" w14:paraId="3DE48FFD" w14:textId="77777777" w:rsidTr="00906A5E">
        <w:tc>
          <w:tcPr>
            <w:tcW w:w="1679" w:type="pct"/>
          </w:tcPr>
          <w:p w14:paraId="64F24F9A" w14:textId="77777777" w:rsidR="009C5441" w:rsidRPr="00416377" w:rsidRDefault="009C5441" w:rsidP="009C544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เดือน </w:t>
            </w:r>
          </w:p>
        </w:tc>
        <w:tc>
          <w:tcPr>
            <w:tcW w:w="512" w:type="pct"/>
          </w:tcPr>
          <w:p w14:paraId="3EE4BE02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5A1E41" w14:textId="307B5D3E" w:rsidR="009C5441" w:rsidRPr="00416377" w:rsidRDefault="009C5441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26,007</w:t>
            </w:r>
          </w:p>
        </w:tc>
        <w:tc>
          <w:tcPr>
            <w:tcW w:w="130" w:type="pct"/>
          </w:tcPr>
          <w:p w14:paraId="6447810C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62E969B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35,946</w:t>
            </w:r>
          </w:p>
        </w:tc>
        <w:tc>
          <w:tcPr>
            <w:tcW w:w="130" w:type="pct"/>
          </w:tcPr>
          <w:p w14:paraId="64548BB4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A80589A" w14:textId="14E7159E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26,007</w:t>
            </w:r>
          </w:p>
        </w:tc>
        <w:tc>
          <w:tcPr>
            <w:tcW w:w="130" w:type="pct"/>
          </w:tcPr>
          <w:p w14:paraId="48D3C81D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FB0D4E7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35,930</w:t>
            </w:r>
          </w:p>
        </w:tc>
      </w:tr>
      <w:tr w:rsidR="009C5441" w:rsidRPr="00416377" w14:paraId="4606DF8A" w14:textId="77777777" w:rsidTr="00906A5E">
        <w:tc>
          <w:tcPr>
            <w:tcW w:w="1679" w:type="pct"/>
          </w:tcPr>
          <w:p w14:paraId="0474B04F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512" w:type="pct"/>
          </w:tcPr>
          <w:p w14:paraId="0B9C808C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DFC3708" w14:textId="40457A03" w:rsidR="009C5441" w:rsidRPr="00416377" w:rsidRDefault="009C5441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44,606</w:t>
            </w:r>
          </w:p>
        </w:tc>
        <w:tc>
          <w:tcPr>
            <w:tcW w:w="130" w:type="pct"/>
          </w:tcPr>
          <w:p w14:paraId="1FD7DBEA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71C67B7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35,227</w:t>
            </w:r>
          </w:p>
        </w:tc>
        <w:tc>
          <w:tcPr>
            <w:tcW w:w="130" w:type="pct"/>
          </w:tcPr>
          <w:p w14:paraId="57C3AACD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87C53B7" w14:textId="0C0326A5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232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232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130" w:type="pct"/>
          </w:tcPr>
          <w:p w14:paraId="24A453C5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4F2E808F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35,227</w:t>
            </w:r>
          </w:p>
        </w:tc>
      </w:tr>
      <w:tr w:rsidR="009C5441" w:rsidRPr="00416377" w14:paraId="159531A3" w14:textId="77777777" w:rsidTr="00906A5E">
        <w:tc>
          <w:tcPr>
            <w:tcW w:w="1679" w:type="pct"/>
          </w:tcPr>
          <w:p w14:paraId="10BA9910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มากกว่า 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512" w:type="pct"/>
          </w:tcPr>
          <w:p w14:paraId="618EABD0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96242D3" w14:textId="311114F1" w:rsidR="009C5441" w:rsidRPr="00416377" w:rsidRDefault="009C5441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98,367</w:t>
            </w:r>
          </w:p>
        </w:tc>
        <w:tc>
          <w:tcPr>
            <w:tcW w:w="130" w:type="pct"/>
          </w:tcPr>
          <w:p w14:paraId="09AA6096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8481C5A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116,783</w:t>
            </w:r>
          </w:p>
        </w:tc>
        <w:tc>
          <w:tcPr>
            <w:tcW w:w="130" w:type="pct"/>
          </w:tcPr>
          <w:p w14:paraId="31749BF0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18F0799" w14:textId="24195903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82,468</w:t>
            </w:r>
          </w:p>
        </w:tc>
        <w:tc>
          <w:tcPr>
            <w:tcW w:w="130" w:type="pct"/>
          </w:tcPr>
          <w:p w14:paraId="47236860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4680504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100,843</w:t>
            </w:r>
          </w:p>
        </w:tc>
      </w:tr>
      <w:tr w:rsidR="009C5441" w:rsidRPr="00416377" w14:paraId="1F4AF01A" w14:textId="77777777" w:rsidTr="00906A5E">
        <w:tc>
          <w:tcPr>
            <w:tcW w:w="1679" w:type="pct"/>
          </w:tcPr>
          <w:p w14:paraId="179E031F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512" w:type="pct"/>
          </w:tcPr>
          <w:p w14:paraId="23EA8BFD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8092693" w14:textId="4EEA3AEE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795,659</w:t>
            </w:r>
          </w:p>
        </w:tc>
        <w:tc>
          <w:tcPr>
            <w:tcW w:w="130" w:type="pct"/>
          </w:tcPr>
          <w:p w14:paraId="1219C20D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01362EE3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770,600</w:t>
            </w:r>
          </w:p>
        </w:tc>
        <w:tc>
          <w:tcPr>
            <w:tcW w:w="130" w:type="pct"/>
          </w:tcPr>
          <w:p w14:paraId="16B17CDB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320F8E7D" w14:textId="5CB846D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643,368</w:t>
            </w:r>
          </w:p>
        </w:tc>
        <w:tc>
          <w:tcPr>
            <w:tcW w:w="130" w:type="pct"/>
          </w:tcPr>
          <w:p w14:paraId="19DA27D8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1373DCE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655,394</w:t>
            </w:r>
          </w:p>
        </w:tc>
      </w:tr>
      <w:tr w:rsidR="009C5441" w:rsidRPr="00416377" w14:paraId="1877993E" w14:textId="77777777" w:rsidTr="00906A5E">
        <w:tc>
          <w:tcPr>
            <w:tcW w:w="1679" w:type="pct"/>
          </w:tcPr>
          <w:p w14:paraId="18E9D297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รายได้และดอกเบี้ยรอการรับรู้</w:t>
            </w:r>
          </w:p>
        </w:tc>
        <w:tc>
          <w:tcPr>
            <w:tcW w:w="512" w:type="pct"/>
          </w:tcPr>
          <w:p w14:paraId="5D40A6B9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448E612" w14:textId="599C478A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(1,818)</w:t>
            </w:r>
          </w:p>
        </w:tc>
        <w:tc>
          <w:tcPr>
            <w:tcW w:w="130" w:type="pct"/>
          </w:tcPr>
          <w:p w14:paraId="4BAEF25E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194D1F9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(2,092)</w:t>
            </w:r>
          </w:p>
        </w:tc>
        <w:tc>
          <w:tcPr>
            <w:tcW w:w="130" w:type="pct"/>
          </w:tcPr>
          <w:p w14:paraId="1547FE6C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5F83B39" w14:textId="3F9B1FC1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(1,818)</w:t>
            </w:r>
          </w:p>
        </w:tc>
        <w:tc>
          <w:tcPr>
            <w:tcW w:w="130" w:type="pct"/>
          </w:tcPr>
          <w:p w14:paraId="1F049FD9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F750CC5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(2,092)</w:t>
            </w:r>
          </w:p>
        </w:tc>
      </w:tr>
      <w:tr w:rsidR="009C5441" w:rsidRPr="00416377" w14:paraId="56EF3590" w14:textId="77777777" w:rsidTr="00906A5E">
        <w:tc>
          <w:tcPr>
            <w:tcW w:w="1679" w:type="pct"/>
            <w:shd w:val="clear" w:color="auto" w:fill="auto"/>
          </w:tcPr>
          <w:p w14:paraId="3F3E916D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   ค่าเผื่อผลขาดทุนจากการด้อยค่า</w:t>
            </w:r>
          </w:p>
        </w:tc>
        <w:tc>
          <w:tcPr>
            <w:tcW w:w="512" w:type="pct"/>
          </w:tcPr>
          <w:p w14:paraId="5E5DDB63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1B6482B" w14:textId="253E2F7E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(42,758)</w:t>
            </w:r>
          </w:p>
        </w:tc>
        <w:tc>
          <w:tcPr>
            <w:tcW w:w="130" w:type="pct"/>
          </w:tcPr>
          <w:p w14:paraId="58FB8657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45DA6F3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(40,720)</w:t>
            </w:r>
          </w:p>
        </w:tc>
        <w:tc>
          <w:tcPr>
            <w:tcW w:w="130" w:type="pct"/>
          </w:tcPr>
          <w:p w14:paraId="57DA8EF8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6ABA000" w14:textId="4660F242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(41,467)</w:t>
            </w:r>
          </w:p>
        </w:tc>
        <w:tc>
          <w:tcPr>
            <w:tcW w:w="130" w:type="pct"/>
          </w:tcPr>
          <w:p w14:paraId="31260D06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BCE5DBF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(39,575)</w:t>
            </w:r>
          </w:p>
        </w:tc>
      </w:tr>
      <w:tr w:rsidR="009C5441" w:rsidRPr="00416377" w14:paraId="068DD106" w14:textId="77777777" w:rsidTr="00906A5E">
        <w:trPr>
          <w:trHeight w:val="415"/>
        </w:trPr>
        <w:tc>
          <w:tcPr>
            <w:tcW w:w="1679" w:type="pct"/>
            <w:shd w:val="clear" w:color="auto" w:fill="auto"/>
          </w:tcPr>
          <w:p w14:paraId="31E6B299" w14:textId="74445DA5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12" w:type="pct"/>
          </w:tcPr>
          <w:p w14:paraId="7A5E76E3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503E478" w14:textId="61B13D31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751,083</w:t>
            </w:r>
          </w:p>
        </w:tc>
        <w:tc>
          <w:tcPr>
            <w:tcW w:w="130" w:type="pct"/>
          </w:tcPr>
          <w:p w14:paraId="516088C3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7F6B9161" w14:textId="1C518B3F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727,788</w:t>
            </w:r>
          </w:p>
        </w:tc>
        <w:tc>
          <w:tcPr>
            <w:tcW w:w="130" w:type="pct"/>
          </w:tcPr>
          <w:p w14:paraId="5CB52FB2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2DF3AA70" w14:textId="35504E15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600,083</w:t>
            </w:r>
          </w:p>
        </w:tc>
        <w:tc>
          <w:tcPr>
            <w:tcW w:w="130" w:type="pct"/>
          </w:tcPr>
          <w:p w14:paraId="77DE5E4E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8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8D4CB73" w14:textId="06C0275F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613,727</w:t>
            </w:r>
          </w:p>
        </w:tc>
      </w:tr>
      <w:tr w:rsidR="009C5441" w:rsidRPr="00416377" w14:paraId="11127816" w14:textId="77777777" w:rsidTr="00906A5E">
        <w:tc>
          <w:tcPr>
            <w:tcW w:w="1679" w:type="pct"/>
          </w:tcPr>
          <w:p w14:paraId="09988948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512" w:type="pct"/>
          </w:tcPr>
          <w:p w14:paraId="3BD7482D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CF8C8F4" w14:textId="020FD5F6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751,083</w:t>
            </w:r>
          </w:p>
        </w:tc>
        <w:tc>
          <w:tcPr>
            <w:tcW w:w="130" w:type="pct"/>
          </w:tcPr>
          <w:p w14:paraId="7F4213FA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50547C5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727,788</w:t>
            </w:r>
          </w:p>
        </w:tc>
        <w:tc>
          <w:tcPr>
            <w:tcW w:w="130" w:type="pct"/>
          </w:tcPr>
          <w:p w14:paraId="569F2469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3244B3CD" w14:textId="24E20B7F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631,085</w:t>
            </w:r>
          </w:p>
        </w:tc>
        <w:tc>
          <w:tcPr>
            <w:tcW w:w="130" w:type="pct"/>
          </w:tcPr>
          <w:p w14:paraId="10B28948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C493F69" w14:textId="77777777" w:rsidR="009C5441" w:rsidRPr="00416377" w:rsidRDefault="009C5441" w:rsidP="009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645,930</w:t>
            </w:r>
          </w:p>
        </w:tc>
      </w:tr>
      <w:tr w:rsidR="002D51E3" w:rsidRPr="00416377" w14:paraId="3172800A" w14:textId="77777777" w:rsidTr="00906A5E">
        <w:tc>
          <w:tcPr>
            <w:tcW w:w="1679" w:type="pct"/>
          </w:tcPr>
          <w:p w14:paraId="5BA0DB5C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450C3E79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1C590F0" w14:textId="7ECA949D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355E6A9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17E9FF6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1CB848C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7A8C315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050B665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72429E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51E3" w:rsidRPr="00416377" w14:paraId="5567A77B" w14:textId="77777777" w:rsidTr="00906A5E">
        <w:tc>
          <w:tcPr>
            <w:tcW w:w="1679" w:type="pct"/>
          </w:tcPr>
          <w:p w14:paraId="1EE17707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12" w:type="pct"/>
          </w:tcPr>
          <w:p w14:paraId="4AA01671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A89D127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429B8C9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FA2B4FD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00609B4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2AF1648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1F6A478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E10610A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51E3" w:rsidRPr="00416377" w14:paraId="0755AC93" w14:textId="77777777" w:rsidTr="00906A5E">
        <w:tc>
          <w:tcPr>
            <w:tcW w:w="1679" w:type="pct"/>
          </w:tcPr>
          <w:p w14:paraId="0490F46D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12" w:type="pct"/>
          </w:tcPr>
          <w:p w14:paraId="47FDABCD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69B4A5C5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2486FA6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3FF02186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A42F2EF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56EB22F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2B69C8D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2A0A138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C47" w:rsidRPr="00416377" w14:paraId="7213D048" w14:textId="77777777" w:rsidTr="00906A5E">
        <w:tc>
          <w:tcPr>
            <w:tcW w:w="1679" w:type="pct"/>
          </w:tcPr>
          <w:p w14:paraId="7CCA44F6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512" w:type="pct"/>
          </w:tcPr>
          <w:p w14:paraId="76C48F18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6DB28420" w14:textId="01666BB9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5,109</w:t>
            </w:r>
          </w:p>
        </w:tc>
        <w:tc>
          <w:tcPr>
            <w:tcW w:w="130" w:type="pct"/>
          </w:tcPr>
          <w:p w14:paraId="7483BBEE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CCD807C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15,347</w:t>
            </w:r>
          </w:p>
        </w:tc>
        <w:tc>
          <w:tcPr>
            <w:tcW w:w="130" w:type="pct"/>
          </w:tcPr>
          <w:p w14:paraId="72C70BF5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9229A08" w14:textId="7C8A7DAA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5,109</w:t>
            </w:r>
          </w:p>
        </w:tc>
        <w:tc>
          <w:tcPr>
            <w:tcW w:w="130" w:type="pct"/>
          </w:tcPr>
          <w:p w14:paraId="1F7C11A1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5BD1677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15,347</w:t>
            </w:r>
          </w:p>
        </w:tc>
      </w:tr>
      <w:tr w:rsidR="00DB0C47" w:rsidRPr="00416377" w14:paraId="743B254D" w14:textId="77777777" w:rsidTr="00906A5E">
        <w:tc>
          <w:tcPr>
            <w:tcW w:w="1679" w:type="pct"/>
          </w:tcPr>
          <w:p w14:paraId="7D2A6080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512" w:type="pct"/>
          </w:tcPr>
          <w:p w14:paraId="5DC50290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A003616" w14:textId="0119CEDA" w:rsidR="00DB0C47" w:rsidRPr="00416377" w:rsidRDefault="00DB0C47" w:rsidP="006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130" w:type="pct"/>
          </w:tcPr>
          <w:p w14:paraId="2527D9CA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4DACE2A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(2,047)</w:t>
            </w:r>
          </w:p>
        </w:tc>
        <w:tc>
          <w:tcPr>
            <w:tcW w:w="130" w:type="pct"/>
          </w:tcPr>
          <w:p w14:paraId="5923C213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4BD9422C" w14:textId="772F943C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130" w:type="pct"/>
          </w:tcPr>
          <w:p w14:paraId="68CC61B5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3CD40CA" w14:textId="49F1BEAF" w:rsidR="00DB0C47" w:rsidRPr="00416377" w:rsidRDefault="00DB0C47" w:rsidP="006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(2,047)</w:t>
            </w:r>
          </w:p>
        </w:tc>
      </w:tr>
      <w:tr w:rsidR="00DB0C47" w:rsidRPr="00416377" w14:paraId="67899844" w14:textId="77777777" w:rsidTr="00906A5E">
        <w:tc>
          <w:tcPr>
            <w:tcW w:w="1679" w:type="pct"/>
          </w:tcPr>
          <w:p w14:paraId="1C12E35A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2" w:type="pct"/>
          </w:tcPr>
          <w:p w14:paraId="1BA8A839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304A52D9" w14:textId="512290D9" w:rsidR="00DB0C47" w:rsidRPr="00416377" w:rsidRDefault="00DB0C47" w:rsidP="006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4,609</w:t>
            </w:r>
          </w:p>
        </w:tc>
        <w:tc>
          <w:tcPr>
            <w:tcW w:w="130" w:type="pct"/>
          </w:tcPr>
          <w:p w14:paraId="2E5914E4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2A83424D" w14:textId="77777777" w:rsidR="00DB0C47" w:rsidRPr="00416377" w:rsidRDefault="00DB0C47" w:rsidP="006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13,300</w:t>
            </w:r>
          </w:p>
        </w:tc>
        <w:tc>
          <w:tcPr>
            <w:tcW w:w="130" w:type="pct"/>
          </w:tcPr>
          <w:p w14:paraId="089344CA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14C2B16F" w14:textId="52F652DB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4,609</w:t>
            </w:r>
          </w:p>
        </w:tc>
        <w:tc>
          <w:tcPr>
            <w:tcW w:w="130" w:type="pct"/>
          </w:tcPr>
          <w:p w14:paraId="0C1D9DB5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6737ECF0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13,300</w:t>
            </w:r>
          </w:p>
        </w:tc>
      </w:tr>
      <w:tr w:rsidR="00DB0C47" w:rsidRPr="00416377" w14:paraId="1BE1BAD8" w14:textId="77777777" w:rsidTr="00906A5E">
        <w:tc>
          <w:tcPr>
            <w:tcW w:w="1679" w:type="pct"/>
          </w:tcPr>
          <w:p w14:paraId="24A343D1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2" w:type="pct"/>
          </w:tcPr>
          <w:p w14:paraId="266D7DF9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1867327" w14:textId="61C34EBA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755,692</w:t>
            </w:r>
          </w:p>
        </w:tc>
        <w:tc>
          <w:tcPr>
            <w:tcW w:w="130" w:type="pct"/>
          </w:tcPr>
          <w:p w14:paraId="2DFC73C3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8F1DC73" w14:textId="77777777" w:rsidR="00DB0C47" w:rsidRPr="00416377" w:rsidRDefault="00DB0C47" w:rsidP="006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741,088</w:t>
            </w:r>
          </w:p>
        </w:tc>
        <w:tc>
          <w:tcPr>
            <w:tcW w:w="130" w:type="pct"/>
          </w:tcPr>
          <w:p w14:paraId="01A3151A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686D3A72" w14:textId="711EF808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635,694</w:t>
            </w:r>
          </w:p>
        </w:tc>
        <w:tc>
          <w:tcPr>
            <w:tcW w:w="130" w:type="pct"/>
          </w:tcPr>
          <w:p w14:paraId="41680381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E5B33DE" w14:textId="77777777" w:rsidR="00DB0C47" w:rsidRPr="00416377" w:rsidRDefault="00DB0C47" w:rsidP="00DB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659,230</w:t>
            </w:r>
          </w:p>
        </w:tc>
      </w:tr>
    </w:tbl>
    <w:p w14:paraId="3DC9B939" w14:textId="77777777" w:rsidR="00523E37" w:rsidRPr="00416377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7"/>
        <w:gridCol w:w="265"/>
        <w:gridCol w:w="1102"/>
        <w:gridCol w:w="265"/>
        <w:gridCol w:w="1078"/>
        <w:gridCol w:w="263"/>
        <w:gridCol w:w="1094"/>
      </w:tblGrid>
      <w:tr w:rsidR="00523E37" w:rsidRPr="00416377" w14:paraId="45A3175D" w14:textId="77777777" w:rsidTr="000778F5">
        <w:trPr>
          <w:tblHeader/>
        </w:trPr>
        <w:tc>
          <w:tcPr>
            <w:tcW w:w="2168" w:type="pct"/>
          </w:tcPr>
          <w:p w14:paraId="7ED3A7DB" w14:textId="3719F740" w:rsidR="00523E37" w:rsidRPr="00416377" w:rsidRDefault="00523E37" w:rsidP="00484E9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="00E05181"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จากการด้อยค่า</w:t>
            </w:r>
          </w:p>
        </w:tc>
        <w:tc>
          <w:tcPr>
            <w:tcW w:w="1354" w:type="pct"/>
            <w:gridSpan w:val="3"/>
          </w:tcPr>
          <w:p w14:paraId="18DB68D5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16377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345178FD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349B51EF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416377" w14:paraId="132CA0C9" w14:textId="77777777" w:rsidTr="000778F5">
        <w:trPr>
          <w:tblHeader/>
        </w:trPr>
        <w:tc>
          <w:tcPr>
            <w:tcW w:w="2168" w:type="pct"/>
          </w:tcPr>
          <w:p w14:paraId="1CC426F3" w14:textId="3C2DFA60" w:rsidR="00523E37" w:rsidRPr="00416377" w:rsidRDefault="00AB791B" w:rsidP="00AB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23E37"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2D51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="00523E37"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23E37"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932EC"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2D51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6" w:type="pct"/>
            <w:shd w:val="clear" w:color="auto" w:fill="auto"/>
          </w:tcPr>
          <w:p w14:paraId="2C16FBCA" w14:textId="70F1AB2B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08C6411D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38BCA903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38ACA9C3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2F9773A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475FE0A9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43A7F26" w14:textId="5F739FB1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23E37" w:rsidRPr="00416377" w14:paraId="6A56974F" w14:textId="77777777" w:rsidTr="000778F5">
        <w:trPr>
          <w:tblHeader/>
        </w:trPr>
        <w:tc>
          <w:tcPr>
            <w:tcW w:w="2168" w:type="pct"/>
          </w:tcPr>
          <w:p w14:paraId="3220F98A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3611F7A7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F3FD9" w:rsidRPr="00416377" w14:paraId="4A3C0F2A" w14:textId="77777777" w:rsidTr="00040F8A">
        <w:tc>
          <w:tcPr>
            <w:tcW w:w="2168" w:type="pct"/>
          </w:tcPr>
          <w:p w14:paraId="5FBCE0AF" w14:textId="47167DD9" w:rsidR="00EF3FD9" w:rsidRPr="00416377" w:rsidRDefault="00EF3FD9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6" w:type="pct"/>
            <w:shd w:val="clear" w:color="auto" w:fill="auto"/>
          </w:tcPr>
          <w:p w14:paraId="6C047369" w14:textId="10EBCBE2" w:rsidR="00EF3FD9" w:rsidRPr="00040F8A" w:rsidRDefault="00706477" w:rsidP="006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F8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262B3A" w:rsidRPr="00040F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949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5" w:type="pct"/>
            <w:shd w:val="clear" w:color="auto" w:fill="auto"/>
          </w:tcPr>
          <w:p w14:paraId="01CC7B2F" w14:textId="017142DB" w:rsidR="00EF3FD9" w:rsidRPr="00040F8A" w:rsidRDefault="00EF3FD9" w:rsidP="0065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C9E6D41" w14:textId="32EF6975" w:rsidR="00EF3FD9" w:rsidRPr="00040F8A" w:rsidRDefault="00D32E8E" w:rsidP="006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F8A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45" w:type="pct"/>
            <w:shd w:val="clear" w:color="auto" w:fill="auto"/>
          </w:tcPr>
          <w:p w14:paraId="04D20C6B" w14:textId="77777777" w:rsidR="00EF3FD9" w:rsidRPr="00040F8A" w:rsidRDefault="00EF3FD9" w:rsidP="0065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9331906" w14:textId="6E7A6AD6" w:rsidR="00EF3FD9" w:rsidRPr="00040F8A" w:rsidRDefault="00880244" w:rsidP="006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F8A">
              <w:rPr>
                <w:rFonts w:asciiTheme="majorBidi" w:hAnsiTheme="majorBidi" w:cstheme="majorBidi"/>
                <w:sz w:val="30"/>
                <w:szCs w:val="30"/>
              </w:rPr>
              <w:t>2,62</w:t>
            </w:r>
            <w:r w:rsidR="00292F1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0853BED8" w14:textId="77777777" w:rsidR="00EF3FD9" w:rsidRPr="00040F8A" w:rsidRDefault="00EF3FD9" w:rsidP="0065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8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FCD18C6" w14:textId="06324627" w:rsidR="00EF3FD9" w:rsidRPr="00040F8A" w:rsidRDefault="001001DA" w:rsidP="006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F8A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</w:tr>
    </w:tbl>
    <w:p w14:paraId="7F89319C" w14:textId="00DBD69C" w:rsidR="00910305" w:rsidRPr="00416377" w:rsidRDefault="00910305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0DE4A4" w14:textId="77777777" w:rsidR="00686F12" w:rsidRPr="00416377" w:rsidRDefault="00686F12" w:rsidP="00477241">
      <w:pPr>
        <w:pStyle w:val="ListParagraph"/>
        <w:ind w:left="900"/>
        <w:rPr>
          <w:rFonts w:asciiTheme="majorBidi" w:hAnsiTheme="majorBidi" w:cstheme="majorBidi"/>
          <w:cs/>
          <w:lang w:eastAsia="x-none"/>
        </w:rPr>
      </w:pPr>
    </w:p>
    <w:p w14:paraId="42E6FE59" w14:textId="33B8899A" w:rsidR="00523E37" w:rsidRPr="00416377" w:rsidRDefault="00523E37" w:rsidP="00CC2CC7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  <w:cs/>
          <w:lang w:val="en-US" w:eastAsia="ja-JP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อาคารและอุปกรณ์</w:t>
      </w:r>
      <w:r w:rsidRPr="00416377">
        <w:rPr>
          <w:rFonts w:asciiTheme="majorBidi" w:hAnsiTheme="majorBidi" w:cstheme="majorBidi"/>
          <w:sz w:val="30"/>
          <w:szCs w:val="30"/>
          <w:lang w:val="en-US"/>
        </w:rPr>
        <w:t xml:space="preserve"> / </w:t>
      </w:r>
      <w:r w:rsidRPr="00416377">
        <w:rPr>
          <w:rFonts w:asciiTheme="majorBidi" w:hAnsiTheme="majorBidi" w:cstheme="majorBidi"/>
          <w:sz w:val="30"/>
          <w:szCs w:val="30"/>
          <w:cs/>
          <w:lang w:val="en-US" w:eastAsia="ja-JP"/>
        </w:rPr>
        <w:t>สินทรัพย์สิทธิการใช้</w:t>
      </w:r>
    </w:p>
    <w:p w14:paraId="32B88562" w14:textId="2AFA28A7" w:rsidR="00523E37" w:rsidRDefault="00523E37" w:rsidP="00584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4A21C5" w:rsidRPr="000B40CD" w14:paraId="44EED215" w14:textId="77777777" w:rsidTr="00057F4C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30C3B280" w14:textId="0DF71FF8" w:rsidR="004A21C5" w:rsidRPr="00C16034" w:rsidRDefault="004A21C5" w:rsidP="00057F4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160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D6A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160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C160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C160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C160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A3A1A1" w14:textId="77777777" w:rsidR="004A21C5" w:rsidRPr="00C16034" w:rsidRDefault="004A21C5" w:rsidP="000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0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160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C160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67C821E" w14:textId="77777777" w:rsidR="004A21C5" w:rsidRPr="000B40CD" w:rsidRDefault="004A21C5" w:rsidP="00057F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1989091" w14:textId="77777777" w:rsidR="004A21C5" w:rsidRPr="00CC2CC7" w:rsidRDefault="004A21C5" w:rsidP="00057F4C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B40C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21C5" w:rsidRPr="000B40CD" w14:paraId="2ED5C04D" w14:textId="77777777" w:rsidTr="00057F4C">
        <w:trPr>
          <w:cantSplit/>
        </w:trPr>
        <w:tc>
          <w:tcPr>
            <w:tcW w:w="4950" w:type="dxa"/>
            <w:shd w:val="clear" w:color="auto" w:fill="auto"/>
          </w:tcPr>
          <w:p w14:paraId="18FE4D71" w14:textId="77777777" w:rsidR="004A21C5" w:rsidRPr="00C16034" w:rsidRDefault="004A21C5" w:rsidP="00057F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6EEDAB69" w14:textId="77777777" w:rsidR="004A21C5" w:rsidRPr="00C16034" w:rsidRDefault="004A21C5" w:rsidP="00057F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160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21C5" w:rsidRPr="000B40CD" w14:paraId="6AF8B7E9" w14:textId="77777777" w:rsidTr="00057F4C">
        <w:trPr>
          <w:cantSplit/>
        </w:trPr>
        <w:tc>
          <w:tcPr>
            <w:tcW w:w="4950" w:type="dxa"/>
            <w:shd w:val="clear" w:color="auto" w:fill="auto"/>
          </w:tcPr>
          <w:p w14:paraId="593F05D7" w14:textId="77777777" w:rsidR="004A21C5" w:rsidRPr="00C16034" w:rsidRDefault="004A21C5" w:rsidP="00057F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03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980" w:type="dxa"/>
            <w:shd w:val="clear" w:color="auto" w:fill="auto"/>
          </w:tcPr>
          <w:p w14:paraId="61CFE7F7" w14:textId="5007D7B4" w:rsidR="004A21C5" w:rsidRPr="00C16034" w:rsidRDefault="005E7148" w:rsidP="00057F4C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</w:t>
            </w:r>
            <w:r w:rsidR="00413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0002C6ED" w14:textId="77777777" w:rsidR="004A21C5" w:rsidRPr="000B40CD" w:rsidRDefault="004A21C5" w:rsidP="00057F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961D8F" w14:textId="67F77A8B" w:rsidR="004A21C5" w:rsidRPr="00635200" w:rsidRDefault="00A13DA6" w:rsidP="00057F4C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35,110</w:t>
            </w:r>
          </w:p>
        </w:tc>
      </w:tr>
      <w:tr w:rsidR="004A21C5" w:rsidRPr="000B40CD" w14:paraId="4BA53BF4" w14:textId="77777777" w:rsidTr="00057F4C">
        <w:trPr>
          <w:cantSplit/>
        </w:trPr>
        <w:tc>
          <w:tcPr>
            <w:tcW w:w="4950" w:type="dxa"/>
            <w:shd w:val="clear" w:color="auto" w:fill="auto"/>
          </w:tcPr>
          <w:p w14:paraId="62B45FD3" w14:textId="77777777" w:rsidR="004A21C5" w:rsidRPr="00C16034" w:rsidRDefault="004A21C5" w:rsidP="00057F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0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980" w:type="dxa"/>
            <w:shd w:val="clear" w:color="auto" w:fill="auto"/>
          </w:tcPr>
          <w:p w14:paraId="3CCCFE0A" w14:textId="389CEA28" w:rsidR="004A21C5" w:rsidRPr="00C16034" w:rsidRDefault="005E7148" w:rsidP="00057F4C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C36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36F89" w:rsidRPr="009C3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9C36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5EAF" w:rsidRPr="009C36E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="00136F89" w:rsidRPr="009C3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</w:t>
            </w:r>
          </w:p>
        </w:tc>
        <w:tc>
          <w:tcPr>
            <w:tcW w:w="180" w:type="dxa"/>
          </w:tcPr>
          <w:p w14:paraId="1F3A9E0D" w14:textId="77777777" w:rsidR="004A21C5" w:rsidRPr="000B40CD" w:rsidRDefault="004A21C5" w:rsidP="00057F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6CE1917" w14:textId="0EED5DA6" w:rsidR="004A21C5" w:rsidRPr="000B40CD" w:rsidRDefault="00A13DA6" w:rsidP="00057F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17,76</w:t>
            </w:r>
            <w:r w:rsidR="00175E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4A21C5" w:rsidRPr="000B40CD" w14:paraId="0C4BC3CC" w14:textId="77777777" w:rsidTr="00057F4C">
        <w:trPr>
          <w:cantSplit/>
        </w:trPr>
        <w:tc>
          <w:tcPr>
            <w:tcW w:w="4950" w:type="dxa"/>
            <w:shd w:val="clear" w:color="auto" w:fill="auto"/>
          </w:tcPr>
          <w:p w14:paraId="1CF9ED1D" w14:textId="77777777" w:rsidR="004A21C5" w:rsidRPr="00C16034" w:rsidRDefault="004A21C5" w:rsidP="00057F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0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3B0A3379" w14:textId="55BB6CF8" w:rsidR="004A21C5" w:rsidRPr="00C16034" w:rsidRDefault="005E7148" w:rsidP="00966B89">
            <w:pPr>
              <w:pStyle w:val="acctfourfigures"/>
              <w:tabs>
                <w:tab w:val="clear" w:pos="765"/>
                <w:tab w:val="left" w:pos="18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(127)</w:t>
            </w:r>
          </w:p>
        </w:tc>
        <w:tc>
          <w:tcPr>
            <w:tcW w:w="180" w:type="dxa"/>
          </w:tcPr>
          <w:p w14:paraId="11657CCE" w14:textId="77777777" w:rsidR="004A21C5" w:rsidRPr="000B40CD" w:rsidRDefault="004A21C5" w:rsidP="00057F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71A820" w14:textId="2A7E5EB4" w:rsidR="004A21C5" w:rsidRPr="000B40CD" w:rsidRDefault="00A13DA6" w:rsidP="00966B89">
            <w:pPr>
              <w:pStyle w:val="acctfourfigures"/>
              <w:tabs>
                <w:tab w:val="clear" w:pos="765"/>
                <w:tab w:val="left" w:pos="175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</w:tr>
      <w:tr w:rsidR="004A21C5" w:rsidRPr="000B40CD" w14:paraId="3E5E8988" w14:textId="77777777" w:rsidTr="00057F4C">
        <w:trPr>
          <w:cantSplit/>
        </w:trPr>
        <w:tc>
          <w:tcPr>
            <w:tcW w:w="4950" w:type="dxa"/>
            <w:shd w:val="clear" w:color="auto" w:fill="auto"/>
          </w:tcPr>
          <w:p w14:paraId="51A31970" w14:textId="77777777" w:rsidR="004A21C5" w:rsidRPr="00C16034" w:rsidRDefault="004A21C5" w:rsidP="00057F4C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16034">
              <w:rPr>
                <w:rFonts w:asciiTheme="majorBidi" w:hAnsiTheme="majorBidi"/>
                <w:sz w:val="30"/>
                <w:szCs w:val="30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7913BD98" w14:textId="4D03F6FB" w:rsidR="004A21C5" w:rsidRPr="00C16034" w:rsidRDefault="00A13DA6" w:rsidP="00057F4C">
            <w:pPr>
              <w:pStyle w:val="acctfourfigures"/>
              <w:tabs>
                <w:tab w:val="clear" w:pos="765"/>
              </w:tabs>
              <w:spacing w:line="240" w:lineRule="auto"/>
              <w:ind w:left="-79" w:right="3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55D5D3E" w14:textId="77777777" w:rsidR="004A21C5" w:rsidRPr="000B40CD" w:rsidRDefault="004A21C5" w:rsidP="00057F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9CED216" w14:textId="27773C8B" w:rsidR="004A21C5" w:rsidRPr="000B40CD" w:rsidRDefault="00A13DA6" w:rsidP="00057F4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(19,507)</w:t>
            </w:r>
          </w:p>
        </w:tc>
      </w:tr>
    </w:tbl>
    <w:p w14:paraId="7570503F" w14:textId="77777777" w:rsidR="000B40CD" w:rsidRPr="00416377" w:rsidRDefault="000B40CD" w:rsidP="000B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ACE811" w14:textId="62D6FFD6" w:rsidR="00523E37" w:rsidRPr="00416377" w:rsidRDefault="008D5FFA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423B2" w:rsidRPr="00416377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="005423B2" w:rsidRPr="00416377">
        <w:rPr>
          <w:rFonts w:asciiTheme="majorBidi" w:hAnsiTheme="majorBidi" w:cstheme="majorBidi"/>
          <w:sz w:val="30"/>
          <w:szCs w:val="30"/>
          <w:lang w:eastAsia="x-none"/>
        </w:rPr>
        <w:t xml:space="preserve">564 </w:t>
      </w:r>
      <w:r w:rsidR="00523E37" w:rsidRPr="0041637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6393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63934" w:rsidRPr="0041637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B33EC" w:rsidRPr="00416377">
        <w:rPr>
          <w:rFonts w:asciiTheme="majorBidi" w:hAnsiTheme="majorBidi" w:cstheme="majorBidi"/>
          <w:sz w:val="30"/>
          <w:szCs w:val="30"/>
          <w:cs/>
        </w:rPr>
        <w:t>ได้ทำสัญญา</w:t>
      </w:r>
      <w:r w:rsidR="00523E37" w:rsidRPr="00416377">
        <w:rPr>
          <w:rFonts w:asciiTheme="majorBidi" w:hAnsiTheme="majorBidi" w:cstheme="majorBidi"/>
          <w:sz w:val="30"/>
          <w:szCs w:val="30"/>
          <w:cs/>
        </w:rPr>
        <w:t>เช่าอาคาร เครื่องจักร</w:t>
      </w:r>
      <w:r w:rsidR="003A5335" w:rsidRPr="00416377">
        <w:rPr>
          <w:rFonts w:asciiTheme="majorBidi" w:hAnsiTheme="majorBidi" w:cstheme="majorBidi"/>
          <w:sz w:val="30"/>
          <w:szCs w:val="30"/>
          <w:cs/>
        </w:rPr>
        <w:t>แ</w:t>
      </w:r>
      <w:r w:rsidR="003A5335" w:rsidRPr="00416377">
        <w:rPr>
          <w:rFonts w:asciiTheme="majorBidi" w:hAnsiTheme="majorBidi" w:cstheme="majorBidi"/>
          <w:sz w:val="30"/>
          <w:szCs w:val="30"/>
        </w:rPr>
        <w:t>ล</w:t>
      </w:r>
      <w:r w:rsidR="003A5335" w:rsidRPr="00416377">
        <w:rPr>
          <w:rFonts w:asciiTheme="majorBidi" w:hAnsiTheme="majorBidi" w:cstheme="majorBidi"/>
          <w:sz w:val="30"/>
          <w:szCs w:val="30"/>
          <w:cs/>
        </w:rPr>
        <w:t>ะอุปกรณ์</w:t>
      </w:r>
      <w:r w:rsidR="00523E37" w:rsidRPr="004163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5335" w:rsidRPr="00416377">
        <w:rPr>
          <w:rFonts w:asciiTheme="majorBidi" w:hAnsiTheme="majorBidi" w:cstheme="majorBidi"/>
          <w:sz w:val="30"/>
          <w:szCs w:val="30"/>
          <w:cs/>
        </w:rPr>
        <w:t xml:space="preserve">และเครื่องใช้สำนักงาน </w:t>
      </w:r>
      <w:r w:rsidR="00523E37" w:rsidRPr="00416377">
        <w:rPr>
          <w:rFonts w:asciiTheme="majorBidi" w:hAnsiTheme="majorBidi" w:cstheme="majorBidi"/>
          <w:sz w:val="30"/>
          <w:szCs w:val="30"/>
          <w:cs/>
        </w:rPr>
        <w:t>เป็น</w:t>
      </w:r>
      <w:r w:rsidR="00523E37" w:rsidRPr="004C7654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6B2226" w:rsidRPr="004C7654">
        <w:rPr>
          <w:rFonts w:asciiTheme="majorBidi" w:hAnsiTheme="majorBidi" w:cstheme="majorBidi"/>
          <w:sz w:val="30"/>
          <w:szCs w:val="30"/>
        </w:rPr>
        <w:t>1.5</w:t>
      </w:r>
      <w:r w:rsidR="00523E37" w:rsidRPr="004C7654">
        <w:rPr>
          <w:rFonts w:asciiTheme="majorBidi" w:hAnsiTheme="majorBidi" w:cstheme="majorBidi"/>
          <w:sz w:val="30"/>
          <w:szCs w:val="30"/>
        </w:rPr>
        <w:t xml:space="preserve"> </w:t>
      </w:r>
      <w:r w:rsidR="00523E37" w:rsidRPr="004C7654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1E4F45" w:rsidRPr="004C7654">
        <w:rPr>
          <w:rFonts w:asciiTheme="majorBidi" w:hAnsiTheme="majorBidi" w:cstheme="majorBidi"/>
          <w:sz w:val="30"/>
          <w:szCs w:val="30"/>
        </w:rPr>
        <w:t>4</w:t>
      </w:r>
      <w:r w:rsidR="00523E37" w:rsidRPr="004C7654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EE54F9" w:rsidRPr="004C7654">
        <w:rPr>
          <w:rFonts w:asciiTheme="majorBidi" w:hAnsiTheme="majorBidi" w:cstheme="majorBidi"/>
          <w:sz w:val="30"/>
          <w:szCs w:val="30"/>
          <w:cs/>
        </w:rPr>
        <w:t>กลุ่มบริ</w:t>
      </w:r>
      <w:r w:rsidR="00EE54F9" w:rsidRPr="00416377">
        <w:rPr>
          <w:rFonts w:asciiTheme="majorBidi" w:hAnsiTheme="majorBidi" w:cstheme="majorBidi"/>
          <w:sz w:val="30"/>
          <w:szCs w:val="30"/>
          <w:cs/>
        </w:rPr>
        <w:t>ษัทและบริษัทมีค่าเช่าจ่ายเป็น</w:t>
      </w:r>
      <w:r w:rsidR="00EE54F9" w:rsidRPr="002A240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4C7654" w:rsidRPr="002A240F">
        <w:rPr>
          <w:rFonts w:asciiTheme="majorBidi" w:hAnsiTheme="majorBidi" w:cstheme="majorBidi"/>
          <w:sz w:val="30"/>
          <w:szCs w:val="30"/>
        </w:rPr>
        <w:t>1.</w:t>
      </w:r>
      <w:r w:rsidR="00E36020" w:rsidRPr="002A240F">
        <w:rPr>
          <w:rFonts w:asciiTheme="majorBidi" w:hAnsiTheme="majorBidi" w:cstheme="majorBidi" w:hint="cs"/>
          <w:sz w:val="30"/>
          <w:szCs w:val="30"/>
          <w:cs/>
        </w:rPr>
        <w:t>1</w:t>
      </w:r>
      <w:r w:rsidR="004C7654" w:rsidRPr="002A240F">
        <w:rPr>
          <w:rFonts w:asciiTheme="majorBidi" w:hAnsiTheme="majorBidi" w:cstheme="majorBidi"/>
          <w:sz w:val="30"/>
          <w:szCs w:val="30"/>
        </w:rPr>
        <w:t xml:space="preserve"> </w:t>
      </w:r>
      <w:r w:rsidR="00EE54F9" w:rsidRPr="002A240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F34064" w:rsidRPr="002A240F">
        <w:rPr>
          <w:rFonts w:asciiTheme="majorBidi" w:hAnsiTheme="majorBidi" w:cstheme="majorBidi"/>
          <w:sz w:val="30"/>
          <w:szCs w:val="30"/>
        </w:rPr>
        <w:t xml:space="preserve"> </w:t>
      </w:r>
      <w:r w:rsidR="00EE54F9" w:rsidRPr="002A240F">
        <w:rPr>
          <w:rFonts w:asciiTheme="majorBidi" w:hAnsiTheme="majorBidi" w:cstheme="majorBidi"/>
          <w:sz w:val="30"/>
          <w:szCs w:val="30"/>
          <w:cs/>
        </w:rPr>
        <w:t>และ</w:t>
      </w:r>
      <w:r w:rsidR="00EE54F9" w:rsidRPr="004C76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698D" w:rsidRPr="004C7654">
        <w:rPr>
          <w:rFonts w:asciiTheme="majorBidi" w:hAnsiTheme="majorBidi" w:cstheme="majorBidi"/>
          <w:sz w:val="30"/>
          <w:szCs w:val="30"/>
        </w:rPr>
        <w:t>0.</w:t>
      </w:r>
      <w:r w:rsidR="004C7654" w:rsidRPr="004C7654">
        <w:rPr>
          <w:rFonts w:asciiTheme="majorBidi" w:hAnsiTheme="majorBidi" w:cstheme="majorBidi"/>
          <w:sz w:val="30"/>
          <w:szCs w:val="30"/>
        </w:rPr>
        <w:t>4</w:t>
      </w:r>
      <w:r w:rsidR="00EE54F9" w:rsidRPr="004C7654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198A0987" w14:textId="5F9C4F64" w:rsidR="00CD377C" w:rsidRPr="00416377" w:rsidRDefault="00CD377C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CBE2" w14:textId="7A40194F" w:rsidR="008A2E6E" w:rsidRPr="00416377" w:rsidRDefault="00CD377C" w:rsidP="0029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416377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Pr="00416377">
        <w:rPr>
          <w:rFonts w:asciiTheme="majorBidi" w:hAnsiTheme="majorBidi" w:cstheme="majorBidi"/>
          <w:sz w:val="30"/>
          <w:szCs w:val="30"/>
          <w:lang w:eastAsia="x-none"/>
        </w:rPr>
        <w:t>564</w:t>
      </w:r>
      <w:r w:rsidRPr="0041637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416377">
        <w:rPr>
          <w:rFonts w:asciiTheme="majorBidi" w:hAnsiTheme="majorBidi" w:cstheme="majorBidi"/>
          <w:sz w:val="30"/>
          <w:szCs w:val="30"/>
          <w:cs/>
        </w:rPr>
        <w:t>บริษัทได้ทำสัญญาให้บริการพื้นที่อาคารโรงงาน</w:t>
      </w:r>
      <w:r w:rsidR="00372F07" w:rsidRPr="00416377">
        <w:rPr>
          <w:rFonts w:asciiTheme="majorBidi" w:hAnsiTheme="majorBidi" w:cstheme="majorBidi"/>
          <w:sz w:val="30"/>
          <w:szCs w:val="30"/>
          <w:cs/>
        </w:rPr>
        <w:t>รวมถึงสาธารณูปโภคและสิ่งอำนวยความสะดวก</w:t>
      </w:r>
      <w:r w:rsidRPr="00416377">
        <w:rPr>
          <w:rFonts w:asciiTheme="majorBidi" w:hAnsiTheme="majorBidi" w:cstheme="majorBidi"/>
          <w:sz w:val="30"/>
          <w:szCs w:val="30"/>
          <w:cs/>
        </w:rPr>
        <w:t>กับ บริษัท แอล แอนด์ อี แมนูแฟคเจอริ่ง จำกัด ซึ่ง</w:t>
      </w:r>
      <w:r w:rsidR="00372F07" w:rsidRPr="00416377">
        <w:rPr>
          <w:rFonts w:asciiTheme="majorBidi" w:hAnsiTheme="majorBidi" w:cstheme="majorBidi"/>
          <w:sz w:val="30"/>
          <w:szCs w:val="30"/>
          <w:cs/>
        </w:rPr>
        <w:t>เป็นบริษัทย่อย</w:t>
      </w:r>
      <w:r w:rsidRPr="004163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472B" w:rsidRPr="00416377">
        <w:rPr>
          <w:rFonts w:asciiTheme="majorBidi" w:hAnsiTheme="majorBidi" w:cstheme="majorBidi"/>
          <w:sz w:val="30"/>
          <w:szCs w:val="30"/>
          <w:cs/>
        </w:rPr>
        <w:t xml:space="preserve">เพื่อใช้เป็นคลังสินค้า </w:t>
      </w:r>
      <w:r w:rsidRPr="00416377">
        <w:rPr>
          <w:rFonts w:asciiTheme="majorBidi" w:hAnsiTheme="majorBidi" w:cstheme="majorBidi"/>
          <w:sz w:val="30"/>
          <w:szCs w:val="30"/>
          <w:cs/>
        </w:rPr>
        <w:t xml:space="preserve">สัญญามีกำหนดระยะเวลาตั้งแต่วันที่ </w:t>
      </w:r>
      <w:r w:rsidRPr="00416377">
        <w:rPr>
          <w:rFonts w:asciiTheme="majorBidi" w:hAnsiTheme="majorBidi" w:cstheme="majorBidi"/>
          <w:sz w:val="30"/>
          <w:szCs w:val="30"/>
        </w:rPr>
        <w:t xml:space="preserve">1 </w:t>
      </w:r>
      <w:r w:rsidR="00117FDE" w:rsidRPr="00416377">
        <w:rPr>
          <w:rFonts w:asciiTheme="majorBidi" w:hAnsiTheme="majorBidi" w:cstheme="majorBidi"/>
          <w:sz w:val="30"/>
          <w:szCs w:val="30"/>
          <w:cs/>
          <w:lang w:eastAsia="ja-JP"/>
        </w:rPr>
        <w:t>พฤษภ</w:t>
      </w:r>
      <w:r w:rsidRPr="0041637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าคม </w:t>
      </w:r>
      <w:r w:rsidRPr="00416377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705408" w:rsidRPr="00416377">
        <w:rPr>
          <w:rFonts w:asciiTheme="majorBidi" w:hAnsiTheme="majorBidi" w:cstheme="majorBidi"/>
          <w:sz w:val="30"/>
          <w:szCs w:val="30"/>
          <w:lang w:eastAsia="ja-JP"/>
        </w:rPr>
        <w:t>4</w:t>
      </w:r>
      <w:r w:rsidRPr="0041637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1637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ถึงวันที่ </w:t>
      </w:r>
      <w:r w:rsidRPr="00416377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41637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ธันวาคม </w:t>
      </w:r>
      <w:r w:rsidRPr="00416377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705408" w:rsidRPr="00416377">
        <w:rPr>
          <w:rFonts w:asciiTheme="majorBidi" w:hAnsiTheme="majorBidi" w:cstheme="majorBidi"/>
          <w:sz w:val="30"/>
          <w:szCs w:val="30"/>
          <w:lang w:eastAsia="ja-JP"/>
        </w:rPr>
        <w:t>4</w:t>
      </w:r>
      <w:r w:rsidRPr="00416377">
        <w:rPr>
          <w:rFonts w:asciiTheme="majorBidi" w:hAnsiTheme="majorBidi" w:cstheme="majorBidi"/>
          <w:sz w:val="30"/>
          <w:szCs w:val="30"/>
        </w:rPr>
        <w:t xml:space="preserve"> </w:t>
      </w:r>
    </w:p>
    <w:p w14:paraId="78E27FCD" w14:textId="5BE2E7D2" w:rsidR="002D51E3" w:rsidRDefault="002D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</w:p>
    <w:p w14:paraId="08393231" w14:textId="5B236B91" w:rsidR="00523E37" w:rsidRPr="00416377" w:rsidRDefault="00523E37" w:rsidP="00161154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154741CB" w14:textId="77777777" w:rsidR="00523E37" w:rsidRPr="00416377" w:rsidRDefault="00523E37" w:rsidP="00484E9F">
      <w:pPr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270"/>
        <w:gridCol w:w="990"/>
        <w:gridCol w:w="270"/>
        <w:gridCol w:w="1030"/>
        <w:gridCol w:w="236"/>
        <w:gridCol w:w="1015"/>
        <w:gridCol w:w="237"/>
        <w:gridCol w:w="1047"/>
        <w:gridCol w:w="236"/>
        <w:gridCol w:w="981"/>
        <w:gridCol w:w="12"/>
      </w:tblGrid>
      <w:tr w:rsidR="00523E37" w:rsidRPr="00416377" w14:paraId="467E0FD9" w14:textId="77777777" w:rsidTr="00934618">
        <w:trPr>
          <w:gridAfter w:val="1"/>
          <w:wAfter w:w="12" w:type="dxa"/>
          <w:tblHeader/>
        </w:trPr>
        <w:tc>
          <w:tcPr>
            <w:tcW w:w="1800" w:type="dxa"/>
          </w:tcPr>
          <w:p w14:paraId="69B3C0DD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2" w:type="dxa"/>
            <w:gridSpan w:val="11"/>
          </w:tcPr>
          <w:p w14:paraId="2FFAE05D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3E37" w:rsidRPr="00416377" w14:paraId="56568034" w14:textId="77777777" w:rsidTr="00934618">
        <w:trPr>
          <w:gridAfter w:val="1"/>
          <w:wAfter w:w="12" w:type="dxa"/>
          <w:tblHeader/>
        </w:trPr>
        <w:tc>
          <w:tcPr>
            <w:tcW w:w="1800" w:type="dxa"/>
          </w:tcPr>
          <w:p w14:paraId="6D32DD48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0" w:type="dxa"/>
            <w:gridSpan w:val="5"/>
          </w:tcPr>
          <w:p w14:paraId="5360111C" w14:textId="6AFBB6F3" w:rsidR="00523E37" w:rsidRPr="00416377" w:rsidRDefault="008A2E6E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="00115160"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51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706D5F" w:rsidRPr="004163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77D460D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6" w:type="dxa"/>
            <w:gridSpan w:val="5"/>
          </w:tcPr>
          <w:p w14:paraId="0BF52343" w14:textId="7DCC15A9" w:rsidR="00523E37" w:rsidRPr="00416377" w:rsidRDefault="00DE5D08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23E37"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3E37"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5C10C0"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06D5F" w:rsidRPr="004163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23E37" w:rsidRPr="00416377" w14:paraId="73D6982F" w14:textId="77777777" w:rsidTr="00934618">
        <w:trPr>
          <w:tblHeader/>
        </w:trPr>
        <w:tc>
          <w:tcPr>
            <w:tcW w:w="1800" w:type="dxa"/>
          </w:tcPr>
          <w:p w14:paraId="4F8133F1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AB36A81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09A469" w14:textId="77777777" w:rsidR="00523E37" w:rsidRPr="00416377" w:rsidRDefault="00523E37" w:rsidP="0091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CF55046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2A155849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FE8AD9B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C58D8EA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27867F65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6DD21F3A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104F699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6750F3F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23E37" w:rsidRPr="00416377" w14:paraId="01902A86" w14:textId="77777777" w:rsidTr="00934618">
        <w:trPr>
          <w:gridAfter w:val="1"/>
          <w:wAfter w:w="12" w:type="dxa"/>
          <w:tblHeader/>
        </w:trPr>
        <w:tc>
          <w:tcPr>
            <w:tcW w:w="1800" w:type="dxa"/>
          </w:tcPr>
          <w:p w14:paraId="0A993B0A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2" w:type="dxa"/>
            <w:gridSpan w:val="11"/>
            <w:vAlign w:val="bottom"/>
          </w:tcPr>
          <w:p w14:paraId="337A9AC4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21C5" w:rsidRPr="00416377" w14:paraId="3EA667CC" w14:textId="77777777" w:rsidTr="00934618">
        <w:tc>
          <w:tcPr>
            <w:tcW w:w="1800" w:type="dxa"/>
          </w:tcPr>
          <w:p w14:paraId="12BBF794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29335BEA" w:rsidR="004A21C5" w:rsidRPr="00416377" w:rsidRDefault="00D17AF8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91A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1AC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729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1AC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69984E5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8C3848" w14:textId="73CBE343" w:rsidR="004A21C5" w:rsidRPr="00416377" w:rsidRDefault="00F143EB" w:rsidP="00F14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291ACF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  <w:vAlign w:val="bottom"/>
          </w:tcPr>
          <w:p w14:paraId="6057FBFE" w14:textId="77777777" w:rsidR="004A21C5" w:rsidRPr="00416377" w:rsidRDefault="004A21C5" w:rsidP="00F14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2A6B374F" w14:textId="6FEC7992" w:rsidR="004A21C5" w:rsidRPr="00416377" w:rsidRDefault="00D17AF8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49,38</w:t>
            </w:r>
            <w:r w:rsidR="00461F2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6E35AB16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BF15F95" w14:textId="47248211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138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1384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37" w:type="dxa"/>
            <w:vAlign w:val="bottom"/>
          </w:tcPr>
          <w:p w14:paraId="15ECA2E2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32318414" w14:textId="005C5BB9" w:rsidR="004A21C5" w:rsidRPr="00416377" w:rsidRDefault="00074B04" w:rsidP="0007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36" w:type="dxa"/>
            <w:vAlign w:val="bottom"/>
          </w:tcPr>
          <w:p w14:paraId="30A4D426" w14:textId="77777777" w:rsidR="004A21C5" w:rsidRPr="00416377" w:rsidRDefault="004A21C5" w:rsidP="0007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E6B8A53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17,473</w:t>
            </w:r>
          </w:p>
        </w:tc>
      </w:tr>
      <w:tr w:rsidR="004A21C5" w:rsidRPr="00416377" w14:paraId="44321E23" w14:textId="77777777" w:rsidTr="00934618">
        <w:tc>
          <w:tcPr>
            <w:tcW w:w="1800" w:type="dxa"/>
          </w:tcPr>
          <w:p w14:paraId="10E8C831" w14:textId="77777777" w:rsidR="004A21C5" w:rsidRPr="00416377" w:rsidRDefault="004A21C5" w:rsidP="004A21C5">
            <w:pPr>
              <w:pStyle w:val="ListParagraph"/>
              <w:tabs>
                <w:tab w:val="clear" w:pos="1644"/>
                <w:tab w:val="clear" w:pos="1871"/>
                <w:tab w:val="left" w:pos="1514"/>
              </w:tabs>
              <w:spacing w:line="240" w:lineRule="auto"/>
              <w:ind w:left="0" w:right="-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1A676875" w:rsidR="004A21C5" w:rsidRPr="00416377" w:rsidRDefault="00F143EB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="00D17AF8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70" w:type="dxa"/>
            <w:vAlign w:val="bottom"/>
          </w:tcPr>
          <w:p w14:paraId="45743C35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368E67" w14:textId="1E298C99" w:rsidR="004A21C5" w:rsidRPr="00416377" w:rsidRDefault="00F143EB" w:rsidP="00F14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853,772</w:t>
            </w:r>
          </w:p>
        </w:tc>
        <w:tc>
          <w:tcPr>
            <w:tcW w:w="270" w:type="dxa"/>
            <w:vAlign w:val="bottom"/>
          </w:tcPr>
          <w:p w14:paraId="2301D465" w14:textId="77777777" w:rsidR="004A21C5" w:rsidRPr="00416377" w:rsidRDefault="004A21C5" w:rsidP="00F14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183DEB67" w14:textId="48E14536" w:rsidR="004A21C5" w:rsidRPr="00416377" w:rsidRDefault="00D17AF8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1,100,47</w:t>
            </w:r>
            <w:r w:rsidR="006609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1A7C978D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8CEBA7D" w14:textId="7A2B325A" w:rsidR="004A21C5" w:rsidRPr="00416377" w:rsidRDefault="00F21384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21C5" w:rsidRPr="0041637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A21C5" w:rsidRPr="004163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A21C5" w:rsidRPr="0041637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  <w:vAlign w:val="bottom"/>
          </w:tcPr>
          <w:p w14:paraId="6DD52513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24FC37AD" w14:textId="2DEFF246" w:rsidR="004A21C5" w:rsidRPr="00416377" w:rsidRDefault="00074B04" w:rsidP="0007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722,677</w:t>
            </w:r>
          </w:p>
        </w:tc>
        <w:tc>
          <w:tcPr>
            <w:tcW w:w="236" w:type="dxa"/>
            <w:vAlign w:val="bottom"/>
          </w:tcPr>
          <w:p w14:paraId="7AF09F5E" w14:textId="77777777" w:rsidR="004A21C5" w:rsidRPr="00416377" w:rsidRDefault="004A21C5" w:rsidP="0007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C1EC9D6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920,083</w:t>
            </w:r>
          </w:p>
        </w:tc>
      </w:tr>
      <w:tr w:rsidR="004A21C5" w:rsidRPr="00416377" w14:paraId="6278B30B" w14:textId="77777777" w:rsidTr="00934618">
        <w:tc>
          <w:tcPr>
            <w:tcW w:w="1800" w:type="dxa"/>
          </w:tcPr>
          <w:p w14:paraId="51BB073F" w14:textId="77777777" w:rsidR="004A21C5" w:rsidRPr="00416377" w:rsidRDefault="004A21C5" w:rsidP="004A21C5">
            <w:pPr>
              <w:pStyle w:val="ListParagraph"/>
              <w:tabs>
                <w:tab w:val="clear" w:pos="1644"/>
                <w:tab w:val="left" w:pos="1424"/>
              </w:tabs>
              <w:spacing w:line="240" w:lineRule="auto"/>
              <w:ind w:left="166" w:right="-19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1D042" w14:textId="0FD5C840" w:rsidR="004A21C5" w:rsidRPr="00416377" w:rsidRDefault="00D17AF8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6F3BAF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517BE4" w14:textId="4A95876F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AD96F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3B4437B0" w14:textId="01D59816" w:rsidR="004A21C5" w:rsidRPr="00416377" w:rsidRDefault="00D17AF8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7,652</w:t>
            </w:r>
          </w:p>
        </w:tc>
        <w:tc>
          <w:tcPr>
            <w:tcW w:w="236" w:type="dxa"/>
            <w:vAlign w:val="bottom"/>
          </w:tcPr>
          <w:p w14:paraId="431935E7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935B3AA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8,684</w:t>
            </w:r>
          </w:p>
        </w:tc>
        <w:tc>
          <w:tcPr>
            <w:tcW w:w="237" w:type="dxa"/>
            <w:vAlign w:val="bottom"/>
          </w:tcPr>
          <w:p w14:paraId="5C3A44F1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4273B6A1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321999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90CFDFD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8,684</w:t>
            </w:r>
          </w:p>
        </w:tc>
      </w:tr>
      <w:tr w:rsidR="004A21C5" w:rsidRPr="00416377" w14:paraId="2540D57F" w14:textId="77777777" w:rsidTr="003F5A8E">
        <w:tc>
          <w:tcPr>
            <w:tcW w:w="1800" w:type="dxa"/>
          </w:tcPr>
          <w:p w14:paraId="4B79888F" w14:textId="77777777" w:rsidR="004A21C5" w:rsidRPr="00416377" w:rsidRDefault="004A21C5" w:rsidP="004A21C5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2587E9A6" w:rsidR="004A21C5" w:rsidRPr="00416377" w:rsidRDefault="00937F91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C8EC63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214272" w14:textId="1835004A" w:rsidR="004A21C5" w:rsidRPr="00416377" w:rsidRDefault="00937F91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24E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4E17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FED6E6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886FF6E" w14:textId="28906855" w:rsidR="004A21C5" w:rsidRPr="00416377" w:rsidRDefault="00937F91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24E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4E17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36" w:type="dxa"/>
            <w:vAlign w:val="bottom"/>
          </w:tcPr>
          <w:p w14:paraId="6E0222E8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3021989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3,312</w:t>
            </w:r>
          </w:p>
        </w:tc>
        <w:tc>
          <w:tcPr>
            <w:tcW w:w="237" w:type="dxa"/>
            <w:vAlign w:val="bottom"/>
          </w:tcPr>
          <w:p w14:paraId="629A9554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5F5F9B52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79,544</w:t>
            </w:r>
          </w:p>
        </w:tc>
        <w:tc>
          <w:tcPr>
            <w:tcW w:w="236" w:type="dxa"/>
            <w:vAlign w:val="bottom"/>
          </w:tcPr>
          <w:p w14:paraId="71D67087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AA7DFC8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82,856</w:t>
            </w:r>
          </w:p>
        </w:tc>
      </w:tr>
      <w:tr w:rsidR="004A21C5" w:rsidRPr="00416377" w14:paraId="500376D5" w14:textId="77777777" w:rsidTr="003F5A8E">
        <w:tc>
          <w:tcPr>
            <w:tcW w:w="1800" w:type="dxa"/>
          </w:tcPr>
          <w:p w14:paraId="434B3ACF" w14:textId="77777777" w:rsidR="004A21C5" w:rsidRPr="00416377" w:rsidRDefault="004A21C5" w:rsidP="004A21C5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761418E8" w:rsidR="004A21C5" w:rsidRPr="00416377" w:rsidRDefault="00F143EB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833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833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1A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E99F15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204E68A3" w:rsidR="004A21C5" w:rsidRPr="00416377" w:rsidRDefault="00F143EB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16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91A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833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1A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CDF94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5EAEE0D2" w:rsidR="004A21C5" w:rsidRPr="00416377" w:rsidRDefault="00E833AF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</w:t>
            </w:r>
            <w:r w:rsidR="006632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632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36" w:type="dxa"/>
            <w:vAlign w:val="bottom"/>
          </w:tcPr>
          <w:p w14:paraId="00A9A192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45D2FABE" w:rsidR="004A21C5" w:rsidRPr="00416377" w:rsidRDefault="00B858F6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  <w:r w:rsidR="004A21C5"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37" w:type="dxa"/>
            <w:vAlign w:val="bottom"/>
          </w:tcPr>
          <w:p w14:paraId="76D79C17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22F0457E" w:rsidR="004A21C5" w:rsidRPr="00416377" w:rsidRDefault="00B858F6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  <w:r w:rsidR="004A21C5"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A21C5"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432DBFC6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C4F19" w14:textId="77777777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22EDA3" w14:textId="16C39949" w:rsidR="004A21C5" w:rsidRPr="00416377" w:rsidRDefault="004A21C5" w:rsidP="004A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 w:hanging="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1,029,096</w:t>
            </w:r>
          </w:p>
        </w:tc>
      </w:tr>
    </w:tbl>
    <w:p w14:paraId="2FF2A372" w14:textId="77777777" w:rsidR="00523E37" w:rsidRPr="00416377" w:rsidRDefault="00523E37" w:rsidP="00484E9F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24"/>
        <w:gridCol w:w="236"/>
        <w:gridCol w:w="1024"/>
        <w:gridCol w:w="241"/>
        <w:gridCol w:w="1019"/>
        <w:gridCol w:w="242"/>
        <w:gridCol w:w="1018"/>
        <w:gridCol w:w="242"/>
        <w:gridCol w:w="1012"/>
        <w:gridCol w:w="6"/>
      </w:tblGrid>
      <w:tr w:rsidR="00523E37" w:rsidRPr="00416377" w14:paraId="067B1C4E" w14:textId="77777777" w:rsidTr="003B23EB">
        <w:trPr>
          <w:gridAfter w:val="1"/>
          <w:wAfter w:w="6" w:type="dxa"/>
          <w:tblHeader/>
        </w:trPr>
        <w:tc>
          <w:tcPr>
            <w:tcW w:w="1890" w:type="dxa"/>
          </w:tcPr>
          <w:p w14:paraId="0A750CA2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4" w:type="dxa"/>
            <w:gridSpan w:val="11"/>
          </w:tcPr>
          <w:p w14:paraId="47724984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1637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41637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523E37" w:rsidRPr="00416377" w14:paraId="1EE95C0A" w14:textId="77777777" w:rsidTr="003B23EB">
        <w:trPr>
          <w:tblHeader/>
        </w:trPr>
        <w:tc>
          <w:tcPr>
            <w:tcW w:w="1890" w:type="dxa"/>
          </w:tcPr>
          <w:p w14:paraId="3BF99D86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5"/>
          </w:tcPr>
          <w:p w14:paraId="721CF891" w14:textId="349C7D6F" w:rsidR="00523E37" w:rsidRPr="00416377" w:rsidRDefault="002F46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="00115160"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51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115160"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23E37" w:rsidRPr="004163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5C78B92D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9" w:type="dxa"/>
            <w:gridSpan w:val="6"/>
          </w:tcPr>
          <w:p w14:paraId="1E64DFC5" w14:textId="18AFFCC9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E3A7D" w:rsidRPr="004163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23E37" w:rsidRPr="00416377" w14:paraId="6B170849" w14:textId="77777777" w:rsidTr="003B23EB">
        <w:trPr>
          <w:tblHeader/>
        </w:trPr>
        <w:tc>
          <w:tcPr>
            <w:tcW w:w="1890" w:type="dxa"/>
          </w:tcPr>
          <w:p w14:paraId="797CAC71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10DFB3D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2B65745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1" w:type="dxa"/>
            <w:vAlign w:val="center"/>
          </w:tcPr>
          <w:p w14:paraId="583EED79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01291B18" w14:textId="77777777" w:rsidR="00523E37" w:rsidRPr="00416377" w:rsidRDefault="00523E37" w:rsidP="007A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1011CEC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2BF3BDD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10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2" w:type="dxa"/>
            <w:vAlign w:val="bottom"/>
          </w:tcPr>
          <w:p w14:paraId="3D68601E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683C4459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23E37" w:rsidRPr="00416377" w14:paraId="25D51245" w14:textId="77777777" w:rsidTr="003B23EB">
        <w:trPr>
          <w:gridAfter w:val="1"/>
          <w:wAfter w:w="6" w:type="dxa"/>
          <w:tblHeader/>
        </w:trPr>
        <w:tc>
          <w:tcPr>
            <w:tcW w:w="1890" w:type="dxa"/>
          </w:tcPr>
          <w:p w14:paraId="6DA5BF52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4" w:type="dxa"/>
            <w:gridSpan w:val="11"/>
            <w:vAlign w:val="bottom"/>
          </w:tcPr>
          <w:p w14:paraId="0AA98EB9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4257" w:rsidRPr="00416377" w14:paraId="618360F9" w14:textId="77777777" w:rsidTr="003B23EB">
        <w:tc>
          <w:tcPr>
            <w:tcW w:w="1890" w:type="dxa"/>
          </w:tcPr>
          <w:p w14:paraId="7A2AAA58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1D5E489" w14:textId="10C585D6" w:rsidR="00064257" w:rsidRPr="00416377" w:rsidRDefault="00BB3381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17A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36" w:type="dxa"/>
            <w:vAlign w:val="bottom"/>
          </w:tcPr>
          <w:p w14:paraId="15AD2B45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F61C531" w14:textId="05A299C5" w:rsidR="00064257" w:rsidRPr="00416377" w:rsidRDefault="00F40C26" w:rsidP="00F4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E8146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8146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54D6BB72" w14:textId="77777777" w:rsidR="00064257" w:rsidRPr="00416377" w:rsidRDefault="00064257" w:rsidP="00F4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CE1EBAA" w14:textId="1CACC932" w:rsidR="00064257" w:rsidRPr="00416377" w:rsidRDefault="00D17AF8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11,361</w:t>
            </w:r>
          </w:p>
        </w:tc>
        <w:tc>
          <w:tcPr>
            <w:tcW w:w="241" w:type="dxa"/>
            <w:vAlign w:val="bottom"/>
          </w:tcPr>
          <w:p w14:paraId="121ABE24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26FD1557" w14:textId="50A2AD59" w:rsidR="00064257" w:rsidRPr="00416377" w:rsidRDefault="00A55373" w:rsidP="00A5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56286F2A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83D7FD0" w14:textId="2CDE8F7B" w:rsidR="00064257" w:rsidRPr="00416377" w:rsidRDefault="00A55373" w:rsidP="001F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42" w:type="dxa"/>
            <w:vAlign w:val="bottom"/>
          </w:tcPr>
          <w:p w14:paraId="1A5D3B70" w14:textId="77777777" w:rsidR="00064257" w:rsidRPr="00416377" w:rsidRDefault="00064257" w:rsidP="001F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05BDE83F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064257" w:rsidRPr="00416377" w14:paraId="62CE71C7" w14:textId="77777777" w:rsidTr="003B23EB">
        <w:tc>
          <w:tcPr>
            <w:tcW w:w="1890" w:type="dxa"/>
          </w:tcPr>
          <w:p w14:paraId="082C111E" w14:textId="77777777" w:rsidR="00064257" w:rsidRPr="00416377" w:rsidRDefault="00064257" w:rsidP="00064257">
            <w:pPr>
              <w:pStyle w:val="ListParagraph"/>
              <w:spacing w:line="240" w:lineRule="auto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0977EEA2" w:rsidR="00064257" w:rsidRPr="00416377" w:rsidRDefault="00F40C26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D17A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36" w:type="dxa"/>
            <w:vAlign w:val="bottom"/>
          </w:tcPr>
          <w:p w14:paraId="21BE6299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FD9518A" w14:textId="13C108BD" w:rsidR="00064257" w:rsidRPr="00416377" w:rsidRDefault="00F40C26" w:rsidP="00F4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853,772</w:t>
            </w:r>
          </w:p>
        </w:tc>
        <w:tc>
          <w:tcPr>
            <w:tcW w:w="236" w:type="dxa"/>
            <w:vAlign w:val="bottom"/>
          </w:tcPr>
          <w:p w14:paraId="6F19D952" w14:textId="77777777" w:rsidR="00064257" w:rsidRPr="00416377" w:rsidRDefault="00064257" w:rsidP="00F4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DB315DA" w14:textId="31DB781E" w:rsidR="00064257" w:rsidRPr="00416377" w:rsidRDefault="00D17AF8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956,573</w:t>
            </w:r>
          </w:p>
        </w:tc>
        <w:tc>
          <w:tcPr>
            <w:tcW w:w="241" w:type="dxa"/>
            <w:vAlign w:val="bottom"/>
          </w:tcPr>
          <w:p w14:paraId="6A5A17CC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1D4FD184" w14:textId="42E42B3A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F74C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74C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2" w:type="dxa"/>
            <w:vAlign w:val="bottom"/>
          </w:tcPr>
          <w:p w14:paraId="1A2577B8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A6E7B40" w14:textId="6437977A" w:rsidR="00064257" w:rsidRPr="00416377" w:rsidRDefault="001F74C3" w:rsidP="001F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722,677</w:t>
            </w:r>
          </w:p>
        </w:tc>
        <w:tc>
          <w:tcPr>
            <w:tcW w:w="242" w:type="dxa"/>
            <w:vAlign w:val="bottom"/>
          </w:tcPr>
          <w:p w14:paraId="6B7B22EF" w14:textId="77777777" w:rsidR="00064257" w:rsidRPr="00416377" w:rsidRDefault="00064257" w:rsidP="001F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6DF81F1C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792,677</w:t>
            </w:r>
          </w:p>
        </w:tc>
      </w:tr>
      <w:tr w:rsidR="00064257" w:rsidRPr="00416377" w14:paraId="60D71DA6" w14:textId="77777777" w:rsidTr="003B23EB">
        <w:tc>
          <w:tcPr>
            <w:tcW w:w="1890" w:type="dxa"/>
          </w:tcPr>
          <w:p w14:paraId="24EFBBD5" w14:textId="670EBF61" w:rsidR="00064257" w:rsidRPr="00416377" w:rsidRDefault="00064257" w:rsidP="00064257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059A5F" w14:textId="0F188205" w:rsidR="00064257" w:rsidRPr="00416377" w:rsidRDefault="00E6516D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FFE6A3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D3FB08F" w14:textId="3EE28037" w:rsidR="00064257" w:rsidRPr="00416377" w:rsidRDefault="00E6516D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71,811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BCBA30" w14:textId="288FF750" w:rsidR="00064257" w:rsidRPr="00416377" w:rsidRDefault="00E6516D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72,755</w:t>
            </w:r>
          </w:p>
        </w:tc>
        <w:tc>
          <w:tcPr>
            <w:tcW w:w="241" w:type="dxa"/>
            <w:vAlign w:val="bottom"/>
          </w:tcPr>
          <w:p w14:paraId="233FA200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5B369651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1,388</w:t>
            </w:r>
          </w:p>
        </w:tc>
        <w:tc>
          <w:tcPr>
            <w:tcW w:w="242" w:type="dxa"/>
            <w:vAlign w:val="bottom"/>
          </w:tcPr>
          <w:p w14:paraId="583183BB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7E9782C2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80,730</w:t>
            </w:r>
          </w:p>
        </w:tc>
        <w:tc>
          <w:tcPr>
            <w:tcW w:w="242" w:type="dxa"/>
            <w:vAlign w:val="bottom"/>
          </w:tcPr>
          <w:p w14:paraId="158046EA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752D2AFD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82,118</w:t>
            </w:r>
          </w:p>
        </w:tc>
      </w:tr>
      <w:tr w:rsidR="00064257" w:rsidRPr="00416377" w14:paraId="39B1A1C4" w14:textId="77777777" w:rsidTr="003B23EB">
        <w:tc>
          <w:tcPr>
            <w:tcW w:w="1890" w:type="dxa"/>
          </w:tcPr>
          <w:p w14:paraId="37995F51" w14:textId="77777777" w:rsidR="00064257" w:rsidRPr="00416377" w:rsidRDefault="00064257" w:rsidP="0006425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53A3A34A" w:rsidR="00064257" w:rsidRPr="00416377" w:rsidRDefault="00F40C26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="003B2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D7C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6" w:type="dxa"/>
            <w:vAlign w:val="bottom"/>
          </w:tcPr>
          <w:p w14:paraId="6CC31CD0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7637155B" w:rsidR="00064257" w:rsidRPr="00416377" w:rsidRDefault="00F40C26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BD7C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B2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D7C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3B2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076E5BAF" w:rsidR="00064257" w:rsidRPr="00416377" w:rsidRDefault="003B23EB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1,040,689</w:t>
            </w:r>
          </w:p>
        </w:tc>
        <w:tc>
          <w:tcPr>
            <w:tcW w:w="241" w:type="dxa"/>
            <w:vAlign w:val="bottom"/>
          </w:tcPr>
          <w:p w14:paraId="450BE0EF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1ADF21FB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015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015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42" w:type="dxa"/>
            <w:vAlign w:val="bottom"/>
          </w:tcPr>
          <w:p w14:paraId="5163BAAD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27480DD2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AB5A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5A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242" w:type="dxa"/>
            <w:vAlign w:val="bottom"/>
          </w:tcPr>
          <w:p w14:paraId="09A18E32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77777777" w:rsidR="00064257" w:rsidRPr="00416377" w:rsidRDefault="00064257" w:rsidP="0006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875,426</w:t>
            </w:r>
          </w:p>
        </w:tc>
      </w:tr>
    </w:tbl>
    <w:p w14:paraId="75CAB616" w14:textId="75C7F501" w:rsidR="00B07953" w:rsidRDefault="006D1C71" w:rsidP="006D1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08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4"/>
          <w:sz w:val="30"/>
          <w:szCs w:val="30"/>
          <w:lang w:val="en-GB" w:bidi="ar-SA"/>
        </w:rPr>
        <w:tab/>
      </w:r>
    </w:p>
    <w:p w14:paraId="6E97B464" w14:textId="0188457B" w:rsidR="00523E37" w:rsidRPr="00416377" w:rsidRDefault="00523E37" w:rsidP="00484E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41637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15160" w:rsidRPr="00416377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0 </w:t>
      </w:r>
      <w:r w:rsidR="002D51E3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กันยายน</w:t>
      </w:r>
      <w:r w:rsidR="00115160" w:rsidRPr="00416377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416377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41637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Pr="0041637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16377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เงินกู้ยืมระยะสั้น</w:t>
      </w:r>
      <w:r w:rsidR="001929E5">
        <w:rPr>
          <w:rFonts w:asciiTheme="majorBidi" w:hAnsiTheme="majorBidi" w:cstheme="majorBidi"/>
          <w:spacing w:val="-4"/>
          <w:sz w:val="30"/>
          <w:szCs w:val="30"/>
        </w:rPr>
        <w:br/>
      </w:r>
      <w:r w:rsidRPr="00416377">
        <w:rPr>
          <w:rFonts w:asciiTheme="majorBidi" w:hAnsiTheme="majorBidi" w:cstheme="majorBidi"/>
          <w:spacing w:val="-4"/>
          <w:sz w:val="30"/>
          <w:szCs w:val="30"/>
          <w:cs/>
        </w:rPr>
        <w:t>และเงินกู้ยืมระยะยาว</w:t>
      </w:r>
      <w:r w:rsidRPr="00416377">
        <w:rPr>
          <w:rFonts w:asciiTheme="majorBidi" w:hAnsiTheme="majorBidi" w:cstheme="majorBidi"/>
          <w:sz w:val="30"/>
          <w:szCs w:val="30"/>
          <w:cs/>
        </w:rPr>
        <w:t>จากสถาบันการเงินของบริษัท ดังนี้</w:t>
      </w:r>
    </w:p>
    <w:p w14:paraId="4CF05883" w14:textId="77777777" w:rsidR="00523E37" w:rsidRPr="00416377" w:rsidRDefault="00523E37" w:rsidP="00484E9F">
      <w:pPr>
        <w:pStyle w:val="block"/>
        <w:spacing w:after="0"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416377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416377" w:rsidRDefault="00523E37" w:rsidP="00DA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D51E3" w:rsidRPr="00416377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335CBD3C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2D51E3" w:rsidRPr="00416377" w:rsidRDefault="002D51E3" w:rsidP="002D51E3">
            <w:pPr>
              <w:pStyle w:val="3"/>
              <w:tabs>
                <w:tab w:val="clear" w:pos="360"/>
                <w:tab w:val="clear" w:pos="720"/>
              </w:tabs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4FA8A9BF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51E3" w:rsidRPr="00416377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2D51E3" w:rsidRPr="00416377" w:rsidRDefault="002D51E3" w:rsidP="002D51E3">
            <w:pPr>
              <w:pStyle w:val="3"/>
              <w:tabs>
                <w:tab w:val="clear" w:pos="360"/>
                <w:tab w:val="clear" w:pos="720"/>
              </w:tabs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77777777" w:rsidR="002D51E3" w:rsidRPr="00416377" w:rsidRDefault="002D51E3" w:rsidP="002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D51E3" w:rsidRPr="00416377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2D51E3" w:rsidRPr="00416377" w:rsidRDefault="002D51E3" w:rsidP="002D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2D51E3" w:rsidRPr="00416377" w:rsidRDefault="002D51E3" w:rsidP="002D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51E3" w:rsidRPr="00416377" w14:paraId="77681F6F" w14:textId="77777777" w:rsidTr="006C085B">
        <w:tc>
          <w:tcPr>
            <w:tcW w:w="4140" w:type="dxa"/>
          </w:tcPr>
          <w:p w14:paraId="45941620" w14:textId="77777777" w:rsidR="002D51E3" w:rsidRPr="00416377" w:rsidRDefault="002D51E3" w:rsidP="002D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เงินฝากประจำและเงินฝากออมทรัพย์</w:t>
            </w:r>
            <w:r w:rsidRPr="0041637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553C9A8B" w:rsidR="002D51E3" w:rsidRPr="00416377" w:rsidRDefault="00B6606F" w:rsidP="002D51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2D51E3" w:rsidRPr="00416377" w:rsidRDefault="002D51E3" w:rsidP="002D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77777777" w:rsidR="002D51E3" w:rsidRPr="00416377" w:rsidRDefault="002D51E3" w:rsidP="002D51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2D51E3" w:rsidRPr="00416377" w:rsidRDefault="002D51E3" w:rsidP="002D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3BC13633" w:rsidR="002D51E3" w:rsidRPr="00416377" w:rsidRDefault="00B6606F" w:rsidP="002D51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3FE08C9" w14:textId="77777777" w:rsidR="002D51E3" w:rsidRPr="00416377" w:rsidRDefault="002D51E3" w:rsidP="002D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77777777" w:rsidR="002D51E3" w:rsidRPr="00416377" w:rsidRDefault="002D51E3" w:rsidP="002D51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471D43" w:rsidRPr="00416377" w14:paraId="0DD4104A" w14:textId="77777777" w:rsidTr="00BC56BE">
        <w:tc>
          <w:tcPr>
            <w:tcW w:w="4140" w:type="dxa"/>
          </w:tcPr>
          <w:p w14:paraId="708AD2CB" w14:textId="77777777" w:rsidR="00471D43" w:rsidRPr="00416377" w:rsidRDefault="00471D43" w:rsidP="00471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</w:t>
            </w:r>
            <w:r w:rsidRPr="004163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41637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471D43" w:rsidRPr="00416377" w:rsidRDefault="00471D43" w:rsidP="00471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09C3AEA3" w14:textId="77777777" w:rsidR="00471D43" w:rsidRPr="00667205" w:rsidRDefault="00471D43" w:rsidP="00471D4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43D264F" w14:textId="117A67F5" w:rsidR="00471D43" w:rsidRPr="00667205" w:rsidRDefault="00471D43" w:rsidP="00471D4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2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471D43" w:rsidRPr="00667205" w:rsidRDefault="00471D43" w:rsidP="00471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5367F3" w14:textId="77777777" w:rsidR="00471D43" w:rsidRPr="00667205" w:rsidRDefault="00471D43" w:rsidP="00471D4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C7963D" w14:textId="76070F42" w:rsidR="00471D43" w:rsidRPr="00667205" w:rsidRDefault="00471D43" w:rsidP="00471D4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2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4ADB8E82" w14:textId="77777777" w:rsidR="00471D43" w:rsidRPr="00667205" w:rsidRDefault="00471D43" w:rsidP="00471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D0FB52" w14:textId="77777777" w:rsidR="00471D43" w:rsidRPr="00416377" w:rsidRDefault="00471D43" w:rsidP="00471D4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0AAD39D" w14:textId="6E466F53" w:rsidR="00471D43" w:rsidRPr="00667205" w:rsidRDefault="00471D43" w:rsidP="00471D43">
            <w:pPr>
              <w:pStyle w:val="3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84DD78" w14:textId="77777777" w:rsidR="00471D43" w:rsidRPr="00416377" w:rsidRDefault="00471D43" w:rsidP="00471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0F73E" w14:textId="77777777" w:rsidR="00471D43" w:rsidRPr="00416377" w:rsidRDefault="00471D43" w:rsidP="00471D4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989FDA3" w14:textId="11CD8DCA" w:rsidR="00471D43" w:rsidRPr="00416377" w:rsidRDefault="00471D43" w:rsidP="00471D43">
            <w:pPr>
              <w:pStyle w:val="3"/>
              <w:tabs>
                <w:tab w:val="clear" w:pos="360"/>
                <w:tab w:val="clear" w:pos="720"/>
                <w:tab w:val="decimal" w:pos="58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71D43" w:rsidRPr="00416377" w14:paraId="18604302" w14:textId="77777777" w:rsidTr="006C085B">
        <w:tc>
          <w:tcPr>
            <w:tcW w:w="4140" w:type="dxa"/>
          </w:tcPr>
          <w:p w14:paraId="1B819198" w14:textId="77777777" w:rsidR="00471D43" w:rsidRPr="00416377" w:rsidRDefault="00471D43" w:rsidP="00471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และส่วนปรับปรุงที่ดินที่แสดง</w:t>
            </w:r>
          </w:p>
          <w:p w14:paraId="54BB3C39" w14:textId="77777777" w:rsidR="00471D43" w:rsidRPr="00416377" w:rsidRDefault="00471D43" w:rsidP="00471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574C6C51" w14:textId="77777777" w:rsidR="00471D43" w:rsidRPr="00667205" w:rsidRDefault="00471D43" w:rsidP="00471D43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84077AD" w14:textId="29E44328" w:rsidR="00471D43" w:rsidRPr="00667205" w:rsidRDefault="00471D43" w:rsidP="00471D43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2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C3BE9A2" w14:textId="77777777" w:rsidR="00471D43" w:rsidRPr="00667205" w:rsidRDefault="00471D43" w:rsidP="00471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ED820" w14:textId="77777777" w:rsidR="00471D43" w:rsidRPr="00667205" w:rsidRDefault="00471D43" w:rsidP="00471D43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A360928" w14:textId="7B57F764" w:rsidR="00471D43" w:rsidRPr="00667205" w:rsidRDefault="00471D43" w:rsidP="00471D43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2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471D43" w:rsidRPr="00667205" w:rsidRDefault="00471D43" w:rsidP="00471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5750D6" w14:textId="77777777" w:rsidR="00471D43" w:rsidRPr="00667205" w:rsidRDefault="00471D43" w:rsidP="00471D43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F8CDFFA" w14:textId="6680D6BE" w:rsidR="00471D43" w:rsidRPr="00667205" w:rsidRDefault="00471D43" w:rsidP="00471D43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72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A7940DB" w14:textId="77777777" w:rsidR="00471D43" w:rsidRPr="00416377" w:rsidRDefault="00471D43" w:rsidP="00471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9CC88" w14:textId="77777777" w:rsidR="00471D43" w:rsidRPr="00416377" w:rsidRDefault="00471D43" w:rsidP="00471D43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  <w:p w14:paraId="5AE82F02" w14:textId="69C2E444" w:rsidR="00471D43" w:rsidRPr="00416377" w:rsidRDefault="00471D43" w:rsidP="00471D4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3FF7710E" w14:textId="77777777" w:rsidR="00523E37" w:rsidRPr="003964CD" w:rsidRDefault="00523E37" w:rsidP="00484E9F">
      <w:pPr>
        <w:pStyle w:val="block"/>
        <w:spacing w:after="0" w:line="240" w:lineRule="auto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12B8EAF3" w14:textId="77777777" w:rsidR="00523E37" w:rsidRPr="00416377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เงินกู้ยืมระยะยาวบางส่วนดังกล่าวข้างต้นมีข้อจำกัดบางประการเกี่ยวกับการรวมกิจการ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 </w:t>
      </w:r>
    </w:p>
    <w:p w14:paraId="5B1A1CFB" w14:textId="77777777" w:rsidR="00523E37" w:rsidRPr="00416377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340"/>
        <w:gridCol w:w="1081"/>
        <w:gridCol w:w="140"/>
        <w:gridCol w:w="813"/>
        <w:gridCol w:w="142"/>
        <w:gridCol w:w="1121"/>
        <w:gridCol w:w="136"/>
        <w:gridCol w:w="1085"/>
        <w:gridCol w:w="139"/>
        <w:gridCol w:w="851"/>
        <w:gridCol w:w="138"/>
        <w:gridCol w:w="1194"/>
      </w:tblGrid>
      <w:tr w:rsidR="00523E37" w:rsidRPr="00416377" w14:paraId="448A0ADE" w14:textId="77777777" w:rsidTr="00D80E9B">
        <w:trPr>
          <w:tblHeader/>
        </w:trPr>
        <w:tc>
          <w:tcPr>
            <w:tcW w:w="2340" w:type="dxa"/>
          </w:tcPr>
          <w:p w14:paraId="13D6A593" w14:textId="77777777" w:rsidR="00523E37" w:rsidRPr="00416377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40" w:type="dxa"/>
            <w:gridSpan w:val="11"/>
          </w:tcPr>
          <w:p w14:paraId="2C9AAA75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23E37" w:rsidRPr="00416377" w14:paraId="1635DF2E" w14:textId="77777777" w:rsidTr="00D80E9B">
        <w:trPr>
          <w:tblHeader/>
        </w:trPr>
        <w:tc>
          <w:tcPr>
            <w:tcW w:w="2340" w:type="dxa"/>
          </w:tcPr>
          <w:p w14:paraId="7ECFC19C" w14:textId="77777777" w:rsidR="00523E37" w:rsidRPr="00416377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329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436B25" w14:textId="44B6EABD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115160"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B0795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115160"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36" w:type="dxa"/>
            <w:shd w:val="clear" w:color="auto" w:fill="auto"/>
          </w:tcPr>
          <w:p w14:paraId="4C722C74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40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32038F5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</w:tr>
      <w:tr w:rsidR="00523E37" w:rsidRPr="00416377" w14:paraId="3B0F5A1F" w14:textId="77777777" w:rsidTr="00D80E9B">
        <w:trPr>
          <w:trHeight w:val="432"/>
          <w:tblHeader/>
        </w:trPr>
        <w:tc>
          <w:tcPr>
            <w:tcW w:w="2340" w:type="dxa"/>
            <w:shd w:val="clear" w:color="auto" w:fill="auto"/>
          </w:tcPr>
          <w:p w14:paraId="2BBFA8D3" w14:textId="77777777" w:rsidR="00523E37" w:rsidRPr="00416377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7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2BC7A92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มูลค่าอนาคตของจำนวน</w:t>
            </w:r>
          </w:p>
          <w:p w14:paraId="43B71DAA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2F9C884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38E4DEA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4FDB4F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39D1C40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D517FB8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A9D7FB8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739B9CC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42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C9975A4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42E6B3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F993DDD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4E72325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23C36CE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23E37" w:rsidRPr="00416377" w14:paraId="1D7E7E4F" w14:textId="77777777" w:rsidTr="00D80E9B">
        <w:trPr>
          <w:tblHeader/>
        </w:trPr>
        <w:tc>
          <w:tcPr>
            <w:tcW w:w="2340" w:type="dxa"/>
          </w:tcPr>
          <w:p w14:paraId="57013692" w14:textId="77777777" w:rsidR="00523E37" w:rsidRPr="00416377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14:paraId="64975AAD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416377" w14:paraId="613B6A12" w14:textId="77777777" w:rsidTr="00D80E9B">
        <w:tc>
          <w:tcPr>
            <w:tcW w:w="2340" w:type="dxa"/>
          </w:tcPr>
          <w:p w14:paraId="18C05FEA" w14:textId="77777777" w:rsidR="00523E37" w:rsidRPr="00416377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72C44DD" w14:textId="28AA778E" w:rsidR="00523E37" w:rsidRPr="0010037F" w:rsidRDefault="003964CD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1003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F5261" w:rsidRPr="001003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003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5261" w:rsidRPr="0010037F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85A963E" w14:textId="77777777" w:rsidR="00523E37" w:rsidRPr="0010037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642BF0F" w14:textId="68B8A80C" w:rsidR="00523E37" w:rsidRPr="0010037F" w:rsidRDefault="003964CD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0037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</w:t>
            </w:r>
            <w:r w:rsidR="006F5261" w:rsidRPr="0010037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A889EC" w14:textId="77777777" w:rsidR="00523E37" w:rsidRPr="0010037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1C01D17" w14:textId="78021626" w:rsidR="00523E37" w:rsidRPr="0010037F" w:rsidRDefault="003964CD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10037F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6F5261" w:rsidRPr="0010037F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228ED05" w14:textId="77777777" w:rsidR="00523E37" w:rsidRPr="00416377" w:rsidRDefault="00523E37" w:rsidP="00484E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719C7B7" w14:textId="77777777" w:rsidR="00523E37" w:rsidRPr="00416377" w:rsidRDefault="00523E37" w:rsidP="0001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45,201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30F645E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8A1610" w14:textId="40B82D0F" w:rsidR="00523E37" w:rsidRPr="00416377" w:rsidRDefault="00523E37" w:rsidP="009E355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343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3,001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C7D01DC" w14:textId="77777777" w:rsidR="00523E37" w:rsidRPr="00416377" w:rsidRDefault="00523E37" w:rsidP="00484E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2BD3F89" w14:textId="77777777" w:rsidR="00523E37" w:rsidRPr="00416377" w:rsidRDefault="00523E37" w:rsidP="0025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42,200</w:t>
            </w:r>
          </w:p>
        </w:tc>
      </w:tr>
      <w:tr w:rsidR="00523E37" w:rsidRPr="00416377" w14:paraId="31352073" w14:textId="77777777" w:rsidTr="00D80E9B">
        <w:tc>
          <w:tcPr>
            <w:tcW w:w="2340" w:type="dxa"/>
          </w:tcPr>
          <w:p w14:paraId="3F6125C2" w14:textId="26A07EB5" w:rsidR="00523E37" w:rsidRPr="00416377" w:rsidRDefault="009D5C43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</w:t>
            </w:r>
            <w:r w:rsidR="00523E37"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- 5 </w:t>
            </w:r>
            <w:r w:rsidR="00523E37" w:rsidRPr="0041637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ปี</w:t>
            </w:r>
            <w:r w:rsidR="00523E37"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CF24890" w14:textId="7EEB0168" w:rsidR="00523E37" w:rsidRPr="0010037F" w:rsidRDefault="003964CD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0037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</w:t>
            </w:r>
            <w:r w:rsidR="006F5261" w:rsidRPr="0010037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5D681EC" w14:textId="77777777" w:rsidR="00523E37" w:rsidRPr="0010037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1430AC2" w14:textId="20474420" w:rsidR="00523E37" w:rsidRPr="0010037F" w:rsidRDefault="003964CD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10037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F5261" w:rsidRPr="0010037F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008E05" w14:textId="77777777" w:rsidR="00523E37" w:rsidRPr="0010037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4550B9D" w14:textId="728BB8B4" w:rsidR="00523E37" w:rsidRPr="0010037F" w:rsidRDefault="003964CD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0037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32,</w:t>
            </w:r>
            <w:r w:rsidR="006F5261" w:rsidRPr="0010037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DAB6FE8" w14:textId="77777777" w:rsidR="00523E37" w:rsidRPr="00416377" w:rsidRDefault="00523E37" w:rsidP="00484E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4F10A72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41,750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E2A984C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217020" w14:textId="2C227390" w:rsidR="00523E37" w:rsidRPr="00416377" w:rsidRDefault="00523E37" w:rsidP="00484E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4D777A2" w14:textId="77777777" w:rsidR="00523E37" w:rsidRPr="00416377" w:rsidRDefault="00523E37" w:rsidP="00484E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29154CEE" w14:textId="77777777" w:rsidR="00523E37" w:rsidRPr="00416377" w:rsidRDefault="00523E37" w:rsidP="0025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40,656</w:t>
            </w:r>
          </w:p>
        </w:tc>
      </w:tr>
      <w:tr w:rsidR="00523E37" w:rsidRPr="00416377" w14:paraId="33FDA536" w14:textId="77777777" w:rsidTr="00D80E9B">
        <w:tc>
          <w:tcPr>
            <w:tcW w:w="2340" w:type="dxa"/>
          </w:tcPr>
          <w:p w14:paraId="5E2ABB62" w14:textId="77777777" w:rsidR="00523E37" w:rsidRPr="00416377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63961D" w14:textId="24A7D673" w:rsidR="00523E37" w:rsidRPr="0010037F" w:rsidRDefault="006F5261" w:rsidP="00D8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00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79</w:t>
            </w:r>
            <w:r w:rsidR="003964CD" w:rsidRPr="00100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00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07</w:t>
            </w:r>
            <w:r w:rsidR="003964CD" w:rsidRPr="00100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F82A583" w14:textId="77777777" w:rsidR="00523E37" w:rsidRPr="0010037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4574D" w14:textId="76DCAA5E" w:rsidR="00523E37" w:rsidRPr="0010037F" w:rsidRDefault="003964CD" w:rsidP="00D8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00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3,4</w:t>
            </w:r>
            <w:r w:rsidR="006F5261" w:rsidRPr="00100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D10742" w:rsidRPr="00100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65EE1B" w14:textId="77777777" w:rsidR="00523E37" w:rsidRPr="0010037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C4013" w14:textId="5FBCBD89" w:rsidR="00523E37" w:rsidRPr="0010037F" w:rsidRDefault="003964CD" w:rsidP="00D8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3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F5261" w:rsidRPr="001003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003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5261" w:rsidRPr="001003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9E2F091" w14:textId="77777777" w:rsidR="00523E37" w:rsidRPr="00416377" w:rsidRDefault="00523E37" w:rsidP="00484E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3E3E8" w14:textId="77777777" w:rsidR="00523E37" w:rsidRPr="00416377" w:rsidRDefault="00523E37" w:rsidP="00D8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86,951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BBB3770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A9CC6" w14:textId="72CFE21D" w:rsidR="00523E37" w:rsidRPr="00416377" w:rsidRDefault="00523E37" w:rsidP="00D80E9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4,095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16D5703" w14:textId="77777777" w:rsidR="00523E37" w:rsidRPr="00416377" w:rsidRDefault="00523E37" w:rsidP="00484E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FC3F7" w14:textId="77777777" w:rsidR="00523E37" w:rsidRPr="00416377" w:rsidRDefault="00523E37" w:rsidP="0025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82,856</w:t>
            </w:r>
          </w:p>
        </w:tc>
      </w:tr>
    </w:tbl>
    <w:p w14:paraId="451817C5" w14:textId="19F1F0C6" w:rsidR="00B07953" w:rsidRDefault="00B07953"/>
    <w:tbl>
      <w:tblPr>
        <w:tblW w:w="9180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340"/>
        <w:gridCol w:w="1075"/>
        <w:gridCol w:w="140"/>
        <w:gridCol w:w="804"/>
        <w:gridCol w:w="142"/>
        <w:gridCol w:w="1119"/>
        <w:gridCol w:w="136"/>
        <w:gridCol w:w="1129"/>
        <w:gridCol w:w="139"/>
        <w:gridCol w:w="854"/>
        <w:gridCol w:w="138"/>
        <w:gridCol w:w="1164"/>
      </w:tblGrid>
      <w:tr w:rsidR="00523E37" w:rsidRPr="00416377" w14:paraId="628F013F" w14:textId="77777777" w:rsidTr="00D80E9B">
        <w:trPr>
          <w:tblHeader/>
        </w:trPr>
        <w:tc>
          <w:tcPr>
            <w:tcW w:w="2340" w:type="dxa"/>
          </w:tcPr>
          <w:p w14:paraId="3AE251EC" w14:textId="1484C8CD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6840" w:type="dxa"/>
            <w:gridSpan w:val="11"/>
          </w:tcPr>
          <w:p w14:paraId="176D98E3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416377" w14:paraId="2EFC5274" w14:textId="77777777" w:rsidTr="00D80E9B">
        <w:trPr>
          <w:tblHeader/>
        </w:trPr>
        <w:tc>
          <w:tcPr>
            <w:tcW w:w="2340" w:type="dxa"/>
          </w:tcPr>
          <w:p w14:paraId="232FC45A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8C6AD6" w14:textId="379CC6D6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115160"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B0795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115160"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36" w:type="dxa"/>
            <w:shd w:val="clear" w:color="auto" w:fill="auto"/>
          </w:tcPr>
          <w:p w14:paraId="77EB9225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42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3527FC4" w14:textId="25DFA8FF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="00DA5168"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</w:tr>
      <w:tr w:rsidR="00523E37" w:rsidRPr="00416377" w14:paraId="53FA3C17" w14:textId="77777777" w:rsidTr="00D80E9B">
        <w:trPr>
          <w:trHeight w:val="1324"/>
          <w:tblHeader/>
        </w:trPr>
        <w:tc>
          <w:tcPr>
            <w:tcW w:w="2340" w:type="dxa"/>
            <w:shd w:val="clear" w:color="auto" w:fill="auto"/>
          </w:tcPr>
          <w:p w14:paraId="20F3F439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9ECFE81" w14:textId="77777777" w:rsidR="00523E37" w:rsidRPr="00416377" w:rsidRDefault="00523E37" w:rsidP="007E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3EC85DD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43D83172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EDCB2A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897E18C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2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5B4A926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ECA0939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7D09131" w14:textId="77777777" w:rsidR="00523E37" w:rsidRPr="00416377" w:rsidRDefault="00523E37" w:rsidP="00D8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7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75EFB91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31E59968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03AF94E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17B0CF7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8AD1B39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23E37" w:rsidRPr="00416377" w14:paraId="5ECA9DB8" w14:textId="77777777" w:rsidTr="00D80E9B">
        <w:trPr>
          <w:trHeight w:val="281"/>
          <w:tblHeader/>
        </w:trPr>
        <w:tc>
          <w:tcPr>
            <w:tcW w:w="2340" w:type="dxa"/>
          </w:tcPr>
          <w:p w14:paraId="41E01041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14:paraId="4BDC558B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416377" w14:paraId="61D40311" w14:textId="77777777" w:rsidTr="00D80E9B">
        <w:tc>
          <w:tcPr>
            <w:tcW w:w="2340" w:type="dxa"/>
          </w:tcPr>
          <w:p w14:paraId="1E118F16" w14:textId="77777777" w:rsidR="00523E37" w:rsidRPr="00416377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2AB0068" w14:textId="17A4E10F" w:rsidR="00523E37" w:rsidRPr="00416377" w:rsidRDefault="00221212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44,402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53B5F37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21C074C2" w14:textId="77B6093A" w:rsidR="00523E37" w:rsidRPr="00416377" w:rsidRDefault="00221212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343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2,315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4BFDA8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14F054D" w14:textId="1CB3A84A" w:rsidR="00523E37" w:rsidRPr="00416377" w:rsidRDefault="00221212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42,087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F8B2AC5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8F4B290" w14:textId="77777777" w:rsidR="00523E37" w:rsidRPr="00416377" w:rsidRDefault="00523E37" w:rsidP="009E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44,379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E7326D6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2A5C892" w14:textId="70CE2893" w:rsidR="00523E37" w:rsidRPr="00416377" w:rsidRDefault="00523E37" w:rsidP="00D80E9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343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2,855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D0C40F0" w14:textId="77777777" w:rsidR="00523E37" w:rsidRPr="00416377" w:rsidRDefault="00523E37" w:rsidP="00484E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343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A23FDFF" w14:textId="77777777" w:rsidR="00523E37" w:rsidRPr="00416377" w:rsidRDefault="00523E37" w:rsidP="0025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41,524</w:t>
            </w:r>
          </w:p>
        </w:tc>
      </w:tr>
      <w:tr w:rsidR="00523E37" w:rsidRPr="00416377" w14:paraId="47591E6A" w14:textId="77777777" w:rsidTr="00D80E9B">
        <w:tc>
          <w:tcPr>
            <w:tcW w:w="2340" w:type="dxa"/>
          </w:tcPr>
          <w:p w14:paraId="1D867E71" w14:textId="77777777" w:rsidR="00523E37" w:rsidRPr="00416377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D71AB" w14:textId="50D4C238" w:rsidR="00523E37" w:rsidRPr="00416377" w:rsidRDefault="00221212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31,471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7EE84F0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EC087" w14:textId="71A04F42" w:rsidR="00523E37" w:rsidRPr="00416377" w:rsidRDefault="00221212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343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DCF6F9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B9914" w14:textId="179CF5AC" w:rsidR="00523E37" w:rsidRPr="00416377" w:rsidRDefault="00221212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30,668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92C8051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540E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41,616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0FC7281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19B67" w14:textId="7991FE1A" w:rsidR="00523E37" w:rsidRPr="00416377" w:rsidRDefault="00523E37" w:rsidP="00D80E9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343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1737E68" w14:textId="77777777" w:rsidR="00523E37" w:rsidRPr="00416377" w:rsidRDefault="00523E37" w:rsidP="00484E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343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36C53A44" w14:textId="77777777" w:rsidR="00523E37" w:rsidRPr="00416377" w:rsidRDefault="00523E37" w:rsidP="0025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40,594</w:t>
            </w:r>
          </w:p>
        </w:tc>
      </w:tr>
      <w:tr w:rsidR="00523E37" w:rsidRPr="00416377" w14:paraId="581312A6" w14:textId="77777777" w:rsidTr="00D80E9B">
        <w:tc>
          <w:tcPr>
            <w:tcW w:w="2340" w:type="dxa"/>
          </w:tcPr>
          <w:p w14:paraId="40F0AEEF" w14:textId="77777777" w:rsidR="00523E37" w:rsidRPr="00416377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3EC46" w14:textId="30A9455B" w:rsidR="00523E37" w:rsidRPr="00416377" w:rsidRDefault="00221212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75,873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63C3763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5917A" w14:textId="7A16F5A9" w:rsidR="00523E37" w:rsidRPr="00416377" w:rsidRDefault="00221212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343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3,118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4ADE39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BEF93" w14:textId="31EF2858" w:rsidR="00523E37" w:rsidRPr="00416377" w:rsidRDefault="00221212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72,755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4629D17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314829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85,995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BAA0757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E86228" w14:textId="28A2688F" w:rsidR="00523E37" w:rsidRPr="00416377" w:rsidRDefault="00523E37" w:rsidP="00D80E9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343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3,877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20A724B" w14:textId="77777777" w:rsidR="00523E37" w:rsidRPr="00416377" w:rsidRDefault="00523E37" w:rsidP="00484E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343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F9851" w14:textId="77777777" w:rsidR="00523E37" w:rsidRPr="00416377" w:rsidRDefault="00523E37" w:rsidP="0025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82,118</w:t>
            </w:r>
          </w:p>
        </w:tc>
      </w:tr>
    </w:tbl>
    <w:p w14:paraId="6EBF3F1F" w14:textId="77777777" w:rsidR="00523E37" w:rsidRPr="00B07953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E579C7" w14:textId="77777777" w:rsidR="00523E37" w:rsidRPr="00B07953" w:rsidRDefault="00523E37" w:rsidP="002657BE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B07953">
        <w:rPr>
          <w:rFonts w:asciiTheme="majorBidi" w:hAnsiTheme="majorBidi" w:cstheme="majorBidi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337DA854" w14:textId="77777777" w:rsidR="00523E37" w:rsidRPr="00B07953" w:rsidRDefault="00523E37" w:rsidP="00D02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6AF5A9B" w14:textId="549B2A01" w:rsidR="00523E37" w:rsidRPr="00B07953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953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 ช่องทางการจัดจำหน่ายผลิตภัณฑ์ของ</w:t>
      </w:r>
      <w:r w:rsidRPr="00B07953">
        <w:rPr>
          <w:rFonts w:asciiTheme="majorBidi" w:hAnsiTheme="majorBidi" w:cstheme="majorBidi"/>
          <w:sz w:val="30"/>
          <w:szCs w:val="30"/>
          <w:cs/>
        </w:rPr>
        <w:br/>
        <w:t>กลุ่มบริษัทที่สำคัญแบ่งได้เป็นงานโครงการและการขายปลีก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B07953">
        <w:rPr>
          <w:rFonts w:asciiTheme="majorBidi" w:hAnsiTheme="majorBidi" w:cstheme="majorBidi"/>
          <w:sz w:val="30"/>
          <w:szCs w:val="30"/>
        </w:rPr>
        <w:t xml:space="preserve"> </w:t>
      </w:r>
      <w:r w:rsidRPr="00B07953">
        <w:rPr>
          <w:rFonts w:asciiTheme="majorBidi" w:hAnsiTheme="majorBidi" w:cstheme="majorBidi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B07953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2804CF" w14:textId="66F71D26" w:rsidR="00523E37" w:rsidRPr="00B07953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953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174D2CC1" w14:textId="77777777" w:rsidR="00523E37" w:rsidRPr="00B07953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ADE41A" w14:textId="77777777" w:rsidR="008C7028" w:rsidRPr="00B07953" w:rsidRDefault="008C7028" w:rsidP="00351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B48BE9" w14:textId="46DC9C51" w:rsidR="006426BC" w:rsidRPr="00B07953" w:rsidRDefault="006426BC" w:rsidP="00C75D9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B079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เงินปันผล </w:t>
      </w:r>
    </w:p>
    <w:p w14:paraId="1865B7A7" w14:textId="11434E8C" w:rsidR="006426BC" w:rsidRPr="00B07953" w:rsidRDefault="006426BC" w:rsidP="0064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8AED0DB" w14:textId="2E14744F" w:rsidR="006426BC" w:rsidRPr="00B07953" w:rsidRDefault="006426BC" w:rsidP="0064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7953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Pr="00B07953">
        <w:rPr>
          <w:rFonts w:asciiTheme="majorBidi" w:hAnsiTheme="majorBidi" w:cstheme="majorBidi"/>
          <w:sz w:val="30"/>
          <w:szCs w:val="30"/>
        </w:rPr>
        <w:t>2564</w:t>
      </w:r>
      <w:r w:rsidRPr="00B079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29A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และ </w:t>
      </w:r>
      <w:r w:rsidR="00E829A8">
        <w:rPr>
          <w:rFonts w:asciiTheme="majorBidi" w:hAnsiTheme="majorBidi" w:cstheme="majorBidi"/>
          <w:sz w:val="30"/>
          <w:szCs w:val="30"/>
          <w:lang w:eastAsia="ja-JP"/>
        </w:rPr>
        <w:t xml:space="preserve">2563 </w:t>
      </w:r>
      <w:r w:rsidRPr="00B0795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58F6210" w14:textId="77777777" w:rsidR="006426BC" w:rsidRPr="00B07953" w:rsidRDefault="006426BC" w:rsidP="0064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20"/>
        <w:gridCol w:w="1836"/>
        <w:gridCol w:w="1224"/>
        <w:gridCol w:w="231"/>
        <w:gridCol w:w="1299"/>
      </w:tblGrid>
      <w:tr w:rsidR="006426BC" w:rsidRPr="00416377" w14:paraId="269D1319" w14:textId="77777777" w:rsidTr="00D02F08">
        <w:trPr>
          <w:tblHeader/>
        </w:trPr>
        <w:tc>
          <w:tcPr>
            <w:tcW w:w="2970" w:type="dxa"/>
            <w:vAlign w:val="bottom"/>
          </w:tcPr>
          <w:p w14:paraId="38B1C6FF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72BED8B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36" w:type="dxa"/>
            <w:vAlign w:val="bottom"/>
          </w:tcPr>
          <w:p w14:paraId="0B44BD39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24" w:type="dxa"/>
            <w:vAlign w:val="bottom"/>
          </w:tcPr>
          <w:p w14:paraId="671BF15F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607B629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9" w:type="dxa"/>
            <w:vAlign w:val="bottom"/>
          </w:tcPr>
          <w:p w14:paraId="60E404E8" w14:textId="77777777" w:rsidR="006426BC" w:rsidRPr="00416377" w:rsidDel="00D43E7A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426BC" w:rsidRPr="00416377" w14:paraId="60F7B1AF" w14:textId="77777777" w:rsidTr="00D02F08">
        <w:trPr>
          <w:tblHeader/>
        </w:trPr>
        <w:tc>
          <w:tcPr>
            <w:tcW w:w="2970" w:type="dxa"/>
          </w:tcPr>
          <w:p w14:paraId="72F25F40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73D0ACB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5BD3E0FD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6A6B428B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FE4B945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74A45FAF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426BC" w:rsidRPr="00416377" w14:paraId="1A08DA45" w14:textId="77777777" w:rsidTr="00D02F08">
        <w:tc>
          <w:tcPr>
            <w:tcW w:w="2970" w:type="dxa"/>
          </w:tcPr>
          <w:p w14:paraId="1968832F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597D582C" w14:textId="44C6CA0B" w:rsidR="006426BC" w:rsidRPr="00416377" w:rsidRDefault="001D76D0" w:rsidP="004613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</w:t>
            </w:r>
            <w:r w:rsidR="00461379"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36" w:type="dxa"/>
          </w:tcPr>
          <w:p w14:paraId="38AC6F5E" w14:textId="592F1066" w:rsidR="006426BC" w:rsidRPr="00416377" w:rsidRDefault="00461379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224DED"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224" w:type="dxa"/>
          </w:tcPr>
          <w:p w14:paraId="4A394BC1" w14:textId="4B60613F" w:rsidR="006426BC" w:rsidRPr="00416377" w:rsidRDefault="006426BC" w:rsidP="0089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="00461379" w:rsidRPr="00416377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231" w:type="dxa"/>
          </w:tcPr>
          <w:p w14:paraId="131C0674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353053BA" w14:textId="24B007E2" w:rsidR="006426BC" w:rsidRPr="00416377" w:rsidRDefault="00461379" w:rsidP="00B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1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36.90</w:t>
            </w:r>
          </w:p>
        </w:tc>
      </w:tr>
      <w:tr w:rsidR="006426BC" w:rsidRPr="00416377" w14:paraId="3B03F98C" w14:textId="77777777" w:rsidTr="00D02F08">
        <w:tc>
          <w:tcPr>
            <w:tcW w:w="2970" w:type="dxa"/>
          </w:tcPr>
          <w:p w14:paraId="60AA386B" w14:textId="08CFA13A" w:rsidR="006426BC" w:rsidRPr="00416377" w:rsidRDefault="001B646E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4163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833AB" w:rsidRPr="004163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5D69" w:rsidRPr="004163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7D435947" w14:textId="2A6EFE85" w:rsidR="006426BC" w:rsidRPr="00416377" w:rsidRDefault="00E015BE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เมษายน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36" w:type="dxa"/>
          </w:tcPr>
          <w:p w14:paraId="1BC4F507" w14:textId="6E2C6320" w:rsidR="006426BC" w:rsidRPr="00416377" w:rsidRDefault="00B232F0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224" w:type="dxa"/>
          </w:tcPr>
          <w:p w14:paraId="6DF8C74F" w14:textId="1D42D886" w:rsidR="006426BC" w:rsidRPr="00416377" w:rsidRDefault="006426BC" w:rsidP="00C8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0.1</w:t>
            </w:r>
            <w:r w:rsidR="00754F92" w:rsidRPr="0041637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1" w:type="dxa"/>
          </w:tcPr>
          <w:p w14:paraId="7C03239F" w14:textId="77777777" w:rsidR="006426BC" w:rsidRPr="00416377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1F7A89C4" w14:textId="126280CA" w:rsidR="006426BC" w:rsidRPr="00416377" w:rsidRDefault="00C83FE3" w:rsidP="00C8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1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68.88</w:t>
            </w:r>
          </w:p>
        </w:tc>
      </w:tr>
    </w:tbl>
    <w:p w14:paraId="5E291245" w14:textId="77777777" w:rsidR="006426BC" w:rsidRPr="00416377" w:rsidRDefault="006426BC" w:rsidP="0064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84067C" w14:textId="7238045E" w:rsidR="00C74EA0" w:rsidRPr="00416377" w:rsidRDefault="00C74EA0" w:rsidP="00C74E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33783B1D" w14:textId="591DBE12" w:rsidR="00C74EA0" w:rsidRPr="00416377" w:rsidRDefault="00C74EA0" w:rsidP="00C74EA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11E6A67" w14:textId="76F4CFAF" w:rsidR="00242E1E" w:rsidRPr="00242E1E" w:rsidRDefault="00D17BD9" w:rsidP="00242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 w:eastAsia="ja-JP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</w:t>
      </w:r>
      <w:r w:rsidR="0040673B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416377">
        <w:rPr>
          <w:rFonts w:asciiTheme="majorBidi" w:hAnsiTheme="majorBidi" w:cstheme="majorBidi"/>
          <w:sz w:val="30"/>
          <w:szCs w:val="30"/>
          <w:cs/>
        </w:rPr>
        <w:t>ในการดำเนินงานต่อเนื่อง</w:t>
      </w:r>
      <w:r w:rsidR="00987651" w:rsidRPr="00987651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สำหรับงวดสามเดือนและเก้าเดือนสิ้นสุด</w:t>
      </w:r>
      <w:r w:rsidRPr="0041637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F398C" w:rsidRPr="00416377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2F398C" w:rsidRPr="00416377">
        <w:rPr>
          <w:rFonts w:asciiTheme="majorBidi" w:hAnsiTheme="majorBidi" w:cstheme="majorBidi"/>
          <w:sz w:val="30"/>
          <w:szCs w:val="30"/>
        </w:rPr>
        <w:t xml:space="preserve">0 </w:t>
      </w:r>
      <w:r w:rsidR="00B0795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F398C" w:rsidRPr="00416377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2F398C" w:rsidRPr="00C96AE7">
        <w:rPr>
          <w:rFonts w:asciiTheme="majorBidi" w:hAnsiTheme="majorBidi" w:cstheme="majorBidi"/>
          <w:sz w:val="30"/>
          <w:szCs w:val="30"/>
          <w:lang w:val="en-GB"/>
        </w:rPr>
        <w:t>4</w:t>
      </w:r>
      <w:r w:rsidRPr="00C96AE7">
        <w:rPr>
          <w:rFonts w:asciiTheme="majorBidi" w:hAnsiTheme="majorBidi" w:cstheme="majorBidi"/>
          <w:sz w:val="30"/>
          <w:szCs w:val="30"/>
        </w:rPr>
        <w:t xml:space="preserve"> </w:t>
      </w:r>
      <w:r w:rsidRPr="00C96AE7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Pr="00C96AE7">
        <w:rPr>
          <w:rFonts w:asciiTheme="majorBidi" w:hAnsiTheme="majorBidi" w:cstheme="majorBidi"/>
          <w:sz w:val="30"/>
          <w:szCs w:val="30"/>
        </w:rPr>
        <w:t xml:space="preserve"> </w:t>
      </w:r>
      <w:r w:rsidR="00F65A7F" w:rsidRPr="00C96AE7">
        <w:rPr>
          <w:rFonts w:asciiTheme="majorBidi" w:hAnsiTheme="majorBidi" w:cstheme="majorBidi"/>
          <w:sz w:val="30"/>
          <w:szCs w:val="30"/>
        </w:rPr>
        <w:t>2</w:t>
      </w:r>
      <w:r w:rsidR="00702B1F">
        <w:rPr>
          <w:rFonts w:asciiTheme="majorBidi" w:hAnsiTheme="majorBidi" w:cstheme="majorBidi"/>
          <w:sz w:val="30"/>
          <w:szCs w:val="30"/>
        </w:rPr>
        <w:t>2</w:t>
      </w:r>
      <w:r w:rsidR="00F65A7F" w:rsidRPr="00C96AE7">
        <w:rPr>
          <w:rFonts w:asciiTheme="majorBidi" w:hAnsiTheme="majorBidi" w:cstheme="majorBidi"/>
          <w:sz w:val="30"/>
          <w:szCs w:val="30"/>
        </w:rPr>
        <w:t xml:space="preserve"> </w:t>
      </w:r>
      <w:r w:rsidR="00704B3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04B34" w:rsidRPr="00C96AE7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704B34" w:rsidRPr="00C96AE7">
        <w:rPr>
          <w:rFonts w:asciiTheme="majorBidi" w:hAnsiTheme="majorBidi" w:cstheme="majorBidi"/>
          <w:sz w:val="30"/>
          <w:szCs w:val="30"/>
        </w:rPr>
        <w:t xml:space="preserve"> 23 </w:t>
      </w:r>
      <w:r w:rsidR="00704B34" w:rsidRPr="00704B34">
        <w:rPr>
          <w:rFonts w:asciiTheme="majorBidi" w:hAnsiTheme="majorBidi" w:cstheme="majorBidi"/>
          <w:sz w:val="30"/>
          <w:szCs w:val="30"/>
          <w:cs/>
        </w:rPr>
        <w:t>ตามลำดับ สำหรับงบการเงินรวม</w:t>
      </w:r>
      <w:r w:rsidR="00704B34" w:rsidRPr="00704B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4B34" w:rsidRPr="00704B34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="00704B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279E">
        <w:rPr>
          <w:rFonts w:asciiTheme="majorBidi" w:hAnsiTheme="majorBidi" w:cstheme="majorBidi"/>
          <w:sz w:val="30"/>
          <w:szCs w:val="30"/>
        </w:rPr>
        <w:t>27</w:t>
      </w:r>
      <w:r w:rsidR="00704B34" w:rsidRPr="00704B34">
        <w:rPr>
          <w:rFonts w:asciiTheme="majorBidi" w:hAnsiTheme="majorBidi" w:cstheme="majorBidi"/>
          <w:sz w:val="30"/>
          <w:szCs w:val="30"/>
        </w:rPr>
        <w:t xml:space="preserve"> </w:t>
      </w:r>
      <w:r w:rsidR="00704B34" w:rsidRPr="00704B34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704B34" w:rsidRPr="00704B34">
        <w:rPr>
          <w:rFonts w:asciiTheme="majorBidi" w:hAnsiTheme="majorBidi" w:cstheme="majorBidi"/>
          <w:sz w:val="30"/>
          <w:szCs w:val="30"/>
        </w:rPr>
        <w:t>1</w:t>
      </w:r>
      <w:r w:rsidR="00A5279E">
        <w:rPr>
          <w:rFonts w:asciiTheme="majorBidi" w:hAnsiTheme="majorBidi" w:cstheme="majorBidi"/>
          <w:sz w:val="30"/>
          <w:szCs w:val="30"/>
        </w:rPr>
        <w:t>5</w:t>
      </w:r>
      <w:r w:rsidR="00704B34" w:rsidRPr="00704B34">
        <w:rPr>
          <w:rFonts w:asciiTheme="majorBidi" w:hAnsiTheme="majorBidi" w:cstheme="majorBidi"/>
          <w:sz w:val="30"/>
          <w:szCs w:val="30"/>
        </w:rPr>
        <w:t xml:space="preserve"> </w:t>
      </w:r>
      <w:r w:rsidR="00704B34" w:rsidRPr="00704B34">
        <w:rPr>
          <w:rFonts w:asciiTheme="majorBidi" w:hAnsiTheme="majorBidi" w:cstheme="majorBidi"/>
          <w:sz w:val="30"/>
          <w:szCs w:val="30"/>
          <w:cs/>
        </w:rPr>
        <w:t>ตามลำดับ สำหรับงบการเงินเฉพาะกิจการ</w:t>
      </w:r>
      <w:r w:rsidR="00704B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4B34">
        <w:rPr>
          <w:rFonts w:asciiTheme="majorBidi" w:hAnsiTheme="majorBidi" w:cstheme="majorBidi"/>
          <w:i/>
          <w:iCs/>
          <w:sz w:val="30"/>
          <w:szCs w:val="30"/>
          <w:lang w:val="en-GB"/>
        </w:rPr>
        <w:t>(</w:t>
      </w:r>
      <w:r w:rsidR="00704B34" w:rsidRPr="00704B3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สำหรับงวดสามเดือนและเก้าเดือนสิ้นสุดวันที่</w:t>
      </w:r>
      <w:r w:rsidR="00704B34" w:rsidRPr="00704B3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 30 </w:t>
      </w:r>
      <w:r w:rsidR="00704B34" w:rsidRPr="00704B3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กันยายน </w:t>
      </w:r>
      <w:r w:rsidR="00704B34" w:rsidRPr="00704B34">
        <w:rPr>
          <w:rFonts w:asciiTheme="majorBidi" w:hAnsiTheme="majorBidi" w:cstheme="majorBidi"/>
          <w:i/>
          <w:iCs/>
          <w:sz w:val="30"/>
          <w:szCs w:val="30"/>
          <w:lang w:val="en-GB"/>
        </w:rPr>
        <w:t>2563</w:t>
      </w:r>
      <w:r w:rsidR="00704B34" w:rsidRPr="00704B34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 </w:t>
      </w:r>
      <w:r w:rsidR="00704B34" w:rsidRPr="00704B3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คือร้อยละ </w:t>
      </w:r>
      <w:r w:rsidR="00A5279E">
        <w:rPr>
          <w:rFonts w:asciiTheme="majorBidi" w:hAnsiTheme="majorBidi" w:cstheme="majorBidi"/>
          <w:i/>
          <w:iCs/>
          <w:sz w:val="30"/>
          <w:szCs w:val="30"/>
          <w:lang w:val="en-GB"/>
        </w:rPr>
        <w:t>23</w:t>
      </w:r>
      <w:r w:rsidR="00704B34" w:rsidRPr="00704B3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704B34" w:rsidRPr="00704B3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และร้อยละ </w:t>
      </w:r>
      <w:r w:rsidR="00A5279E">
        <w:rPr>
          <w:rFonts w:asciiTheme="majorBidi" w:hAnsiTheme="majorBidi" w:cstheme="majorBidi"/>
          <w:i/>
          <w:iCs/>
          <w:sz w:val="30"/>
          <w:szCs w:val="30"/>
          <w:lang w:val="en-GB"/>
        </w:rPr>
        <w:t>33</w:t>
      </w:r>
      <w:r w:rsidR="00704B34" w:rsidRPr="00704B3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704B34" w:rsidRPr="00704B3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ตามลำดับ สำหรับงบการเงินรวม และร้อยละ </w:t>
      </w:r>
      <w:r w:rsidR="00A5279E">
        <w:rPr>
          <w:rFonts w:asciiTheme="majorBidi" w:hAnsiTheme="majorBidi" w:cstheme="majorBidi"/>
          <w:i/>
          <w:iCs/>
          <w:sz w:val="30"/>
          <w:szCs w:val="30"/>
          <w:lang w:val="en-GB"/>
        </w:rPr>
        <w:t>20</w:t>
      </w:r>
      <w:r w:rsidR="00704B34" w:rsidRPr="00704B3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704B34" w:rsidRPr="00704B3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และร้อยละ </w:t>
      </w:r>
      <w:r w:rsidR="00A5279E">
        <w:rPr>
          <w:rFonts w:asciiTheme="majorBidi" w:hAnsiTheme="majorBidi" w:cstheme="majorBidi"/>
          <w:i/>
          <w:iCs/>
          <w:sz w:val="30"/>
          <w:szCs w:val="30"/>
          <w:lang w:val="en-GB"/>
        </w:rPr>
        <w:t>2</w:t>
      </w:r>
      <w:r w:rsidR="00704B34" w:rsidRPr="00704B3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1 </w:t>
      </w:r>
      <w:r w:rsidR="00704B34" w:rsidRPr="00704B3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ตามลำดับ สำหรับงบการเงินเฉพาะกิจการ</w:t>
      </w:r>
      <w:r w:rsidR="00704B34" w:rsidRPr="00704B34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) </w:t>
      </w:r>
      <w:r w:rsidRPr="00704B34">
        <w:rPr>
          <w:rFonts w:asciiTheme="majorBidi" w:hAnsiTheme="majorBidi" w:cstheme="majorBidi"/>
          <w:sz w:val="30"/>
          <w:szCs w:val="30"/>
          <w:cs/>
          <w:lang w:val="en-GB"/>
        </w:rPr>
        <w:t>อัตราภาษีเงินได้ที่แท้จริง</w:t>
      </w:r>
      <w:r w:rsidR="00150857" w:rsidRPr="00987651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สำหรับงวดสามเดือนและเก้าเดือนสิ้นสุด</w:t>
      </w:r>
      <w:r w:rsidR="00150857" w:rsidRPr="0041637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7742A">
        <w:rPr>
          <w:rFonts w:asciiTheme="majorBidi" w:hAnsiTheme="majorBidi" w:cstheme="majorBidi"/>
          <w:sz w:val="30"/>
          <w:szCs w:val="30"/>
        </w:rPr>
        <w:br/>
      </w:r>
      <w:r w:rsidR="00150857" w:rsidRPr="00416377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150857" w:rsidRPr="00416377">
        <w:rPr>
          <w:rFonts w:asciiTheme="majorBidi" w:hAnsiTheme="majorBidi" w:cstheme="majorBidi"/>
          <w:sz w:val="30"/>
          <w:szCs w:val="30"/>
        </w:rPr>
        <w:t xml:space="preserve">0 </w:t>
      </w:r>
      <w:r w:rsidR="0015085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150857" w:rsidRPr="00416377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150857" w:rsidRPr="00C96AE7">
        <w:rPr>
          <w:rFonts w:asciiTheme="majorBidi" w:hAnsiTheme="majorBidi" w:cstheme="majorBidi"/>
          <w:sz w:val="30"/>
          <w:szCs w:val="30"/>
          <w:lang w:val="en-GB"/>
        </w:rPr>
        <w:t>4</w:t>
      </w:r>
      <w:r w:rsidR="00150857" w:rsidRPr="00C96AE7">
        <w:rPr>
          <w:rFonts w:asciiTheme="majorBidi" w:hAnsiTheme="majorBidi" w:cstheme="majorBidi"/>
          <w:sz w:val="30"/>
          <w:szCs w:val="30"/>
        </w:rPr>
        <w:t xml:space="preserve"> </w:t>
      </w:r>
      <w:r w:rsidR="002F65B9">
        <w:rPr>
          <w:rFonts w:asciiTheme="majorBidi" w:hAnsiTheme="majorBidi" w:cstheme="majorBidi" w:hint="cs"/>
          <w:sz w:val="30"/>
          <w:szCs w:val="30"/>
          <w:cs/>
          <w:lang w:val="en-GB" w:eastAsia="ja-JP"/>
        </w:rPr>
        <w:t>ของกลุ่มบริษัท</w:t>
      </w:r>
      <w:r w:rsidRPr="00704B34">
        <w:rPr>
          <w:rFonts w:asciiTheme="majorBidi" w:hAnsiTheme="majorBidi" w:cstheme="majorBidi"/>
          <w:sz w:val="30"/>
          <w:szCs w:val="30"/>
          <w:cs/>
          <w:lang w:val="en-GB"/>
        </w:rPr>
        <w:t>แตกต่างจากอัตราภาษีเงินได้นิติบุคคล มีสาเหตุหลักมา</w:t>
      </w:r>
      <w:r w:rsidR="0042292C" w:rsidRPr="00704B34">
        <w:rPr>
          <w:rFonts w:asciiTheme="majorBidi" w:hAnsiTheme="majorBidi" w:cstheme="majorBidi"/>
          <w:sz w:val="30"/>
          <w:szCs w:val="30"/>
          <w:cs/>
          <w:lang w:val="en-GB"/>
        </w:rPr>
        <w:t>จากขาดทุนทางภาษีของบริษัทย่อยซึ่งสินทรัพย์ภาษีเงินได้</w:t>
      </w:r>
      <w:r w:rsidR="0042292C" w:rsidRPr="00416377">
        <w:rPr>
          <w:rFonts w:asciiTheme="majorBidi" w:hAnsiTheme="majorBidi" w:cstheme="majorBidi"/>
          <w:sz w:val="30"/>
          <w:szCs w:val="30"/>
          <w:cs/>
        </w:rPr>
        <w:t>รอการตัดบัญชีไม่ได้รับการบันทึกเนื่องจากยังไม่มีกำไรทางภาษี</w:t>
      </w:r>
      <w:r w:rsidR="00B958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58E3" w:rsidRPr="00B958E3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="00B958E3" w:rsidRPr="00704B34">
        <w:rPr>
          <w:rFonts w:asciiTheme="majorBidi" w:hAnsiTheme="majorBidi" w:cstheme="majorBidi"/>
          <w:sz w:val="30"/>
          <w:szCs w:val="30"/>
          <w:cs/>
          <w:lang w:val="en-GB"/>
        </w:rPr>
        <w:t>อัตราภาษีเงินได้ที่แท้จริง</w:t>
      </w:r>
      <w:r w:rsidR="00B958E3">
        <w:rPr>
          <w:rFonts w:asciiTheme="majorBidi" w:hAnsiTheme="majorBidi" w:cstheme="majorBidi" w:hint="cs"/>
          <w:sz w:val="30"/>
          <w:szCs w:val="30"/>
          <w:cs/>
          <w:lang w:val="en-GB" w:eastAsia="ja-JP"/>
        </w:rPr>
        <w:t>ของบริษัท</w:t>
      </w:r>
      <w:r w:rsidR="00E41917" w:rsidRPr="00987651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สำหรับงวดสามเดือนและเก้าเดือนสิ้นสุด</w:t>
      </w:r>
      <w:r w:rsidR="00E41917" w:rsidRPr="0041637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41917" w:rsidRPr="00416377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E41917" w:rsidRPr="00416377">
        <w:rPr>
          <w:rFonts w:asciiTheme="majorBidi" w:hAnsiTheme="majorBidi" w:cstheme="majorBidi"/>
          <w:sz w:val="30"/>
          <w:szCs w:val="30"/>
        </w:rPr>
        <w:t xml:space="preserve">0 </w:t>
      </w:r>
      <w:r w:rsidR="00E4191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E41917" w:rsidRPr="00416377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E41917" w:rsidRPr="00C96AE7">
        <w:rPr>
          <w:rFonts w:asciiTheme="majorBidi" w:hAnsiTheme="majorBidi" w:cstheme="majorBidi"/>
          <w:sz w:val="30"/>
          <w:szCs w:val="30"/>
          <w:lang w:val="en-GB"/>
        </w:rPr>
        <w:t>4</w:t>
      </w:r>
      <w:r w:rsidR="00E41917" w:rsidRPr="00C96AE7">
        <w:rPr>
          <w:rFonts w:asciiTheme="majorBidi" w:hAnsiTheme="majorBidi" w:cstheme="majorBidi"/>
          <w:sz w:val="30"/>
          <w:szCs w:val="30"/>
        </w:rPr>
        <w:t xml:space="preserve"> </w:t>
      </w:r>
      <w:r w:rsidR="00B958E3" w:rsidRPr="00704B34">
        <w:rPr>
          <w:rFonts w:asciiTheme="majorBidi" w:hAnsiTheme="majorBidi" w:cstheme="majorBidi"/>
          <w:sz w:val="30"/>
          <w:szCs w:val="30"/>
          <w:cs/>
          <w:lang w:val="en-GB"/>
        </w:rPr>
        <w:t>แตกต่างจากอัตราภาษีเงินได้นิติบุคคล มีสาเหตุหลักมา</w:t>
      </w:r>
      <w:r w:rsidR="00B958E3" w:rsidRPr="00704B34">
        <w:rPr>
          <w:rFonts w:asciiTheme="majorBidi" w:hAnsiTheme="majorBidi" w:cstheme="majorBidi"/>
          <w:sz w:val="30"/>
          <w:szCs w:val="30"/>
          <w:cs/>
          <w:lang w:val="en-GB" w:eastAsia="ja-JP"/>
        </w:rPr>
        <w:t>จาก</w:t>
      </w:r>
      <w:r w:rsidR="00E27DF9" w:rsidRPr="00A624DE">
        <w:rPr>
          <w:rFonts w:asciiTheme="majorBidi" w:hAnsiTheme="majorBidi" w:cstheme="majorBidi"/>
          <w:sz w:val="30"/>
          <w:szCs w:val="30"/>
          <w:cs/>
          <w:lang w:val="en-GB" w:eastAsia="ja-JP"/>
        </w:rPr>
        <w:t>ผลแตกต่างชั่วคราวที่ยังไม่ได้รับรู้</w:t>
      </w:r>
      <w:r w:rsidR="0048783D">
        <w:rPr>
          <w:rFonts w:asciiTheme="majorBidi" w:hAnsiTheme="majorBidi" w:cstheme="majorBidi" w:hint="cs"/>
          <w:sz w:val="30"/>
          <w:szCs w:val="30"/>
          <w:cs/>
          <w:lang w:val="en-GB" w:eastAsia="ja-JP"/>
        </w:rPr>
        <w:t>เป็น</w:t>
      </w:r>
      <w:r w:rsidR="00E27DF9" w:rsidRPr="00A624DE">
        <w:rPr>
          <w:rFonts w:asciiTheme="majorBidi" w:hAnsiTheme="majorBidi" w:cstheme="majorBidi"/>
          <w:sz w:val="30"/>
          <w:szCs w:val="30"/>
          <w:cs/>
          <w:lang w:val="en-GB" w:eastAsia="ja-JP"/>
        </w:rPr>
        <w:t>สินทรัพย์ภาษีเงินได้รอการตัดบัญชี</w:t>
      </w:r>
      <w:r w:rsidR="00702F55">
        <w:rPr>
          <w:rFonts w:asciiTheme="majorBidi" w:hAnsiTheme="majorBidi" w:cstheme="majorBidi" w:hint="cs"/>
          <w:sz w:val="30"/>
          <w:szCs w:val="30"/>
          <w:cs/>
          <w:lang w:val="en-GB" w:eastAsia="ja-JP"/>
        </w:rPr>
        <w:t>เนื่องจากยังไม่มีความเป็นไปได้ค่อนข้างแน่</w:t>
      </w:r>
      <w:r w:rsidR="00791203">
        <w:rPr>
          <w:rFonts w:asciiTheme="majorBidi" w:hAnsiTheme="majorBidi" w:cstheme="majorBidi" w:hint="cs"/>
          <w:sz w:val="30"/>
          <w:szCs w:val="30"/>
          <w:cs/>
          <w:lang w:val="en-GB" w:eastAsia="ja-JP"/>
        </w:rPr>
        <w:t>ว่าบริษัทจะมีกำไรทางภาษีเพียงพอที่จะใช้ประโยชน์ทางภาษีดังกล่าว</w:t>
      </w:r>
      <w:r w:rsidR="00E27DF9" w:rsidRPr="00A624DE">
        <w:rPr>
          <w:rFonts w:asciiTheme="majorBidi" w:hAnsiTheme="majorBidi" w:cstheme="majorBidi" w:hint="cs"/>
          <w:sz w:val="30"/>
          <w:szCs w:val="30"/>
          <w:cs/>
          <w:lang w:val="en-GB" w:eastAsia="ja-JP"/>
        </w:rPr>
        <w:t xml:space="preserve"> </w:t>
      </w:r>
      <w:r w:rsidR="00791203">
        <w:rPr>
          <w:rFonts w:asciiTheme="majorBidi" w:hAnsiTheme="majorBidi" w:cstheme="majorBidi" w:hint="cs"/>
          <w:sz w:val="30"/>
          <w:szCs w:val="30"/>
          <w:cs/>
          <w:lang w:val="en-GB" w:eastAsia="ja-JP"/>
        </w:rPr>
        <w:t>และ</w:t>
      </w:r>
      <w:r w:rsidR="00242E1E" w:rsidRPr="00A624DE">
        <w:rPr>
          <w:rFonts w:asciiTheme="majorBidi" w:hAnsiTheme="majorBidi" w:cstheme="majorBidi"/>
          <w:sz w:val="30"/>
          <w:szCs w:val="30"/>
          <w:cs/>
          <w:lang w:val="en-GB" w:eastAsia="ja-JP"/>
        </w:rPr>
        <w:t>ผลแตกต่างของ</w:t>
      </w:r>
      <w:r w:rsidR="00242E1E">
        <w:rPr>
          <w:rFonts w:ascii="Segoe UI" w:hAnsi="Segoe UI"/>
          <w:sz w:val="30"/>
          <w:szCs w:val="30"/>
          <w:cs/>
        </w:rPr>
        <w:t>ค่าใช้จ่ายทางบัญชีและทางภาษี</w:t>
      </w:r>
      <w:r w:rsidR="00397349">
        <w:rPr>
          <w:rFonts w:ascii="Segoe UI" w:hAnsi="Segoe UI" w:hint="cs"/>
          <w:sz w:val="30"/>
          <w:szCs w:val="30"/>
          <w:cs/>
        </w:rPr>
        <w:t>บางราย</w:t>
      </w:r>
      <w:r w:rsidR="00E84439">
        <w:rPr>
          <w:rFonts w:ascii="Segoe UI" w:hAnsi="Segoe UI" w:hint="cs"/>
          <w:sz w:val="30"/>
          <w:szCs w:val="30"/>
          <w:cs/>
        </w:rPr>
        <w:t>การ</w:t>
      </w:r>
      <w:r w:rsidR="00E41917">
        <w:rPr>
          <w:rFonts w:ascii="Segoe UI" w:hAnsi="Segoe UI"/>
          <w:sz w:val="30"/>
          <w:szCs w:val="30"/>
        </w:rPr>
        <w:t xml:space="preserve"> </w:t>
      </w:r>
      <w:r w:rsidR="00E41917">
        <w:rPr>
          <w:rFonts w:ascii="Segoe UI" w:hAnsi="Segoe UI" w:hint="cs"/>
          <w:sz w:val="30"/>
          <w:szCs w:val="30"/>
          <w:cs/>
          <w:lang w:eastAsia="ja-JP"/>
        </w:rPr>
        <w:t>ตามลำดับ</w:t>
      </w:r>
    </w:p>
    <w:p w14:paraId="50765084" w14:textId="77777777" w:rsidR="00672FA9" w:rsidRPr="00416377" w:rsidRDefault="00672FA9" w:rsidP="00C74EA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CA00DBB" w14:textId="1B70C6F8" w:rsidR="006426BC" w:rsidRPr="00416377" w:rsidRDefault="00523E37" w:rsidP="00C75D9C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16377">
        <w:rPr>
          <w:rFonts w:asciiTheme="majorBidi" w:hAnsiTheme="majorBidi" w:cstheme="majorBidi"/>
          <w:sz w:val="30"/>
          <w:szCs w:val="30"/>
          <w:cs/>
          <w:lang w:val="en-US"/>
        </w:rPr>
        <w:t>เครื่องมือทางการเงิน</w:t>
      </w:r>
    </w:p>
    <w:p w14:paraId="5D709C4E" w14:textId="77777777" w:rsidR="006426BC" w:rsidRPr="00416377" w:rsidRDefault="006426BC" w:rsidP="00484E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9E2DCE" w14:textId="6B60036F" w:rsidR="00523E37" w:rsidRPr="00416377" w:rsidRDefault="00523E37" w:rsidP="00484E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163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41637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04FE0D3" w14:textId="77777777" w:rsidR="00523E37" w:rsidRPr="00416377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</w:p>
    <w:p w14:paraId="3370BFD7" w14:textId="3B374D3E" w:rsidR="00523E37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6377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39B09BB" w14:textId="77777777" w:rsidR="00355EF2" w:rsidRPr="00416377" w:rsidRDefault="00355EF2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4E730F" w14:textId="4C2A5E52" w:rsidR="0046346E" w:rsidRDefault="0046346E" w:rsidP="00484E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eastAsia="ja-JP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710"/>
        <w:gridCol w:w="180"/>
        <w:gridCol w:w="1233"/>
        <w:gridCol w:w="27"/>
        <w:gridCol w:w="153"/>
        <w:gridCol w:w="27"/>
        <w:gridCol w:w="1710"/>
        <w:gridCol w:w="180"/>
        <w:gridCol w:w="1350"/>
      </w:tblGrid>
      <w:tr w:rsidR="00523E37" w:rsidRPr="00416377" w14:paraId="158999BD" w14:textId="77777777" w:rsidTr="00E8001B">
        <w:trPr>
          <w:cantSplit/>
          <w:trHeight w:val="363"/>
        </w:trPr>
        <w:tc>
          <w:tcPr>
            <w:tcW w:w="2700" w:type="dxa"/>
            <w:vMerge w:val="restart"/>
            <w:shd w:val="clear" w:color="auto" w:fill="auto"/>
            <w:vAlign w:val="bottom"/>
          </w:tcPr>
          <w:p w14:paraId="4CC777C6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40" w:type="dxa"/>
            <w:gridSpan w:val="3"/>
          </w:tcPr>
          <w:p w14:paraId="7408ED6E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416377" w14:paraId="108AD330" w14:textId="77777777" w:rsidTr="007100F5">
        <w:trPr>
          <w:cantSplit/>
          <w:trHeight w:val="363"/>
        </w:trPr>
        <w:tc>
          <w:tcPr>
            <w:tcW w:w="2700" w:type="dxa"/>
            <w:vMerge/>
            <w:shd w:val="clear" w:color="auto" w:fill="auto"/>
            <w:vAlign w:val="bottom"/>
          </w:tcPr>
          <w:p w14:paraId="5ADB960A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517E82F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2FD62F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44FD9429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416377" w14:paraId="26A87B40" w14:textId="77777777" w:rsidTr="007100F5">
        <w:trPr>
          <w:cantSplit/>
          <w:trHeight w:val="363"/>
        </w:trPr>
        <w:tc>
          <w:tcPr>
            <w:tcW w:w="2700" w:type="dxa"/>
            <w:shd w:val="clear" w:color="auto" w:fill="auto"/>
            <w:vAlign w:val="bottom"/>
          </w:tcPr>
          <w:p w14:paraId="38D48C70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Merge w:val="restart"/>
          </w:tcPr>
          <w:p w14:paraId="4D1C80C6" w14:textId="77777777" w:rsidR="00523E37" w:rsidRPr="00416377" w:rsidRDefault="00523E37" w:rsidP="001D5B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096F897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CB9253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Merge w:val="restart"/>
            <w:shd w:val="clear" w:color="auto" w:fill="auto"/>
          </w:tcPr>
          <w:p w14:paraId="0EB928FC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7066132D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416377" w14:paraId="36461E68" w14:textId="77777777" w:rsidTr="007100F5">
        <w:trPr>
          <w:cantSplit/>
          <w:trHeight w:val="363"/>
        </w:trPr>
        <w:tc>
          <w:tcPr>
            <w:tcW w:w="2700" w:type="dxa"/>
            <w:shd w:val="clear" w:color="auto" w:fill="auto"/>
            <w:vAlign w:val="bottom"/>
          </w:tcPr>
          <w:p w14:paraId="288D0D22" w14:textId="77777777" w:rsidR="00523E37" w:rsidRPr="00416377" w:rsidRDefault="00523E37" w:rsidP="001D5BE1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10" w:type="dxa"/>
            <w:vMerge/>
            <w:vAlign w:val="bottom"/>
          </w:tcPr>
          <w:p w14:paraId="463DA4BF" w14:textId="77777777" w:rsidR="00523E37" w:rsidRPr="00416377" w:rsidRDefault="00523E37" w:rsidP="001D5B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68A90C0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DFEA1F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56EF8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14:paraId="281EF36A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6D02BF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0F4009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1893A0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E452B8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416377" w14:paraId="59EC8352" w14:textId="77777777" w:rsidTr="00E8001B">
        <w:trPr>
          <w:cantSplit/>
        </w:trPr>
        <w:tc>
          <w:tcPr>
            <w:tcW w:w="2700" w:type="dxa"/>
            <w:shd w:val="clear" w:color="auto" w:fill="auto"/>
          </w:tcPr>
          <w:p w14:paraId="3B095326" w14:textId="77777777" w:rsidR="00523E37" w:rsidRPr="00416377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9"/>
          </w:tcPr>
          <w:p w14:paraId="6FC7AAB3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416377" w14:paraId="1BC45D4B" w14:textId="77777777" w:rsidTr="00E8001B">
        <w:trPr>
          <w:tblHeader/>
        </w:trPr>
        <w:tc>
          <w:tcPr>
            <w:tcW w:w="2700" w:type="dxa"/>
            <w:shd w:val="clear" w:color="auto" w:fill="auto"/>
          </w:tcPr>
          <w:p w14:paraId="6176C903" w14:textId="1D62096D" w:rsidR="00523E37" w:rsidRPr="00416377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15160"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B079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570" w:type="dxa"/>
            <w:gridSpan w:val="9"/>
          </w:tcPr>
          <w:p w14:paraId="250A6B55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416377" w14:paraId="6186DCD9" w14:textId="77777777" w:rsidTr="007100F5">
        <w:trPr>
          <w:cantSplit/>
          <w:tblHeader/>
        </w:trPr>
        <w:tc>
          <w:tcPr>
            <w:tcW w:w="2700" w:type="dxa"/>
            <w:shd w:val="clear" w:color="auto" w:fill="auto"/>
          </w:tcPr>
          <w:p w14:paraId="573BCFAD" w14:textId="77777777" w:rsidR="00523E37" w:rsidRPr="00416377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10" w:type="dxa"/>
          </w:tcPr>
          <w:p w14:paraId="2C9AF9FD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0752617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9432FA0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416377" w14:paraId="6A7A3214" w14:textId="77777777" w:rsidTr="007100F5">
        <w:trPr>
          <w:trHeight w:val="521"/>
        </w:trPr>
        <w:tc>
          <w:tcPr>
            <w:tcW w:w="2700" w:type="dxa"/>
            <w:shd w:val="clear" w:color="auto" w:fill="auto"/>
          </w:tcPr>
          <w:p w14:paraId="0DD354DD" w14:textId="77777777" w:rsidR="00523E37" w:rsidRPr="00416377" w:rsidRDefault="00523E37" w:rsidP="001D5BE1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สัญญาซื้อขาย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F6B6890" w14:textId="23F50F23" w:rsidR="00523E37" w:rsidRPr="00416377" w:rsidRDefault="003A0B4A" w:rsidP="00145CA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80" w:type="dxa"/>
            <w:vAlign w:val="bottom"/>
          </w:tcPr>
          <w:p w14:paraId="56976B0D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F2AC9D" w14:textId="12206AF8" w:rsidR="00523E37" w:rsidRPr="00416377" w:rsidRDefault="003A0B4A" w:rsidP="00145CA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D4C32D" w14:textId="77777777" w:rsidR="00523E37" w:rsidRPr="00416377" w:rsidRDefault="00523E37" w:rsidP="001D5BE1">
            <w:pPr>
              <w:pStyle w:val="acctfourfigures"/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505B68" w14:textId="2455E782" w:rsidR="00523E37" w:rsidRPr="00416377" w:rsidRDefault="003A0B4A" w:rsidP="0067103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CF7840" w14:textId="77777777" w:rsidR="00523E37" w:rsidRPr="00416377" w:rsidRDefault="00523E37" w:rsidP="001D5BE1">
            <w:pPr>
              <w:pStyle w:val="acctfourfigures"/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45166C" w14:textId="076B6B61" w:rsidR="00523E37" w:rsidRPr="00416377" w:rsidRDefault="003A0B4A" w:rsidP="001D5BE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523E37" w:rsidRPr="00416377" w14:paraId="0B5E3122" w14:textId="77777777" w:rsidTr="007100F5">
        <w:trPr>
          <w:tblHeader/>
        </w:trPr>
        <w:tc>
          <w:tcPr>
            <w:tcW w:w="2700" w:type="dxa"/>
            <w:shd w:val="clear" w:color="auto" w:fill="auto"/>
          </w:tcPr>
          <w:p w14:paraId="6CE02B6A" w14:textId="77777777" w:rsidR="00523E37" w:rsidRPr="009E3E33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710" w:type="dxa"/>
          </w:tcPr>
          <w:p w14:paraId="6EEE6EE7" w14:textId="77777777" w:rsidR="00523E37" w:rsidRPr="009E3E33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C217540" w14:textId="77777777" w:rsidR="00523E37" w:rsidRPr="009E3E33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A9BF04B" w14:textId="77777777" w:rsidR="00523E37" w:rsidRPr="009E3E33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416377" w14:paraId="29C158C9" w14:textId="77777777" w:rsidTr="007100F5">
        <w:trPr>
          <w:tblHeader/>
        </w:trPr>
        <w:tc>
          <w:tcPr>
            <w:tcW w:w="2700" w:type="dxa"/>
            <w:shd w:val="clear" w:color="auto" w:fill="auto"/>
          </w:tcPr>
          <w:p w14:paraId="378FAE8F" w14:textId="77777777" w:rsidR="00523E37" w:rsidRPr="00416377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10" w:type="dxa"/>
          </w:tcPr>
          <w:p w14:paraId="1E28692F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F58039F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E8FB28B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416377" w14:paraId="65B361E0" w14:textId="77777777" w:rsidTr="007100F5">
        <w:trPr>
          <w:trHeight w:val="521"/>
        </w:trPr>
        <w:tc>
          <w:tcPr>
            <w:tcW w:w="2700" w:type="dxa"/>
            <w:shd w:val="clear" w:color="auto" w:fill="auto"/>
          </w:tcPr>
          <w:p w14:paraId="7977EC23" w14:textId="77777777" w:rsidR="00523E37" w:rsidRPr="00416377" w:rsidRDefault="00523E37" w:rsidP="001D5BE1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สัญญาซื้อขาย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8AAE1BF" w14:textId="4588CA3E" w:rsidR="00523E37" w:rsidRPr="00416377" w:rsidRDefault="003A0B4A" w:rsidP="007100F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(1,024)</w:t>
            </w:r>
          </w:p>
        </w:tc>
        <w:tc>
          <w:tcPr>
            <w:tcW w:w="180" w:type="dxa"/>
            <w:vAlign w:val="bottom"/>
          </w:tcPr>
          <w:p w14:paraId="1EA30693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3FF2FE" w14:textId="09CF4F63" w:rsidR="00523E37" w:rsidRPr="00416377" w:rsidRDefault="003A0B4A" w:rsidP="007100F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(1,024)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359DFF5" w14:textId="77777777" w:rsidR="00523E37" w:rsidRPr="00416377" w:rsidRDefault="00523E37" w:rsidP="001D5BE1">
            <w:pPr>
              <w:pStyle w:val="acctfourfigures"/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F159DA" w14:textId="3F030ABE" w:rsidR="00523E37" w:rsidRPr="00416377" w:rsidRDefault="003A0B4A" w:rsidP="001D5B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10BB3E" w14:textId="77777777" w:rsidR="00523E37" w:rsidRPr="00416377" w:rsidRDefault="00523E37" w:rsidP="001D5BE1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EBF218" w14:textId="72BFFA71" w:rsidR="00523E37" w:rsidRPr="00416377" w:rsidRDefault="003A0B4A" w:rsidP="007100F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0C45" w:rsidRPr="00416377" w14:paraId="09B1DFC1" w14:textId="77777777" w:rsidTr="007100F5">
        <w:trPr>
          <w:trHeight w:val="359"/>
        </w:trPr>
        <w:tc>
          <w:tcPr>
            <w:tcW w:w="2700" w:type="dxa"/>
            <w:shd w:val="clear" w:color="auto" w:fill="auto"/>
          </w:tcPr>
          <w:p w14:paraId="02D2AB76" w14:textId="706DB8A9" w:rsidR="00672FA9" w:rsidRPr="00416377" w:rsidRDefault="00672FA9" w:rsidP="004F6194">
            <w:pPr>
              <w:spacing w:line="360" w:lineRule="exact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6708846A" w14:textId="77777777" w:rsidR="00A60C45" w:rsidRPr="00416377" w:rsidRDefault="00A60C45" w:rsidP="004F6194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1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CCCB957" w14:textId="77777777" w:rsidR="00A60C45" w:rsidRPr="00416377" w:rsidRDefault="00A60C45" w:rsidP="004F619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EF1F7C" w14:textId="77777777" w:rsidR="00A60C45" w:rsidRPr="00416377" w:rsidRDefault="00A60C45" w:rsidP="004F6194">
            <w:pPr>
              <w:pStyle w:val="acctfourfigures"/>
              <w:tabs>
                <w:tab w:val="clear" w:pos="765"/>
                <w:tab w:val="decimal" w:pos="907"/>
              </w:tabs>
              <w:spacing w:line="360" w:lineRule="exact"/>
              <w:ind w:right="1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497D2EE" w14:textId="77777777" w:rsidR="00A60C45" w:rsidRPr="00416377" w:rsidRDefault="00A60C45" w:rsidP="004F6194">
            <w:pPr>
              <w:pStyle w:val="acctfourfigures"/>
              <w:spacing w:line="360" w:lineRule="exact"/>
              <w:ind w:right="10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37" w:type="dxa"/>
            <w:gridSpan w:val="2"/>
            <w:shd w:val="clear" w:color="auto" w:fill="auto"/>
            <w:vAlign w:val="bottom"/>
          </w:tcPr>
          <w:p w14:paraId="0F83CA1B" w14:textId="77777777" w:rsidR="00A60C45" w:rsidRPr="00416377" w:rsidRDefault="00A60C45" w:rsidP="004F6194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ED38E3" w14:textId="77777777" w:rsidR="00A60C45" w:rsidRPr="00416377" w:rsidRDefault="00A60C45" w:rsidP="004F6194">
            <w:pPr>
              <w:pStyle w:val="acctfourfigures"/>
              <w:tabs>
                <w:tab w:val="decimal" w:pos="911"/>
              </w:tabs>
              <w:spacing w:line="36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AC3675" w14:textId="77777777" w:rsidR="00A60C45" w:rsidRPr="00416377" w:rsidRDefault="00A60C45" w:rsidP="004F6194">
            <w:pPr>
              <w:pStyle w:val="acctfourfigures"/>
              <w:tabs>
                <w:tab w:val="clear" w:pos="765"/>
                <w:tab w:val="decimal" w:pos="714"/>
              </w:tabs>
              <w:spacing w:line="360" w:lineRule="exact"/>
              <w:ind w:right="1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</w:tr>
      <w:tr w:rsidR="00523E37" w:rsidRPr="00416377" w14:paraId="02978D2E" w14:textId="77777777" w:rsidTr="00E8001B">
        <w:trPr>
          <w:trHeight w:val="363"/>
          <w:tblHeader/>
        </w:trPr>
        <w:tc>
          <w:tcPr>
            <w:tcW w:w="2700" w:type="dxa"/>
            <w:vMerge w:val="restart"/>
            <w:shd w:val="clear" w:color="auto" w:fill="auto"/>
            <w:vAlign w:val="bottom"/>
          </w:tcPr>
          <w:p w14:paraId="0A362A64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5B0500CA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69FC23A4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40" w:type="dxa"/>
            <w:gridSpan w:val="3"/>
          </w:tcPr>
          <w:p w14:paraId="08F037C1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416377" w14:paraId="78218380" w14:textId="77777777" w:rsidTr="007100F5">
        <w:trPr>
          <w:trHeight w:val="363"/>
          <w:tblHeader/>
        </w:trPr>
        <w:tc>
          <w:tcPr>
            <w:tcW w:w="2700" w:type="dxa"/>
            <w:vMerge/>
            <w:shd w:val="clear" w:color="auto" w:fill="auto"/>
            <w:vAlign w:val="bottom"/>
          </w:tcPr>
          <w:p w14:paraId="0B0FDBAE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A6B5E01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4023B40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7CA5C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0B0989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67985A5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7F08B93E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78978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416377" w14:paraId="212412C5" w14:textId="77777777" w:rsidTr="007100F5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38BECD92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Merge w:val="restart"/>
          </w:tcPr>
          <w:p w14:paraId="0AE12E7D" w14:textId="77777777" w:rsidR="00523E37" w:rsidRPr="00416377" w:rsidRDefault="00523E37" w:rsidP="001D5B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7BC119B8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A049D68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E177878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Merge w:val="restart"/>
            <w:shd w:val="clear" w:color="auto" w:fill="auto"/>
          </w:tcPr>
          <w:p w14:paraId="45757DB1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4763D0EF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B532E4C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416377" w14:paraId="6A60F9D9" w14:textId="77777777" w:rsidTr="007100F5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7FF0DE63" w14:textId="77777777" w:rsidR="00523E37" w:rsidRPr="00416377" w:rsidRDefault="00523E37" w:rsidP="001D5BE1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10" w:type="dxa"/>
            <w:vMerge/>
            <w:vAlign w:val="bottom"/>
          </w:tcPr>
          <w:p w14:paraId="56907F77" w14:textId="77777777" w:rsidR="00523E37" w:rsidRPr="00416377" w:rsidRDefault="00523E37" w:rsidP="001D5B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076C9AF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823DCB1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2D67341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105AB5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14:paraId="6674A047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35AB6C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FE09BA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C806F4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CBF8513" w14:textId="77777777" w:rsidR="00523E37" w:rsidRPr="00416377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163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416377" w14:paraId="7F3F638B" w14:textId="77777777" w:rsidTr="00E8001B">
        <w:trPr>
          <w:tblHeader/>
        </w:trPr>
        <w:tc>
          <w:tcPr>
            <w:tcW w:w="2700" w:type="dxa"/>
            <w:shd w:val="clear" w:color="auto" w:fill="auto"/>
          </w:tcPr>
          <w:p w14:paraId="255DF2C5" w14:textId="77777777" w:rsidR="00523E37" w:rsidRPr="00416377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9"/>
          </w:tcPr>
          <w:p w14:paraId="2037297D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416377" w14:paraId="455C9148" w14:textId="77777777" w:rsidTr="00E8001B">
        <w:trPr>
          <w:tblHeader/>
        </w:trPr>
        <w:tc>
          <w:tcPr>
            <w:tcW w:w="2700" w:type="dxa"/>
            <w:shd w:val="clear" w:color="auto" w:fill="auto"/>
          </w:tcPr>
          <w:p w14:paraId="3DDAC21C" w14:textId="77777777" w:rsidR="00523E37" w:rsidRPr="00416377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570" w:type="dxa"/>
            <w:gridSpan w:val="9"/>
          </w:tcPr>
          <w:p w14:paraId="0C557455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416377" w14:paraId="698049F5" w14:textId="77777777" w:rsidTr="007100F5">
        <w:trPr>
          <w:tblHeader/>
        </w:trPr>
        <w:tc>
          <w:tcPr>
            <w:tcW w:w="2700" w:type="dxa"/>
            <w:shd w:val="clear" w:color="auto" w:fill="auto"/>
          </w:tcPr>
          <w:p w14:paraId="0B3E5E09" w14:textId="77777777" w:rsidR="00523E37" w:rsidRPr="00416377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10" w:type="dxa"/>
          </w:tcPr>
          <w:p w14:paraId="72AA41CE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8AB6111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1B78BF0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416377" w14:paraId="10972DDE" w14:textId="77777777" w:rsidTr="007100F5">
        <w:trPr>
          <w:trHeight w:val="521"/>
        </w:trPr>
        <w:tc>
          <w:tcPr>
            <w:tcW w:w="2700" w:type="dxa"/>
            <w:shd w:val="clear" w:color="auto" w:fill="auto"/>
          </w:tcPr>
          <w:p w14:paraId="79A218B0" w14:textId="77777777" w:rsidR="00523E37" w:rsidRPr="00416377" w:rsidRDefault="00523E37" w:rsidP="001D5BE1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สัญญาซื้อขาย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A9A0C3A" w14:textId="77777777" w:rsidR="00523E37" w:rsidRPr="00416377" w:rsidRDefault="00523E37" w:rsidP="004C12F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80" w:type="dxa"/>
            <w:vAlign w:val="bottom"/>
          </w:tcPr>
          <w:p w14:paraId="62D3E350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C45085" w14:textId="77777777" w:rsidR="00523E37" w:rsidRPr="00416377" w:rsidRDefault="00523E37" w:rsidP="007100F5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7520411" w14:textId="77777777" w:rsidR="00523E37" w:rsidRPr="00416377" w:rsidRDefault="00523E37" w:rsidP="001D5BE1">
            <w:pPr>
              <w:pStyle w:val="acctfourfigures"/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2BC7E" w14:textId="77777777" w:rsidR="00523E37" w:rsidRPr="00416377" w:rsidRDefault="00523E37" w:rsidP="007100F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B61013" w14:textId="77777777" w:rsidR="00523E37" w:rsidRPr="00416377" w:rsidRDefault="00523E37" w:rsidP="001D5BE1">
            <w:pPr>
              <w:pStyle w:val="acctfourfigures"/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93B517" w14:textId="77777777" w:rsidR="00523E37" w:rsidRPr="00416377" w:rsidRDefault="00523E37" w:rsidP="007100F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3E37" w:rsidRPr="00416377" w14:paraId="25AAAEDF" w14:textId="77777777" w:rsidTr="007100F5">
        <w:trPr>
          <w:tblHeader/>
        </w:trPr>
        <w:tc>
          <w:tcPr>
            <w:tcW w:w="2700" w:type="dxa"/>
            <w:shd w:val="clear" w:color="auto" w:fill="auto"/>
          </w:tcPr>
          <w:p w14:paraId="12C75087" w14:textId="77777777" w:rsidR="00523E37" w:rsidRPr="00416377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710" w:type="dxa"/>
          </w:tcPr>
          <w:p w14:paraId="03690B56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 w:eastAsia="ja-JP" w:bidi="th-TH"/>
              </w:rPr>
            </w:pPr>
          </w:p>
        </w:tc>
        <w:tc>
          <w:tcPr>
            <w:tcW w:w="180" w:type="dxa"/>
          </w:tcPr>
          <w:p w14:paraId="6FE48FDF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 w:eastAsia="ja-JP"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2E704F9B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 w:eastAsia="ja-JP" w:bidi="th-TH"/>
              </w:rPr>
            </w:pPr>
          </w:p>
        </w:tc>
      </w:tr>
      <w:tr w:rsidR="00523E37" w:rsidRPr="00416377" w14:paraId="071D8D80" w14:textId="77777777" w:rsidTr="007100F5">
        <w:trPr>
          <w:tblHeader/>
        </w:trPr>
        <w:tc>
          <w:tcPr>
            <w:tcW w:w="2700" w:type="dxa"/>
            <w:shd w:val="clear" w:color="auto" w:fill="auto"/>
          </w:tcPr>
          <w:p w14:paraId="20037861" w14:textId="77777777" w:rsidR="00523E37" w:rsidRPr="00416377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10" w:type="dxa"/>
          </w:tcPr>
          <w:p w14:paraId="402DF323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B109B2B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416377" w14:paraId="449DF253" w14:textId="77777777" w:rsidTr="007100F5">
        <w:trPr>
          <w:trHeight w:val="521"/>
        </w:trPr>
        <w:tc>
          <w:tcPr>
            <w:tcW w:w="2700" w:type="dxa"/>
            <w:shd w:val="clear" w:color="auto" w:fill="auto"/>
          </w:tcPr>
          <w:p w14:paraId="13CA28EA" w14:textId="77777777" w:rsidR="00523E37" w:rsidRPr="00416377" w:rsidRDefault="00523E37" w:rsidP="001D5BE1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สัญญาซื้อขาย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D906270" w14:textId="2D480345" w:rsidR="00523E37" w:rsidRPr="00416377" w:rsidRDefault="004500D8" w:rsidP="007100F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E37" w:rsidRPr="00416377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71D3CD4" w14:textId="77777777" w:rsidR="00523E37" w:rsidRPr="0041637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5638BB13" w:rsidR="00523E37" w:rsidRPr="00416377" w:rsidRDefault="004500D8" w:rsidP="007100F5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E37" w:rsidRPr="00416377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523E37" w:rsidRPr="00416377" w:rsidRDefault="00523E37" w:rsidP="001D5BE1">
            <w:pPr>
              <w:pStyle w:val="acctfourfigures"/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61D69A2C" w:rsidR="00523E37" w:rsidRPr="00416377" w:rsidRDefault="004500D8" w:rsidP="007100F5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E37" w:rsidRPr="00416377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734742" w14:textId="77777777" w:rsidR="00523E37" w:rsidRPr="00416377" w:rsidRDefault="00523E37" w:rsidP="001D5BE1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7C361BAE" w:rsidR="00523E37" w:rsidRPr="00416377" w:rsidRDefault="004500D8" w:rsidP="007100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E37" w:rsidRPr="00416377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4163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0B81179" w14:textId="77777777" w:rsidR="009B358A" w:rsidRPr="00302D9D" w:rsidRDefault="009B358A" w:rsidP="008C135E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AC13824" w14:textId="6576FC40" w:rsidR="008C135E" w:rsidRPr="00416377" w:rsidRDefault="008C135E" w:rsidP="008C135E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41637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lastRenderedPageBreak/>
        <w:t>เครื่องมือทางการเงินที่วัดมูลค่าด้วยมูลค่ายุติธรรม</w:t>
      </w:r>
    </w:p>
    <w:p w14:paraId="0F324CEE" w14:textId="77777777" w:rsidR="00523E37" w:rsidRPr="00900A91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6"/>
        <w:gridCol w:w="6964"/>
      </w:tblGrid>
      <w:tr w:rsidR="00523E37" w:rsidRPr="00416377" w14:paraId="796B9CAE" w14:textId="77777777" w:rsidTr="00C41C20">
        <w:trPr>
          <w:tblHeader/>
        </w:trPr>
        <w:tc>
          <w:tcPr>
            <w:tcW w:w="2070" w:type="dxa"/>
            <w:hideMark/>
          </w:tcPr>
          <w:p w14:paraId="17BE0B66" w14:textId="77777777" w:rsidR="00523E37" w:rsidRPr="00416377" w:rsidRDefault="00523E37" w:rsidP="00484E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416377" w:rsidRDefault="00523E37" w:rsidP="00484E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964" w:type="dxa"/>
            <w:hideMark/>
          </w:tcPr>
          <w:p w14:paraId="43AA5AD6" w14:textId="77777777" w:rsidR="00523E37" w:rsidRPr="00416377" w:rsidRDefault="00523E37" w:rsidP="00484E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416377" w14:paraId="0FB9A3D9" w14:textId="77777777" w:rsidTr="00C41C20">
        <w:tc>
          <w:tcPr>
            <w:tcW w:w="2070" w:type="dxa"/>
            <w:hideMark/>
          </w:tcPr>
          <w:p w14:paraId="3066B05B" w14:textId="77777777" w:rsidR="00523E37" w:rsidRPr="00416377" w:rsidRDefault="00523E37" w:rsidP="00484E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416377" w:rsidRDefault="00523E37" w:rsidP="00484E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964" w:type="dxa"/>
            <w:hideMark/>
          </w:tcPr>
          <w:p w14:paraId="7EA4B4D1" w14:textId="77777777" w:rsidR="00523E37" w:rsidRPr="00416377" w:rsidRDefault="00523E37" w:rsidP="00484E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4163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4AC9F17" w14:textId="77777777" w:rsidR="00C84670" w:rsidRPr="00900A91" w:rsidRDefault="00C84670" w:rsidP="00C84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b/>
          <w:bCs/>
          <w:sz w:val="30"/>
          <w:szCs w:val="30"/>
        </w:rPr>
      </w:pPr>
    </w:p>
    <w:p w14:paraId="4DD850CE" w14:textId="2FCD5E6F" w:rsidR="00523E37" w:rsidRPr="00457278" w:rsidRDefault="00523E37" w:rsidP="003634C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45727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EA0DFC0" w14:textId="77777777" w:rsidR="00523E37" w:rsidRPr="00900A91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02"/>
        <w:gridCol w:w="273"/>
        <w:gridCol w:w="2122"/>
      </w:tblGrid>
      <w:tr w:rsidR="00523E37" w:rsidRPr="00416377" w14:paraId="0E1252A6" w14:textId="77777777" w:rsidTr="00302D9D">
        <w:trPr>
          <w:tblHeader/>
        </w:trPr>
        <w:tc>
          <w:tcPr>
            <w:tcW w:w="2550" w:type="pct"/>
          </w:tcPr>
          <w:p w14:paraId="7CB4BEAF" w14:textId="49DB0928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800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E800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45" w:type="pct"/>
          </w:tcPr>
          <w:p w14:paraId="3D043C2E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6858D3F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2C88903E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416377" w14:paraId="7FF42E3E" w14:textId="77777777" w:rsidTr="00302D9D">
        <w:trPr>
          <w:trHeight w:val="335"/>
          <w:tblHeader/>
        </w:trPr>
        <w:tc>
          <w:tcPr>
            <w:tcW w:w="2550" w:type="pct"/>
          </w:tcPr>
          <w:p w14:paraId="6FF95FA7" w14:textId="77777777" w:rsidR="00523E37" w:rsidRPr="00416377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0" w:type="pct"/>
            <w:gridSpan w:val="3"/>
          </w:tcPr>
          <w:p w14:paraId="4CD77018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416377" w14:paraId="0CDC5D35" w14:textId="77777777" w:rsidTr="006C085B">
        <w:tc>
          <w:tcPr>
            <w:tcW w:w="2550" w:type="pct"/>
          </w:tcPr>
          <w:p w14:paraId="559F0572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45" w:type="pct"/>
          </w:tcPr>
          <w:p w14:paraId="50A0C93E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3553FC4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387C1FCA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3E37" w:rsidRPr="00416377" w14:paraId="34D203A2" w14:textId="77777777" w:rsidTr="006C085B">
        <w:tc>
          <w:tcPr>
            <w:tcW w:w="2550" w:type="pct"/>
          </w:tcPr>
          <w:p w14:paraId="7CF05F0A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ส่วนปรับปรุงอาคาร</w:t>
            </w:r>
          </w:p>
          <w:p w14:paraId="2C7B09F4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และการก่อสร้างที่เกี่ยวข้อง</w:t>
            </w:r>
          </w:p>
        </w:tc>
        <w:tc>
          <w:tcPr>
            <w:tcW w:w="1145" w:type="pct"/>
          </w:tcPr>
          <w:p w14:paraId="590BF8A4" w14:textId="77777777" w:rsidR="00523E3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52D040" w14:textId="68883ED6" w:rsidR="0037560C" w:rsidRPr="00416377" w:rsidRDefault="0037560C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49" w:type="pct"/>
          </w:tcPr>
          <w:p w14:paraId="430C10D3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10A20C78" w14:textId="77777777" w:rsidR="00523E37" w:rsidRDefault="00523E37" w:rsidP="00E3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FB3FFA" w14:textId="545C356C" w:rsidR="0037560C" w:rsidRPr="00416377" w:rsidRDefault="0037560C" w:rsidP="00E3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523E37" w:rsidRPr="00416377" w14:paraId="5FB65D6E" w14:textId="77777777" w:rsidTr="006C085B">
        <w:tc>
          <w:tcPr>
            <w:tcW w:w="2550" w:type="pct"/>
          </w:tcPr>
          <w:p w14:paraId="77E21EF6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45" w:type="pct"/>
          </w:tcPr>
          <w:p w14:paraId="38CABDA7" w14:textId="36D19303" w:rsidR="00523E37" w:rsidRPr="00416377" w:rsidRDefault="0037560C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9" w:type="pct"/>
          </w:tcPr>
          <w:p w14:paraId="54DA73ED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5B9E3725" w14:textId="2101A6F8" w:rsidR="00523E37" w:rsidRPr="00416377" w:rsidRDefault="0037560C" w:rsidP="00F24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12B7" w:rsidRPr="00416377" w14:paraId="122BE4B0" w14:textId="77777777" w:rsidTr="006C085B">
        <w:tc>
          <w:tcPr>
            <w:tcW w:w="2550" w:type="pct"/>
          </w:tcPr>
          <w:p w14:paraId="346B8795" w14:textId="5C3ABEB7" w:rsidR="00DF12B7" w:rsidRPr="00416377" w:rsidRDefault="00DF12B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45" w:type="pct"/>
          </w:tcPr>
          <w:p w14:paraId="1C3D3D77" w14:textId="7C1380B8" w:rsidR="00DF12B7" w:rsidRPr="00416377" w:rsidRDefault="008D25F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5E0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756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49B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35E0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9" w:type="pct"/>
          </w:tcPr>
          <w:p w14:paraId="746BCC01" w14:textId="77777777" w:rsidR="00DF12B7" w:rsidRPr="00416377" w:rsidRDefault="00DF12B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667E3108" w14:textId="2F03CF97" w:rsidR="00DF12B7" w:rsidRPr="00416377" w:rsidRDefault="00335E03" w:rsidP="00637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756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</w:tr>
      <w:tr w:rsidR="00523E37" w:rsidRPr="00416377" w14:paraId="4FF0817E" w14:textId="77777777" w:rsidTr="006C085B">
        <w:tc>
          <w:tcPr>
            <w:tcW w:w="2550" w:type="pct"/>
          </w:tcPr>
          <w:p w14:paraId="722B40BD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5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4901BFB5" w:rsidR="00523E37" w:rsidRPr="00416377" w:rsidRDefault="00C7674D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3756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E4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9" w:type="pct"/>
          </w:tcPr>
          <w:p w14:paraId="6DF97560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3AFF5D21" w:rsidR="00523E37" w:rsidRPr="00416377" w:rsidRDefault="00FA3C59" w:rsidP="00E3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756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E7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  <w:tr w:rsidR="005C2190" w:rsidRPr="00416377" w14:paraId="64B13867" w14:textId="77777777" w:rsidTr="005C2190">
        <w:tc>
          <w:tcPr>
            <w:tcW w:w="2550" w:type="pct"/>
          </w:tcPr>
          <w:p w14:paraId="4017E218" w14:textId="77777777" w:rsidR="005C2190" w:rsidRPr="00416377" w:rsidRDefault="005C2190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pct"/>
            <w:tcBorders>
              <w:top w:val="single" w:sz="4" w:space="0" w:color="auto"/>
            </w:tcBorders>
          </w:tcPr>
          <w:p w14:paraId="6F4988E2" w14:textId="77777777" w:rsidR="005C2190" w:rsidRDefault="005C2190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31541F5" w14:textId="77777777" w:rsidR="005C2190" w:rsidRPr="00416377" w:rsidRDefault="005C2190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</w:tcBorders>
          </w:tcPr>
          <w:p w14:paraId="11903796" w14:textId="77777777" w:rsidR="005C2190" w:rsidRDefault="005C2190" w:rsidP="00E33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3E37" w:rsidRPr="00416377" w14:paraId="6F2F2127" w14:textId="77777777" w:rsidTr="006C085B">
        <w:tc>
          <w:tcPr>
            <w:tcW w:w="2550" w:type="pct"/>
          </w:tcPr>
          <w:p w14:paraId="39110728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45" w:type="pct"/>
          </w:tcPr>
          <w:p w14:paraId="5D4C5069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3B5C5E7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7F760F1F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23E37" w:rsidRPr="00416377" w14:paraId="005BC1BB" w14:textId="77777777" w:rsidTr="006C085B">
        <w:tc>
          <w:tcPr>
            <w:tcW w:w="2550" w:type="pct"/>
          </w:tcPr>
          <w:p w14:paraId="7E17CFF9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45" w:type="pct"/>
          </w:tcPr>
          <w:p w14:paraId="72927891" w14:textId="32CD9DE5" w:rsidR="00523E37" w:rsidRPr="00416377" w:rsidRDefault="00572299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</w:t>
            </w:r>
            <w:r w:rsidR="00C67BA3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49" w:type="pct"/>
          </w:tcPr>
          <w:p w14:paraId="78284F47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3D7659B1" w14:textId="69314910" w:rsidR="00523E37" w:rsidRPr="00416377" w:rsidRDefault="00572299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</w:t>
            </w:r>
            <w:r w:rsidR="0090017A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</w:tr>
      <w:tr w:rsidR="00523E37" w:rsidRPr="00416377" w14:paraId="05AC6AA0" w14:textId="77777777" w:rsidTr="006C085B">
        <w:tc>
          <w:tcPr>
            <w:tcW w:w="2550" w:type="pct"/>
          </w:tcPr>
          <w:p w14:paraId="5B23E206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45" w:type="pct"/>
          </w:tcPr>
          <w:p w14:paraId="0AA2D7C7" w14:textId="77342101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3C95C2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4349EA40" w14:textId="64F64D1E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3E37" w:rsidRPr="00416377" w14:paraId="5E05DCDE" w14:textId="77777777" w:rsidTr="006C085B">
        <w:tc>
          <w:tcPr>
            <w:tcW w:w="2550" w:type="pct"/>
          </w:tcPr>
          <w:p w14:paraId="428339A4" w14:textId="36DD8712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  <w:r w:rsidR="006667D1"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และสัญญาบริการ</w:t>
            </w:r>
          </w:p>
        </w:tc>
        <w:tc>
          <w:tcPr>
            <w:tcW w:w="1145" w:type="pct"/>
          </w:tcPr>
          <w:p w14:paraId="3F47274A" w14:textId="07748723" w:rsidR="00523E37" w:rsidRPr="00416377" w:rsidRDefault="00E74A72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2299" w:rsidRPr="005722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49" w:type="pct"/>
          </w:tcPr>
          <w:p w14:paraId="27BB0C23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6" w:type="pct"/>
          </w:tcPr>
          <w:p w14:paraId="4DCD74C7" w14:textId="21E3E506" w:rsidR="00523E37" w:rsidRPr="00416377" w:rsidRDefault="00572299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572299">
              <w:rPr>
                <w:rFonts w:asciiTheme="majorBidi" w:hAnsiTheme="majorBidi" w:cstheme="majorBidi"/>
                <w:sz w:val="30"/>
                <w:szCs w:val="30"/>
              </w:rPr>
              <w:t>3,867</w:t>
            </w:r>
          </w:p>
        </w:tc>
      </w:tr>
      <w:tr w:rsidR="00523E37" w:rsidRPr="00416377" w14:paraId="5A9B0A93" w14:textId="77777777" w:rsidTr="006C085B">
        <w:tc>
          <w:tcPr>
            <w:tcW w:w="2550" w:type="pct"/>
          </w:tcPr>
          <w:p w14:paraId="21F7240A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</w:t>
            </w:r>
          </w:p>
        </w:tc>
        <w:tc>
          <w:tcPr>
            <w:tcW w:w="1145" w:type="pct"/>
          </w:tcPr>
          <w:p w14:paraId="212E62FC" w14:textId="2928988F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9" w:type="pct"/>
          </w:tcPr>
          <w:p w14:paraId="0B981EBD" w14:textId="77777777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6" w:type="pct"/>
          </w:tcPr>
          <w:p w14:paraId="65DFED2F" w14:textId="4BECC5A3" w:rsidR="00523E37" w:rsidRPr="00416377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28338A" w:rsidRPr="00416377" w14:paraId="5BDF09D3" w14:textId="77777777" w:rsidTr="006C085B">
        <w:tc>
          <w:tcPr>
            <w:tcW w:w="2550" w:type="pct"/>
          </w:tcPr>
          <w:p w14:paraId="08F195D4" w14:textId="77777777" w:rsidR="0028338A" w:rsidRPr="00416377" w:rsidRDefault="0028338A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3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วัสดุที่ยังไม่ได้ใช้</w:t>
            </w:r>
          </w:p>
        </w:tc>
        <w:tc>
          <w:tcPr>
            <w:tcW w:w="1145" w:type="pct"/>
          </w:tcPr>
          <w:p w14:paraId="370D9320" w14:textId="58291947" w:rsidR="0028338A" w:rsidRPr="00572299" w:rsidRDefault="00572299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72299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4,099</w:t>
            </w:r>
          </w:p>
        </w:tc>
        <w:tc>
          <w:tcPr>
            <w:tcW w:w="149" w:type="pct"/>
          </w:tcPr>
          <w:p w14:paraId="1ED1F371" w14:textId="77777777" w:rsidR="0028338A" w:rsidRPr="00572299" w:rsidRDefault="0028338A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7774EE18" w14:textId="3BBB909C" w:rsidR="0028338A" w:rsidRPr="00572299" w:rsidRDefault="00572299" w:rsidP="00F24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2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338A" w:rsidRPr="00416377" w14:paraId="15B12739" w14:textId="77777777" w:rsidTr="006C085B">
        <w:tc>
          <w:tcPr>
            <w:tcW w:w="2550" w:type="pct"/>
          </w:tcPr>
          <w:p w14:paraId="1688CE47" w14:textId="77777777" w:rsidR="0028338A" w:rsidRPr="00416377" w:rsidRDefault="0028338A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5" w:type="pct"/>
            <w:tcBorders>
              <w:top w:val="single" w:sz="4" w:space="0" w:color="auto"/>
              <w:bottom w:val="double" w:sz="4" w:space="0" w:color="auto"/>
            </w:tcBorders>
          </w:tcPr>
          <w:p w14:paraId="195E3F7B" w14:textId="47F75005" w:rsidR="0028338A" w:rsidRPr="00416377" w:rsidRDefault="00D95075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641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641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CA4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4FB60250" w14:textId="77777777" w:rsidR="0028338A" w:rsidRPr="00416377" w:rsidRDefault="0028338A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8C7C" w14:textId="5814D967" w:rsidR="0028338A" w:rsidRPr="00416377" w:rsidRDefault="00D95075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B1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B1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326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B1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483A75B2" w14:textId="77777777" w:rsidR="00523E37" w:rsidRPr="00416377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0FA931D" w14:textId="7C9D5538" w:rsidR="00694C30" w:rsidRPr="009915CB" w:rsidRDefault="00694C30" w:rsidP="00694C3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915CB">
        <w:rPr>
          <w:rFonts w:asciiTheme="majorBidi" w:hAnsiTheme="majorBidi" w:cstheme="majorBidi"/>
          <w:spacing w:val="14"/>
          <w:sz w:val="30"/>
          <w:szCs w:val="30"/>
          <w:cs/>
        </w:rPr>
        <w:t>กลุ่มบริษัทมีภาระผูกพันภายใต้หนังสือค้ำประกันที่ออกโดยสถาบันการเงิน</w:t>
      </w:r>
      <w:r w:rsidR="00090213">
        <w:rPr>
          <w:rFonts w:asciiTheme="majorBidi" w:hAnsiTheme="majorBidi" w:cstheme="majorBidi" w:hint="cs"/>
          <w:spacing w:val="14"/>
          <w:sz w:val="30"/>
          <w:szCs w:val="30"/>
          <w:cs/>
          <w:lang w:eastAsia="ja-JP"/>
        </w:rPr>
        <w:t>ในประเทศ</w:t>
      </w:r>
      <w:r w:rsidRPr="009915CB">
        <w:rPr>
          <w:rFonts w:asciiTheme="majorBidi" w:hAnsiTheme="majorBidi" w:cstheme="majorBidi"/>
          <w:spacing w:val="14"/>
          <w:sz w:val="30"/>
          <w:szCs w:val="30"/>
          <w:cs/>
        </w:rPr>
        <w:t>หลายแห่งเพื่อการใช้ไฟฟ้า</w:t>
      </w:r>
      <w:r w:rsidRPr="009915CB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bookmarkStart w:id="1" w:name="_Hlk15140887"/>
      <w:r w:rsidRPr="009915CB">
        <w:rPr>
          <w:rFonts w:asciiTheme="majorBidi" w:hAnsiTheme="majorBidi" w:cstheme="majorBidi"/>
          <w:spacing w:val="-4"/>
          <w:sz w:val="30"/>
          <w:szCs w:val="30"/>
        </w:rPr>
        <w:t xml:space="preserve"> 14.3 </w:t>
      </w:r>
      <w:bookmarkEnd w:id="1"/>
      <w:r w:rsidRPr="009915CB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9915CB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9915CB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Pr="009915CB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9915CB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2563: 14.3 </w:t>
      </w:r>
      <w:r w:rsidRPr="009915CB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ล้านบาท) </w:t>
      </w:r>
      <w:r w:rsidRPr="009915CB">
        <w:rPr>
          <w:rFonts w:asciiTheme="majorBidi" w:hAnsiTheme="majorBidi" w:cstheme="majorBidi"/>
          <w:spacing w:val="-4"/>
          <w:sz w:val="30"/>
          <w:szCs w:val="30"/>
          <w:cs/>
        </w:rPr>
        <w:t>และค้ำประกันผลงานเป็น</w:t>
      </w:r>
      <w:r w:rsidR="008C3C2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9915CB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</w:t>
      </w:r>
      <w:bookmarkStart w:id="2" w:name="_Hlk15140898"/>
      <w:r w:rsidRPr="009915C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6113">
        <w:rPr>
          <w:rFonts w:asciiTheme="majorBidi" w:hAnsiTheme="majorBidi" w:cstheme="majorBidi"/>
          <w:spacing w:val="-4"/>
          <w:sz w:val="30"/>
          <w:szCs w:val="30"/>
        </w:rPr>
        <w:t>76</w:t>
      </w:r>
      <w:r w:rsidR="009E0EF8" w:rsidRPr="009915C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786113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9915C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End w:id="2"/>
      <w:r w:rsidRPr="009915C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915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9915C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9915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9915CB">
        <w:rPr>
          <w:rFonts w:asciiTheme="majorBidi" w:hAnsiTheme="majorBidi" w:cstheme="majorBidi"/>
          <w:i/>
          <w:iCs/>
          <w:sz w:val="30"/>
          <w:szCs w:val="30"/>
        </w:rPr>
        <w:t>2563: 7</w:t>
      </w:r>
      <w:r w:rsidR="009F5B8D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915C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F5B8D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9915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915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</w:p>
    <w:p w14:paraId="27EA7184" w14:textId="77777777" w:rsidR="00694C30" w:rsidRPr="009915CB" w:rsidRDefault="00694C30" w:rsidP="00694C3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18E59" w14:textId="4DC63D99" w:rsidR="00694C30" w:rsidRDefault="00694C30" w:rsidP="00694C3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915CB">
        <w:rPr>
          <w:rFonts w:asciiTheme="majorBidi" w:hAnsiTheme="majorBidi" w:cstheme="majorBidi"/>
          <w:spacing w:val="18"/>
          <w:sz w:val="30"/>
          <w:szCs w:val="30"/>
          <w:cs/>
        </w:rPr>
        <w:lastRenderedPageBreak/>
        <w:t>บริษัทมีภาระผูกพันภายใต้หนังสือค้ำประกันที่ออกโดยสถาบันการเงิน</w:t>
      </w:r>
      <w:r w:rsidR="00090213">
        <w:rPr>
          <w:rFonts w:asciiTheme="majorBidi" w:hAnsiTheme="majorBidi" w:cstheme="majorBidi" w:hint="cs"/>
          <w:spacing w:val="14"/>
          <w:sz w:val="30"/>
          <w:szCs w:val="30"/>
          <w:cs/>
          <w:lang w:eastAsia="ja-JP"/>
        </w:rPr>
        <w:t>ในประเทศ</w:t>
      </w:r>
      <w:r w:rsidRPr="009915CB">
        <w:rPr>
          <w:rFonts w:asciiTheme="majorBidi" w:hAnsiTheme="majorBidi" w:cstheme="majorBidi"/>
          <w:spacing w:val="18"/>
          <w:sz w:val="30"/>
          <w:szCs w:val="30"/>
          <w:cs/>
        </w:rPr>
        <w:t>หลายแห่งเพื่อ</w:t>
      </w:r>
      <w:r w:rsidR="005569EE">
        <w:rPr>
          <w:rFonts w:asciiTheme="majorBidi" w:hAnsiTheme="majorBidi" w:cstheme="majorBidi"/>
          <w:spacing w:val="18"/>
          <w:sz w:val="30"/>
          <w:szCs w:val="30"/>
          <w:cs/>
        </w:rPr>
        <w:br/>
      </w:r>
      <w:r w:rsidRPr="009915CB">
        <w:rPr>
          <w:rFonts w:asciiTheme="majorBidi" w:hAnsiTheme="majorBidi" w:cstheme="majorBidi"/>
          <w:spacing w:val="18"/>
          <w:sz w:val="30"/>
          <w:szCs w:val="30"/>
          <w:cs/>
        </w:rPr>
        <w:t>การใช้ไฟฟ้าเ</w:t>
      </w:r>
      <w:r w:rsidRPr="009915CB">
        <w:rPr>
          <w:rFonts w:asciiTheme="majorBidi" w:hAnsiTheme="majorBidi" w:cstheme="majorBidi"/>
          <w:spacing w:val="-2"/>
          <w:sz w:val="30"/>
          <w:szCs w:val="30"/>
          <w:cs/>
        </w:rPr>
        <w:t>ป็นจำนวน</w:t>
      </w:r>
      <w:r w:rsidRPr="009915CB">
        <w:rPr>
          <w:rFonts w:asciiTheme="majorBidi" w:hAnsiTheme="majorBidi" w:cstheme="majorBidi"/>
          <w:spacing w:val="8"/>
          <w:sz w:val="30"/>
          <w:szCs w:val="30"/>
          <w:cs/>
        </w:rPr>
        <w:t>เงิน</w:t>
      </w:r>
      <w:bookmarkStart w:id="3" w:name="_Hlk15140909"/>
      <w:r w:rsidRPr="009915CB">
        <w:rPr>
          <w:rFonts w:asciiTheme="majorBidi" w:hAnsiTheme="majorBidi" w:cstheme="majorBidi"/>
          <w:spacing w:val="8"/>
          <w:sz w:val="30"/>
          <w:szCs w:val="30"/>
        </w:rPr>
        <w:t xml:space="preserve"> 12.6 </w:t>
      </w:r>
      <w:bookmarkEnd w:id="3"/>
      <w:r w:rsidRPr="009915CB">
        <w:rPr>
          <w:rFonts w:asciiTheme="majorBidi" w:hAnsiTheme="majorBidi" w:cstheme="majorBidi"/>
          <w:spacing w:val="8"/>
          <w:sz w:val="30"/>
          <w:szCs w:val="30"/>
          <w:cs/>
        </w:rPr>
        <w:t>ล้านบาท</w:t>
      </w:r>
      <w:r w:rsidRPr="009915CB">
        <w:rPr>
          <w:rFonts w:asciiTheme="majorBidi" w:hAnsiTheme="majorBidi" w:cstheme="majorBidi"/>
          <w:spacing w:val="8"/>
          <w:sz w:val="30"/>
          <w:szCs w:val="30"/>
        </w:rPr>
        <w:t> </w:t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</w:rPr>
        <w:t>(31</w:t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ธันวาคม </w:t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2563: 12.6 </w:t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ล้านบาท) </w:t>
      </w:r>
      <w:r w:rsidRPr="009915CB">
        <w:rPr>
          <w:rFonts w:asciiTheme="majorBidi" w:hAnsiTheme="majorBidi" w:cstheme="majorBidi"/>
          <w:spacing w:val="8"/>
          <w:sz w:val="30"/>
          <w:szCs w:val="30"/>
          <w:cs/>
        </w:rPr>
        <w:t>และค้ำประกันผลงานเป็นจำนวนเงิน</w:t>
      </w:r>
      <w:r w:rsidR="00EF458E">
        <w:rPr>
          <w:rFonts w:asciiTheme="majorBidi" w:hAnsiTheme="majorBidi" w:cstheme="majorBidi"/>
          <w:sz w:val="30"/>
          <w:szCs w:val="30"/>
        </w:rPr>
        <w:t xml:space="preserve"> 76.5</w:t>
      </w:r>
      <w:r w:rsidRPr="009915CB">
        <w:rPr>
          <w:rFonts w:asciiTheme="majorBidi" w:hAnsiTheme="majorBidi" w:cstheme="majorBidi"/>
          <w:spacing w:val="8"/>
          <w:sz w:val="30"/>
          <w:szCs w:val="30"/>
          <w:cs/>
        </w:rPr>
        <w:t xml:space="preserve"> ล้านบาท</w:t>
      </w:r>
      <w:r w:rsidRPr="009915CB">
        <w:rPr>
          <w:rFonts w:asciiTheme="majorBidi" w:hAnsiTheme="majorBidi" w:cstheme="majorBidi"/>
          <w:sz w:val="30"/>
          <w:szCs w:val="30"/>
        </w:rPr>
        <w:t xml:space="preserve"> </w:t>
      </w:r>
      <w:r w:rsidRPr="009915C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915C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9915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9915CB">
        <w:rPr>
          <w:rFonts w:asciiTheme="majorBidi" w:hAnsiTheme="majorBidi" w:cstheme="majorBidi"/>
          <w:i/>
          <w:iCs/>
          <w:sz w:val="30"/>
          <w:szCs w:val="30"/>
        </w:rPr>
        <w:t xml:space="preserve">2563: 73.5 </w:t>
      </w:r>
      <w:r w:rsidRPr="009915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</w:p>
    <w:p w14:paraId="0CFC63B1" w14:textId="77777777" w:rsidR="00EB3034" w:rsidRPr="009915CB" w:rsidRDefault="00EB3034" w:rsidP="00694C3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6D7CAC9" w14:textId="6AF92B03" w:rsidR="00694C30" w:rsidRPr="00416377" w:rsidRDefault="00694C30" w:rsidP="00694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915C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D387D">
        <w:rPr>
          <w:rFonts w:asciiTheme="majorBidi" w:hAnsiTheme="majorBidi" w:cstheme="majorBidi"/>
          <w:sz w:val="30"/>
          <w:szCs w:val="30"/>
        </w:rPr>
        <w:t>30</w:t>
      </w:r>
      <w:r w:rsidR="00E8001B" w:rsidRPr="009915CB">
        <w:rPr>
          <w:rFonts w:asciiTheme="majorBidi" w:hAnsiTheme="majorBidi" w:cstheme="majorBidi"/>
          <w:sz w:val="30"/>
          <w:szCs w:val="30"/>
        </w:rPr>
        <w:t xml:space="preserve"> </w:t>
      </w:r>
      <w:r w:rsidR="00E8001B" w:rsidRPr="009915C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66877" w:rsidRPr="009915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15CB">
        <w:rPr>
          <w:rFonts w:asciiTheme="majorBidi" w:hAnsiTheme="majorBidi" w:cstheme="majorBidi"/>
          <w:sz w:val="30"/>
          <w:szCs w:val="30"/>
        </w:rPr>
        <w:t>2564</w:t>
      </w:r>
      <w:r w:rsidRPr="009915CB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กลุ่มบริษัทมีวงเงินสินเชื่อซึ่งยังไม่ได้เบิกใช้เป็นจำนวนเงินรวม</w:t>
      </w:r>
      <w:r w:rsidRPr="009915CB">
        <w:rPr>
          <w:rFonts w:asciiTheme="majorBidi" w:hAnsiTheme="majorBidi" w:cstheme="majorBidi"/>
          <w:sz w:val="30"/>
          <w:szCs w:val="30"/>
        </w:rPr>
        <w:t xml:space="preserve"> </w:t>
      </w:r>
      <w:r w:rsidR="004D6AE6" w:rsidRPr="009915CB">
        <w:rPr>
          <w:rFonts w:asciiTheme="majorBidi" w:hAnsiTheme="majorBidi" w:cstheme="majorBidi"/>
          <w:sz w:val="30"/>
          <w:szCs w:val="30"/>
        </w:rPr>
        <w:t>3,6</w:t>
      </w:r>
      <w:r w:rsidR="0063756D">
        <w:rPr>
          <w:rFonts w:asciiTheme="majorBidi" w:hAnsiTheme="majorBidi" w:cstheme="majorBidi"/>
          <w:sz w:val="30"/>
          <w:szCs w:val="30"/>
        </w:rPr>
        <w:t>66</w:t>
      </w:r>
      <w:r w:rsidR="004D6AE6" w:rsidRPr="009915CB">
        <w:rPr>
          <w:rFonts w:asciiTheme="majorBidi" w:hAnsiTheme="majorBidi" w:cstheme="majorBidi"/>
          <w:sz w:val="30"/>
          <w:szCs w:val="30"/>
        </w:rPr>
        <w:t xml:space="preserve"> </w:t>
      </w:r>
      <w:r w:rsidRPr="009915C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915CB">
        <w:rPr>
          <w:rFonts w:asciiTheme="majorBidi" w:hAnsiTheme="majorBidi" w:cstheme="majorBidi"/>
          <w:sz w:val="30"/>
          <w:szCs w:val="30"/>
        </w:rPr>
        <w:br/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</w:rPr>
        <w:t>(31</w:t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ธันวาคม </w:t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2563: 3,724 </w:t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ล้านบาท</w:t>
      </w:r>
      <w:r w:rsidR="00F5611F" w:rsidRPr="009915CB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)</w:t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</w:t>
      </w:r>
      <w:r w:rsidRPr="009915CB">
        <w:rPr>
          <w:rFonts w:asciiTheme="majorBidi" w:hAnsiTheme="majorBidi" w:cstheme="majorBidi"/>
          <w:spacing w:val="-3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</w:t>
      </w:r>
      <w:r w:rsidRPr="009915CB">
        <w:rPr>
          <w:rFonts w:asciiTheme="majorBidi" w:hAnsiTheme="majorBidi" w:cstheme="majorBidi"/>
          <w:sz w:val="30"/>
          <w:szCs w:val="30"/>
          <w:cs/>
        </w:rPr>
        <w:t xml:space="preserve">นรวม </w:t>
      </w:r>
      <w:r w:rsidRPr="009915CB">
        <w:rPr>
          <w:rFonts w:asciiTheme="majorBidi" w:hAnsiTheme="majorBidi" w:cstheme="majorBidi"/>
          <w:sz w:val="30"/>
          <w:szCs w:val="30"/>
        </w:rPr>
        <w:t>2,</w:t>
      </w:r>
      <w:r w:rsidR="000558F5">
        <w:rPr>
          <w:rFonts w:asciiTheme="majorBidi" w:hAnsiTheme="majorBidi" w:cstheme="majorBidi"/>
          <w:sz w:val="30"/>
          <w:szCs w:val="30"/>
        </w:rPr>
        <w:t>7</w:t>
      </w:r>
      <w:r w:rsidR="0063756D">
        <w:rPr>
          <w:rFonts w:asciiTheme="majorBidi" w:hAnsiTheme="majorBidi" w:cstheme="majorBidi"/>
          <w:sz w:val="30"/>
          <w:szCs w:val="30"/>
        </w:rPr>
        <w:t>02</w:t>
      </w:r>
      <w:r w:rsidRPr="009915CB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4F4C59">
        <w:rPr>
          <w:rFonts w:asciiTheme="majorBidi" w:hAnsiTheme="majorBidi" w:cstheme="majorBidi"/>
          <w:spacing w:val="-3"/>
          <w:sz w:val="30"/>
          <w:szCs w:val="30"/>
          <w:cs/>
        </w:rPr>
        <w:br/>
      </w:r>
      <w:r w:rsidRPr="009915CB">
        <w:rPr>
          <w:rFonts w:asciiTheme="majorBidi" w:hAnsiTheme="majorBidi" w:cstheme="majorBidi"/>
          <w:spacing w:val="-3"/>
          <w:sz w:val="30"/>
          <w:szCs w:val="30"/>
          <w:cs/>
        </w:rPr>
        <w:t>ล้าน</w:t>
      </w:r>
      <w:r w:rsidR="004F4C59">
        <w:rPr>
          <w:rFonts w:asciiTheme="majorBidi" w:hAnsiTheme="majorBidi" w:cstheme="majorBidi" w:hint="cs"/>
          <w:spacing w:val="-3"/>
          <w:sz w:val="30"/>
          <w:szCs w:val="30"/>
          <w:cs/>
        </w:rPr>
        <w:t>บ</w:t>
      </w:r>
      <w:r w:rsidRPr="009915CB">
        <w:rPr>
          <w:rFonts w:asciiTheme="majorBidi" w:hAnsiTheme="majorBidi" w:cstheme="majorBidi"/>
          <w:spacing w:val="-3"/>
          <w:sz w:val="30"/>
          <w:szCs w:val="30"/>
          <w:cs/>
        </w:rPr>
        <w:t xml:space="preserve">าท </w:t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</w:rPr>
        <w:t>(31</w:t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ธันวาคม </w:t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</w:rPr>
        <w:t>2563:</w:t>
      </w:r>
      <w:r w:rsidR="004F4C59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 </w:t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2,781 </w:t>
      </w:r>
      <w:r w:rsidRPr="009915CB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ล้านบาท)</w:t>
      </w:r>
    </w:p>
    <w:sectPr w:rsidR="00694C30" w:rsidRPr="00416377" w:rsidSect="00996BF5">
      <w:headerReference w:type="default" r:id="rId8"/>
      <w:footerReference w:type="default" r:id="rId9"/>
      <w:type w:val="nextColumn"/>
      <w:pgSz w:w="11909" w:h="16834" w:code="9"/>
      <w:pgMar w:top="691" w:right="1109" w:bottom="576" w:left="1152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25577" w14:textId="77777777" w:rsidR="005A4734" w:rsidRDefault="005A4734" w:rsidP="00FC04D5">
      <w:r>
        <w:separator/>
      </w:r>
    </w:p>
  </w:endnote>
  <w:endnote w:type="continuationSeparator" w:id="0">
    <w:p w14:paraId="5A64475A" w14:textId="77777777" w:rsidR="005A4734" w:rsidRDefault="005A4734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04607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2774E77" w14:textId="77AB29A4" w:rsidR="00714DA3" w:rsidRPr="00714DA3" w:rsidRDefault="00714DA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4D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4D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4D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14D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14D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F268D" w14:textId="77777777" w:rsidR="005A4734" w:rsidRDefault="005A4734" w:rsidP="00FC04D5">
      <w:r>
        <w:separator/>
      </w:r>
    </w:p>
  </w:footnote>
  <w:footnote w:type="continuationSeparator" w:id="0">
    <w:p w14:paraId="602B5EAE" w14:textId="77777777" w:rsidR="005A4734" w:rsidRDefault="005A4734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5C615" w14:textId="77777777" w:rsidR="00702F55" w:rsidRPr="003B5EBA" w:rsidRDefault="00702F55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7D0B71" w14:textId="77777777" w:rsidR="00702F55" w:rsidRPr="003B5EBA" w:rsidRDefault="00702F55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52CB289" w14:textId="585AF652" w:rsidR="00702F55" w:rsidRDefault="00702F55" w:rsidP="00DF2A09">
    <w:pPr>
      <w:pStyle w:val="Header"/>
      <w:rPr>
        <w:rFonts w:ascii="Angsana New" w:hAnsi="Angsana New"/>
        <w:b/>
        <w:bCs/>
        <w:sz w:val="32"/>
        <w:szCs w:val="32"/>
      </w:rPr>
    </w:pPr>
    <w:r w:rsidRPr="0025431C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25431C"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25431C">
      <w:rPr>
        <w:rFonts w:ascii="Angsana New" w:hAnsi="Angsana New"/>
        <w:b/>
        <w:bCs/>
        <w:sz w:val="32"/>
        <w:szCs w:val="32"/>
        <w:cs/>
      </w:rPr>
      <w:t>วันที่</w:t>
    </w:r>
    <w:r w:rsidRPr="0025431C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30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ECA0C5C" w14:textId="77777777" w:rsidR="00702F55" w:rsidRPr="0021561A" w:rsidRDefault="00702F55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65EAAFA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E2F8C"/>
    <w:multiLevelType w:val="hybridMultilevel"/>
    <w:tmpl w:val="802480BA"/>
    <w:lvl w:ilvl="0" w:tplc="CA9440A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3B5C94"/>
    <w:multiLevelType w:val="hybridMultilevel"/>
    <w:tmpl w:val="5E928964"/>
    <w:lvl w:ilvl="0" w:tplc="C084211A">
      <w:start w:val="6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2A901BB"/>
    <w:multiLevelType w:val="hybridMultilevel"/>
    <w:tmpl w:val="11B22D06"/>
    <w:lvl w:ilvl="0" w:tplc="DD18762A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4C74F1F"/>
    <w:multiLevelType w:val="hybridMultilevel"/>
    <w:tmpl w:val="497A55E4"/>
    <w:lvl w:ilvl="0" w:tplc="DD1876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2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A7B2C0E"/>
    <w:multiLevelType w:val="hybridMultilevel"/>
    <w:tmpl w:val="2052351C"/>
    <w:lvl w:ilvl="0" w:tplc="DDB89E9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40"/>
  </w:num>
  <w:num w:numId="14">
    <w:abstractNumId w:val="22"/>
  </w:num>
  <w:num w:numId="15">
    <w:abstractNumId w:val="27"/>
  </w:num>
  <w:num w:numId="16">
    <w:abstractNumId w:val="45"/>
  </w:num>
  <w:num w:numId="17">
    <w:abstractNumId w:val="43"/>
  </w:num>
  <w:num w:numId="18">
    <w:abstractNumId w:val="15"/>
  </w:num>
  <w:num w:numId="19">
    <w:abstractNumId w:val="31"/>
  </w:num>
  <w:num w:numId="20">
    <w:abstractNumId w:val="37"/>
  </w:num>
  <w:num w:numId="21">
    <w:abstractNumId w:val="14"/>
  </w:num>
  <w:num w:numId="22">
    <w:abstractNumId w:val="10"/>
  </w:num>
  <w:num w:numId="23">
    <w:abstractNumId w:val="16"/>
  </w:num>
  <w:num w:numId="24">
    <w:abstractNumId w:val="12"/>
  </w:num>
  <w:num w:numId="25">
    <w:abstractNumId w:val="11"/>
  </w:num>
  <w:num w:numId="26">
    <w:abstractNumId w:val="34"/>
  </w:num>
  <w:num w:numId="27">
    <w:abstractNumId w:val="23"/>
  </w:num>
  <w:num w:numId="28">
    <w:abstractNumId w:val="35"/>
  </w:num>
  <w:num w:numId="29">
    <w:abstractNumId w:val="17"/>
  </w:num>
  <w:num w:numId="30">
    <w:abstractNumId w:val="46"/>
  </w:num>
  <w:num w:numId="31">
    <w:abstractNumId w:val="39"/>
  </w:num>
  <w:num w:numId="32">
    <w:abstractNumId w:val="42"/>
  </w:num>
  <w:num w:numId="33">
    <w:abstractNumId w:val="33"/>
  </w:num>
  <w:num w:numId="34">
    <w:abstractNumId w:val="25"/>
  </w:num>
  <w:num w:numId="35">
    <w:abstractNumId w:val="36"/>
  </w:num>
  <w:num w:numId="36">
    <w:abstractNumId w:val="19"/>
  </w:num>
  <w:num w:numId="37">
    <w:abstractNumId w:val="30"/>
  </w:num>
  <w:num w:numId="38">
    <w:abstractNumId w:val="38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44"/>
  </w:num>
  <w:num w:numId="44">
    <w:abstractNumId w:val="24"/>
  </w:num>
  <w:num w:numId="45">
    <w:abstractNumId w:val="41"/>
  </w:num>
  <w:num w:numId="46">
    <w:abstractNumId w:val="29"/>
  </w:num>
  <w:num w:numId="47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A93"/>
    <w:rsid w:val="00001E75"/>
    <w:rsid w:val="00001FF1"/>
    <w:rsid w:val="000026D6"/>
    <w:rsid w:val="000027CE"/>
    <w:rsid w:val="0000387E"/>
    <w:rsid w:val="000039D2"/>
    <w:rsid w:val="000045AE"/>
    <w:rsid w:val="000049F5"/>
    <w:rsid w:val="00004B2E"/>
    <w:rsid w:val="00004D45"/>
    <w:rsid w:val="00004DAA"/>
    <w:rsid w:val="00005630"/>
    <w:rsid w:val="00005923"/>
    <w:rsid w:val="00005AE4"/>
    <w:rsid w:val="00005DFA"/>
    <w:rsid w:val="00005EFC"/>
    <w:rsid w:val="00006CB2"/>
    <w:rsid w:val="00007B11"/>
    <w:rsid w:val="00007ED1"/>
    <w:rsid w:val="000101D4"/>
    <w:rsid w:val="0001026D"/>
    <w:rsid w:val="00010376"/>
    <w:rsid w:val="00010997"/>
    <w:rsid w:val="00011197"/>
    <w:rsid w:val="000112E1"/>
    <w:rsid w:val="00011486"/>
    <w:rsid w:val="000114C0"/>
    <w:rsid w:val="00011827"/>
    <w:rsid w:val="00011A11"/>
    <w:rsid w:val="00011B60"/>
    <w:rsid w:val="0001204A"/>
    <w:rsid w:val="0001222E"/>
    <w:rsid w:val="00012B8F"/>
    <w:rsid w:val="00012E89"/>
    <w:rsid w:val="000135F4"/>
    <w:rsid w:val="00014D44"/>
    <w:rsid w:val="00014E37"/>
    <w:rsid w:val="00014F80"/>
    <w:rsid w:val="00015358"/>
    <w:rsid w:val="000155AA"/>
    <w:rsid w:val="00015693"/>
    <w:rsid w:val="00015D1B"/>
    <w:rsid w:val="0001625B"/>
    <w:rsid w:val="00016872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D95"/>
    <w:rsid w:val="00023EEF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E0"/>
    <w:rsid w:val="00030018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508"/>
    <w:rsid w:val="00040E04"/>
    <w:rsid w:val="00040F8A"/>
    <w:rsid w:val="00041BBD"/>
    <w:rsid w:val="000424E5"/>
    <w:rsid w:val="000427C8"/>
    <w:rsid w:val="00042945"/>
    <w:rsid w:val="00043241"/>
    <w:rsid w:val="0004375D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6ED7"/>
    <w:rsid w:val="00047121"/>
    <w:rsid w:val="000477EB"/>
    <w:rsid w:val="00047E8D"/>
    <w:rsid w:val="00050599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8F5"/>
    <w:rsid w:val="00055C43"/>
    <w:rsid w:val="000560F0"/>
    <w:rsid w:val="00056885"/>
    <w:rsid w:val="00056D41"/>
    <w:rsid w:val="000571CC"/>
    <w:rsid w:val="0005737A"/>
    <w:rsid w:val="00057389"/>
    <w:rsid w:val="00057CF9"/>
    <w:rsid w:val="00057F4C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B74"/>
    <w:rsid w:val="000623A8"/>
    <w:rsid w:val="00062D12"/>
    <w:rsid w:val="00062E02"/>
    <w:rsid w:val="000635FE"/>
    <w:rsid w:val="0006376D"/>
    <w:rsid w:val="00063A45"/>
    <w:rsid w:val="00064257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F96"/>
    <w:rsid w:val="000671D3"/>
    <w:rsid w:val="00067A04"/>
    <w:rsid w:val="00067A2B"/>
    <w:rsid w:val="00067DA3"/>
    <w:rsid w:val="0007004B"/>
    <w:rsid w:val="00070612"/>
    <w:rsid w:val="000707D7"/>
    <w:rsid w:val="00070B78"/>
    <w:rsid w:val="00070BC8"/>
    <w:rsid w:val="00070CA6"/>
    <w:rsid w:val="000711A5"/>
    <w:rsid w:val="00071291"/>
    <w:rsid w:val="0007182F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4B04"/>
    <w:rsid w:val="000750F6"/>
    <w:rsid w:val="00075E1C"/>
    <w:rsid w:val="000765CB"/>
    <w:rsid w:val="00076F39"/>
    <w:rsid w:val="00076FB2"/>
    <w:rsid w:val="000778F5"/>
    <w:rsid w:val="00077E82"/>
    <w:rsid w:val="000808E0"/>
    <w:rsid w:val="00080A15"/>
    <w:rsid w:val="00080AB0"/>
    <w:rsid w:val="00080C86"/>
    <w:rsid w:val="000811C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213"/>
    <w:rsid w:val="00090702"/>
    <w:rsid w:val="00090979"/>
    <w:rsid w:val="00092147"/>
    <w:rsid w:val="00092A03"/>
    <w:rsid w:val="00092B02"/>
    <w:rsid w:val="00092B27"/>
    <w:rsid w:val="00092C39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5E"/>
    <w:rsid w:val="00095CC4"/>
    <w:rsid w:val="00096AFB"/>
    <w:rsid w:val="00097243"/>
    <w:rsid w:val="000979C5"/>
    <w:rsid w:val="00097A75"/>
    <w:rsid w:val="000A0193"/>
    <w:rsid w:val="000A02FD"/>
    <w:rsid w:val="000A088E"/>
    <w:rsid w:val="000A0DA5"/>
    <w:rsid w:val="000A1025"/>
    <w:rsid w:val="000A153B"/>
    <w:rsid w:val="000A222A"/>
    <w:rsid w:val="000A2779"/>
    <w:rsid w:val="000A28DD"/>
    <w:rsid w:val="000A2BCD"/>
    <w:rsid w:val="000A2C7E"/>
    <w:rsid w:val="000A2CEC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8A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4EC"/>
    <w:rsid w:val="000B19DE"/>
    <w:rsid w:val="000B1A70"/>
    <w:rsid w:val="000B251C"/>
    <w:rsid w:val="000B28B0"/>
    <w:rsid w:val="000B2972"/>
    <w:rsid w:val="000B2B42"/>
    <w:rsid w:val="000B300C"/>
    <w:rsid w:val="000B3061"/>
    <w:rsid w:val="000B3137"/>
    <w:rsid w:val="000B32EC"/>
    <w:rsid w:val="000B3394"/>
    <w:rsid w:val="000B40CD"/>
    <w:rsid w:val="000B4F1B"/>
    <w:rsid w:val="000B560E"/>
    <w:rsid w:val="000B57B2"/>
    <w:rsid w:val="000B5A80"/>
    <w:rsid w:val="000B5C68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74A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775"/>
    <w:rsid w:val="000D6C57"/>
    <w:rsid w:val="000D6EB7"/>
    <w:rsid w:val="000D7776"/>
    <w:rsid w:val="000D783C"/>
    <w:rsid w:val="000D7D83"/>
    <w:rsid w:val="000D7DE2"/>
    <w:rsid w:val="000E0C9D"/>
    <w:rsid w:val="000E0E0E"/>
    <w:rsid w:val="000E0F49"/>
    <w:rsid w:val="000E0FDE"/>
    <w:rsid w:val="000E1158"/>
    <w:rsid w:val="000E18E1"/>
    <w:rsid w:val="000E297D"/>
    <w:rsid w:val="000E2FCB"/>
    <w:rsid w:val="000E37C0"/>
    <w:rsid w:val="000E3FA7"/>
    <w:rsid w:val="000E414E"/>
    <w:rsid w:val="000E419D"/>
    <w:rsid w:val="000E4B01"/>
    <w:rsid w:val="000E4D8E"/>
    <w:rsid w:val="000E4E8D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0FED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A67"/>
    <w:rsid w:val="000F6C2D"/>
    <w:rsid w:val="000F7136"/>
    <w:rsid w:val="000F77A2"/>
    <w:rsid w:val="000F79BE"/>
    <w:rsid w:val="000F7BF9"/>
    <w:rsid w:val="00100005"/>
    <w:rsid w:val="0010007E"/>
    <w:rsid w:val="001001DA"/>
    <w:rsid w:val="0010037F"/>
    <w:rsid w:val="0010081C"/>
    <w:rsid w:val="00100B58"/>
    <w:rsid w:val="00101507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86D"/>
    <w:rsid w:val="00114D3B"/>
    <w:rsid w:val="00115160"/>
    <w:rsid w:val="00115778"/>
    <w:rsid w:val="00115D9F"/>
    <w:rsid w:val="00116094"/>
    <w:rsid w:val="001168CD"/>
    <w:rsid w:val="001169F5"/>
    <w:rsid w:val="00116D6C"/>
    <w:rsid w:val="00117191"/>
    <w:rsid w:val="001179A6"/>
    <w:rsid w:val="00117C30"/>
    <w:rsid w:val="00117FDE"/>
    <w:rsid w:val="00120EC3"/>
    <w:rsid w:val="001214AB"/>
    <w:rsid w:val="0012190F"/>
    <w:rsid w:val="00121BA2"/>
    <w:rsid w:val="00122106"/>
    <w:rsid w:val="00122431"/>
    <w:rsid w:val="00122766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396"/>
    <w:rsid w:val="00126AB9"/>
    <w:rsid w:val="00126CBD"/>
    <w:rsid w:val="00126FE0"/>
    <w:rsid w:val="00127659"/>
    <w:rsid w:val="0012768E"/>
    <w:rsid w:val="00127917"/>
    <w:rsid w:val="001300C0"/>
    <w:rsid w:val="00130AAD"/>
    <w:rsid w:val="00130E32"/>
    <w:rsid w:val="00131137"/>
    <w:rsid w:val="001313E8"/>
    <w:rsid w:val="0013147E"/>
    <w:rsid w:val="00131729"/>
    <w:rsid w:val="00132159"/>
    <w:rsid w:val="0013247B"/>
    <w:rsid w:val="00132897"/>
    <w:rsid w:val="00132C8E"/>
    <w:rsid w:val="00132D01"/>
    <w:rsid w:val="0013339E"/>
    <w:rsid w:val="001341FB"/>
    <w:rsid w:val="0013420E"/>
    <w:rsid w:val="001347F7"/>
    <w:rsid w:val="001357BC"/>
    <w:rsid w:val="00135FC7"/>
    <w:rsid w:val="0013622B"/>
    <w:rsid w:val="00136F89"/>
    <w:rsid w:val="00137AC6"/>
    <w:rsid w:val="00137CA7"/>
    <w:rsid w:val="00140B82"/>
    <w:rsid w:val="001426C4"/>
    <w:rsid w:val="00142901"/>
    <w:rsid w:val="00142A31"/>
    <w:rsid w:val="00142A5A"/>
    <w:rsid w:val="00142B15"/>
    <w:rsid w:val="00143147"/>
    <w:rsid w:val="001433E3"/>
    <w:rsid w:val="0014438D"/>
    <w:rsid w:val="00144716"/>
    <w:rsid w:val="00144833"/>
    <w:rsid w:val="00144901"/>
    <w:rsid w:val="00144C51"/>
    <w:rsid w:val="00144D1A"/>
    <w:rsid w:val="00144FC6"/>
    <w:rsid w:val="0014552C"/>
    <w:rsid w:val="0014555F"/>
    <w:rsid w:val="0014558B"/>
    <w:rsid w:val="0014571A"/>
    <w:rsid w:val="001457EF"/>
    <w:rsid w:val="00145CAA"/>
    <w:rsid w:val="00145F74"/>
    <w:rsid w:val="00146666"/>
    <w:rsid w:val="00146736"/>
    <w:rsid w:val="00146BFA"/>
    <w:rsid w:val="00146C15"/>
    <w:rsid w:val="00146D41"/>
    <w:rsid w:val="001476EC"/>
    <w:rsid w:val="00150857"/>
    <w:rsid w:val="00150CA8"/>
    <w:rsid w:val="001513B9"/>
    <w:rsid w:val="001513BD"/>
    <w:rsid w:val="001514AC"/>
    <w:rsid w:val="00151EA7"/>
    <w:rsid w:val="00151FF0"/>
    <w:rsid w:val="0015246F"/>
    <w:rsid w:val="00152900"/>
    <w:rsid w:val="00152DF5"/>
    <w:rsid w:val="00152F62"/>
    <w:rsid w:val="00153094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154"/>
    <w:rsid w:val="00161495"/>
    <w:rsid w:val="00161900"/>
    <w:rsid w:val="00161C8B"/>
    <w:rsid w:val="00161CBA"/>
    <w:rsid w:val="001633F6"/>
    <w:rsid w:val="00163A74"/>
    <w:rsid w:val="001641AE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67480"/>
    <w:rsid w:val="00167F6C"/>
    <w:rsid w:val="001703E0"/>
    <w:rsid w:val="001704D8"/>
    <w:rsid w:val="00170782"/>
    <w:rsid w:val="001717D9"/>
    <w:rsid w:val="00171F22"/>
    <w:rsid w:val="001721D3"/>
    <w:rsid w:val="001724E1"/>
    <w:rsid w:val="00172729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5EAF"/>
    <w:rsid w:val="0017691E"/>
    <w:rsid w:val="00176F07"/>
    <w:rsid w:val="0017709F"/>
    <w:rsid w:val="00177381"/>
    <w:rsid w:val="0017742A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00A"/>
    <w:rsid w:val="001844D9"/>
    <w:rsid w:val="0018454A"/>
    <w:rsid w:val="001846F5"/>
    <w:rsid w:val="00185426"/>
    <w:rsid w:val="001856B9"/>
    <w:rsid w:val="0018622E"/>
    <w:rsid w:val="00186959"/>
    <w:rsid w:val="00186B0F"/>
    <w:rsid w:val="00186B1E"/>
    <w:rsid w:val="00186BE7"/>
    <w:rsid w:val="00186C00"/>
    <w:rsid w:val="00186CE8"/>
    <w:rsid w:val="00186FA7"/>
    <w:rsid w:val="001872E2"/>
    <w:rsid w:val="00187470"/>
    <w:rsid w:val="001878AD"/>
    <w:rsid w:val="00187DEA"/>
    <w:rsid w:val="00190847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29E5"/>
    <w:rsid w:val="001932EC"/>
    <w:rsid w:val="001937EA"/>
    <w:rsid w:val="00193AD7"/>
    <w:rsid w:val="00193CC1"/>
    <w:rsid w:val="00193F21"/>
    <w:rsid w:val="001941A8"/>
    <w:rsid w:val="0019465C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4B"/>
    <w:rsid w:val="001A21D5"/>
    <w:rsid w:val="001A279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01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46E"/>
    <w:rsid w:val="001B64C3"/>
    <w:rsid w:val="001B6C83"/>
    <w:rsid w:val="001B6EA7"/>
    <w:rsid w:val="001B6F8E"/>
    <w:rsid w:val="001B7010"/>
    <w:rsid w:val="001B75D2"/>
    <w:rsid w:val="001B76D1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C64F8"/>
    <w:rsid w:val="001C6F88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8AD"/>
    <w:rsid w:val="001D3923"/>
    <w:rsid w:val="001D40FE"/>
    <w:rsid w:val="001D43D5"/>
    <w:rsid w:val="001D4892"/>
    <w:rsid w:val="001D53FB"/>
    <w:rsid w:val="001D57D4"/>
    <w:rsid w:val="001D5BE1"/>
    <w:rsid w:val="001D5CB3"/>
    <w:rsid w:val="001D6378"/>
    <w:rsid w:val="001D65A7"/>
    <w:rsid w:val="001D7050"/>
    <w:rsid w:val="001D7167"/>
    <w:rsid w:val="001D728A"/>
    <w:rsid w:val="001D73F2"/>
    <w:rsid w:val="001D76D0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2A6"/>
    <w:rsid w:val="001E252A"/>
    <w:rsid w:val="001E2A35"/>
    <w:rsid w:val="001E34D7"/>
    <w:rsid w:val="001E3784"/>
    <w:rsid w:val="001E3845"/>
    <w:rsid w:val="001E48D6"/>
    <w:rsid w:val="001E492B"/>
    <w:rsid w:val="001E4F45"/>
    <w:rsid w:val="001E5824"/>
    <w:rsid w:val="001E6018"/>
    <w:rsid w:val="001E60AF"/>
    <w:rsid w:val="001E644C"/>
    <w:rsid w:val="001E6650"/>
    <w:rsid w:val="001E6A96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0B"/>
    <w:rsid w:val="001F622E"/>
    <w:rsid w:val="001F63E7"/>
    <w:rsid w:val="001F6667"/>
    <w:rsid w:val="001F66DC"/>
    <w:rsid w:val="001F6796"/>
    <w:rsid w:val="001F6B29"/>
    <w:rsid w:val="001F6EB9"/>
    <w:rsid w:val="001F74C3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3EC1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86C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212"/>
    <w:rsid w:val="00221305"/>
    <w:rsid w:val="00221D78"/>
    <w:rsid w:val="00222497"/>
    <w:rsid w:val="00222C99"/>
    <w:rsid w:val="00223908"/>
    <w:rsid w:val="00223989"/>
    <w:rsid w:val="00223C06"/>
    <w:rsid w:val="00223CD1"/>
    <w:rsid w:val="00223D27"/>
    <w:rsid w:val="00224A69"/>
    <w:rsid w:val="00224DED"/>
    <w:rsid w:val="00224FE5"/>
    <w:rsid w:val="0022563D"/>
    <w:rsid w:val="00225640"/>
    <w:rsid w:val="0022598F"/>
    <w:rsid w:val="002259ED"/>
    <w:rsid w:val="00225E8B"/>
    <w:rsid w:val="00226967"/>
    <w:rsid w:val="00226B42"/>
    <w:rsid w:val="00226F23"/>
    <w:rsid w:val="002270DB"/>
    <w:rsid w:val="00230271"/>
    <w:rsid w:val="00230BC9"/>
    <w:rsid w:val="00230E37"/>
    <w:rsid w:val="002314E3"/>
    <w:rsid w:val="00231705"/>
    <w:rsid w:val="00232A51"/>
    <w:rsid w:val="002332B4"/>
    <w:rsid w:val="002334C1"/>
    <w:rsid w:val="0023356C"/>
    <w:rsid w:val="00233908"/>
    <w:rsid w:val="00233FAE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03D"/>
    <w:rsid w:val="00240565"/>
    <w:rsid w:val="00240D54"/>
    <w:rsid w:val="00240E6E"/>
    <w:rsid w:val="002410AA"/>
    <w:rsid w:val="0024149C"/>
    <w:rsid w:val="002414D8"/>
    <w:rsid w:val="00241BA8"/>
    <w:rsid w:val="00241C58"/>
    <w:rsid w:val="002421C9"/>
    <w:rsid w:val="0024235B"/>
    <w:rsid w:val="00242B7E"/>
    <w:rsid w:val="00242E1E"/>
    <w:rsid w:val="00243225"/>
    <w:rsid w:val="002434EE"/>
    <w:rsid w:val="0024398A"/>
    <w:rsid w:val="00243AFA"/>
    <w:rsid w:val="00243C8B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1D9"/>
    <w:rsid w:val="0025255A"/>
    <w:rsid w:val="00253504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B3A"/>
    <w:rsid w:val="00262C99"/>
    <w:rsid w:val="00263613"/>
    <w:rsid w:val="00263934"/>
    <w:rsid w:val="00263A47"/>
    <w:rsid w:val="002641A0"/>
    <w:rsid w:val="002642D4"/>
    <w:rsid w:val="0026474B"/>
    <w:rsid w:val="0026478A"/>
    <w:rsid w:val="002649B9"/>
    <w:rsid w:val="00264B53"/>
    <w:rsid w:val="00264B59"/>
    <w:rsid w:val="002652FA"/>
    <w:rsid w:val="002657BE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0FD3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635"/>
    <w:rsid w:val="00274904"/>
    <w:rsid w:val="00274B09"/>
    <w:rsid w:val="00274B1A"/>
    <w:rsid w:val="00274CD6"/>
    <w:rsid w:val="002756C7"/>
    <w:rsid w:val="002759EA"/>
    <w:rsid w:val="00275B31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8E0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38A"/>
    <w:rsid w:val="002836B7"/>
    <w:rsid w:val="0028371D"/>
    <w:rsid w:val="0028375A"/>
    <w:rsid w:val="00283948"/>
    <w:rsid w:val="00283BB2"/>
    <w:rsid w:val="002840CF"/>
    <w:rsid w:val="00284157"/>
    <w:rsid w:val="00284EDD"/>
    <w:rsid w:val="00284FB8"/>
    <w:rsid w:val="0028531F"/>
    <w:rsid w:val="0028550A"/>
    <w:rsid w:val="00285D30"/>
    <w:rsid w:val="00285E11"/>
    <w:rsid w:val="002862FF"/>
    <w:rsid w:val="0028718B"/>
    <w:rsid w:val="002871E4"/>
    <w:rsid w:val="00290099"/>
    <w:rsid w:val="00290824"/>
    <w:rsid w:val="00290EF1"/>
    <w:rsid w:val="002912DB"/>
    <w:rsid w:val="00291ACF"/>
    <w:rsid w:val="00292F1D"/>
    <w:rsid w:val="00293054"/>
    <w:rsid w:val="00293A16"/>
    <w:rsid w:val="00293C8B"/>
    <w:rsid w:val="002941BD"/>
    <w:rsid w:val="002941BE"/>
    <w:rsid w:val="002945F9"/>
    <w:rsid w:val="002946BD"/>
    <w:rsid w:val="0029472B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F08"/>
    <w:rsid w:val="002A0525"/>
    <w:rsid w:val="002A05DB"/>
    <w:rsid w:val="002A0A8D"/>
    <w:rsid w:val="002A102F"/>
    <w:rsid w:val="002A16F6"/>
    <w:rsid w:val="002A181B"/>
    <w:rsid w:val="002A1A1E"/>
    <w:rsid w:val="002A1A34"/>
    <w:rsid w:val="002A1E98"/>
    <w:rsid w:val="002A240F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5F93"/>
    <w:rsid w:val="002A6863"/>
    <w:rsid w:val="002A6B74"/>
    <w:rsid w:val="002A6C68"/>
    <w:rsid w:val="002A74AE"/>
    <w:rsid w:val="002A7814"/>
    <w:rsid w:val="002A7E4D"/>
    <w:rsid w:val="002B0165"/>
    <w:rsid w:val="002B0BA7"/>
    <w:rsid w:val="002B1319"/>
    <w:rsid w:val="002B1514"/>
    <w:rsid w:val="002B161A"/>
    <w:rsid w:val="002B17C5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2D5C"/>
    <w:rsid w:val="002C4260"/>
    <w:rsid w:val="002C42A2"/>
    <w:rsid w:val="002C4EB4"/>
    <w:rsid w:val="002C518B"/>
    <w:rsid w:val="002C554E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2FE7"/>
    <w:rsid w:val="002D3F71"/>
    <w:rsid w:val="002D4C3C"/>
    <w:rsid w:val="002D4C94"/>
    <w:rsid w:val="002D51E3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439"/>
    <w:rsid w:val="002E0822"/>
    <w:rsid w:val="002E191E"/>
    <w:rsid w:val="002E1D3B"/>
    <w:rsid w:val="002E205E"/>
    <w:rsid w:val="002E25F9"/>
    <w:rsid w:val="002E2AD0"/>
    <w:rsid w:val="002E30E3"/>
    <w:rsid w:val="002E314D"/>
    <w:rsid w:val="002E3564"/>
    <w:rsid w:val="002E3C69"/>
    <w:rsid w:val="002E3CC1"/>
    <w:rsid w:val="002E3D12"/>
    <w:rsid w:val="002E475B"/>
    <w:rsid w:val="002E4D76"/>
    <w:rsid w:val="002E5832"/>
    <w:rsid w:val="002E5976"/>
    <w:rsid w:val="002E5BB8"/>
    <w:rsid w:val="002E5FD2"/>
    <w:rsid w:val="002E6622"/>
    <w:rsid w:val="002E6A1A"/>
    <w:rsid w:val="002E702B"/>
    <w:rsid w:val="002E785A"/>
    <w:rsid w:val="002E7C54"/>
    <w:rsid w:val="002F0485"/>
    <w:rsid w:val="002F09EE"/>
    <w:rsid w:val="002F0D3A"/>
    <w:rsid w:val="002F1429"/>
    <w:rsid w:val="002F1A6E"/>
    <w:rsid w:val="002F2CAA"/>
    <w:rsid w:val="002F2CF9"/>
    <w:rsid w:val="002F3174"/>
    <w:rsid w:val="002F3583"/>
    <w:rsid w:val="002F36A2"/>
    <w:rsid w:val="002F398C"/>
    <w:rsid w:val="002F410E"/>
    <w:rsid w:val="002F4637"/>
    <w:rsid w:val="002F46CD"/>
    <w:rsid w:val="002F4ACB"/>
    <w:rsid w:val="002F5109"/>
    <w:rsid w:val="002F53DF"/>
    <w:rsid w:val="002F54D1"/>
    <w:rsid w:val="002F559A"/>
    <w:rsid w:val="002F6057"/>
    <w:rsid w:val="002F65B9"/>
    <w:rsid w:val="002F69C2"/>
    <w:rsid w:val="002F7773"/>
    <w:rsid w:val="002F77BD"/>
    <w:rsid w:val="002F78A0"/>
    <w:rsid w:val="002F7CCD"/>
    <w:rsid w:val="0030009A"/>
    <w:rsid w:val="003003CC"/>
    <w:rsid w:val="00300489"/>
    <w:rsid w:val="00300EC8"/>
    <w:rsid w:val="003011FE"/>
    <w:rsid w:val="00301558"/>
    <w:rsid w:val="00301984"/>
    <w:rsid w:val="00301A31"/>
    <w:rsid w:val="00301A33"/>
    <w:rsid w:val="0030259E"/>
    <w:rsid w:val="00302734"/>
    <w:rsid w:val="00302D9D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3A1"/>
    <w:rsid w:val="003114DD"/>
    <w:rsid w:val="003117CE"/>
    <w:rsid w:val="003117F7"/>
    <w:rsid w:val="00311C57"/>
    <w:rsid w:val="00311F4F"/>
    <w:rsid w:val="00312455"/>
    <w:rsid w:val="003132C6"/>
    <w:rsid w:val="00313A16"/>
    <w:rsid w:val="00313D60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DFF"/>
    <w:rsid w:val="00315E72"/>
    <w:rsid w:val="00315FC3"/>
    <w:rsid w:val="00316558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E51"/>
    <w:rsid w:val="003273BF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AD9"/>
    <w:rsid w:val="00335E03"/>
    <w:rsid w:val="00336A4F"/>
    <w:rsid w:val="00336B52"/>
    <w:rsid w:val="00336B69"/>
    <w:rsid w:val="00336B9B"/>
    <w:rsid w:val="00337A5B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D3E"/>
    <w:rsid w:val="00341D7F"/>
    <w:rsid w:val="0034231D"/>
    <w:rsid w:val="00342B06"/>
    <w:rsid w:val="00342B1F"/>
    <w:rsid w:val="00342D3C"/>
    <w:rsid w:val="0034308F"/>
    <w:rsid w:val="00343143"/>
    <w:rsid w:val="00343408"/>
    <w:rsid w:val="00343712"/>
    <w:rsid w:val="00344615"/>
    <w:rsid w:val="00344CC4"/>
    <w:rsid w:val="0034571A"/>
    <w:rsid w:val="00345A9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029"/>
    <w:rsid w:val="00350299"/>
    <w:rsid w:val="0035140E"/>
    <w:rsid w:val="00351584"/>
    <w:rsid w:val="003515B0"/>
    <w:rsid w:val="00351BD2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5EF2"/>
    <w:rsid w:val="00356E26"/>
    <w:rsid w:val="00357366"/>
    <w:rsid w:val="00357638"/>
    <w:rsid w:val="003576F7"/>
    <w:rsid w:val="00357839"/>
    <w:rsid w:val="00360720"/>
    <w:rsid w:val="00360B30"/>
    <w:rsid w:val="00360C2A"/>
    <w:rsid w:val="00360F1A"/>
    <w:rsid w:val="0036153F"/>
    <w:rsid w:val="003617A1"/>
    <w:rsid w:val="00362397"/>
    <w:rsid w:val="003623C9"/>
    <w:rsid w:val="00362661"/>
    <w:rsid w:val="00362AA7"/>
    <w:rsid w:val="00362C83"/>
    <w:rsid w:val="003632F8"/>
    <w:rsid w:val="003634CA"/>
    <w:rsid w:val="00363783"/>
    <w:rsid w:val="00363C92"/>
    <w:rsid w:val="003641D7"/>
    <w:rsid w:val="003644B7"/>
    <w:rsid w:val="003646A0"/>
    <w:rsid w:val="0036488F"/>
    <w:rsid w:val="00364C8B"/>
    <w:rsid w:val="0036542E"/>
    <w:rsid w:val="00365A4D"/>
    <w:rsid w:val="00365BE7"/>
    <w:rsid w:val="00367145"/>
    <w:rsid w:val="00367373"/>
    <w:rsid w:val="00370665"/>
    <w:rsid w:val="0037071E"/>
    <w:rsid w:val="0037119F"/>
    <w:rsid w:val="003719F2"/>
    <w:rsid w:val="00372779"/>
    <w:rsid w:val="00372C28"/>
    <w:rsid w:val="00372CE1"/>
    <w:rsid w:val="00372D4B"/>
    <w:rsid w:val="00372F07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60C"/>
    <w:rsid w:val="00375ECF"/>
    <w:rsid w:val="00376718"/>
    <w:rsid w:val="0037681C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8DD"/>
    <w:rsid w:val="00380DC0"/>
    <w:rsid w:val="00381331"/>
    <w:rsid w:val="00382145"/>
    <w:rsid w:val="003824FC"/>
    <w:rsid w:val="003825E6"/>
    <w:rsid w:val="00382876"/>
    <w:rsid w:val="003833AB"/>
    <w:rsid w:val="00383405"/>
    <w:rsid w:val="00383F0E"/>
    <w:rsid w:val="00384013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A94"/>
    <w:rsid w:val="00392778"/>
    <w:rsid w:val="00392E25"/>
    <w:rsid w:val="00392EC6"/>
    <w:rsid w:val="00393103"/>
    <w:rsid w:val="0039312D"/>
    <w:rsid w:val="0039365B"/>
    <w:rsid w:val="00393AA9"/>
    <w:rsid w:val="00393C12"/>
    <w:rsid w:val="00393C3D"/>
    <w:rsid w:val="0039412C"/>
    <w:rsid w:val="00394577"/>
    <w:rsid w:val="00394F5D"/>
    <w:rsid w:val="00395C75"/>
    <w:rsid w:val="003964CD"/>
    <w:rsid w:val="0039673C"/>
    <w:rsid w:val="0039703B"/>
    <w:rsid w:val="00397349"/>
    <w:rsid w:val="0039756F"/>
    <w:rsid w:val="00397AF1"/>
    <w:rsid w:val="00397C82"/>
    <w:rsid w:val="00397CD6"/>
    <w:rsid w:val="003A039E"/>
    <w:rsid w:val="003A07BE"/>
    <w:rsid w:val="003A0B4A"/>
    <w:rsid w:val="003A1159"/>
    <w:rsid w:val="003A177F"/>
    <w:rsid w:val="003A18D9"/>
    <w:rsid w:val="003A1A98"/>
    <w:rsid w:val="003A2286"/>
    <w:rsid w:val="003A2855"/>
    <w:rsid w:val="003A28AB"/>
    <w:rsid w:val="003A3278"/>
    <w:rsid w:val="003A33B3"/>
    <w:rsid w:val="003A4A9D"/>
    <w:rsid w:val="003A4DF5"/>
    <w:rsid w:val="003A4FEE"/>
    <w:rsid w:val="003A52F3"/>
    <w:rsid w:val="003A5335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00C"/>
    <w:rsid w:val="003B23EB"/>
    <w:rsid w:val="003B278A"/>
    <w:rsid w:val="003B27DD"/>
    <w:rsid w:val="003B2ABF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7CB"/>
    <w:rsid w:val="003C0887"/>
    <w:rsid w:val="003C11D6"/>
    <w:rsid w:val="003C1315"/>
    <w:rsid w:val="003C1ADC"/>
    <w:rsid w:val="003C1F51"/>
    <w:rsid w:val="003C212A"/>
    <w:rsid w:val="003C2439"/>
    <w:rsid w:val="003C2A5D"/>
    <w:rsid w:val="003C2D75"/>
    <w:rsid w:val="003C2E60"/>
    <w:rsid w:val="003C34C7"/>
    <w:rsid w:val="003C3703"/>
    <w:rsid w:val="003C3852"/>
    <w:rsid w:val="003C3AD5"/>
    <w:rsid w:val="003C3B20"/>
    <w:rsid w:val="003C3BBE"/>
    <w:rsid w:val="003C4036"/>
    <w:rsid w:val="003C45F7"/>
    <w:rsid w:val="003C47D5"/>
    <w:rsid w:val="003C4C9B"/>
    <w:rsid w:val="003C5259"/>
    <w:rsid w:val="003C5B3D"/>
    <w:rsid w:val="003C5C58"/>
    <w:rsid w:val="003C6606"/>
    <w:rsid w:val="003C663D"/>
    <w:rsid w:val="003C752E"/>
    <w:rsid w:val="003C7875"/>
    <w:rsid w:val="003C78B3"/>
    <w:rsid w:val="003D09AB"/>
    <w:rsid w:val="003D0A9F"/>
    <w:rsid w:val="003D0F8E"/>
    <w:rsid w:val="003D1B06"/>
    <w:rsid w:val="003D1BE3"/>
    <w:rsid w:val="003D1D13"/>
    <w:rsid w:val="003D20E1"/>
    <w:rsid w:val="003D21EB"/>
    <w:rsid w:val="003D2A41"/>
    <w:rsid w:val="003D2B61"/>
    <w:rsid w:val="003D3554"/>
    <w:rsid w:val="003D3F93"/>
    <w:rsid w:val="003D69E6"/>
    <w:rsid w:val="003D7BCA"/>
    <w:rsid w:val="003D7E3B"/>
    <w:rsid w:val="003E03F2"/>
    <w:rsid w:val="003E05AE"/>
    <w:rsid w:val="003E05BD"/>
    <w:rsid w:val="003E0844"/>
    <w:rsid w:val="003E0867"/>
    <w:rsid w:val="003E091C"/>
    <w:rsid w:val="003E1064"/>
    <w:rsid w:val="003E195F"/>
    <w:rsid w:val="003E19D8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4ABB"/>
    <w:rsid w:val="003E5660"/>
    <w:rsid w:val="003E5C6D"/>
    <w:rsid w:val="003E5F88"/>
    <w:rsid w:val="003E6192"/>
    <w:rsid w:val="003E6479"/>
    <w:rsid w:val="003E65B3"/>
    <w:rsid w:val="003E70D0"/>
    <w:rsid w:val="003E71F9"/>
    <w:rsid w:val="003E74AE"/>
    <w:rsid w:val="003E77F8"/>
    <w:rsid w:val="003E791B"/>
    <w:rsid w:val="003E7DE8"/>
    <w:rsid w:val="003F0253"/>
    <w:rsid w:val="003F0404"/>
    <w:rsid w:val="003F051A"/>
    <w:rsid w:val="003F0CFA"/>
    <w:rsid w:val="003F1129"/>
    <w:rsid w:val="003F1319"/>
    <w:rsid w:val="003F19FF"/>
    <w:rsid w:val="003F1B2F"/>
    <w:rsid w:val="003F1ED3"/>
    <w:rsid w:val="003F2C31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5A8E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191E"/>
    <w:rsid w:val="0040205B"/>
    <w:rsid w:val="00402622"/>
    <w:rsid w:val="004026E6"/>
    <w:rsid w:val="004029DB"/>
    <w:rsid w:val="0040309C"/>
    <w:rsid w:val="004033D0"/>
    <w:rsid w:val="00403868"/>
    <w:rsid w:val="00403AC5"/>
    <w:rsid w:val="00404AB9"/>
    <w:rsid w:val="00405C2A"/>
    <w:rsid w:val="00405CD3"/>
    <w:rsid w:val="00405D8A"/>
    <w:rsid w:val="00405E9D"/>
    <w:rsid w:val="00405FB1"/>
    <w:rsid w:val="00406275"/>
    <w:rsid w:val="0040673B"/>
    <w:rsid w:val="00406786"/>
    <w:rsid w:val="00406820"/>
    <w:rsid w:val="004076C8"/>
    <w:rsid w:val="00407769"/>
    <w:rsid w:val="00407EFE"/>
    <w:rsid w:val="004105FC"/>
    <w:rsid w:val="0041097F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A3C"/>
    <w:rsid w:val="00413C98"/>
    <w:rsid w:val="00413D20"/>
    <w:rsid w:val="00414EB9"/>
    <w:rsid w:val="00414ECE"/>
    <w:rsid w:val="004151B3"/>
    <w:rsid w:val="0041555F"/>
    <w:rsid w:val="00415BCA"/>
    <w:rsid w:val="00416377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92C"/>
    <w:rsid w:val="00422E29"/>
    <w:rsid w:val="00422F6C"/>
    <w:rsid w:val="00423253"/>
    <w:rsid w:val="004250BA"/>
    <w:rsid w:val="004253C3"/>
    <w:rsid w:val="004255F2"/>
    <w:rsid w:val="004258E8"/>
    <w:rsid w:val="00425A0F"/>
    <w:rsid w:val="00425D37"/>
    <w:rsid w:val="00425EBF"/>
    <w:rsid w:val="00425F15"/>
    <w:rsid w:val="0042603E"/>
    <w:rsid w:val="0042604D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0FED"/>
    <w:rsid w:val="00431052"/>
    <w:rsid w:val="004310F4"/>
    <w:rsid w:val="00431100"/>
    <w:rsid w:val="0043154A"/>
    <w:rsid w:val="00431592"/>
    <w:rsid w:val="00431C01"/>
    <w:rsid w:val="00431C13"/>
    <w:rsid w:val="0043229D"/>
    <w:rsid w:val="004322B5"/>
    <w:rsid w:val="00432458"/>
    <w:rsid w:val="004326C2"/>
    <w:rsid w:val="004328D3"/>
    <w:rsid w:val="00432AFD"/>
    <w:rsid w:val="0043311A"/>
    <w:rsid w:val="004334DB"/>
    <w:rsid w:val="00433B55"/>
    <w:rsid w:val="00433D10"/>
    <w:rsid w:val="00433E10"/>
    <w:rsid w:val="004340FF"/>
    <w:rsid w:val="0043485A"/>
    <w:rsid w:val="00434878"/>
    <w:rsid w:val="004349E5"/>
    <w:rsid w:val="00434BE6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16C2"/>
    <w:rsid w:val="00451CAE"/>
    <w:rsid w:val="00451ED3"/>
    <w:rsid w:val="004522B0"/>
    <w:rsid w:val="00452320"/>
    <w:rsid w:val="0045241C"/>
    <w:rsid w:val="00452422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6DA3"/>
    <w:rsid w:val="00457278"/>
    <w:rsid w:val="00457C38"/>
    <w:rsid w:val="004603FE"/>
    <w:rsid w:val="004605B0"/>
    <w:rsid w:val="004606A4"/>
    <w:rsid w:val="004607DD"/>
    <w:rsid w:val="00460C9B"/>
    <w:rsid w:val="00461379"/>
    <w:rsid w:val="00461625"/>
    <w:rsid w:val="00461A30"/>
    <w:rsid w:val="00461F23"/>
    <w:rsid w:val="00461F56"/>
    <w:rsid w:val="00462C33"/>
    <w:rsid w:val="00462D6B"/>
    <w:rsid w:val="0046346E"/>
    <w:rsid w:val="004634ED"/>
    <w:rsid w:val="004635C7"/>
    <w:rsid w:val="0046388A"/>
    <w:rsid w:val="00463BDF"/>
    <w:rsid w:val="00463C0A"/>
    <w:rsid w:val="00463EA5"/>
    <w:rsid w:val="004646F1"/>
    <w:rsid w:val="00464958"/>
    <w:rsid w:val="004649F6"/>
    <w:rsid w:val="00464ADE"/>
    <w:rsid w:val="004654BD"/>
    <w:rsid w:val="00465B68"/>
    <w:rsid w:val="004668A5"/>
    <w:rsid w:val="004669A3"/>
    <w:rsid w:val="00466CFE"/>
    <w:rsid w:val="0046763A"/>
    <w:rsid w:val="00467AB3"/>
    <w:rsid w:val="004700B0"/>
    <w:rsid w:val="0047025B"/>
    <w:rsid w:val="0047061E"/>
    <w:rsid w:val="004709C1"/>
    <w:rsid w:val="00470C49"/>
    <w:rsid w:val="00471350"/>
    <w:rsid w:val="00471484"/>
    <w:rsid w:val="00471C06"/>
    <w:rsid w:val="00471D43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5470"/>
    <w:rsid w:val="004760E3"/>
    <w:rsid w:val="004766EE"/>
    <w:rsid w:val="00477241"/>
    <w:rsid w:val="00477A02"/>
    <w:rsid w:val="00477BEC"/>
    <w:rsid w:val="00480D22"/>
    <w:rsid w:val="00481568"/>
    <w:rsid w:val="00481979"/>
    <w:rsid w:val="00483133"/>
    <w:rsid w:val="00483538"/>
    <w:rsid w:val="0048390A"/>
    <w:rsid w:val="00483BCB"/>
    <w:rsid w:val="004849DE"/>
    <w:rsid w:val="00484DFA"/>
    <w:rsid w:val="00484E9F"/>
    <w:rsid w:val="0048520F"/>
    <w:rsid w:val="004853B6"/>
    <w:rsid w:val="004853CE"/>
    <w:rsid w:val="00485680"/>
    <w:rsid w:val="00485794"/>
    <w:rsid w:val="00485DC7"/>
    <w:rsid w:val="00485E39"/>
    <w:rsid w:val="00485EA1"/>
    <w:rsid w:val="00486689"/>
    <w:rsid w:val="004869AA"/>
    <w:rsid w:val="0048751A"/>
    <w:rsid w:val="0048783D"/>
    <w:rsid w:val="00487FDB"/>
    <w:rsid w:val="004901EF"/>
    <w:rsid w:val="0049034F"/>
    <w:rsid w:val="00490D7A"/>
    <w:rsid w:val="00490FCE"/>
    <w:rsid w:val="004911CE"/>
    <w:rsid w:val="00491C53"/>
    <w:rsid w:val="0049365B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25A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1C5"/>
    <w:rsid w:val="004A2885"/>
    <w:rsid w:val="004A3246"/>
    <w:rsid w:val="004A32E2"/>
    <w:rsid w:val="004A34A0"/>
    <w:rsid w:val="004A444A"/>
    <w:rsid w:val="004A45D6"/>
    <w:rsid w:val="004A4967"/>
    <w:rsid w:val="004A4FBF"/>
    <w:rsid w:val="004A56C4"/>
    <w:rsid w:val="004A57D8"/>
    <w:rsid w:val="004A59EE"/>
    <w:rsid w:val="004A5D97"/>
    <w:rsid w:val="004A5E8F"/>
    <w:rsid w:val="004A61D5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B59"/>
    <w:rsid w:val="004B4272"/>
    <w:rsid w:val="004B4290"/>
    <w:rsid w:val="004B48EA"/>
    <w:rsid w:val="004B4EEA"/>
    <w:rsid w:val="004B5B61"/>
    <w:rsid w:val="004B6724"/>
    <w:rsid w:val="004B6D36"/>
    <w:rsid w:val="004B6E6B"/>
    <w:rsid w:val="004B71BE"/>
    <w:rsid w:val="004B7248"/>
    <w:rsid w:val="004C01CC"/>
    <w:rsid w:val="004C03BE"/>
    <w:rsid w:val="004C03C2"/>
    <w:rsid w:val="004C03D9"/>
    <w:rsid w:val="004C0A09"/>
    <w:rsid w:val="004C0A72"/>
    <w:rsid w:val="004C1062"/>
    <w:rsid w:val="004C12F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654"/>
    <w:rsid w:val="004C7DC7"/>
    <w:rsid w:val="004D02B8"/>
    <w:rsid w:val="004D0CF4"/>
    <w:rsid w:val="004D126C"/>
    <w:rsid w:val="004D19E0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3E5"/>
    <w:rsid w:val="004D53F9"/>
    <w:rsid w:val="004D5CB3"/>
    <w:rsid w:val="004D5EB4"/>
    <w:rsid w:val="004D656D"/>
    <w:rsid w:val="004D66E4"/>
    <w:rsid w:val="004D6728"/>
    <w:rsid w:val="004D6AE6"/>
    <w:rsid w:val="004D6E57"/>
    <w:rsid w:val="004D6F4F"/>
    <w:rsid w:val="004D6FCA"/>
    <w:rsid w:val="004D71FF"/>
    <w:rsid w:val="004D72E9"/>
    <w:rsid w:val="004D76EF"/>
    <w:rsid w:val="004D7B28"/>
    <w:rsid w:val="004E0494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3A7D"/>
    <w:rsid w:val="004E3F93"/>
    <w:rsid w:val="004E5089"/>
    <w:rsid w:val="004E5097"/>
    <w:rsid w:val="004E50FC"/>
    <w:rsid w:val="004E5337"/>
    <w:rsid w:val="004E5639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AE5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4C59"/>
    <w:rsid w:val="004F5C93"/>
    <w:rsid w:val="004F5D34"/>
    <w:rsid w:val="004F6194"/>
    <w:rsid w:val="004F61C1"/>
    <w:rsid w:val="004F63B7"/>
    <w:rsid w:val="004F673F"/>
    <w:rsid w:val="004F68F0"/>
    <w:rsid w:val="004F7020"/>
    <w:rsid w:val="004F72D3"/>
    <w:rsid w:val="004F7307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586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6D3"/>
    <w:rsid w:val="00510EB4"/>
    <w:rsid w:val="00511A50"/>
    <w:rsid w:val="00511E9B"/>
    <w:rsid w:val="005120B0"/>
    <w:rsid w:val="005125F2"/>
    <w:rsid w:val="00512B45"/>
    <w:rsid w:val="00514453"/>
    <w:rsid w:val="005148B2"/>
    <w:rsid w:val="005149E0"/>
    <w:rsid w:val="00515159"/>
    <w:rsid w:val="00515418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86F"/>
    <w:rsid w:val="00525A21"/>
    <w:rsid w:val="00525E44"/>
    <w:rsid w:val="00525FB6"/>
    <w:rsid w:val="005260C4"/>
    <w:rsid w:val="00526715"/>
    <w:rsid w:val="00526DC2"/>
    <w:rsid w:val="005276EC"/>
    <w:rsid w:val="00527E79"/>
    <w:rsid w:val="005301E6"/>
    <w:rsid w:val="005304CB"/>
    <w:rsid w:val="00530E04"/>
    <w:rsid w:val="00530E88"/>
    <w:rsid w:val="00531575"/>
    <w:rsid w:val="00531665"/>
    <w:rsid w:val="00532246"/>
    <w:rsid w:val="005325EA"/>
    <w:rsid w:val="005326BD"/>
    <w:rsid w:val="00533136"/>
    <w:rsid w:val="00533245"/>
    <w:rsid w:val="0053403B"/>
    <w:rsid w:val="005347D9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3B2"/>
    <w:rsid w:val="005427F5"/>
    <w:rsid w:val="0054302C"/>
    <w:rsid w:val="0054323D"/>
    <w:rsid w:val="005434A2"/>
    <w:rsid w:val="0054369D"/>
    <w:rsid w:val="00544544"/>
    <w:rsid w:val="00544FD0"/>
    <w:rsid w:val="00545007"/>
    <w:rsid w:val="00545119"/>
    <w:rsid w:val="0054590D"/>
    <w:rsid w:val="00545C0D"/>
    <w:rsid w:val="00546058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054"/>
    <w:rsid w:val="005535DF"/>
    <w:rsid w:val="005538D0"/>
    <w:rsid w:val="00553D32"/>
    <w:rsid w:val="00553FDF"/>
    <w:rsid w:val="00554140"/>
    <w:rsid w:val="005543A1"/>
    <w:rsid w:val="00554DB8"/>
    <w:rsid w:val="005556B0"/>
    <w:rsid w:val="00555A95"/>
    <w:rsid w:val="00555B8F"/>
    <w:rsid w:val="005569EE"/>
    <w:rsid w:val="00556BBD"/>
    <w:rsid w:val="005573D7"/>
    <w:rsid w:val="005574E4"/>
    <w:rsid w:val="005579EF"/>
    <w:rsid w:val="00560184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6ACF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1B99"/>
    <w:rsid w:val="0057229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F83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04"/>
    <w:rsid w:val="00584A37"/>
    <w:rsid w:val="00585077"/>
    <w:rsid w:val="005851FF"/>
    <w:rsid w:val="005854B5"/>
    <w:rsid w:val="005858E5"/>
    <w:rsid w:val="00585D12"/>
    <w:rsid w:val="005860F8"/>
    <w:rsid w:val="005862A4"/>
    <w:rsid w:val="00586F63"/>
    <w:rsid w:val="00587140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5E3"/>
    <w:rsid w:val="00595683"/>
    <w:rsid w:val="00595AF3"/>
    <w:rsid w:val="0059648D"/>
    <w:rsid w:val="00596974"/>
    <w:rsid w:val="00596D0A"/>
    <w:rsid w:val="005971DC"/>
    <w:rsid w:val="00597428"/>
    <w:rsid w:val="005975B5"/>
    <w:rsid w:val="00597AE6"/>
    <w:rsid w:val="005A0333"/>
    <w:rsid w:val="005A0A8C"/>
    <w:rsid w:val="005A0FFC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4687"/>
    <w:rsid w:val="005A4734"/>
    <w:rsid w:val="005A4B1B"/>
    <w:rsid w:val="005A4BEE"/>
    <w:rsid w:val="005A4FF7"/>
    <w:rsid w:val="005A52D9"/>
    <w:rsid w:val="005A56B6"/>
    <w:rsid w:val="005A5F8B"/>
    <w:rsid w:val="005A6531"/>
    <w:rsid w:val="005A68A0"/>
    <w:rsid w:val="005A690B"/>
    <w:rsid w:val="005A704F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0F9"/>
    <w:rsid w:val="005B32B7"/>
    <w:rsid w:val="005B389A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0C0"/>
    <w:rsid w:val="005C1C99"/>
    <w:rsid w:val="005C1D93"/>
    <w:rsid w:val="005C1F24"/>
    <w:rsid w:val="005C207B"/>
    <w:rsid w:val="005C2103"/>
    <w:rsid w:val="005C2190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5120"/>
    <w:rsid w:val="005C64C1"/>
    <w:rsid w:val="005C6CF1"/>
    <w:rsid w:val="005C72D8"/>
    <w:rsid w:val="005D06BD"/>
    <w:rsid w:val="005D188D"/>
    <w:rsid w:val="005D1A27"/>
    <w:rsid w:val="005D1D86"/>
    <w:rsid w:val="005D28A2"/>
    <w:rsid w:val="005D2BDA"/>
    <w:rsid w:val="005D399B"/>
    <w:rsid w:val="005D3F9C"/>
    <w:rsid w:val="005D413C"/>
    <w:rsid w:val="005D47C7"/>
    <w:rsid w:val="005D504D"/>
    <w:rsid w:val="005D53DB"/>
    <w:rsid w:val="005D5D95"/>
    <w:rsid w:val="005D5ECC"/>
    <w:rsid w:val="005D60D8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BB5"/>
    <w:rsid w:val="005E1CFA"/>
    <w:rsid w:val="005E20C8"/>
    <w:rsid w:val="005E2115"/>
    <w:rsid w:val="005E2868"/>
    <w:rsid w:val="005E3111"/>
    <w:rsid w:val="005E31B8"/>
    <w:rsid w:val="005E38C1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69CD"/>
    <w:rsid w:val="005E7148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57D"/>
    <w:rsid w:val="005F4BBB"/>
    <w:rsid w:val="005F4EB2"/>
    <w:rsid w:val="005F50D9"/>
    <w:rsid w:val="005F510C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480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07019"/>
    <w:rsid w:val="00607545"/>
    <w:rsid w:val="0061022C"/>
    <w:rsid w:val="0061094B"/>
    <w:rsid w:val="006116B9"/>
    <w:rsid w:val="00611BFF"/>
    <w:rsid w:val="00611CEE"/>
    <w:rsid w:val="006120CD"/>
    <w:rsid w:val="006125E6"/>
    <w:rsid w:val="0061272B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5CAF"/>
    <w:rsid w:val="006161CA"/>
    <w:rsid w:val="006164EA"/>
    <w:rsid w:val="006168F0"/>
    <w:rsid w:val="00617216"/>
    <w:rsid w:val="006172C7"/>
    <w:rsid w:val="006175CF"/>
    <w:rsid w:val="00617690"/>
    <w:rsid w:val="00617B5C"/>
    <w:rsid w:val="00620048"/>
    <w:rsid w:val="00620606"/>
    <w:rsid w:val="00622C88"/>
    <w:rsid w:val="00623396"/>
    <w:rsid w:val="006237B0"/>
    <w:rsid w:val="00624B17"/>
    <w:rsid w:val="00624B27"/>
    <w:rsid w:val="00624BFF"/>
    <w:rsid w:val="00625164"/>
    <w:rsid w:val="00625608"/>
    <w:rsid w:val="0062589E"/>
    <w:rsid w:val="00626761"/>
    <w:rsid w:val="00626A0E"/>
    <w:rsid w:val="00626CEC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2A35"/>
    <w:rsid w:val="0063303B"/>
    <w:rsid w:val="00633BE6"/>
    <w:rsid w:val="00634A38"/>
    <w:rsid w:val="00634D68"/>
    <w:rsid w:val="00635200"/>
    <w:rsid w:val="006353F2"/>
    <w:rsid w:val="00635433"/>
    <w:rsid w:val="00635696"/>
    <w:rsid w:val="00635D8A"/>
    <w:rsid w:val="00635DC5"/>
    <w:rsid w:val="00636387"/>
    <w:rsid w:val="006372DC"/>
    <w:rsid w:val="00637411"/>
    <w:rsid w:val="0063756D"/>
    <w:rsid w:val="00637A1A"/>
    <w:rsid w:val="006415BF"/>
    <w:rsid w:val="00641B0B"/>
    <w:rsid w:val="00642144"/>
    <w:rsid w:val="00642280"/>
    <w:rsid w:val="00642379"/>
    <w:rsid w:val="00642539"/>
    <w:rsid w:val="006426BC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47FE5"/>
    <w:rsid w:val="00650999"/>
    <w:rsid w:val="00650CCC"/>
    <w:rsid w:val="00650F7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9D2"/>
    <w:rsid w:val="00654B5E"/>
    <w:rsid w:val="0065529D"/>
    <w:rsid w:val="0065592D"/>
    <w:rsid w:val="00655C5A"/>
    <w:rsid w:val="0065639E"/>
    <w:rsid w:val="006567D3"/>
    <w:rsid w:val="00656FF9"/>
    <w:rsid w:val="00657BC6"/>
    <w:rsid w:val="00657EFB"/>
    <w:rsid w:val="006600DA"/>
    <w:rsid w:val="006602DC"/>
    <w:rsid w:val="0066038D"/>
    <w:rsid w:val="00660750"/>
    <w:rsid w:val="00660784"/>
    <w:rsid w:val="006609B9"/>
    <w:rsid w:val="00660E60"/>
    <w:rsid w:val="00660F49"/>
    <w:rsid w:val="0066121D"/>
    <w:rsid w:val="006615D9"/>
    <w:rsid w:val="0066164C"/>
    <w:rsid w:val="00662127"/>
    <w:rsid w:val="006627BD"/>
    <w:rsid w:val="0066297C"/>
    <w:rsid w:val="0066298B"/>
    <w:rsid w:val="006632B3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375"/>
    <w:rsid w:val="00666680"/>
    <w:rsid w:val="006667D1"/>
    <w:rsid w:val="00667205"/>
    <w:rsid w:val="00667BC7"/>
    <w:rsid w:val="0067013E"/>
    <w:rsid w:val="006701EE"/>
    <w:rsid w:val="00670866"/>
    <w:rsid w:val="00670B0C"/>
    <w:rsid w:val="00670F95"/>
    <w:rsid w:val="00671035"/>
    <w:rsid w:val="0067157C"/>
    <w:rsid w:val="006718B3"/>
    <w:rsid w:val="00672FA9"/>
    <w:rsid w:val="006730E4"/>
    <w:rsid w:val="00673504"/>
    <w:rsid w:val="00674246"/>
    <w:rsid w:val="006746D0"/>
    <w:rsid w:val="006747BD"/>
    <w:rsid w:val="00674C33"/>
    <w:rsid w:val="00674FAD"/>
    <w:rsid w:val="0067587C"/>
    <w:rsid w:val="00675906"/>
    <w:rsid w:val="00675909"/>
    <w:rsid w:val="00675A4E"/>
    <w:rsid w:val="00675C49"/>
    <w:rsid w:val="00675C9A"/>
    <w:rsid w:val="00675F19"/>
    <w:rsid w:val="00676534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6F12"/>
    <w:rsid w:val="00687156"/>
    <w:rsid w:val="006878BD"/>
    <w:rsid w:val="006879E8"/>
    <w:rsid w:val="00687DFB"/>
    <w:rsid w:val="00687F34"/>
    <w:rsid w:val="00690245"/>
    <w:rsid w:val="0069077C"/>
    <w:rsid w:val="00690D94"/>
    <w:rsid w:val="00690ED7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C30"/>
    <w:rsid w:val="00694E2B"/>
    <w:rsid w:val="00695731"/>
    <w:rsid w:val="006958E8"/>
    <w:rsid w:val="00695C69"/>
    <w:rsid w:val="00695DF2"/>
    <w:rsid w:val="006961FF"/>
    <w:rsid w:val="006963E3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A7955"/>
    <w:rsid w:val="006B0A38"/>
    <w:rsid w:val="006B1B41"/>
    <w:rsid w:val="006B1BBD"/>
    <w:rsid w:val="006B1F98"/>
    <w:rsid w:val="006B2226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91C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07A"/>
    <w:rsid w:val="006C024C"/>
    <w:rsid w:val="006C024F"/>
    <w:rsid w:val="006C03A5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2438"/>
    <w:rsid w:val="006C2B41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A2E"/>
    <w:rsid w:val="006C7B86"/>
    <w:rsid w:val="006C7C32"/>
    <w:rsid w:val="006D05DE"/>
    <w:rsid w:val="006D089C"/>
    <w:rsid w:val="006D108C"/>
    <w:rsid w:val="006D1518"/>
    <w:rsid w:val="006D1640"/>
    <w:rsid w:val="006D1B1A"/>
    <w:rsid w:val="006D1C71"/>
    <w:rsid w:val="006D1CFC"/>
    <w:rsid w:val="006D1EC2"/>
    <w:rsid w:val="006D1FF9"/>
    <w:rsid w:val="006D247C"/>
    <w:rsid w:val="006D24A7"/>
    <w:rsid w:val="006D283A"/>
    <w:rsid w:val="006D2A3F"/>
    <w:rsid w:val="006D2DBB"/>
    <w:rsid w:val="006D387D"/>
    <w:rsid w:val="006D39EB"/>
    <w:rsid w:val="006D3D14"/>
    <w:rsid w:val="006D457C"/>
    <w:rsid w:val="006D51EA"/>
    <w:rsid w:val="006D5BE0"/>
    <w:rsid w:val="006D6341"/>
    <w:rsid w:val="006D64F7"/>
    <w:rsid w:val="006D6569"/>
    <w:rsid w:val="006D6712"/>
    <w:rsid w:val="006D673B"/>
    <w:rsid w:val="006D67FD"/>
    <w:rsid w:val="006D69EF"/>
    <w:rsid w:val="006D7795"/>
    <w:rsid w:val="006E006F"/>
    <w:rsid w:val="006E0518"/>
    <w:rsid w:val="006E0AC8"/>
    <w:rsid w:val="006E1435"/>
    <w:rsid w:val="006E23D1"/>
    <w:rsid w:val="006E27F1"/>
    <w:rsid w:val="006E28DE"/>
    <w:rsid w:val="006E2E42"/>
    <w:rsid w:val="006E32AF"/>
    <w:rsid w:val="006E3389"/>
    <w:rsid w:val="006E4EB0"/>
    <w:rsid w:val="006E4FFB"/>
    <w:rsid w:val="006E5257"/>
    <w:rsid w:val="006E58D5"/>
    <w:rsid w:val="006E5BA4"/>
    <w:rsid w:val="006E5E8B"/>
    <w:rsid w:val="006E68B8"/>
    <w:rsid w:val="006E744D"/>
    <w:rsid w:val="006F009D"/>
    <w:rsid w:val="006F02D7"/>
    <w:rsid w:val="006F067C"/>
    <w:rsid w:val="006F0E76"/>
    <w:rsid w:val="006F126A"/>
    <w:rsid w:val="006F13F1"/>
    <w:rsid w:val="006F15A7"/>
    <w:rsid w:val="006F15D5"/>
    <w:rsid w:val="006F16E0"/>
    <w:rsid w:val="006F1827"/>
    <w:rsid w:val="006F2002"/>
    <w:rsid w:val="006F2CE6"/>
    <w:rsid w:val="006F3F11"/>
    <w:rsid w:val="006F4112"/>
    <w:rsid w:val="006F5261"/>
    <w:rsid w:val="006F541E"/>
    <w:rsid w:val="006F5648"/>
    <w:rsid w:val="006F5800"/>
    <w:rsid w:val="006F5E2E"/>
    <w:rsid w:val="006F64B5"/>
    <w:rsid w:val="006F6727"/>
    <w:rsid w:val="006F7116"/>
    <w:rsid w:val="006F7584"/>
    <w:rsid w:val="006F7616"/>
    <w:rsid w:val="006F7B6E"/>
    <w:rsid w:val="006F7E78"/>
    <w:rsid w:val="007006C5"/>
    <w:rsid w:val="00700B56"/>
    <w:rsid w:val="00700E93"/>
    <w:rsid w:val="0070169D"/>
    <w:rsid w:val="0070266E"/>
    <w:rsid w:val="00702B1F"/>
    <w:rsid w:val="00702C51"/>
    <w:rsid w:val="00702C64"/>
    <w:rsid w:val="00702F55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B34"/>
    <w:rsid w:val="00704E36"/>
    <w:rsid w:val="00705375"/>
    <w:rsid w:val="00705408"/>
    <w:rsid w:val="007059D7"/>
    <w:rsid w:val="00705BF6"/>
    <w:rsid w:val="00706051"/>
    <w:rsid w:val="00706477"/>
    <w:rsid w:val="00706D5F"/>
    <w:rsid w:val="00707371"/>
    <w:rsid w:val="00707FF3"/>
    <w:rsid w:val="007100B5"/>
    <w:rsid w:val="007100F5"/>
    <w:rsid w:val="007101B5"/>
    <w:rsid w:val="007101FA"/>
    <w:rsid w:val="007103E1"/>
    <w:rsid w:val="00710F7D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4DA3"/>
    <w:rsid w:val="0071588C"/>
    <w:rsid w:val="0071653E"/>
    <w:rsid w:val="0071684D"/>
    <w:rsid w:val="00716CAC"/>
    <w:rsid w:val="00717B57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3FA"/>
    <w:rsid w:val="0072744D"/>
    <w:rsid w:val="00727B41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D9D"/>
    <w:rsid w:val="00732EE8"/>
    <w:rsid w:val="00733CE6"/>
    <w:rsid w:val="00733D46"/>
    <w:rsid w:val="007341E1"/>
    <w:rsid w:val="0073453A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2BF2"/>
    <w:rsid w:val="0074356A"/>
    <w:rsid w:val="007437C1"/>
    <w:rsid w:val="00743AE8"/>
    <w:rsid w:val="00743EE3"/>
    <w:rsid w:val="007444B2"/>
    <w:rsid w:val="0074460D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7"/>
    <w:rsid w:val="00750B6F"/>
    <w:rsid w:val="00750D83"/>
    <w:rsid w:val="00750F2A"/>
    <w:rsid w:val="00751150"/>
    <w:rsid w:val="00751278"/>
    <w:rsid w:val="00751907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E8D"/>
    <w:rsid w:val="00754F92"/>
    <w:rsid w:val="0075528B"/>
    <w:rsid w:val="007553BB"/>
    <w:rsid w:val="0075608F"/>
    <w:rsid w:val="00756549"/>
    <w:rsid w:val="007566A0"/>
    <w:rsid w:val="00757A62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749"/>
    <w:rsid w:val="00763891"/>
    <w:rsid w:val="007642D3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1E80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581"/>
    <w:rsid w:val="00783F60"/>
    <w:rsid w:val="0078432D"/>
    <w:rsid w:val="00784838"/>
    <w:rsid w:val="007851F2"/>
    <w:rsid w:val="007855C6"/>
    <w:rsid w:val="0078565A"/>
    <w:rsid w:val="00785B9E"/>
    <w:rsid w:val="00785BA0"/>
    <w:rsid w:val="00785CF3"/>
    <w:rsid w:val="0078605F"/>
    <w:rsid w:val="00786113"/>
    <w:rsid w:val="00786DE1"/>
    <w:rsid w:val="007873E3"/>
    <w:rsid w:val="0078744F"/>
    <w:rsid w:val="00787526"/>
    <w:rsid w:val="00787728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03"/>
    <w:rsid w:val="007911C4"/>
    <w:rsid w:val="00791203"/>
    <w:rsid w:val="00791245"/>
    <w:rsid w:val="00791628"/>
    <w:rsid w:val="00791778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1C1"/>
    <w:rsid w:val="00795502"/>
    <w:rsid w:val="00795C53"/>
    <w:rsid w:val="007960FE"/>
    <w:rsid w:val="007964F7"/>
    <w:rsid w:val="00796776"/>
    <w:rsid w:val="00796A80"/>
    <w:rsid w:val="0079782F"/>
    <w:rsid w:val="007978BB"/>
    <w:rsid w:val="007A08B5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B7F"/>
    <w:rsid w:val="007A3F5B"/>
    <w:rsid w:val="007A4D5E"/>
    <w:rsid w:val="007A5C3D"/>
    <w:rsid w:val="007A6402"/>
    <w:rsid w:val="007A69A6"/>
    <w:rsid w:val="007A6F59"/>
    <w:rsid w:val="007A7243"/>
    <w:rsid w:val="007A7268"/>
    <w:rsid w:val="007A7392"/>
    <w:rsid w:val="007A74D0"/>
    <w:rsid w:val="007A7669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936"/>
    <w:rsid w:val="007B1F39"/>
    <w:rsid w:val="007B2AF8"/>
    <w:rsid w:val="007B2CD5"/>
    <w:rsid w:val="007B3B61"/>
    <w:rsid w:val="007B3C16"/>
    <w:rsid w:val="007B461D"/>
    <w:rsid w:val="007B468B"/>
    <w:rsid w:val="007B4C6F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1651"/>
    <w:rsid w:val="007C176F"/>
    <w:rsid w:val="007C19C5"/>
    <w:rsid w:val="007C1C6D"/>
    <w:rsid w:val="007C214C"/>
    <w:rsid w:val="007C21FB"/>
    <w:rsid w:val="007C2451"/>
    <w:rsid w:val="007C27BB"/>
    <w:rsid w:val="007C2855"/>
    <w:rsid w:val="007C2C3C"/>
    <w:rsid w:val="007C2E8F"/>
    <w:rsid w:val="007C31DC"/>
    <w:rsid w:val="007C3943"/>
    <w:rsid w:val="007C3A74"/>
    <w:rsid w:val="007C3AED"/>
    <w:rsid w:val="007C3CC0"/>
    <w:rsid w:val="007C477F"/>
    <w:rsid w:val="007C5D69"/>
    <w:rsid w:val="007C60C2"/>
    <w:rsid w:val="007C60FA"/>
    <w:rsid w:val="007C67FA"/>
    <w:rsid w:val="007C6D2A"/>
    <w:rsid w:val="007C7387"/>
    <w:rsid w:val="007C754D"/>
    <w:rsid w:val="007C7F7C"/>
    <w:rsid w:val="007D0E93"/>
    <w:rsid w:val="007D17A5"/>
    <w:rsid w:val="007D1AC6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652C"/>
    <w:rsid w:val="007D7221"/>
    <w:rsid w:val="007D75B7"/>
    <w:rsid w:val="007D7B95"/>
    <w:rsid w:val="007D7C65"/>
    <w:rsid w:val="007D7CBC"/>
    <w:rsid w:val="007D7EF4"/>
    <w:rsid w:val="007D7FDB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6CF"/>
    <w:rsid w:val="007E3A57"/>
    <w:rsid w:val="007E3B5F"/>
    <w:rsid w:val="007E4951"/>
    <w:rsid w:val="007E5491"/>
    <w:rsid w:val="007E609E"/>
    <w:rsid w:val="007E654E"/>
    <w:rsid w:val="007E662A"/>
    <w:rsid w:val="007E739A"/>
    <w:rsid w:val="007E773F"/>
    <w:rsid w:val="007E7DD6"/>
    <w:rsid w:val="007E7DF8"/>
    <w:rsid w:val="007E7FB6"/>
    <w:rsid w:val="007F0354"/>
    <w:rsid w:val="007F0677"/>
    <w:rsid w:val="007F0734"/>
    <w:rsid w:val="007F0F1C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115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7F7EA8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69"/>
    <w:rsid w:val="00804BE3"/>
    <w:rsid w:val="0080565C"/>
    <w:rsid w:val="008056F7"/>
    <w:rsid w:val="00805BEB"/>
    <w:rsid w:val="0080612D"/>
    <w:rsid w:val="0080631E"/>
    <w:rsid w:val="008069A2"/>
    <w:rsid w:val="00806E41"/>
    <w:rsid w:val="00806EBE"/>
    <w:rsid w:val="00806F89"/>
    <w:rsid w:val="008077CF"/>
    <w:rsid w:val="0080782A"/>
    <w:rsid w:val="00807F0D"/>
    <w:rsid w:val="00807F26"/>
    <w:rsid w:val="00810399"/>
    <w:rsid w:val="00810491"/>
    <w:rsid w:val="00810CA4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387"/>
    <w:rsid w:val="00814E6B"/>
    <w:rsid w:val="00814EB9"/>
    <w:rsid w:val="00815369"/>
    <w:rsid w:val="0081668B"/>
    <w:rsid w:val="00817522"/>
    <w:rsid w:val="00817705"/>
    <w:rsid w:val="008202B0"/>
    <w:rsid w:val="0082035C"/>
    <w:rsid w:val="008206EC"/>
    <w:rsid w:val="0082095B"/>
    <w:rsid w:val="00820A9A"/>
    <w:rsid w:val="00821D6E"/>
    <w:rsid w:val="00822352"/>
    <w:rsid w:val="008224AB"/>
    <w:rsid w:val="00822557"/>
    <w:rsid w:val="008226E0"/>
    <w:rsid w:val="0082284B"/>
    <w:rsid w:val="00822A94"/>
    <w:rsid w:val="00822A9B"/>
    <w:rsid w:val="00823061"/>
    <w:rsid w:val="00823471"/>
    <w:rsid w:val="00823974"/>
    <w:rsid w:val="00823E9F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3F2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10A"/>
    <w:rsid w:val="00832D00"/>
    <w:rsid w:val="00832ED7"/>
    <w:rsid w:val="0083300A"/>
    <w:rsid w:val="0083312A"/>
    <w:rsid w:val="0083319B"/>
    <w:rsid w:val="0083345C"/>
    <w:rsid w:val="00833502"/>
    <w:rsid w:val="00833B67"/>
    <w:rsid w:val="00834067"/>
    <w:rsid w:val="008344D7"/>
    <w:rsid w:val="008349DC"/>
    <w:rsid w:val="00834FA8"/>
    <w:rsid w:val="008352DF"/>
    <w:rsid w:val="008355D6"/>
    <w:rsid w:val="008356CE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7D0"/>
    <w:rsid w:val="00845DC7"/>
    <w:rsid w:val="0084622C"/>
    <w:rsid w:val="008463A2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38C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2DAE"/>
    <w:rsid w:val="008531AF"/>
    <w:rsid w:val="00853496"/>
    <w:rsid w:val="00853B6F"/>
    <w:rsid w:val="00854539"/>
    <w:rsid w:val="0085507A"/>
    <w:rsid w:val="008556D8"/>
    <w:rsid w:val="00855C23"/>
    <w:rsid w:val="0085643D"/>
    <w:rsid w:val="00856D55"/>
    <w:rsid w:val="00856E6F"/>
    <w:rsid w:val="00856F13"/>
    <w:rsid w:val="00856FBE"/>
    <w:rsid w:val="00857330"/>
    <w:rsid w:val="00857E73"/>
    <w:rsid w:val="00857EC0"/>
    <w:rsid w:val="008602CE"/>
    <w:rsid w:val="008603AE"/>
    <w:rsid w:val="0086073D"/>
    <w:rsid w:val="008608A1"/>
    <w:rsid w:val="00860E15"/>
    <w:rsid w:val="00861172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46BE"/>
    <w:rsid w:val="00865CEC"/>
    <w:rsid w:val="00865F35"/>
    <w:rsid w:val="0086600A"/>
    <w:rsid w:val="00866194"/>
    <w:rsid w:val="00866535"/>
    <w:rsid w:val="00866904"/>
    <w:rsid w:val="0086698D"/>
    <w:rsid w:val="00866B71"/>
    <w:rsid w:val="00866BCC"/>
    <w:rsid w:val="00866D53"/>
    <w:rsid w:val="008673AC"/>
    <w:rsid w:val="008676B0"/>
    <w:rsid w:val="00867BB5"/>
    <w:rsid w:val="00867F61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71B5"/>
    <w:rsid w:val="008772EE"/>
    <w:rsid w:val="00877C38"/>
    <w:rsid w:val="008800E5"/>
    <w:rsid w:val="00880244"/>
    <w:rsid w:val="008804C3"/>
    <w:rsid w:val="008808AB"/>
    <w:rsid w:val="00881098"/>
    <w:rsid w:val="0088122B"/>
    <w:rsid w:val="00881844"/>
    <w:rsid w:val="00881B63"/>
    <w:rsid w:val="00881D43"/>
    <w:rsid w:val="00882CF1"/>
    <w:rsid w:val="00882DF2"/>
    <w:rsid w:val="00883D7A"/>
    <w:rsid w:val="00883E72"/>
    <w:rsid w:val="00884128"/>
    <w:rsid w:val="00884669"/>
    <w:rsid w:val="00884F98"/>
    <w:rsid w:val="0088503A"/>
    <w:rsid w:val="0088530E"/>
    <w:rsid w:val="00885A31"/>
    <w:rsid w:val="0088630C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99B"/>
    <w:rsid w:val="00891EC6"/>
    <w:rsid w:val="00891F70"/>
    <w:rsid w:val="00892577"/>
    <w:rsid w:val="00892680"/>
    <w:rsid w:val="008929F5"/>
    <w:rsid w:val="00893210"/>
    <w:rsid w:val="008937B9"/>
    <w:rsid w:val="0089411A"/>
    <w:rsid w:val="008944DC"/>
    <w:rsid w:val="00894906"/>
    <w:rsid w:val="00895F74"/>
    <w:rsid w:val="008966F4"/>
    <w:rsid w:val="008969D3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2E6E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F46"/>
    <w:rsid w:val="008B0271"/>
    <w:rsid w:val="008B0864"/>
    <w:rsid w:val="008B0925"/>
    <w:rsid w:val="008B0A56"/>
    <w:rsid w:val="008B0A64"/>
    <w:rsid w:val="008B160C"/>
    <w:rsid w:val="008B1916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907"/>
    <w:rsid w:val="008B5B4B"/>
    <w:rsid w:val="008B613D"/>
    <w:rsid w:val="008B6609"/>
    <w:rsid w:val="008B7D24"/>
    <w:rsid w:val="008B7FDB"/>
    <w:rsid w:val="008C0A03"/>
    <w:rsid w:val="008C0AC9"/>
    <w:rsid w:val="008C135E"/>
    <w:rsid w:val="008C1479"/>
    <w:rsid w:val="008C1E46"/>
    <w:rsid w:val="008C20FC"/>
    <w:rsid w:val="008C2AD6"/>
    <w:rsid w:val="008C2C64"/>
    <w:rsid w:val="008C3422"/>
    <w:rsid w:val="008C389B"/>
    <w:rsid w:val="008C3C23"/>
    <w:rsid w:val="008C3D01"/>
    <w:rsid w:val="008C41BA"/>
    <w:rsid w:val="008C44D6"/>
    <w:rsid w:val="008C47FC"/>
    <w:rsid w:val="008C523A"/>
    <w:rsid w:val="008C54D4"/>
    <w:rsid w:val="008C5FCC"/>
    <w:rsid w:val="008C6679"/>
    <w:rsid w:val="008C6E6C"/>
    <w:rsid w:val="008C7028"/>
    <w:rsid w:val="008C70B7"/>
    <w:rsid w:val="008C72ED"/>
    <w:rsid w:val="008C77D1"/>
    <w:rsid w:val="008D0099"/>
    <w:rsid w:val="008D1488"/>
    <w:rsid w:val="008D2051"/>
    <w:rsid w:val="008D2501"/>
    <w:rsid w:val="008D25F7"/>
    <w:rsid w:val="008D2836"/>
    <w:rsid w:val="008D2BBC"/>
    <w:rsid w:val="008D2BE2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4F3"/>
    <w:rsid w:val="008D4517"/>
    <w:rsid w:val="008D4C9F"/>
    <w:rsid w:val="008D5165"/>
    <w:rsid w:val="008D530D"/>
    <w:rsid w:val="008D5C71"/>
    <w:rsid w:val="008D5FFA"/>
    <w:rsid w:val="008D64BA"/>
    <w:rsid w:val="008D6636"/>
    <w:rsid w:val="008D6812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4EA1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0134"/>
    <w:rsid w:val="008F155C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2DBC"/>
    <w:rsid w:val="008F42A2"/>
    <w:rsid w:val="008F4471"/>
    <w:rsid w:val="008F44AF"/>
    <w:rsid w:val="008F4F0B"/>
    <w:rsid w:val="008F53C1"/>
    <w:rsid w:val="008F62DA"/>
    <w:rsid w:val="008F7200"/>
    <w:rsid w:val="008F73BF"/>
    <w:rsid w:val="008F758B"/>
    <w:rsid w:val="008F768E"/>
    <w:rsid w:val="008F7C75"/>
    <w:rsid w:val="008F7EFD"/>
    <w:rsid w:val="0090017A"/>
    <w:rsid w:val="00900235"/>
    <w:rsid w:val="00900250"/>
    <w:rsid w:val="009002BD"/>
    <w:rsid w:val="009003A5"/>
    <w:rsid w:val="0090064C"/>
    <w:rsid w:val="00900884"/>
    <w:rsid w:val="00900A91"/>
    <w:rsid w:val="00900CD6"/>
    <w:rsid w:val="00900E90"/>
    <w:rsid w:val="009019CB"/>
    <w:rsid w:val="00901B62"/>
    <w:rsid w:val="00902277"/>
    <w:rsid w:val="0090228D"/>
    <w:rsid w:val="00902FB5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5E"/>
    <w:rsid w:val="00906BC2"/>
    <w:rsid w:val="0090727F"/>
    <w:rsid w:val="00907641"/>
    <w:rsid w:val="009076A3"/>
    <w:rsid w:val="009079AF"/>
    <w:rsid w:val="00907C8C"/>
    <w:rsid w:val="0091002B"/>
    <w:rsid w:val="009101B5"/>
    <w:rsid w:val="009101F5"/>
    <w:rsid w:val="00910305"/>
    <w:rsid w:val="00910CF0"/>
    <w:rsid w:val="00910F3A"/>
    <w:rsid w:val="00911C5B"/>
    <w:rsid w:val="00911E80"/>
    <w:rsid w:val="00911F61"/>
    <w:rsid w:val="00912557"/>
    <w:rsid w:val="00912D95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4F7E"/>
    <w:rsid w:val="0091527D"/>
    <w:rsid w:val="00915805"/>
    <w:rsid w:val="00915D7F"/>
    <w:rsid w:val="00916831"/>
    <w:rsid w:val="00917347"/>
    <w:rsid w:val="0091776A"/>
    <w:rsid w:val="00917FF0"/>
    <w:rsid w:val="00920992"/>
    <w:rsid w:val="00920E2A"/>
    <w:rsid w:val="00920EF9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85C"/>
    <w:rsid w:val="009249CD"/>
    <w:rsid w:val="00924E17"/>
    <w:rsid w:val="009255F7"/>
    <w:rsid w:val="00925DBC"/>
    <w:rsid w:val="00926AE7"/>
    <w:rsid w:val="0092705F"/>
    <w:rsid w:val="009270B1"/>
    <w:rsid w:val="00930061"/>
    <w:rsid w:val="00930AB6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4618"/>
    <w:rsid w:val="00935C97"/>
    <w:rsid w:val="00936320"/>
    <w:rsid w:val="009365DE"/>
    <w:rsid w:val="00936AFE"/>
    <w:rsid w:val="00936D18"/>
    <w:rsid w:val="00937208"/>
    <w:rsid w:val="00937F32"/>
    <w:rsid w:val="00937F91"/>
    <w:rsid w:val="009411D8"/>
    <w:rsid w:val="0094150A"/>
    <w:rsid w:val="009418F5"/>
    <w:rsid w:val="00941ACF"/>
    <w:rsid w:val="00941BA5"/>
    <w:rsid w:val="00941E67"/>
    <w:rsid w:val="009421A1"/>
    <w:rsid w:val="0094296C"/>
    <w:rsid w:val="0094309B"/>
    <w:rsid w:val="00943525"/>
    <w:rsid w:val="00943D9F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2EC5"/>
    <w:rsid w:val="009639A3"/>
    <w:rsid w:val="00963B8A"/>
    <w:rsid w:val="009652AA"/>
    <w:rsid w:val="00966B4B"/>
    <w:rsid w:val="00966B66"/>
    <w:rsid w:val="00966B89"/>
    <w:rsid w:val="0096746A"/>
    <w:rsid w:val="00967E3E"/>
    <w:rsid w:val="0097032D"/>
    <w:rsid w:val="00970A5E"/>
    <w:rsid w:val="00970C74"/>
    <w:rsid w:val="00970E5A"/>
    <w:rsid w:val="00970FFA"/>
    <w:rsid w:val="009713C7"/>
    <w:rsid w:val="009716D2"/>
    <w:rsid w:val="00971B97"/>
    <w:rsid w:val="00972331"/>
    <w:rsid w:val="009727FF"/>
    <w:rsid w:val="00972A71"/>
    <w:rsid w:val="00972C8C"/>
    <w:rsid w:val="00973205"/>
    <w:rsid w:val="0097370E"/>
    <w:rsid w:val="00973AB8"/>
    <w:rsid w:val="00973B15"/>
    <w:rsid w:val="009743BF"/>
    <w:rsid w:val="00974717"/>
    <w:rsid w:val="00974CA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77360"/>
    <w:rsid w:val="00980395"/>
    <w:rsid w:val="0098045C"/>
    <w:rsid w:val="00980540"/>
    <w:rsid w:val="00980575"/>
    <w:rsid w:val="00980965"/>
    <w:rsid w:val="00980A01"/>
    <w:rsid w:val="00980B64"/>
    <w:rsid w:val="00980D00"/>
    <w:rsid w:val="0098230F"/>
    <w:rsid w:val="0098308D"/>
    <w:rsid w:val="0098324C"/>
    <w:rsid w:val="00983C41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651"/>
    <w:rsid w:val="00987946"/>
    <w:rsid w:val="00987F61"/>
    <w:rsid w:val="00990147"/>
    <w:rsid w:val="009901DD"/>
    <w:rsid w:val="00990685"/>
    <w:rsid w:val="009906D6"/>
    <w:rsid w:val="009915CB"/>
    <w:rsid w:val="00992658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BF5"/>
    <w:rsid w:val="00996FB3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9A9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6CB1"/>
    <w:rsid w:val="009A7014"/>
    <w:rsid w:val="009A70D7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BFD"/>
    <w:rsid w:val="009B2FC8"/>
    <w:rsid w:val="009B2FEC"/>
    <w:rsid w:val="009B305D"/>
    <w:rsid w:val="009B334B"/>
    <w:rsid w:val="009B358A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2A60"/>
    <w:rsid w:val="009C32C1"/>
    <w:rsid w:val="009C36E0"/>
    <w:rsid w:val="009C40F2"/>
    <w:rsid w:val="009C4261"/>
    <w:rsid w:val="009C43E5"/>
    <w:rsid w:val="009C4786"/>
    <w:rsid w:val="009C523A"/>
    <w:rsid w:val="009C5441"/>
    <w:rsid w:val="009C5A5C"/>
    <w:rsid w:val="009C5D5F"/>
    <w:rsid w:val="009C6493"/>
    <w:rsid w:val="009C654F"/>
    <w:rsid w:val="009C67FE"/>
    <w:rsid w:val="009C70C3"/>
    <w:rsid w:val="009C70F3"/>
    <w:rsid w:val="009C7275"/>
    <w:rsid w:val="009C7733"/>
    <w:rsid w:val="009C79E2"/>
    <w:rsid w:val="009C7DFC"/>
    <w:rsid w:val="009D0201"/>
    <w:rsid w:val="009D0245"/>
    <w:rsid w:val="009D0B97"/>
    <w:rsid w:val="009D0C05"/>
    <w:rsid w:val="009D119C"/>
    <w:rsid w:val="009D134D"/>
    <w:rsid w:val="009D1887"/>
    <w:rsid w:val="009D1FF3"/>
    <w:rsid w:val="009D2262"/>
    <w:rsid w:val="009D236F"/>
    <w:rsid w:val="009D29CF"/>
    <w:rsid w:val="009D2F35"/>
    <w:rsid w:val="009D34A6"/>
    <w:rsid w:val="009D354B"/>
    <w:rsid w:val="009D372F"/>
    <w:rsid w:val="009D3881"/>
    <w:rsid w:val="009D3986"/>
    <w:rsid w:val="009D5669"/>
    <w:rsid w:val="009D5C43"/>
    <w:rsid w:val="009D5C92"/>
    <w:rsid w:val="009D5DB3"/>
    <w:rsid w:val="009D7487"/>
    <w:rsid w:val="009D77B6"/>
    <w:rsid w:val="009E0120"/>
    <w:rsid w:val="009E0854"/>
    <w:rsid w:val="009E0E9E"/>
    <w:rsid w:val="009E0EF8"/>
    <w:rsid w:val="009E161D"/>
    <w:rsid w:val="009E1743"/>
    <w:rsid w:val="009E1E1C"/>
    <w:rsid w:val="009E21D6"/>
    <w:rsid w:val="009E26C7"/>
    <w:rsid w:val="009E2736"/>
    <w:rsid w:val="009E28C1"/>
    <w:rsid w:val="009E3556"/>
    <w:rsid w:val="009E3E33"/>
    <w:rsid w:val="009E4292"/>
    <w:rsid w:val="009E42FA"/>
    <w:rsid w:val="009E442B"/>
    <w:rsid w:val="009E5BEE"/>
    <w:rsid w:val="009E5CCC"/>
    <w:rsid w:val="009E6DD3"/>
    <w:rsid w:val="009E74B9"/>
    <w:rsid w:val="009E74E9"/>
    <w:rsid w:val="009E7A30"/>
    <w:rsid w:val="009E7D22"/>
    <w:rsid w:val="009F04D8"/>
    <w:rsid w:val="009F1550"/>
    <w:rsid w:val="009F15C4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93"/>
    <w:rsid w:val="009F49A2"/>
    <w:rsid w:val="009F4D39"/>
    <w:rsid w:val="009F4FB9"/>
    <w:rsid w:val="009F55E4"/>
    <w:rsid w:val="009F569B"/>
    <w:rsid w:val="009F5B8D"/>
    <w:rsid w:val="009F5D00"/>
    <w:rsid w:val="009F5D34"/>
    <w:rsid w:val="009F5EE0"/>
    <w:rsid w:val="009F6871"/>
    <w:rsid w:val="009F79F0"/>
    <w:rsid w:val="00A0004D"/>
    <w:rsid w:val="00A00260"/>
    <w:rsid w:val="00A00857"/>
    <w:rsid w:val="00A01324"/>
    <w:rsid w:val="00A015DE"/>
    <w:rsid w:val="00A02261"/>
    <w:rsid w:val="00A024C9"/>
    <w:rsid w:val="00A0251B"/>
    <w:rsid w:val="00A027A5"/>
    <w:rsid w:val="00A0282C"/>
    <w:rsid w:val="00A02A08"/>
    <w:rsid w:val="00A03236"/>
    <w:rsid w:val="00A035F0"/>
    <w:rsid w:val="00A03654"/>
    <w:rsid w:val="00A039ED"/>
    <w:rsid w:val="00A05177"/>
    <w:rsid w:val="00A05257"/>
    <w:rsid w:val="00A05C84"/>
    <w:rsid w:val="00A05E99"/>
    <w:rsid w:val="00A06FD6"/>
    <w:rsid w:val="00A07F52"/>
    <w:rsid w:val="00A105DA"/>
    <w:rsid w:val="00A1114E"/>
    <w:rsid w:val="00A111F8"/>
    <w:rsid w:val="00A11244"/>
    <w:rsid w:val="00A116C4"/>
    <w:rsid w:val="00A11B83"/>
    <w:rsid w:val="00A12349"/>
    <w:rsid w:val="00A12380"/>
    <w:rsid w:val="00A12AE2"/>
    <w:rsid w:val="00A13A80"/>
    <w:rsid w:val="00A13AB6"/>
    <w:rsid w:val="00A13DA6"/>
    <w:rsid w:val="00A14622"/>
    <w:rsid w:val="00A1478A"/>
    <w:rsid w:val="00A14C43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70"/>
    <w:rsid w:val="00A24794"/>
    <w:rsid w:val="00A24E41"/>
    <w:rsid w:val="00A2615A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045"/>
    <w:rsid w:val="00A333C4"/>
    <w:rsid w:val="00A3359A"/>
    <w:rsid w:val="00A33735"/>
    <w:rsid w:val="00A3409A"/>
    <w:rsid w:val="00A341AC"/>
    <w:rsid w:val="00A3445E"/>
    <w:rsid w:val="00A346DC"/>
    <w:rsid w:val="00A34D72"/>
    <w:rsid w:val="00A34F60"/>
    <w:rsid w:val="00A35231"/>
    <w:rsid w:val="00A3527A"/>
    <w:rsid w:val="00A35615"/>
    <w:rsid w:val="00A35A6C"/>
    <w:rsid w:val="00A35B8B"/>
    <w:rsid w:val="00A35BF9"/>
    <w:rsid w:val="00A36123"/>
    <w:rsid w:val="00A3649C"/>
    <w:rsid w:val="00A364B7"/>
    <w:rsid w:val="00A36A0C"/>
    <w:rsid w:val="00A36B3A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4F1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9E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7D2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9E"/>
    <w:rsid w:val="00A527CE"/>
    <w:rsid w:val="00A53609"/>
    <w:rsid w:val="00A53E9E"/>
    <w:rsid w:val="00A54137"/>
    <w:rsid w:val="00A54C8F"/>
    <w:rsid w:val="00A54D87"/>
    <w:rsid w:val="00A55373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178"/>
    <w:rsid w:val="00A603D5"/>
    <w:rsid w:val="00A60A9C"/>
    <w:rsid w:val="00A60AD7"/>
    <w:rsid w:val="00A60C45"/>
    <w:rsid w:val="00A623CE"/>
    <w:rsid w:val="00A62419"/>
    <w:rsid w:val="00A624DE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53C"/>
    <w:rsid w:val="00A707BF"/>
    <w:rsid w:val="00A70DC2"/>
    <w:rsid w:val="00A70EED"/>
    <w:rsid w:val="00A71615"/>
    <w:rsid w:val="00A7166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176"/>
    <w:rsid w:val="00A7725A"/>
    <w:rsid w:val="00A77487"/>
    <w:rsid w:val="00A77C13"/>
    <w:rsid w:val="00A80889"/>
    <w:rsid w:val="00A808B5"/>
    <w:rsid w:val="00A80932"/>
    <w:rsid w:val="00A80DBE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48F5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865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E7"/>
    <w:rsid w:val="00A950AC"/>
    <w:rsid w:val="00A951DD"/>
    <w:rsid w:val="00A9537E"/>
    <w:rsid w:val="00A95571"/>
    <w:rsid w:val="00A96363"/>
    <w:rsid w:val="00A9747F"/>
    <w:rsid w:val="00A9771C"/>
    <w:rsid w:val="00A97D53"/>
    <w:rsid w:val="00AA00C0"/>
    <w:rsid w:val="00AA03EB"/>
    <w:rsid w:val="00AA055A"/>
    <w:rsid w:val="00AA079E"/>
    <w:rsid w:val="00AA0928"/>
    <w:rsid w:val="00AA1CCA"/>
    <w:rsid w:val="00AA2250"/>
    <w:rsid w:val="00AA321E"/>
    <w:rsid w:val="00AA34CA"/>
    <w:rsid w:val="00AA4D89"/>
    <w:rsid w:val="00AA4EC9"/>
    <w:rsid w:val="00AA58C9"/>
    <w:rsid w:val="00AA5C31"/>
    <w:rsid w:val="00AA6A67"/>
    <w:rsid w:val="00AA6EB3"/>
    <w:rsid w:val="00AA6FB0"/>
    <w:rsid w:val="00AA75F9"/>
    <w:rsid w:val="00AA7E36"/>
    <w:rsid w:val="00AA7EAD"/>
    <w:rsid w:val="00AA7FA1"/>
    <w:rsid w:val="00AB0565"/>
    <w:rsid w:val="00AB0698"/>
    <w:rsid w:val="00AB0ED3"/>
    <w:rsid w:val="00AB0FA5"/>
    <w:rsid w:val="00AB10BE"/>
    <w:rsid w:val="00AB1211"/>
    <w:rsid w:val="00AB1255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1C4"/>
    <w:rsid w:val="00AB52B9"/>
    <w:rsid w:val="00AB53FE"/>
    <w:rsid w:val="00AB5A24"/>
    <w:rsid w:val="00AB6A31"/>
    <w:rsid w:val="00AB6B4F"/>
    <w:rsid w:val="00AB6D05"/>
    <w:rsid w:val="00AB712D"/>
    <w:rsid w:val="00AB71A2"/>
    <w:rsid w:val="00AB735B"/>
    <w:rsid w:val="00AB754D"/>
    <w:rsid w:val="00AB778C"/>
    <w:rsid w:val="00AB791B"/>
    <w:rsid w:val="00AB79A3"/>
    <w:rsid w:val="00AC010F"/>
    <w:rsid w:val="00AC0224"/>
    <w:rsid w:val="00AC025A"/>
    <w:rsid w:val="00AC0611"/>
    <w:rsid w:val="00AC0EBC"/>
    <w:rsid w:val="00AC127F"/>
    <w:rsid w:val="00AC1581"/>
    <w:rsid w:val="00AC19CE"/>
    <w:rsid w:val="00AC208B"/>
    <w:rsid w:val="00AC20C9"/>
    <w:rsid w:val="00AC2428"/>
    <w:rsid w:val="00AC2588"/>
    <w:rsid w:val="00AC2908"/>
    <w:rsid w:val="00AC2B49"/>
    <w:rsid w:val="00AC2EA4"/>
    <w:rsid w:val="00AC31CE"/>
    <w:rsid w:val="00AC38CF"/>
    <w:rsid w:val="00AC3A7A"/>
    <w:rsid w:val="00AC3BF9"/>
    <w:rsid w:val="00AC3EA3"/>
    <w:rsid w:val="00AC412A"/>
    <w:rsid w:val="00AC45F4"/>
    <w:rsid w:val="00AC466B"/>
    <w:rsid w:val="00AC48F8"/>
    <w:rsid w:val="00AC49B5"/>
    <w:rsid w:val="00AC4BCA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00C"/>
    <w:rsid w:val="00AD123C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7F7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950"/>
    <w:rsid w:val="00AF5324"/>
    <w:rsid w:val="00AF5DC5"/>
    <w:rsid w:val="00AF6650"/>
    <w:rsid w:val="00AF6688"/>
    <w:rsid w:val="00AF6A1E"/>
    <w:rsid w:val="00AF6D73"/>
    <w:rsid w:val="00AF713C"/>
    <w:rsid w:val="00AF71E4"/>
    <w:rsid w:val="00AF73F2"/>
    <w:rsid w:val="00B00063"/>
    <w:rsid w:val="00B005BE"/>
    <w:rsid w:val="00B00874"/>
    <w:rsid w:val="00B00B4B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71A3"/>
    <w:rsid w:val="00B07263"/>
    <w:rsid w:val="00B07351"/>
    <w:rsid w:val="00B075EE"/>
    <w:rsid w:val="00B07953"/>
    <w:rsid w:val="00B10C14"/>
    <w:rsid w:val="00B10F3E"/>
    <w:rsid w:val="00B1105A"/>
    <w:rsid w:val="00B110F7"/>
    <w:rsid w:val="00B1155E"/>
    <w:rsid w:val="00B12756"/>
    <w:rsid w:val="00B129C3"/>
    <w:rsid w:val="00B130EA"/>
    <w:rsid w:val="00B132DB"/>
    <w:rsid w:val="00B13B08"/>
    <w:rsid w:val="00B14191"/>
    <w:rsid w:val="00B143C3"/>
    <w:rsid w:val="00B148B9"/>
    <w:rsid w:val="00B14FB1"/>
    <w:rsid w:val="00B15116"/>
    <w:rsid w:val="00B15528"/>
    <w:rsid w:val="00B157B3"/>
    <w:rsid w:val="00B15878"/>
    <w:rsid w:val="00B15AB5"/>
    <w:rsid w:val="00B15B43"/>
    <w:rsid w:val="00B15FCB"/>
    <w:rsid w:val="00B1610C"/>
    <w:rsid w:val="00B16295"/>
    <w:rsid w:val="00B1636D"/>
    <w:rsid w:val="00B1644F"/>
    <w:rsid w:val="00B17385"/>
    <w:rsid w:val="00B201ED"/>
    <w:rsid w:val="00B20667"/>
    <w:rsid w:val="00B20B0E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32F0"/>
    <w:rsid w:val="00B24261"/>
    <w:rsid w:val="00B2478B"/>
    <w:rsid w:val="00B25236"/>
    <w:rsid w:val="00B25923"/>
    <w:rsid w:val="00B25B34"/>
    <w:rsid w:val="00B25F68"/>
    <w:rsid w:val="00B25FCB"/>
    <w:rsid w:val="00B26587"/>
    <w:rsid w:val="00B2697F"/>
    <w:rsid w:val="00B26C82"/>
    <w:rsid w:val="00B274D8"/>
    <w:rsid w:val="00B2795B"/>
    <w:rsid w:val="00B27FCB"/>
    <w:rsid w:val="00B30075"/>
    <w:rsid w:val="00B30450"/>
    <w:rsid w:val="00B3071A"/>
    <w:rsid w:val="00B30E02"/>
    <w:rsid w:val="00B31476"/>
    <w:rsid w:val="00B315CB"/>
    <w:rsid w:val="00B319FD"/>
    <w:rsid w:val="00B32DF4"/>
    <w:rsid w:val="00B32F0A"/>
    <w:rsid w:val="00B3300B"/>
    <w:rsid w:val="00B33048"/>
    <w:rsid w:val="00B33A88"/>
    <w:rsid w:val="00B33EC3"/>
    <w:rsid w:val="00B345CD"/>
    <w:rsid w:val="00B348C1"/>
    <w:rsid w:val="00B34C3A"/>
    <w:rsid w:val="00B34CCC"/>
    <w:rsid w:val="00B35C7C"/>
    <w:rsid w:val="00B36BBC"/>
    <w:rsid w:val="00B36BCA"/>
    <w:rsid w:val="00B37214"/>
    <w:rsid w:val="00B372B5"/>
    <w:rsid w:val="00B37662"/>
    <w:rsid w:val="00B37A5C"/>
    <w:rsid w:val="00B400F3"/>
    <w:rsid w:val="00B402DC"/>
    <w:rsid w:val="00B403DD"/>
    <w:rsid w:val="00B40402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1F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3"/>
    <w:rsid w:val="00B474AF"/>
    <w:rsid w:val="00B47BFE"/>
    <w:rsid w:val="00B5082C"/>
    <w:rsid w:val="00B50F35"/>
    <w:rsid w:val="00B51089"/>
    <w:rsid w:val="00B518D3"/>
    <w:rsid w:val="00B52613"/>
    <w:rsid w:val="00B5263C"/>
    <w:rsid w:val="00B52968"/>
    <w:rsid w:val="00B52A78"/>
    <w:rsid w:val="00B52F2F"/>
    <w:rsid w:val="00B532BB"/>
    <w:rsid w:val="00B532DB"/>
    <w:rsid w:val="00B5344C"/>
    <w:rsid w:val="00B5391B"/>
    <w:rsid w:val="00B54024"/>
    <w:rsid w:val="00B54CFC"/>
    <w:rsid w:val="00B557D3"/>
    <w:rsid w:val="00B56463"/>
    <w:rsid w:val="00B56536"/>
    <w:rsid w:val="00B56978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494"/>
    <w:rsid w:val="00B636AE"/>
    <w:rsid w:val="00B63BE8"/>
    <w:rsid w:val="00B63F8D"/>
    <w:rsid w:val="00B6421E"/>
    <w:rsid w:val="00B64ED0"/>
    <w:rsid w:val="00B6534C"/>
    <w:rsid w:val="00B6535B"/>
    <w:rsid w:val="00B6604A"/>
    <w:rsid w:val="00B6606F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FF2"/>
    <w:rsid w:val="00B75112"/>
    <w:rsid w:val="00B753A3"/>
    <w:rsid w:val="00B7542A"/>
    <w:rsid w:val="00B75537"/>
    <w:rsid w:val="00B76607"/>
    <w:rsid w:val="00B76705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8F6"/>
    <w:rsid w:val="00B8591A"/>
    <w:rsid w:val="00B85C33"/>
    <w:rsid w:val="00B85EB7"/>
    <w:rsid w:val="00B8623A"/>
    <w:rsid w:val="00B86450"/>
    <w:rsid w:val="00B86852"/>
    <w:rsid w:val="00B869BB"/>
    <w:rsid w:val="00B86B05"/>
    <w:rsid w:val="00B86B29"/>
    <w:rsid w:val="00B86D23"/>
    <w:rsid w:val="00B872DE"/>
    <w:rsid w:val="00B87307"/>
    <w:rsid w:val="00B87674"/>
    <w:rsid w:val="00B876A6"/>
    <w:rsid w:val="00B87A8B"/>
    <w:rsid w:val="00B905C3"/>
    <w:rsid w:val="00B90A9F"/>
    <w:rsid w:val="00B90D94"/>
    <w:rsid w:val="00B923CA"/>
    <w:rsid w:val="00B92BDE"/>
    <w:rsid w:val="00B9352B"/>
    <w:rsid w:val="00B937C8"/>
    <w:rsid w:val="00B937D8"/>
    <w:rsid w:val="00B9399F"/>
    <w:rsid w:val="00B93D12"/>
    <w:rsid w:val="00B9421E"/>
    <w:rsid w:val="00B94250"/>
    <w:rsid w:val="00B9473C"/>
    <w:rsid w:val="00B94748"/>
    <w:rsid w:val="00B95704"/>
    <w:rsid w:val="00B957EB"/>
    <w:rsid w:val="00B958E3"/>
    <w:rsid w:val="00B96259"/>
    <w:rsid w:val="00B96E51"/>
    <w:rsid w:val="00B97011"/>
    <w:rsid w:val="00B97753"/>
    <w:rsid w:val="00B97CD6"/>
    <w:rsid w:val="00B97DEB"/>
    <w:rsid w:val="00B97F5D"/>
    <w:rsid w:val="00BA0639"/>
    <w:rsid w:val="00BA0EEB"/>
    <w:rsid w:val="00BA0FDA"/>
    <w:rsid w:val="00BA1B2F"/>
    <w:rsid w:val="00BA2430"/>
    <w:rsid w:val="00BA262A"/>
    <w:rsid w:val="00BA2FEF"/>
    <w:rsid w:val="00BA3334"/>
    <w:rsid w:val="00BA3C35"/>
    <w:rsid w:val="00BA3C3B"/>
    <w:rsid w:val="00BA3CA3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C8E"/>
    <w:rsid w:val="00BA7F37"/>
    <w:rsid w:val="00BB0FE6"/>
    <w:rsid w:val="00BB1215"/>
    <w:rsid w:val="00BB191C"/>
    <w:rsid w:val="00BB1BF5"/>
    <w:rsid w:val="00BB23B8"/>
    <w:rsid w:val="00BB25AC"/>
    <w:rsid w:val="00BB29AC"/>
    <w:rsid w:val="00BB3381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63C"/>
    <w:rsid w:val="00BC194E"/>
    <w:rsid w:val="00BC20AF"/>
    <w:rsid w:val="00BC23F1"/>
    <w:rsid w:val="00BC2A41"/>
    <w:rsid w:val="00BC2A92"/>
    <w:rsid w:val="00BC339A"/>
    <w:rsid w:val="00BC33CE"/>
    <w:rsid w:val="00BC34A2"/>
    <w:rsid w:val="00BC3AB1"/>
    <w:rsid w:val="00BC44A4"/>
    <w:rsid w:val="00BC45EF"/>
    <w:rsid w:val="00BC49A9"/>
    <w:rsid w:val="00BC5047"/>
    <w:rsid w:val="00BC51EF"/>
    <w:rsid w:val="00BC54FA"/>
    <w:rsid w:val="00BC56BE"/>
    <w:rsid w:val="00BC5C4B"/>
    <w:rsid w:val="00BC6796"/>
    <w:rsid w:val="00BC71C1"/>
    <w:rsid w:val="00BC72A3"/>
    <w:rsid w:val="00BC796D"/>
    <w:rsid w:val="00BC7FA5"/>
    <w:rsid w:val="00BD040A"/>
    <w:rsid w:val="00BD0B60"/>
    <w:rsid w:val="00BD12B3"/>
    <w:rsid w:val="00BD15EC"/>
    <w:rsid w:val="00BD1781"/>
    <w:rsid w:val="00BD1CA5"/>
    <w:rsid w:val="00BD23C1"/>
    <w:rsid w:val="00BD255A"/>
    <w:rsid w:val="00BD3C5F"/>
    <w:rsid w:val="00BD3CD2"/>
    <w:rsid w:val="00BD4088"/>
    <w:rsid w:val="00BD5151"/>
    <w:rsid w:val="00BD59BF"/>
    <w:rsid w:val="00BD5F10"/>
    <w:rsid w:val="00BD5FDD"/>
    <w:rsid w:val="00BD5FFD"/>
    <w:rsid w:val="00BD63B8"/>
    <w:rsid w:val="00BD65D2"/>
    <w:rsid w:val="00BD7985"/>
    <w:rsid w:val="00BD7A4E"/>
    <w:rsid w:val="00BD7CC6"/>
    <w:rsid w:val="00BD7CEE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FF7"/>
    <w:rsid w:val="00C000EC"/>
    <w:rsid w:val="00C00435"/>
    <w:rsid w:val="00C0073E"/>
    <w:rsid w:val="00C00A87"/>
    <w:rsid w:val="00C00EF4"/>
    <w:rsid w:val="00C014A7"/>
    <w:rsid w:val="00C01B98"/>
    <w:rsid w:val="00C01D1E"/>
    <w:rsid w:val="00C02A31"/>
    <w:rsid w:val="00C0308A"/>
    <w:rsid w:val="00C03A99"/>
    <w:rsid w:val="00C03BDA"/>
    <w:rsid w:val="00C03E53"/>
    <w:rsid w:val="00C041EB"/>
    <w:rsid w:val="00C048C6"/>
    <w:rsid w:val="00C06702"/>
    <w:rsid w:val="00C076F7"/>
    <w:rsid w:val="00C07701"/>
    <w:rsid w:val="00C0785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034"/>
    <w:rsid w:val="00C16E4A"/>
    <w:rsid w:val="00C17C5F"/>
    <w:rsid w:val="00C200F1"/>
    <w:rsid w:val="00C2029F"/>
    <w:rsid w:val="00C20359"/>
    <w:rsid w:val="00C20981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15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BA7"/>
    <w:rsid w:val="00C31DB4"/>
    <w:rsid w:val="00C31F50"/>
    <w:rsid w:val="00C31F63"/>
    <w:rsid w:val="00C32692"/>
    <w:rsid w:val="00C32793"/>
    <w:rsid w:val="00C33208"/>
    <w:rsid w:val="00C338DB"/>
    <w:rsid w:val="00C33968"/>
    <w:rsid w:val="00C33CDB"/>
    <w:rsid w:val="00C342EC"/>
    <w:rsid w:val="00C3452A"/>
    <w:rsid w:val="00C3472D"/>
    <w:rsid w:val="00C34777"/>
    <w:rsid w:val="00C348A7"/>
    <w:rsid w:val="00C3561A"/>
    <w:rsid w:val="00C35912"/>
    <w:rsid w:val="00C35A13"/>
    <w:rsid w:val="00C35A7E"/>
    <w:rsid w:val="00C36334"/>
    <w:rsid w:val="00C36378"/>
    <w:rsid w:val="00C365A9"/>
    <w:rsid w:val="00C366CD"/>
    <w:rsid w:val="00C372F9"/>
    <w:rsid w:val="00C375EC"/>
    <w:rsid w:val="00C37BDA"/>
    <w:rsid w:val="00C37D3F"/>
    <w:rsid w:val="00C37ED5"/>
    <w:rsid w:val="00C40194"/>
    <w:rsid w:val="00C404E0"/>
    <w:rsid w:val="00C405F7"/>
    <w:rsid w:val="00C4066F"/>
    <w:rsid w:val="00C41645"/>
    <w:rsid w:val="00C41C20"/>
    <w:rsid w:val="00C41F2D"/>
    <w:rsid w:val="00C423AF"/>
    <w:rsid w:val="00C424A1"/>
    <w:rsid w:val="00C4255F"/>
    <w:rsid w:val="00C439A9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E0"/>
    <w:rsid w:val="00C54001"/>
    <w:rsid w:val="00C5408D"/>
    <w:rsid w:val="00C540E3"/>
    <w:rsid w:val="00C543A8"/>
    <w:rsid w:val="00C54907"/>
    <w:rsid w:val="00C54D10"/>
    <w:rsid w:val="00C54D56"/>
    <w:rsid w:val="00C54E2D"/>
    <w:rsid w:val="00C5534A"/>
    <w:rsid w:val="00C555D6"/>
    <w:rsid w:val="00C55683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57FF4"/>
    <w:rsid w:val="00C603C5"/>
    <w:rsid w:val="00C603CC"/>
    <w:rsid w:val="00C61265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9A2"/>
    <w:rsid w:val="00C65EBA"/>
    <w:rsid w:val="00C65FED"/>
    <w:rsid w:val="00C66038"/>
    <w:rsid w:val="00C66877"/>
    <w:rsid w:val="00C670A8"/>
    <w:rsid w:val="00C67496"/>
    <w:rsid w:val="00C674F6"/>
    <w:rsid w:val="00C67735"/>
    <w:rsid w:val="00C6789A"/>
    <w:rsid w:val="00C67A33"/>
    <w:rsid w:val="00C67BA3"/>
    <w:rsid w:val="00C70556"/>
    <w:rsid w:val="00C7102F"/>
    <w:rsid w:val="00C712C9"/>
    <w:rsid w:val="00C718A2"/>
    <w:rsid w:val="00C7197E"/>
    <w:rsid w:val="00C71EB2"/>
    <w:rsid w:val="00C71FFC"/>
    <w:rsid w:val="00C72607"/>
    <w:rsid w:val="00C7285A"/>
    <w:rsid w:val="00C72B43"/>
    <w:rsid w:val="00C72C5A"/>
    <w:rsid w:val="00C73CD6"/>
    <w:rsid w:val="00C7434B"/>
    <w:rsid w:val="00C74D8E"/>
    <w:rsid w:val="00C74EA0"/>
    <w:rsid w:val="00C74F08"/>
    <w:rsid w:val="00C75264"/>
    <w:rsid w:val="00C75810"/>
    <w:rsid w:val="00C7582C"/>
    <w:rsid w:val="00C758B0"/>
    <w:rsid w:val="00C75D9C"/>
    <w:rsid w:val="00C76164"/>
    <w:rsid w:val="00C76256"/>
    <w:rsid w:val="00C7674D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3FE3"/>
    <w:rsid w:val="00C84670"/>
    <w:rsid w:val="00C84A53"/>
    <w:rsid w:val="00C84D77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1E6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AE7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12E"/>
    <w:rsid w:val="00CA17F3"/>
    <w:rsid w:val="00CA214F"/>
    <w:rsid w:val="00CA293C"/>
    <w:rsid w:val="00CA30E6"/>
    <w:rsid w:val="00CA3272"/>
    <w:rsid w:val="00CA3541"/>
    <w:rsid w:val="00CA3FF0"/>
    <w:rsid w:val="00CA46DB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24B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3BE"/>
    <w:rsid w:val="00CB686D"/>
    <w:rsid w:val="00CB6B89"/>
    <w:rsid w:val="00CB6E26"/>
    <w:rsid w:val="00CB734B"/>
    <w:rsid w:val="00CB7435"/>
    <w:rsid w:val="00CC05EF"/>
    <w:rsid w:val="00CC069A"/>
    <w:rsid w:val="00CC0ABA"/>
    <w:rsid w:val="00CC174C"/>
    <w:rsid w:val="00CC1B17"/>
    <w:rsid w:val="00CC1FE6"/>
    <w:rsid w:val="00CC2CC7"/>
    <w:rsid w:val="00CC31D3"/>
    <w:rsid w:val="00CC337E"/>
    <w:rsid w:val="00CC409F"/>
    <w:rsid w:val="00CC4574"/>
    <w:rsid w:val="00CC4AD7"/>
    <w:rsid w:val="00CC5507"/>
    <w:rsid w:val="00CC578C"/>
    <w:rsid w:val="00CC6107"/>
    <w:rsid w:val="00CC6A18"/>
    <w:rsid w:val="00CC6ACA"/>
    <w:rsid w:val="00CC6F9F"/>
    <w:rsid w:val="00CC748B"/>
    <w:rsid w:val="00CC7539"/>
    <w:rsid w:val="00CC7974"/>
    <w:rsid w:val="00CC7C33"/>
    <w:rsid w:val="00CC7D02"/>
    <w:rsid w:val="00CD07C8"/>
    <w:rsid w:val="00CD098E"/>
    <w:rsid w:val="00CD0CAB"/>
    <w:rsid w:val="00CD0EDF"/>
    <w:rsid w:val="00CD104E"/>
    <w:rsid w:val="00CD1D95"/>
    <w:rsid w:val="00CD25D3"/>
    <w:rsid w:val="00CD27B9"/>
    <w:rsid w:val="00CD2AA5"/>
    <w:rsid w:val="00CD2B40"/>
    <w:rsid w:val="00CD308C"/>
    <w:rsid w:val="00CD377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00F"/>
    <w:rsid w:val="00CD6024"/>
    <w:rsid w:val="00CD65D8"/>
    <w:rsid w:val="00CD67B7"/>
    <w:rsid w:val="00CD74C0"/>
    <w:rsid w:val="00CD76D2"/>
    <w:rsid w:val="00CD7709"/>
    <w:rsid w:val="00CD7BCD"/>
    <w:rsid w:val="00CD7EA1"/>
    <w:rsid w:val="00CD7F20"/>
    <w:rsid w:val="00CE06E8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A61"/>
    <w:rsid w:val="00CE55FB"/>
    <w:rsid w:val="00CE564A"/>
    <w:rsid w:val="00CE574A"/>
    <w:rsid w:val="00CE5CC1"/>
    <w:rsid w:val="00CE6250"/>
    <w:rsid w:val="00CE6765"/>
    <w:rsid w:val="00CE6A7A"/>
    <w:rsid w:val="00CE6BD2"/>
    <w:rsid w:val="00CE7A95"/>
    <w:rsid w:val="00CE7C0E"/>
    <w:rsid w:val="00CF0358"/>
    <w:rsid w:val="00CF081F"/>
    <w:rsid w:val="00CF1946"/>
    <w:rsid w:val="00CF1BCD"/>
    <w:rsid w:val="00CF1C9E"/>
    <w:rsid w:val="00CF1FE6"/>
    <w:rsid w:val="00CF2CEF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674"/>
    <w:rsid w:val="00CF79C1"/>
    <w:rsid w:val="00CF7AA0"/>
    <w:rsid w:val="00CF7CE0"/>
    <w:rsid w:val="00D00245"/>
    <w:rsid w:val="00D00392"/>
    <w:rsid w:val="00D00C73"/>
    <w:rsid w:val="00D010CD"/>
    <w:rsid w:val="00D01146"/>
    <w:rsid w:val="00D0119F"/>
    <w:rsid w:val="00D017A9"/>
    <w:rsid w:val="00D01F16"/>
    <w:rsid w:val="00D02F08"/>
    <w:rsid w:val="00D0349C"/>
    <w:rsid w:val="00D04665"/>
    <w:rsid w:val="00D04C7F"/>
    <w:rsid w:val="00D05EF9"/>
    <w:rsid w:val="00D06127"/>
    <w:rsid w:val="00D0625F"/>
    <w:rsid w:val="00D06681"/>
    <w:rsid w:val="00D0681E"/>
    <w:rsid w:val="00D06B7B"/>
    <w:rsid w:val="00D074DC"/>
    <w:rsid w:val="00D07833"/>
    <w:rsid w:val="00D078A4"/>
    <w:rsid w:val="00D07D2D"/>
    <w:rsid w:val="00D1026C"/>
    <w:rsid w:val="00D104FF"/>
    <w:rsid w:val="00D1067A"/>
    <w:rsid w:val="00D10742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6668"/>
    <w:rsid w:val="00D16900"/>
    <w:rsid w:val="00D1707F"/>
    <w:rsid w:val="00D170F0"/>
    <w:rsid w:val="00D172AE"/>
    <w:rsid w:val="00D17859"/>
    <w:rsid w:val="00D17AF8"/>
    <w:rsid w:val="00D17B0F"/>
    <w:rsid w:val="00D17BD9"/>
    <w:rsid w:val="00D17F6E"/>
    <w:rsid w:val="00D20E4E"/>
    <w:rsid w:val="00D2118E"/>
    <w:rsid w:val="00D21AF2"/>
    <w:rsid w:val="00D21FBE"/>
    <w:rsid w:val="00D220B7"/>
    <w:rsid w:val="00D226A1"/>
    <w:rsid w:val="00D22865"/>
    <w:rsid w:val="00D22925"/>
    <w:rsid w:val="00D22BC7"/>
    <w:rsid w:val="00D2335B"/>
    <w:rsid w:val="00D2355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C6C"/>
    <w:rsid w:val="00D27D23"/>
    <w:rsid w:val="00D30112"/>
    <w:rsid w:val="00D30502"/>
    <w:rsid w:val="00D30583"/>
    <w:rsid w:val="00D30B98"/>
    <w:rsid w:val="00D31543"/>
    <w:rsid w:val="00D32050"/>
    <w:rsid w:val="00D32100"/>
    <w:rsid w:val="00D326B3"/>
    <w:rsid w:val="00D32E8E"/>
    <w:rsid w:val="00D32EB5"/>
    <w:rsid w:val="00D33132"/>
    <w:rsid w:val="00D3326D"/>
    <w:rsid w:val="00D3351E"/>
    <w:rsid w:val="00D338AC"/>
    <w:rsid w:val="00D33AFE"/>
    <w:rsid w:val="00D33D9F"/>
    <w:rsid w:val="00D3459C"/>
    <w:rsid w:val="00D349F3"/>
    <w:rsid w:val="00D34A2F"/>
    <w:rsid w:val="00D34BBB"/>
    <w:rsid w:val="00D35099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77E"/>
    <w:rsid w:val="00D4191D"/>
    <w:rsid w:val="00D42A56"/>
    <w:rsid w:val="00D42EFE"/>
    <w:rsid w:val="00D4357B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F7E"/>
    <w:rsid w:val="00D52628"/>
    <w:rsid w:val="00D5274B"/>
    <w:rsid w:val="00D527A3"/>
    <w:rsid w:val="00D527F9"/>
    <w:rsid w:val="00D52E28"/>
    <w:rsid w:val="00D5321C"/>
    <w:rsid w:val="00D53D6B"/>
    <w:rsid w:val="00D53EB8"/>
    <w:rsid w:val="00D54183"/>
    <w:rsid w:val="00D54752"/>
    <w:rsid w:val="00D54B75"/>
    <w:rsid w:val="00D54D16"/>
    <w:rsid w:val="00D55C66"/>
    <w:rsid w:val="00D5653F"/>
    <w:rsid w:val="00D567C9"/>
    <w:rsid w:val="00D571EB"/>
    <w:rsid w:val="00D57C77"/>
    <w:rsid w:val="00D60715"/>
    <w:rsid w:val="00D608FC"/>
    <w:rsid w:val="00D60983"/>
    <w:rsid w:val="00D61AF6"/>
    <w:rsid w:val="00D63A4C"/>
    <w:rsid w:val="00D6413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49"/>
    <w:rsid w:val="00D70465"/>
    <w:rsid w:val="00D7053D"/>
    <w:rsid w:val="00D71C4E"/>
    <w:rsid w:val="00D7268C"/>
    <w:rsid w:val="00D72BF8"/>
    <w:rsid w:val="00D7385F"/>
    <w:rsid w:val="00D74E0E"/>
    <w:rsid w:val="00D7501A"/>
    <w:rsid w:val="00D75477"/>
    <w:rsid w:val="00D754EA"/>
    <w:rsid w:val="00D76B38"/>
    <w:rsid w:val="00D76DB4"/>
    <w:rsid w:val="00D76F1B"/>
    <w:rsid w:val="00D772A8"/>
    <w:rsid w:val="00D779CD"/>
    <w:rsid w:val="00D77F02"/>
    <w:rsid w:val="00D80AB7"/>
    <w:rsid w:val="00D80BBB"/>
    <w:rsid w:val="00D80C5C"/>
    <w:rsid w:val="00D80E9B"/>
    <w:rsid w:val="00D8146E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87E"/>
    <w:rsid w:val="00D90BD9"/>
    <w:rsid w:val="00D912B1"/>
    <w:rsid w:val="00D914B2"/>
    <w:rsid w:val="00D91957"/>
    <w:rsid w:val="00D920C3"/>
    <w:rsid w:val="00D922D9"/>
    <w:rsid w:val="00D94282"/>
    <w:rsid w:val="00D942FA"/>
    <w:rsid w:val="00D94423"/>
    <w:rsid w:val="00D94D1F"/>
    <w:rsid w:val="00D94F5B"/>
    <w:rsid w:val="00D95075"/>
    <w:rsid w:val="00D95080"/>
    <w:rsid w:val="00D958B4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1C8F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0D0"/>
    <w:rsid w:val="00DA4D4E"/>
    <w:rsid w:val="00DA5168"/>
    <w:rsid w:val="00DA51BC"/>
    <w:rsid w:val="00DA5815"/>
    <w:rsid w:val="00DA59CE"/>
    <w:rsid w:val="00DA5B36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09F7"/>
    <w:rsid w:val="00DB0C47"/>
    <w:rsid w:val="00DB13AE"/>
    <w:rsid w:val="00DB1AFF"/>
    <w:rsid w:val="00DB21A0"/>
    <w:rsid w:val="00DB2592"/>
    <w:rsid w:val="00DB292C"/>
    <w:rsid w:val="00DB33EC"/>
    <w:rsid w:val="00DB38ED"/>
    <w:rsid w:val="00DB3D7B"/>
    <w:rsid w:val="00DB4A41"/>
    <w:rsid w:val="00DB4C3C"/>
    <w:rsid w:val="00DB4F13"/>
    <w:rsid w:val="00DB516E"/>
    <w:rsid w:val="00DB555D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DBF"/>
    <w:rsid w:val="00DC3D2F"/>
    <w:rsid w:val="00DC43BC"/>
    <w:rsid w:val="00DC4577"/>
    <w:rsid w:val="00DC481D"/>
    <w:rsid w:val="00DC4F49"/>
    <w:rsid w:val="00DC50B4"/>
    <w:rsid w:val="00DC57D8"/>
    <w:rsid w:val="00DC5B81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D0A"/>
    <w:rsid w:val="00DD2D13"/>
    <w:rsid w:val="00DD2F84"/>
    <w:rsid w:val="00DD3648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2E"/>
    <w:rsid w:val="00DD7EE6"/>
    <w:rsid w:val="00DD7F62"/>
    <w:rsid w:val="00DE0006"/>
    <w:rsid w:val="00DE0277"/>
    <w:rsid w:val="00DE02E4"/>
    <w:rsid w:val="00DE038B"/>
    <w:rsid w:val="00DE03C3"/>
    <w:rsid w:val="00DE0894"/>
    <w:rsid w:val="00DE0FE1"/>
    <w:rsid w:val="00DE1E3E"/>
    <w:rsid w:val="00DE2737"/>
    <w:rsid w:val="00DE279D"/>
    <w:rsid w:val="00DE3850"/>
    <w:rsid w:val="00DE3EB9"/>
    <w:rsid w:val="00DE3F0E"/>
    <w:rsid w:val="00DE403B"/>
    <w:rsid w:val="00DE4740"/>
    <w:rsid w:val="00DE4839"/>
    <w:rsid w:val="00DE48B7"/>
    <w:rsid w:val="00DE5D08"/>
    <w:rsid w:val="00DE602C"/>
    <w:rsid w:val="00DE6321"/>
    <w:rsid w:val="00DE65B1"/>
    <w:rsid w:val="00DE6E5E"/>
    <w:rsid w:val="00DE7753"/>
    <w:rsid w:val="00DE7DDA"/>
    <w:rsid w:val="00DF0343"/>
    <w:rsid w:val="00DF069A"/>
    <w:rsid w:val="00DF0827"/>
    <w:rsid w:val="00DF0AD7"/>
    <w:rsid w:val="00DF12B7"/>
    <w:rsid w:val="00DF13DE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6844"/>
    <w:rsid w:val="00DF6DE9"/>
    <w:rsid w:val="00DF72CA"/>
    <w:rsid w:val="00DF7CF3"/>
    <w:rsid w:val="00DF7D31"/>
    <w:rsid w:val="00E0044E"/>
    <w:rsid w:val="00E00A4C"/>
    <w:rsid w:val="00E00B77"/>
    <w:rsid w:val="00E00B84"/>
    <w:rsid w:val="00E015BE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D06"/>
    <w:rsid w:val="00E04EAC"/>
    <w:rsid w:val="00E04ED1"/>
    <w:rsid w:val="00E05181"/>
    <w:rsid w:val="00E06205"/>
    <w:rsid w:val="00E06685"/>
    <w:rsid w:val="00E06725"/>
    <w:rsid w:val="00E0685D"/>
    <w:rsid w:val="00E06BF3"/>
    <w:rsid w:val="00E06CAF"/>
    <w:rsid w:val="00E06D7A"/>
    <w:rsid w:val="00E06D86"/>
    <w:rsid w:val="00E06EAC"/>
    <w:rsid w:val="00E07703"/>
    <w:rsid w:val="00E07DD9"/>
    <w:rsid w:val="00E07E7A"/>
    <w:rsid w:val="00E07F35"/>
    <w:rsid w:val="00E10407"/>
    <w:rsid w:val="00E10CF8"/>
    <w:rsid w:val="00E10F28"/>
    <w:rsid w:val="00E11B51"/>
    <w:rsid w:val="00E11C9E"/>
    <w:rsid w:val="00E1244D"/>
    <w:rsid w:val="00E12505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23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20050"/>
    <w:rsid w:val="00E200FF"/>
    <w:rsid w:val="00E203C6"/>
    <w:rsid w:val="00E2072F"/>
    <w:rsid w:val="00E20F4D"/>
    <w:rsid w:val="00E21458"/>
    <w:rsid w:val="00E2182D"/>
    <w:rsid w:val="00E21AEF"/>
    <w:rsid w:val="00E21C06"/>
    <w:rsid w:val="00E21CB1"/>
    <w:rsid w:val="00E22010"/>
    <w:rsid w:val="00E220AB"/>
    <w:rsid w:val="00E225A3"/>
    <w:rsid w:val="00E229B2"/>
    <w:rsid w:val="00E231ED"/>
    <w:rsid w:val="00E23638"/>
    <w:rsid w:val="00E2378E"/>
    <w:rsid w:val="00E2457A"/>
    <w:rsid w:val="00E2565F"/>
    <w:rsid w:val="00E25C0E"/>
    <w:rsid w:val="00E25EB7"/>
    <w:rsid w:val="00E2665D"/>
    <w:rsid w:val="00E273A6"/>
    <w:rsid w:val="00E279A0"/>
    <w:rsid w:val="00E27DE2"/>
    <w:rsid w:val="00E27DF9"/>
    <w:rsid w:val="00E30934"/>
    <w:rsid w:val="00E30BF2"/>
    <w:rsid w:val="00E311A5"/>
    <w:rsid w:val="00E31343"/>
    <w:rsid w:val="00E32087"/>
    <w:rsid w:val="00E327EE"/>
    <w:rsid w:val="00E329C8"/>
    <w:rsid w:val="00E32B08"/>
    <w:rsid w:val="00E32F85"/>
    <w:rsid w:val="00E332A1"/>
    <w:rsid w:val="00E335C6"/>
    <w:rsid w:val="00E33853"/>
    <w:rsid w:val="00E33AB6"/>
    <w:rsid w:val="00E33FCF"/>
    <w:rsid w:val="00E33FFB"/>
    <w:rsid w:val="00E3417B"/>
    <w:rsid w:val="00E346DD"/>
    <w:rsid w:val="00E34B51"/>
    <w:rsid w:val="00E34C0F"/>
    <w:rsid w:val="00E34D04"/>
    <w:rsid w:val="00E34EF4"/>
    <w:rsid w:val="00E35653"/>
    <w:rsid w:val="00E35CFE"/>
    <w:rsid w:val="00E36020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917"/>
    <w:rsid w:val="00E41B3B"/>
    <w:rsid w:val="00E41EC5"/>
    <w:rsid w:val="00E42563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234"/>
    <w:rsid w:val="00E52380"/>
    <w:rsid w:val="00E53C29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B58"/>
    <w:rsid w:val="00E57C2E"/>
    <w:rsid w:val="00E57EBE"/>
    <w:rsid w:val="00E57F00"/>
    <w:rsid w:val="00E60377"/>
    <w:rsid w:val="00E6080D"/>
    <w:rsid w:val="00E609CE"/>
    <w:rsid w:val="00E60A64"/>
    <w:rsid w:val="00E60BFB"/>
    <w:rsid w:val="00E60DF9"/>
    <w:rsid w:val="00E60F73"/>
    <w:rsid w:val="00E610CB"/>
    <w:rsid w:val="00E61C64"/>
    <w:rsid w:val="00E620CC"/>
    <w:rsid w:val="00E62143"/>
    <w:rsid w:val="00E62963"/>
    <w:rsid w:val="00E62ECA"/>
    <w:rsid w:val="00E631C3"/>
    <w:rsid w:val="00E63A7E"/>
    <w:rsid w:val="00E64188"/>
    <w:rsid w:val="00E643C8"/>
    <w:rsid w:val="00E64529"/>
    <w:rsid w:val="00E6452C"/>
    <w:rsid w:val="00E64CEF"/>
    <w:rsid w:val="00E6516D"/>
    <w:rsid w:val="00E659F2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F6"/>
    <w:rsid w:val="00E717C2"/>
    <w:rsid w:val="00E71A27"/>
    <w:rsid w:val="00E71D3E"/>
    <w:rsid w:val="00E72432"/>
    <w:rsid w:val="00E72636"/>
    <w:rsid w:val="00E73C4F"/>
    <w:rsid w:val="00E74241"/>
    <w:rsid w:val="00E74615"/>
    <w:rsid w:val="00E74A72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1B"/>
    <w:rsid w:val="00E8008C"/>
    <w:rsid w:val="00E8077D"/>
    <w:rsid w:val="00E807D4"/>
    <w:rsid w:val="00E80A43"/>
    <w:rsid w:val="00E80C28"/>
    <w:rsid w:val="00E80DA2"/>
    <w:rsid w:val="00E80E7C"/>
    <w:rsid w:val="00E81464"/>
    <w:rsid w:val="00E8190A"/>
    <w:rsid w:val="00E827BC"/>
    <w:rsid w:val="00E829A8"/>
    <w:rsid w:val="00E82E60"/>
    <w:rsid w:val="00E832E7"/>
    <w:rsid w:val="00E833AF"/>
    <w:rsid w:val="00E839C0"/>
    <w:rsid w:val="00E84423"/>
    <w:rsid w:val="00E84439"/>
    <w:rsid w:val="00E84501"/>
    <w:rsid w:val="00E84FE9"/>
    <w:rsid w:val="00E850B8"/>
    <w:rsid w:val="00E85892"/>
    <w:rsid w:val="00E85A60"/>
    <w:rsid w:val="00E85A6E"/>
    <w:rsid w:val="00E86362"/>
    <w:rsid w:val="00E863D2"/>
    <w:rsid w:val="00E86A67"/>
    <w:rsid w:val="00E86F84"/>
    <w:rsid w:val="00E872D2"/>
    <w:rsid w:val="00E87BD1"/>
    <w:rsid w:val="00E9015E"/>
    <w:rsid w:val="00E9033F"/>
    <w:rsid w:val="00E9067A"/>
    <w:rsid w:val="00E907B2"/>
    <w:rsid w:val="00E912CA"/>
    <w:rsid w:val="00E9200C"/>
    <w:rsid w:val="00E920F8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B82"/>
    <w:rsid w:val="00E97E82"/>
    <w:rsid w:val="00E97EE1"/>
    <w:rsid w:val="00E97F30"/>
    <w:rsid w:val="00EA007E"/>
    <w:rsid w:val="00EA0511"/>
    <w:rsid w:val="00EA0A04"/>
    <w:rsid w:val="00EA0E68"/>
    <w:rsid w:val="00EA125F"/>
    <w:rsid w:val="00EA1574"/>
    <w:rsid w:val="00EA16C0"/>
    <w:rsid w:val="00EA1B5F"/>
    <w:rsid w:val="00EA26BB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494"/>
    <w:rsid w:val="00EA6860"/>
    <w:rsid w:val="00EA6EF4"/>
    <w:rsid w:val="00EA77C9"/>
    <w:rsid w:val="00EA7B54"/>
    <w:rsid w:val="00EA7CFA"/>
    <w:rsid w:val="00EB0522"/>
    <w:rsid w:val="00EB0B6B"/>
    <w:rsid w:val="00EB11CB"/>
    <w:rsid w:val="00EB1722"/>
    <w:rsid w:val="00EB17C3"/>
    <w:rsid w:val="00EB192E"/>
    <w:rsid w:val="00EB19CA"/>
    <w:rsid w:val="00EB2361"/>
    <w:rsid w:val="00EB2442"/>
    <w:rsid w:val="00EB24DE"/>
    <w:rsid w:val="00EB2C0E"/>
    <w:rsid w:val="00EB3034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AE6"/>
    <w:rsid w:val="00EB5B27"/>
    <w:rsid w:val="00EB602E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71DD"/>
    <w:rsid w:val="00ED0822"/>
    <w:rsid w:val="00ED0D6E"/>
    <w:rsid w:val="00ED29FA"/>
    <w:rsid w:val="00ED2D0D"/>
    <w:rsid w:val="00ED2D1B"/>
    <w:rsid w:val="00ED32FD"/>
    <w:rsid w:val="00ED47D6"/>
    <w:rsid w:val="00ED5307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D5D"/>
    <w:rsid w:val="00EE2F4C"/>
    <w:rsid w:val="00EE2F96"/>
    <w:rsid w:val="00EE3032"/>
    <w:rsid w:val="00EE3B3B"/>
    <w:rsid w:val="00EE4449"/>
    <w:rsid w:val="00EE45AA"/>
    <w:rsid w:val="00EE4634"/>
    <w:rsid w:val="00EE49C0"/>
    <w:rsid w:val="00EE509C"/>
    <w:rsid w:val="00EE54F9"/>
    <w:rsid w:val="00EE5A93"/>
    <w:rsid w:val="00EE6842"/>
    <w:rsid w:val="00EE7848"/>
    <w:rsid w:val="00EE7AB8"/>
    <w:rsid w:val="00EE7EEB"/>
    <w:rsid w:val="00EF02C8"/>
    <w:rsid w:val="00EF04F2"/>
    <w:rsid w:val="00EF0561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58E"/>
    <w:rsid w:val="00EF4811"/>
    <w:rsid w:val="00EF4836"/>
    <w:rsid w:val="00EF4CAA"/>
    <w:rsid w:val="00EF5723"/>
    <w:rsid w:val="00EF580C"/>
    <w:rsid w:val="00EF5B6C"/>
    <w:rsid w:val="00EF5E9F"/>
    <w:rsid w:val="00EF650B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3355"/>
    <w:rsid w:val="00F04053"/>
    <w:rsid w:val="00F0438A"/>
    <w:rsid w:val="00F0460C"/>
    <w:rsid w:val="00F04CAE"/>
    <w:rsid w:val="00F050C6"/>
    <w:rsid w:val="00F05137"/>
    <w:rsid w:val="00F067E8"/>
    <w:rsid w:val="00F06DCC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118"/>
    <w:rsid w:val="00F11747"/>
    <w:rsid w:val="00F12228"/>
    <w:rsid w:val="00F12479"/>
    <w:rsid w:val="00F12865"/>
    <w:rsid w:val="00F12A42"/>
    <w:rsid w:val="00F12F79"/>
    <w:rsid w:val="00F13380"/>
    <w:rsid w:val="00F13AC2"/>
    <w:rsid w:val="00F143E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80D"/>
    <w:rsid w:val="00F20B5C"/>
    <w:rsid w:val="00F20E94"/>
    <w:rsid w:val="00F21384"/>
    <w:rsid w:val="00F218F1"/>
    <w:rsid w:val="00F21E29"/>
    <w:rsid w:val="00F2342B"/>
    <w:rsid w:val="00F238D1"/>
    <w:rsid w:val="00F2499E"/>
    <w:rsid w:val="00F24B83"/>
    <w:rsid w:val="00F24C46"/>
    <w:rsid w:val="00F24D9B"/>
    <w:rsid w:val="00F24E00"/>
    <w:rsid w:val="00F24FC1"/>
    <w:rsid w:val="00F25470"/>
    <w:rsid w:val="00F255F4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2CE3"/>
    <w:rsid w:val="00F32F58"/>
    <w:rsid w:val="00F3320E"/>
    <w:rsid w:val="00F33646"/>
    <w:rsid w:val="00F33745"/>
    <w:rsid w:val="00F33949"/>
    <w:rsid w:val="00F34064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6CE0"/>
    <w:rsid w:val="00F3700D"/>
    <w:rsid w:val="00F370B7"/>
    <w:rsid w:val="00F37178"/>
    <w:rsid w:val="00F37615"/>
    <w:rsid w:val="00F37928"/>
    <w:rsid w:val="00F37A78"/>
    <w:rsid w:val="00F40C11"/>
    <w:rsid w:val="00F40C26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0CC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47D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5F83"/>
    <w:rsid w:val="00F5611F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5D9"/>
    <w:rsid w:val="00F636C9"/>
    <w:rsid w:val="00F642F9"/>
    <w:rsid w:val="00F64612"/>
    <w:rsid w:val="00F649DE"/>
    <w:rsid w:val="00F64F67"/>
    <w:rsid w:val="00F65A7F"/>
    <w:rsid w:val="00F65EB9"/>
    <w:rsid w:val="00F6699E"/>
    <w:rsid w:val="00F67041"/>
    <w:rsid w:val="00F67C62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29DC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01A8"/>
    <w:rsid w:val="00F80997"/>
    <w:rsid w:val="00F811FA"/>
    <w:rsid w:val="00F81229"/>
    <w:rsid w:val="00F8196A"/>
    <w:rsid w:val="00F8196F"/>
    <w:rsid w:val="00F81A1A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38CF"/>
    <w:rsid w:val="00F9421E"/>
    <w:rsid w:val="00F94969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C59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0207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B19"/>
    <w:rsid w:val="00FB5DE8"/>
    <w:rsid w:val="00FB7018"/>
    <w:rsid w:val="00FB70BF"/>
    <w:rsid w:val="00FB7117"/>
    <w:rsid w:val="00FB7E1E"/>
    <w:rsid w:val="00FB7F82"/>
    <w:rsid w:val="00FB7F87"/>
    <w:rsid w:val="00FC04D5"/>
    <w:rsid w:val="00FC112D"/>
    <w:rsid w:val="00FC13EF"/>
    <w:rsid w:val="00FC18AD"/>
    <w:rsid w:val="00FC1E89"/>
    <w:rsid w:val="00FC2AE9"/>
    <w:rsid w:val="00FC2EAD"/>
    <w:rsid w:val="00FC38D3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44"/>
    <w:rsid w:val="00FC7752"/>
    <w:rsid w:val="00FC7A96"/>
    <w:rsid w:val="00FC7DC6"/>
    <w:rsid w:val="00FC7E1F"/>
    <w:rsid w:val="00FC7F2A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4CEB"/>
    <w:rsid w:val="00FD51B0"/>
    <w:rsid w:val="00FD5504"/>
    <w:rsid w:val="00FD5CC3"/>
    <w:rsid w:val="00FD774E"/>
    <w:rsid w:val="00FD79CA"/>
    <w:rsid w:val="00FD7A76"/>
    <w:rsid w:val="00FD7DCE"/>
    <w:rsid w:val="00FE002A"/>
    <w:rsid w:val="00FE0BC7"/>
    <w:rsid w:val="00FE0C8A"/>
    <w:rsid w:val="00FE0F44"/>
    <w:rsid w:val="00FE15C2"/>
    <w:rsid w:val="00FE18DF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7A1"/>
    <w:rsid w:val="00FE38ED"/>
    <w:rsid w:val="00FE3AA4"/>
    <w:rsid w:val="00FE3BC5"/>
    <w:rsid w:val="00FE5703"/>
    <w:rsid w:val="00FE5782"/>
    <w:rsid w:val="00FE5F50"/>
    <w:rsid w:val="00FE6123"/>
    <w:rsid w:val="00FE6BDC"/>
    <w:rsid w:val="00FE6D28"/>
    <w:rsid w:val="00FE77A6"/>
    <w:rsid w:val="00FE7953"/>
    <w:rsid w:val="00FE7A57"/>
    <w:rsid w:val="00FE7A78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C18"/>
    <w:rsid w:val="00FF3F0F"/>
    <w:rsid w:val="00FF4041"/>
    <w:rsid w:val="00FF4306"/>
    <w:rsid w:val="00FF439A"/>
    <w:rsid w:val="00FF4415"/>
    <w:rsid w:val="00FF4B30"/>
    <w:rsid w:val="00FF4C0C"/>
    <w:rsid w:val="00FF5A2B"/>
    <w:rsid w:val="00FF6166"/>
    <w:rsid w:val="00FF6294"/>
    <w:rsid w:val="00FF6309"/>
    <w:rsid w:val="00FF63A9"/>
    <w:rsid w:val="00FF65D4"/>
    <w:rsid w:val="00FF7018"/>
    <w:rsid w:val="00FF7305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242E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1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</TotalTime>
  <Pages>12</Pages>
  <Words>2516</Words>
  <Characters>10970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Orathai, Nuchprasert</cp:lastModifiedBy>
  <cp:revision>16</cp:revision>
  <cp:lastPrinted>2021-11-08T08:36:00Z</cp:lastPrinted>
  <dcterms:created xsi:type="dcterms:W3CDTF">2021-11-09T03:59:00Z</dcterms:created>
  <dcterms:modified xsi:type="dcterms:W3CDTF">2021-11-09T07:39:00Z</dcterms:modified>
</cp:coreProperties>
</file>