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0FA9F" w14:textId="1C0B775C" w:rsidR="00F43855" w:rsidRPr="000D1B8D" w:rsidRDefault="00F43855" w:rsidP="00F43855">
      <w:pPr>
        <w:rPr>
          <w:rFonts w:ascii="Times New Roman" w:hAnsi="Times New Roman" w:cstheme="minorBidi" w:hint="cs"/>
          <w:cs/>
        </w:rPr>
      </w:pPr>
    </w:p>
    <w:p w14:paraId="7EEED6D7" w14:textId="2BB4EED1" w:rsidR="00F43855" w:rsidRPr="00122CA3" w:rsidRDefault="00F43855" w:rsidP="00F43855">
      <w:pPr>
        <w:rPr>
          <w:rFonts w:ascii="Times New Roman" w:hAnsi="Times New Roman" w:cs="Times New Roman"/>
        </w:rPr>
      </w:pPr>
    </w:p>
    <w:p w14:paraId="573A9361" w14:textId="77777777" w:rsidR="00F43855" w:rsidRPr="00122CA3" w:rsidRDefault="00F43855" w:rsidP="00F43855">
      <w:pPr>
        <w:rPr>
          <w:rFonts w:ascii="Times New Roman" w:hAnsi="Times New Roman" w:cs="Times New Roman"/>
          <w:cs/>
        </w:rPr>
      </w:pPr>
    </w:p>
    <w:p w14:paraId="6C0B36C4" w14:textId="77777777" w:rsidR="006103BD" w:rsidRPr="00122CA3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122CA3">
        <w:rPr>
          <w:rFonts w:ascii="Times New Roman" w:hAnsi="Times New Roman" w:cs="Times New Roman"/>
          <w:b/>
          <w:bCs/>
          <w:sz w:val="38"/>
          <w:szCs w:val="38"/>
        </w:rPr>
        <w:t xml:space="preserve">Unique Mining Services Public Company Limited  </w:t>
      </w:r>
      <w:r w:rsidR="00A60920" w:rsidRPr="00122CA3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</w:p>
    <w:p w14:paraId="0540E26F" w14:textId="77777777" w:rsidR="006103BD" w:rsidRPr="00122CA3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122CA3">
        <w:rPr>
          <w:rFonts w:ascii="Times New Roman" w:hAnsi="Times New Roman" w:cs="Times New Roman"/>
          <w:b/>
          <w:bCs/>
          <w:sz w:val="38"/>
          <w:szCs w:val="38"/>
        </w:rPr>
        <w:t xml:space="preserve">and its Subsidiaries </w:t>
      </w:r>
    </w:p>
    <w:p w14:paraId="768742C2" w14:textId="1B8387DC" w:rsidR="00504936" w:rsidRPr="00122CA3" w:rsidRDefault="00504936" w:rsidP="00B06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20"/>
        </w:tabs>
        <w:rPr>
          <w:rFonts w:ascii="Times New Roman" w:hAnsi="Times New Roman" w:cs="Times New Roman"/>
          <w:b/>
          <w:bCs/>
          <w:sz w:val="38"/>
          <w:szCs w:val="38"/>
        </w:rPr>
      </w:pPr>
    </w:p>
    <w:p w14:paraId="3E190F87" w14:textId="77777777" w:rsidR="00504936" w:rsidRPr="00122CA3" w:rsidRDefault="00880139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122CA3">
        <w:rPr>
          <w:rFonts w:ascii="Times New Roman" w:hAnsi="Times New Roman" w:cs="Times New Roman"/>
          <w:spacing w:val="-3"/>
          <w:sz w:val="36"/>
          <w:szCs w:val="36"/>
        </w:rPr>
        <w:t xml:space="preserve">Condensed </w:t>
      </w:r>
      <w:r w:rsidR="00097CAB" w:rsidRPr="00122CA3"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504936" w:rsidRPr="00122CA3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504936" w:rsidRPr="00122CA3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62757C0B" w14:textId="15DB13AF" w:rsidR="00AD351F" w:rsidRPr="00122CA3" w:rsidRDefault="00AD351F" w:rsidP="00AD35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22CA3">
        <w:rPr>
          <w:spacing w:val="-3"/>
          <w:szCs w:val="36"/>
        </w:rPr>
        <w:t xml:space="preserve">for the three-month </w:t>
      </w:r>
      <w:r w:rsidR="00D72C04" w:rsidRPr="00122CA3">
        <w:rPr>
          <w:spacing w:val="-3"/>
          <w:szCs w:val="36"/>
        </w:rPr>
        <w:t xml:space="preserve">and </w:t>
      </w:r>
      <w:r w:rsidR="00EA579D" w:rsidRPr="00122CA3">
        <w:rPr>
          <w:spacing w:val="-3"/>
          <w:szCs w:val="36"/>
        </w:rPr>
        <w:t>nine</w:t>
      </w:r>
      <w:r w:rsidR="00D72C04" w:rsidRPr="00122CA3">
        <w:rPr>
          <w:spacing w:val="-3"/>
          <w:szCs w:val="36"/>
        </w:rPr>
        <w:t xml:space="preserve">-month </w:t>
      </w:r>
      <w:r w:rsidRPr="00122CA3">
        <w:rPr>
          <w:spacing w:val="-3"/>
          <w:szCs w:val="36"/>
        </w:rPr>
        <w:t>period</w:t>
      </w:r>
      <w:r w:rsidR="00CA74BE" w:rsidRPr="00122CA3">
        <w:rPr>
          <w:spacing w:val="-3"/>
          <w:szCs w:val="36"/>
        </w:rPr>
        <w:t>s</w:t>
      </w:r>
      <w:r w:rsidRPr="00122CA3">
        <w:rPr>
          <w:spacing w:val="-3"/>
          <w:szCs w:val="36"/>
        </w:rPr>
        <w:t xml:space="preserve"> ended</w:t>
      </w:r>
    </w:p>
    <w:p w14:paraId="50248F35" w14:textId="20BC2CC9" w:rsidR="00504936" w:rsidRPr="00122CA3" w:rsidRDefault="00AD351F" w:rsidP="00AD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45"/>
        </w:rPr>
      </w:pPr>
      <w:r w:rsidRPr="00122CA3">
        <w:rPr>
          <w:rFonts w:ascii="Times New Roman" w:hAnsi="Times New Roman" w:cs="Times New Roman"/>
          <w:sz w:val="36"/>
          <w:szCs w:val="36"/>
        </w:rPr>
        <w:t>3</w:t>
      </w:r>
      <w:r w:rsidR="005F16E2" w:rsidRPr="00122CA3">
        <w:rPr>
          <w:rFonts w:ascii="Times New Roman" w:hAnsi="Times New Roman" w:cs="Times New Roman"/>
          <w:sz w:val="36"/>
          <w:szCs w:val="45"/>
        </w:rPr>
        <w:t xml:space="preserve">0 </w:t>
      </w:r>
      <w:r w:rsidR="00EA579D" w:rsidRPr="00122CA3">
        <w:rPr>
          <w:rFonts w:ascii="Times New Roman" w:hAnsi="Times New Roman" w:cs="Times New Roman"/>
          <w:sz w:val="36"/>
          <w:szCs w:val="45"/>
        </w:rPr>
        <w:t xml:space="preserve">September </w:t>
      </w:r>
      <w:r w:rsidR="005F16E2" w:rsidRPr="00122CA3">
        <w:rPr>
          <w:rFonts w:ascii="Times New Roman" w:hAnsi="Times New Roman" w:cs="Times New Roman"/>
          <w:sz w:val="36"/>
          <w:szCs w:val="45"/>
        </w:rPr>
        <w:t>2021</w:t>
      </w:r>
    </w:p>
    <w:p w14:paraId="2596BC99" w14:textId="77777777" w:rsidR="00504936" w:rsidRPr="00122CA3" w:rsidRDefault="00504936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122CA3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2CDF2FB" w14:textId="77777777" w:rsidR="00504936" w:rsidRPr="00122CA3" w:rsidRDefault="00504936" w:rsidP="00504936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122CA3">
        <w:rPr>
          <w:spacing w:val="-3"/>
          <w:sz w:val="36"/>
          <w:szCs w:val="36"/>
          <w:lang w:bidi="th-TH"/>
        </w:rPr>
        <w:t xml:space="preserve">Independent auditor’s </w:t>
      </w:r>
      <w:r w:rsidR="007A03B7" w:rsidRPr="00122CA3">
        <w:rPr>
          <w:spacing w:val="-3"/>
          <w:sz w:val="36"/>
          <w:szCs w:val="36"/>
          <w:lang w:bidi="th-TH"/>
        </w:rPr>
        <w:t>review report</w:t>
      </w:r>
    </w:p>
    <w:p w14:paraId="51EF3FE7" w14:textId="77777777" w:rsidR="00504936" w:rsidRPr="00122CA3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14:paraId="62736E03" w14:textId="77777777" w:rsidR="00504936" w:rsidRPr="00122CA3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14:paraId="015054EA" w14:textId="77777777" w:rsidR="00504936" w:rsidRPr="00122CA3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14:paraId="01D65719" w14:textId="77777777" w:rsidR="00504936" w:rsidRPr="00122CA3" w:rsidRDefault="00504936" w:rsidP="00703CBB">
      <w:pPr>
        <w:pStyle w:val="RNormal"/>
        <w:jc w:val="center"/>
        <w:rPr>
          <w:rFonts w:cs="Angsana New"/>
          <w:spacing w:val="-3"/>
          <w:sz w:val="28"/>
          <w:szCs w:val="28"/>
          <w:cs/>
          <w:lang w:bidi="th-TH"/>
        </w:rPr>
        <w:sectPr w:rsidR="00504936" w:rsidRPr="00122CA3" w:rsidSect="0087403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6D81581" w14:textId="77777777" w:rsidR="006103BD" w:rsidRPr="00122CA3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ABDB669" w14:textId="77777777" w:rsidR="006103BD" w:rsidRPr="00122CA3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0BC2B5" w14:textId="77777777" w:rsidR="006103BD" w:rsidRPr="00122CA3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D3972D7" w14:textId="77777777" w:rsidR="006103BD" w:rsidRPr="00122CA3" w:rsidRDefault="006103BD" w:rsidP="006103BD">
      <w:pPr>
        <w:pStyle w:val="RNormal"/>
        <w:rPr>
          <w:b/>
          <w:bCs/>
          <w:sz w:val="28"/>
          <w:szCs w:val="28"/>
        </w:rPr>
      </w:pPr>
    </w:p>
    <w:p w14:paraId="4FF7A12F" w14:textId="77777777" w:rsidR="00020874" w:rsidRPr="00122CA3" w:rsidRDefault="00020874" w:rsidP="00020874">
      <w:pPr>
        <w:pStyle w:val="RNormal"/>
        <w:rPr>
          <w:b/>
          <w:bCs/>
          <w:sz w:val="28"/>
          <w:szCs w:val="28"/>
        </w:rPr>
      </w:pPr>
      <w:r w:rsidRPr="00122CA3">
        <w:rPr>
          <w:b/>
          <w:bCs/>
          <w:sz w:val="28"/>
          <w:szCs w:val="28"/>
        </w:rPr>
        <w:t>Independent Auditor’s Report</w:t>
      </w:r>
      <w:r w:rsidR="00EC4AB8" w:rsidRPr="00122CA3">
        <w:rPr>
          <w:b/>
          <w:bCs/>
          <w:sz w:val="28"/>
          <w:szCs w:val="28"/>
        </w:rPr>
        <w:t xml:space="preserve"> on Review of Interim Financial Information</w:t>
      </w:r>
    </w:p>
    <w:p w14:paraId="69EF644F" w14:textId="77777777" w:rsidR="00020874" w:rsidRPr="00122CA3" w:rsidRDefault="00020874" w:rsidP="00020874">
      <w:pPr>
        <w:pStyle w:val="RNormal"/>
        <w:rPr>
          <w:szCs w:val="22"/>
        </w:rPr>
      </w:pPr>
    </w:p>
    <w:p w14:paraId="1FE81B8B" w14:textId="77777777" w:rsidR="00C700B4" w:rsidRPr="00122CA3" w:rsidRDefault="00C700B4" w:rsidP="00020874">
      <w:pPr>
        <w:pStyle w:val="RNormal"/>
        <w:rPr>
          <w:szCs w:val="22"/>
        </w:rPr>
      </w:pPr>
    </w:p>
    <w:p w14:paraId="26756C1A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122CA3">
        <w:rPr>
          <w:rFonts w:ascii="Times New Roman" w:hAnsi="Times New Roman" w:cs="Times New Roman"/>
          <w:b/>
          <w:bCs/>
          <w:sz w:val="22"/>
          <w:szCs w:val="22"/>
        </w:rPr>
        <w:t>To the Board of Directors of Unique Mining Services Public Company Limite</w:t>
      </w:r>
      <w:r w:rsidR="00914A95" w:rsidRPr="00122CA3">
        <w:rPr>
          <w:rFonts w:ascii="Times New Roman" w:hAnsi="Times New Roman" w:cs="Times New Roman"/>
          <w:b/>
          <w:bCs/>
          <w:sz w:val="22"/>
          <w:szCs w:val="22"/>
        </w:rPr>
        <w:t>d</w:t>
      </w:r>
    </w:p>
    <w:p w14:paraId="01C0FBAA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383508B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FB5CFA5" w14:textId="60B297E3" w:rsidR="00504936" w:rsidRPr="00122CA3" w:rsidRDefault="00504936" w:rsidP="00504936">
      <w:pPr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Unique Mining Services Public Company Limited and its subsidiaries, and of Unique Mining Services Public Company Limited,</w:t>
      </w:r>
      <w:r w:rsidR="00986BDD"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Pr="00122CA3">
        <w:rPr>
          <w:rFonts w:ascii="Times New Roman" w:hAnsi="Times New Roman" w:cs="Times New Roman"/>
          <w:sz w:val="22"/>
          <w:szCs w:val="22"/>
        </w:rPr>
        <w:t xml:space="preserve">respectively, as at </w:t>
      </w:r>
      <w:r w:rsidR="00AD351F" w:rsidRPr="00122CA3">
        <w:rPr>
          <w:rFonts w:ascii="Times New Roman" w:hAnsi="Times New Roman" w:cs="Times New Roman"/>
          <w:sz w:val="22"/>
          <w:szCs w:val="22"/>
        </w:rPr>
        <w:t>3</w:t>
      </w:r>
      <w:r w:rsidR="00EB1624" w:rsidRPr="00122CA3">
        <w:rPr>
          <w:rFonts w:ascii="Times New Roman" w:hAnsi="Times New Roman" w:cs="Times New Roman"/>
          <w:sz w:val="22"/>
          <w:szCs w:val="22"/>
        </w:rPr>
        <w:t xml:space="preserve">0 </w:t>
      </w:r>
      <w:r w:rsidR="00EA579D" w:rsidRPr="00122CA3">
        <w:rPr>
          <w:rFonts w:ascii="Times New Roman" w:hAnsi="Times New Roman" w:cs="Times New Roman"/>
          <w:sz w:val="22"/>
          <w:szCs w:val="22"/>
        </w:rPr>
        <w:t xml:space="preserve">September </w:t>
      </w:r>
      <w:r w:rsidRPr="00122CA3">
        <w:rPr>
          <w:rFonts w:ascii="Times New Roman" w:hAnsi="Times New Roman" w:cs="Times New Roman"/>
          <w:sz w:val="22"/>
          <w:szCs w:val="22"/>
        </w:rPr>
        <w:t>20</w:t>
      </w:r>
      <w:r w:rsidR="00AD351F" w:rsidRPr="00122CA3">
        <w:rPr>
          <w:rFonts w:ascii="Times New Roman" w:hAnsi="Times New Roman" w:cs="Times New Roman"/>
          <w:sz w:val="22"/>
          <w:szCs w:val="22"/>
        </w:rPr>
        <w:t>2</w:t>
      </w:r>
      <w:r w:rsidR="00A141B3" w:rsidRPr="00122CA3">
        <w:rPr>
          <w:rFonts w:ascii="Times New Roman" w:hAnsi="Times New Roman" w:cs="Times New Roman"/>
          <w:sz w:val="22"/>
          <w:szCs w:val="22"/>
        </w:rPr>
        <w:t>1</w:t>
      </w:r>
      <w:r w:rsidRPr="00122CA3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7B2EC9" w:rsidRPr="00122CA3"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EA579D" w:rsidRPr="00122CA3">
        <w:rPr>
          <w:rFonts w:ascii="Times New Roman" w:hAnsi="Times New Roman" w:cs="Times New Roman"/>
          <w:sz w:val="22"/>
          <w:szCs w:val="22"/>
        </w:rPr>
        <w:t>nine</w:t>
      </w:r>
      <w:r w:rsidR="007B2EC9" w:rsidRPr="00122CA3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EA579D" w:rsidRPr="00122CA3">
        <w:rPr>
          <w:rFonts w:ascii="Times New Roman" w:hAnsi="Times New Roman" w:cs="Times New Roman"/>
          <w:sz w:val="22"/>
          <w:szCs w:val="22"/>
        </w:rPr>
        <w:t xml:space="preserve">September </w:t>
      </w:r>
      <w:r w:rsidR="007B2EC9" w:rsidRPr="00122CA3">
        <w:rPr>
          <w:rFonts w:ascii="Times New Roman" w:hAnsi="Times New Roman" w:cs="Times New Roman"/>
          <w:sz w:val="22"/>
          <w:szCs w:val="22"/>
        </w:rPr>
        <w:t>202</w:t>
      </w:r>
      <w:r w:rsidR="00E514B1" w:rsidRPr="00122CA3">
        <w:rPr>
          <w:rFonts w:ascii="Times New Roman" w:hAnsi="Times New Roman" w:cs="Times New Roman"/>
          <w:sz w:val="22"/>
          <w:szCs w:val="22"/>
        </w:rPr>
        <w:t>1</w:t>
      </w:r>
      <w:r w:rsidRPr="00122CA3">
        <w:rPr>
          <w:rFonts w:ascii="Times New Roman" w:hAnsi="Times New Roman" w:cs="Times New Roman"/>
          <w:sz w:val="22"/>
          <w:szCs w:val="22"/>
        </w:rPr>
        <w:t>,</w:t>
      </w:r>
      <w:r w:rsidR="00E514B1"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="0011192B">
        <w:rPr>
          <w:rFonts w:ascii="Times New Roman" w:hAnsi="Times New Roman" w:cs="Times New Roman"/>
          <w:sz w:val="22"/>
          <w:szCs w:val="22"/>
        </w:rPr>
        <w:br/>
      </w:r>
      <w:r w:rsidR="00E514B1" w:rsidRPr="00122CA3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122CA3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EA579D" w:rsidRPr="00122CA3">
        <w:rPr>
          <w:rFonts w:ascii="Times New Roman" w:hAnsi="Times New Roman" w:cs="Times New Roman"/>
          <w:sz w:val="22"/>
          <w:szCs w:val="22"/>
        </w:rPr>
        <w:t>nine</w:t>
      </w:r>
      <w:r w:rsidRPr="00122CA3">
        <w:rPr>
          <w:rFonts w:ascii="Times New Roman" w:hAnsi="Times New Roman" w:cs="Times New Roman"/>
          <w:sz w:val="22"/>
          <w:szCs w:val="22"/>
        </w:rPr>
        <w:t>-month period ended 3</w:t>
      </w:r>
      <w:r w:rsidR="00EB1624" w:rsidRPr="00122CA3">
        <w:rPr>
          <w:rFonts w:ascii="Times New Roman" w:hAnsi="Times New Roman" w:cs="Times New Roman"/>
          <w:sz w:val="22"/>
          <w:szCs w:val="22"/>
        </w:rPr>
        <w:t>0</w:t>
      </w:r>
      <w:r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="00A81F03">
        <w:rPr>
          <w:rFonts w:ascii="Times New Roman" w:hAnsi="Times New Roman" w:cs="Times New Roman"/>
          <w:sz w:val="22"/>
          <w:szCs w:val="22"/>
        </w:rPr>
        <w:t>September</w:t>
      </w:r>
      <w:r w:rsidR="003E7905"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Pr="00122CA3">
        <w:rPr>
          <w:rFonts w:ascii="Times New Roman" w:hAnsi="Times New Roman" w:cs="Times New Roman"/>
          <w:sz w:val="22"/>
          <w:szCs w:val="22"/>
        </w:rPr>
        <w:t>20</w:t>
      </w:r>
      <w:r w:rsidR="00AD351F" w:rsidRPr="00122CA3">
        <w:rPr>
          <w:rFonts w:ascii="Times New Roman" w:hAnsi="Times New Roman" w:cs="Times New Roman"/>
          <w:sz w:val="22"/>
          <w:szCs w:val="22"/>
        </w:rPr>
        <w:t>2</w:t>
      </w:r>
      <w:r w:rsidR="00A141B3" w:rsidRPr="00122CA3">
        <w:rPr>
          <w:rFonts w:ascii="Times New Roman" w:hAnsi="Times New Roman" w:cs="Times New Roman"/>
          <w:sz w:val="22"/>
          <w:szCs w:val="22"/>
        </w:rPr>
        <w:t>1</w:t>
      </w:r>
      <w:r w:rsidRPr="00122CA3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F1EB6"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Pr="00122CA3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3CEBD40B" w14:textId="77777777" w:rsidR="00C700B4" w:rsidRPr="00122CA3" w:rsidRDefault="00C700B4" w:rsidP="00C700B4">
      <w:pPr>
        <w:pStyle w:val="RNormal"/>
        <w:rPr>
          <w:szCs w:val="22"/>
          <w:lang w:bidi="th-TH"/>
        </w:rPr>
      </w:pPr>
    </w:p>
    <w:p w14:paraId="3E328170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22CA3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29C7E8E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AFD166" w14:textId="14D2AD9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</w:t>
      </w:r>
      <w:r w:rsidR="00B23139">
        <w:rPr>
          <w:rFonts w:ascii="Times New Roman" w:hAnsi="Times New Roman" w:cs="Times New Roman"/>
          <w:sz w:val="22"/>
          <w:szCs w:val="22"/>
        </w:rPr>
        <w:br/>
      </w:r>
      <w:r w:rsidRPr="00122CA3">
        <w:rPr>
          <w:rFonts w:ascii="Times New Roman" w:hAnsi="Times New Roman" w:cs="Times New Roman"/>
          <w:sz w:val="22"/>
          <w:szCs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C00F84A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C421E99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22CA3">
        <w:rPr>
          <w:rFonts w:ascii="Times New Roman" w:hAnsi="Times New Roman" w:cs="Times New Roman"/>
          <w:i/>
          <w:iCs/>
          <w:sz w:val="22"/>
          <w:szCs w:val="22"/>
        </w:rPr>
        <w:t>Conclusio</w:t>
      </w:r>
      <w:r w:rsidR="00DC1F6B" w:rsidRPr="00122CA3">
        <w:rPr>
          <w:rFonts w:ascii="Times New Roman" w:hAnsi="Times New Roman" w:cs="Times New Roman"/>
          <w:i/>
          <w:iCs/>
          <w:sz w:val="22"/>
          <w:szCs w:val="22"/>
        </w:rPr>
        <w:t>n</w:t>
      </w:r>
    </w:p>
    <w:p w14:paraId="6F9CCD1D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D75C333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122CA3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122CA3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59CE6A7F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5ED8646C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E917EB8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EB71982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15A60B2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33C9004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56DACF7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054F351" w14:textId="77777777" w:rsidR="006368B3" w:rsidRPr="00122CA3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6075C8C" w14:textId="77777777" w:rsidR="006368B3" w:rsidRPr="00122CA3" w:rsidRDefault="006368B3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3760C8C" w14:textId="77777777" w:rsidR="00C700B4" w:rsidRPr="00122CA3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22CA3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14:paraId="42CC3EB6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08E9C84" w14:textId="1B5F787D" w:rsidR="00C700B4" w:rsidRPr="00122CA3" w:rsidRDefault="00C700B4" w:rsidP="00C700B4">
      <w:pPr>
        <w:pStyle w:val="BodyText"/>
        <w:spacing w:after="0"/>
        <w:jc w:val="thaiDistribute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 w:rsidR="00E6530B" w:rsidRPr="00122CA3">
        <w:rPr>
          <w:rFonts w:ascii="Times New Roman" w:hAnsi="Times New Roman" w:cs="Times New Roman"/>
          <w:sz w:val="22"/>
          <w:szCs w:val="22"/>
        </w:rPr>
        <w:t>2</w:t>
      </w:r>
      <w:r w:rsidRPr="00122CA3">
        <w:rPr>
          <w:rFonts w:ascii="Times New Roman" w:hAnsi="Times New Roman" w:cs="Times New Roman"/>
          <w:sz w:val="22"/>
          <w:szCs w:val="22"/>
        </w:rPr>
        <w:t xml:space="preserve"> to the interim financial statements which describes that the Group and the Company incurred a net loss for the </w:t>
      </w:r>
      <w:r w:rsidR="00444BC1">
        <w:rPr>
          <w:rFonts w:ascii="Times New Roman" w:hAnsi="Times New Roman" w:cs="Times New Roman"/>
          <w:sz w:val="22"/>
          <w:szCs w:val="22"/>
        </w:rPr>
        <w:t>nine</w:t>
      </w:r>
      <w:r w:rsidR="00AD351F" w:rsidRPr="00122CA3">
        <w:rPr>
          <w:rFonts w:ascii="Times New Roman" w:hAnsi="Times New Roman" w:cs="Times New Roman"/>
          <w:sz w:val="22"/>
          <w:szCs w:val="22"/>
        </w:rPr>
        <w:t>-month period ended 3</w:t>
      </w:r>
      <w:r w:rsidR="00EB1624" w:rsidRPr="00122CA3">
        <w:rPr>
          <w:rFonts w:ascii="Times New Roman" w:hAnsi="Times New Roman" w:cs="Times New Roman"/>
          <w:sz w:val="22"/>
          <w:szCs w:val="22"/>
        </w:rPr>
        <w:t xml:space="preserve">0 </w:t>
      </w:r>
      <w:r w:rsidR="00444BC1">
        <w:rPr>
          <w:rFonts w:ascii="Times New Roman" w:hAnsi="Times New Roman" w:cs="Times New Roman"/>
          <w:sz w:val="22"/>
          <w:szCs w:val="22"/>
        </w:rPr>
        <w:t>September</w:t>
      </w:r>
      <w:r w:rsidR="00AD351F"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="00AA3678" w:rsidRPr="00122CA3">
        <w:rPr>
          <w:rFonts w:ascii="Times New Roman" w:hAnsi="Times New Roman" w:cs="Times New Roman"/>
          <w:sz w:val="22"/>
          <w:szCs w:val="22"/>
        </w:rPr>
        <w:t>20</w:t>
      </w:r>
      <w:r w:rsidR="00AD351F" w:rsidRPr="00122CA3">
        <w:rPr>
          <w:rFonts w:ascii="Times New Roman" w:hAnsi="Times New Roman" w:cs="Times New Roman"/>
          <w:sz w:val="22"/>
          <w:szCs w:val="22"/>
        </w:rPr>
        <w:t>2</w:t>
      </w:r>
      <w:r w:rsidR="00A141B3" w:rsidRPr="00122CA3">
        <w:rPr>
          <w:rFonts w:ascii="Times New Roman" w:hAnsi="Times New Roman" w:cs="Times New Roman"/>
          <w:sz w:val="22"/>
          <w:szCs w:val="22"/>
        </w:rPr>
        <w:t>1</w:t>
      </w:r>
      <w:r w:rsidRPr="00122CA3">
        <w:rPr>
          <w:rFonts w:ascii="Times New Roman" w:hAnsi="Times New Roman" w:cs="Times New Roman"/>
          <w:sz w:val="22"/>
          <w:szCs w:val="22"/>
        </w:rPr>
        <w:t xml:space="preserve"> of Baht </w:t>
      </w:r>
      <w:r w:rsidR="00444BC1">
        <w:rPr>
          <w:rFonts w:ascii="Times New Roman" w:hAnsi="Times New Roman" w:cs="Times New Roman"/>
          <w:sz w:val="22"/>
          <w:szCs w:val="22"/>
        </w:rPr>
        <w:t>40.6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B23139">
        <w:rPr>
          <w:rFonts w:ascii="Times New Roman" w:hAnsi="Times New Roman" w:cs="Times New Roman"/>
          <w:sz w:val="22"/>
          <w:szCs w:val="22"/>
        </w:rPr>
        <w:br/>
      </w:r>
      <w:r w:rsidR="00444BC1">
        <w:rPr>
          <w:rFonts w:ascii="Times New Roman" w:hAnsi="Times New Roman" w:cs="Times New Roman"/>
          <w:sz w:val="22"/>
          <w:szCs w:val="22"/>
        </w:rPr>
        <w:t>21.2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million, respectively. As of that date, the Group and the Company’s current liabilities exceeded current assets by Baht </w:t>
      </w:r>
      <w:r w:rsidR="005511C4" w:rsidRPr="00122CA3">
        <w:rPr>
          <w:rFonts w:ascii="Times New Roman" w:hAnsi="Times New Roman" w:cs="Times New Roman"/>
          <w:sz w:val="22"/>
          <w:szCs w:val="22"/>
        </w:rPr>
        <w:t>3</w:t>
      </w:r>
      <w:r w:rsidR="00444BC1">
        <w:rPr>
          <w:rFonts w:ascii="Times New Roman" w:hAnsi="Times New Roman" w:cs="Times New Roman"/>
          <w:sz w:val="22"/>
          <w:szCs w:val="22"/>
        </w:rPr>
        <w:t>55.0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EB1624" w:rsidRPr="00122CA3">
        <w:rPr>
          <w:rFonts w:ascii="Times New Roman" w:hAnsi="Times New Roman" w:cs="Times New Roman"/>
          <w:sz w:val="22"/>
          <w:szCs w:val="22"/>
        </w:rPr>
        <w:t>3</w:t>
      </w:r>
      <w:r w:rsidR="00444BC1">
        <w:rPr>
          <w:rFonts w:ascii="Times New Roman" w:hAnsi="Times New Roman" w:cs="Times New Roman"/>
          <w:sz w:val="22"/>
          <w:szCs w:val="22"/>
        </w:rPr>
        <w:t>82.6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</w:t>
      </w:r>
      <w:r w:rsidR="00F86B15" w:rsidRPr="00122CA3">
        <w:rPr>
          <w:rFonts w:ascii="Times New Roman" w:hAnsi="Times New Roman" w:cs="Times New Roman"/>
          <w:sz w:val="22"/>
          <w:szCs w:val="22"/>
        </w:rPr>
        <w:t>, respectively,</w:t>
      </w:r>
      <w:r w:rsidRPr="00122CA3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122CA3">
        <w:rPr>
          <w:rFonts w:ascii="Times New Roman" w:hAnsi="Times New Roman" w:cs="Times New Roman"/>
          <w:sz w:val="22"/>
          <w:szCs w:val="22"/>
        </w:rPr>
        <w:t xml:space="preserve">and the deficit balances were Baht </w:t>
      </w:r>
      <w:r w:rsidR="005511C4" w:rsidRPr="00122CA3">
        <w:rPr>
          <w:rFonts w:ascii="Times New Roman" w:hAnsi="Times New Roman" w:cs="Times New Roman"/>
          <w:sz w:val="22"/>
          <w:szCs w:val="22"/>
        </w:rPr>
        <w:t>8</w:t>
      </w:r>
      <w:r w:rsidR="00444BC1">
        <w:rPr>
          <w:rFonts w:ascii="Times New Roman" w:hAnsi="Times New Roman" w:cs="Times New Roman"/>
          <w:sz w:val="22"/>
          <w:szCs w:val="22"/>
        </w:rPr>
        <w:t>63.6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 and Baht </w:t>
      </w:r>
      <w:r w:rsidR="00A81F03">
        <w:rPr>
          <w:rFonts w:ascii="Times New Roman" w:hAnsi="Times New Roman" w:cs="Times New Roman"/>
          <w:sz w:val="22"/>
          <w:szCs w:val="22"/>
        </w:rPr>
        <w:t>8</w:t>
      </w:r>
      <w:r w:rsidR="00444BC1">
        <w:rPr>
          <w:rFonts w:ascii="Times New Roman" w:hAnsi="Times New Roman" w:cs="Times New Roman"/>
          <w:sz w:val="22"/>
          <w:szCs w:val="22"/>
        </w:rPr>
        <w:t>72.6</w:t>
      </w:r>
      <w:r w:rsidRPr="00122CA3">
        <w:rPr>
          <w:rFonts w:ascii="Times New Roman" w:hAnsi="Times New Roman" w:cs="Times New Roman"/>
          <w:sz w:val="22"/>
          <w:szCs w:val="22"/>
        </w:rPr>
        <w:t xml:space="preserve"> million, respectively.</w:t>
      </w:r>
      <w:r w:rsidR="0099780E"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="00F50C56" w:rsidRPr="00122CA3">
        <w:rPr>
          <w:rFonts w:ascii="Times New Roman" w:hAnsi="Times New Roman" w:cs="Times New Roman"/>
          <w:sz w:val="22"/>
          <w:szCs w:val="22"/>
        </w:rPr>
        <w:t>However, the Group and the Company are in process of solving the financial position, financial performance and financial liquidity</w:t>
      </w:r>
      <w:r w:rsidR="00582819" w:rsidRPr="00122CA3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F50C56" w:rsidRPr="00122CA3">
        <w:rPr>
          <w:rFonts w:ascii="Times New Roman" w:hAnsi="Times New Roman" w:cs="Times New Roman"/>
          <w:sz w:val="22"/>
          <w:szCs w:val="22"/>
        </w:rPr>
        <w:t xml:space="preserve">problems of the Group and the Company by implementing policies and procedures in an attempt to manage its liquidity risk and other circumstances. These circumstances indicate the existence of a material uncertainty that may cast significant doubt about </w:t>
      </w:r>
      <w:r w:rsidR="001531ED">
        <w:rPr>
          <w:rFonts w:ascii="Times New Roman" w:hAnsi="Times New Roman" w:cs="Times New Roman"/>
          <w:sz w:val="22"/>
          <w:szCs w:val="22"/>
        </w:rPr>
        <w:br/>
      </w:r>
      <w:r w:rsidR="00F50C56" w:rsidRPr="00122CA3">
        <w:rPr>
          <w:rFonts w:ascii="Times New Roman" w:hAnsi="Times New Roman" w:cs="Times New Roman"/>
          <w:sz w:val="22"/>
          <w:szCs w:val="22"/>
        </w:rPr>
        <w:t xml:space="preserve">the Group’s and the Company’s ability to continue as a going concern. My </w:t>
      </w:r>
      <w:r w:rsidR="00E36BFC" w:rsidRPr="00122CA3">
        <w:rPr>
          <w:rFonts w:ascii="Times New Roman" w:hAnsi="Times New Roman" w:cs="Times New Roman"/>
          <w:sz w:val="22"/>
          <w:szCs w:val="22"/>
        </w:rPr>
        <w:t>conclusion</w:t>
      </w:r>
      <w:r w:rsidR="00F50C56" w:rsidRPr="00122CA3">
        <w:rPr>
          <w:rFonts w:ascii="Times New Roman" w:hAnsi="Times New Roman" w:cs="Times New Roman"/>
          <w:sz w:val="22"/>
          <w:szCs w:val="22"/>
        </w:rPr>
        <w:t xml:space="preserve"> is not modified </w:t>
      </w:r>
      <w:r w:rsidR="00D00A41">
        <w:rPr>
          <w:rFonts w:ascii="Times New Roman" w:hAnsi="Times New Roman" w:cs="Times New Roman"/>
          <w:sz w:val="22"/>
          <w:szCs w:val="22"/>
        </w:rPr>
        <w:br/>
      </w:r>
      <w:r w:rsidR="00F50C56" w:rsidRPr="00122CA3">
        <w:rPr>
          <w:rFonts w:ascii="Times New Roman" w:hAnsi="Times New Roman" w:cs="Times New Roman"/>
          <w:sz w:val="22"/>
          <w:szCs w:val="22"/>
        </w:rPr>
        <w:t>in respect of this matter.</w:t>
      </w:r>
    </w:p>
    <w:p w14:paraId="6A1749F8" w14:textId="77777777" w:rsidR="00C700B4" w:rsidRPr="00122CA3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A7D9D04" w14:textId="77777777" w:rsidR="00C700B4" w:rsidRPr="00122CA3" w:rsidRDefault="00C700B4" w:rsidP="00C700B4">
      <w:pPr>
        <w:pStyle w:val="RNormal"/>
        <w:rPr>
          <w:szCs w:val="22"/>
          <w:lang w:bidi="th-TH"/>
        </w:rPr>
      </w:pPr>
    </w:p>
    <w:p w14:paraId="5FFD67D6" w14:textId="77777777" w:rsidR="003E7905" w:rsidRPr="00122CA3" w:rsidRDefault="003E7905" w:rsidP="00C700B4">
      <w:pPr>
        <w:pStyle w:val="RNormal"/>
        <w:rPr>
          <w:szCs w:val="22"/>
          <w:lang w:bidi="th-TH"/>
        </w:rPr>
      </w:pPr>
    </w:p>
    <w:p w14:paraId="17855E3A" w14:textId="77777777" w:rsidR="00B3728F" w:rsidRPr="00122CA3" w:rsidRDefault="00B3728F" w:rsidP="00C700B4">
      <w:pPr>
        <w:pStyle w:val="RNormal"/>
        <w:rPr>
          <w:szCs w:val="22"/>
          <w:lang w:bidi="th-TH"/>
        </w:rPr>
      </w:pPr>
    </w:p>
    <w:p w14:paraId="727C969B" w14:textId="77777777" w:rsidR="00C700B4" w:rsidRPr="00122CA3" w:rsidRDefault="00C700B4" w:rsidP="00C700B4">
      <w:pPr>
        <w:pStyle w:val="RNormal"/>
        <w:rPr>
          <w:szCs w:val="22"/>
          <w:lang w:bidi="th-TH"/>
        </w:rPr>
      </w:pPr>
    </w:p>
    <w:p w14:paraId="30AAB9B6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20A34945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333EA0DA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04AD9B4C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(</w:t>
      </w:r>
      <w:r w:rsidR="003955B6" w:rsidRPr="00122CA3">
        <w:rPr>
          <w:rFonts w:ascii="Times New Roman" w:hAnsi="Times New Roman" w:cs="Times New Roman"/>
          <w:sz w:val="22"/>
          <w:szCs w:val="22"/>
        </w:rPr>
        <w:t>Watchara</w:t>
      </w:r>
      <w:r w:rsidRPr="00122CA3">
        <w:rPr>
          <w:rFonts w:ascii="Times New Roman" w:hAnsi="Times New Roman" w:cs="Times New Roman"/>
          <w:sz w:val="22"/>
          <w:szCs w:val="22"/>
        </w:rPr>
        <w:t xml:space="preserve"> </w:t>
      </w:r>
      <w:r w:rsidR="003955B6" w:rsidRPr="00122CA3">
        <w:rPr>
          <w:rFonts w:ascii="Times New Roman" w:hAnsi="Times New Roman" w:cs="Times New Roman"/>
          <w:sz w:val="22"/>
          <w:szCs w:val="22"/>
        </w:rPr>
        <w:t>Pattarapitak</w:t>
      </w:r>
      <w:r w:rsidRPr="00122CA3">
        <w:rPr>
          <w:rFonts w:ascii="Times New Roman" w:hAnsi="Times New Roman" w:cs="Times New Roman"/>
          <w:sz w:val="22"/>
          <w:szCs w:val="22"/>
        </w:rPr>
        <w:t>)</w:t>
      </w:r>
    </w:p>
    <w:p w14:paraId="132B6CC2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03F80028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955B6" w:rsidRPr="00122CA3">
        <w:rPr>
          <w:rFonts w:ascii="Times New Roman" w:hAnsi="Times New Roman" w:cs="Times New Roman"/>
          <w:sz w:val="22"/>
          <w:szCs w:val="22"/>
        </w:rPr>
        <w:t>6669</w:t>
      </w:r>
    </w:p>
    <w:p w14:paraId="5C2AC26A" w14:textId="77777777" w:rsidR="00AD351F" w:rsidRPr="00122CA3" w:rsidRDefault="00AD351F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6F714C13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14:paraId="6880607F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2002E20C" w14:textId="77777777" w:rsidR="00C700B4" w:rsidRPr="00122CA3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122CA3">
        <w:rPr>
          <w:rFonts w:ascii="Times New Roman" w:hAnsi="Times New Roman" w:cs="Times New Roman"/>
          <w:sz w:val="22"/>
          <w:szCs w:val="22"/>
        </w:rPr>
        <w:t>Bangkok</w:t>
      </w:r>
    </w:p>
    <w:p w14:paraId="29A6AE24" w14:textId="1B6D5604" w:rsidR="00C700B4" w:rsidRPr="00122CA3" w:rsidRDefault="0066436D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 November 2021</w:t>
      </w:r>
    </w:p>
    <w:sectPr w:rsidR="00C700B4" w:rsidRPr="00122CA3" w:rsidSect="00E449FC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35A8A" w14:textId="77777777" w:rsidR="00AB0647" w:rsidRDefault="00AB0647">
      <w:r>
        <w:separator/>
      </w:r>
    </w:p>
  </w:endnote>
  <w:endnote w:type="continuationSeparator" w:id="0">
    <w:p w14:paraId="1C70DE43" w14:textId="77777777" w:rsidR="00AB0647" w:rsidRDefault="00AB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450E2" w14:textId="77777777" w:rsidR="004C01CF" w:rsidRDefault="004C01CF" w:rsidP="000309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87FBD14" w14:textId="77777777" w:rsidR="004C01CF" w:rsidRDefault="004C01CF" w:rsidP="00150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7BF3" w14:textId="77777777" w:rsidR="004C01CF" w:rsidRPr="00A5323D" w:rsidRDefault="004C01CF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14:paraId="2E49FDE8" w14:textId="77777777" w:rsidR="004C01CF" w:rsidRPr="004E4938" w:rsidRDefault="004C01CF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0E5F" w14:textId="77777777" w:rsidR="004C01CF" w:rsidRPr="00CE599B" w:rsidRDefault="004C01CF" w:rsidP="004E4938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14:paraId="1D6E41A2" w14:textId="77777777" w:rsidR="004C01CF" w:rsidRPr="005D05F8" w:rsidRDefault="004C01CF" w:rsidP="00E73C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3A1A5" w14:textId="77777777" w:rsidR="004C01CF" w:rsidRPr="00A5323D" w:rsidRDefault="004C01CF" w:rsidP="000309E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26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14:paraId="11FD05FE" w14:textId="77777777" w:rsidR="004C01CF" w:rsidRPr="004E4938" w:rsidRDefault="004C01CF" w:rsidP="00FA077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ind w:right="137"/>
      <w:rPr>
        <w:rFonts w:ascii="Times New Roman" w:hAnsi="Times New Roman" w:cs="Times New Roman"/>
        <w:i/>
        <w:iCs/>
        <w:lang w:val="en-GB"/>
      </w:rPr>
    </w:pPr>
    <w:r>
      <w:rPr>
        <w:rStyle w:val="PageNumber"/>
        <w:rFonts w:ascii="Times New Roman" w:hAnsi="Times New Roman" w:cs="Times New Roman"/>
        <w:i/>
        <w:iCs/>
      </w:rP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C6DC6" w14:textId="77777777" w:rsidR="00AB0647" w:rsidRDefault="00AB0647">
      <w:r>
        <w:separator/>
      </w:r>
    </w:p>
  </w:footnote>
  <w:footnote w:type="continuationSeparator" w:id="0">
    <w:p w14:paraId="3380A7EB" w14:textId="77777777" w:rsidR="00AB0647" w:rsidRDefault="00AB0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0391" w14:textId="77777777" w:rsidR="004C01CF" w:rsidRPr="004E4938" w:rsidRDefault="004C01CF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2AD4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0"/>
        <w:szCs w:val="20"/>
      </w:rPr>
    </w:pPr>
  </w:p>
  <w:p w14:paraId="3A96F396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4C0BA2E6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7575307C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2BD20A92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33EC50E4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0BE80A1B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5FD86807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0C1BB38E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1DC40E5A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05675C47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694BD181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1CB1272B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53386646" w14:textId="77777777" w:rsidR="004C01CF" w:rsidRPr="008B681F" w:rsidRDefault="004C01CF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662F36E3" w14:textId="77777777" w:rsidR="004C01CF" w:rsidRPr="008B681F" w:rsidRDefault="004C01CF" w:rsidP="00FE3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11B36" w14:textId="77777777" w:rsidR="004C01CF" w:rsidRDefault="004C01CF" w:rsidP="00A80A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14:paraId="53C4789B" w14:textId="77777777" w:rsidR="004C01CF" w:rsidRPr="00EE68B2" w:rsidRDefault="004C01CF" w:rsidP="004E13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D074E16"/>
    <w:multiLevelType w:val="multilevel"/>
    <w:tmpl w:val="74F8EB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B9E1722"/>
    <w:multiLevelType w:val="hybridMultilevel"/>
    <w:tmpl w:val="42F889C6"/>
    <w:lvl w:ilvl="0" w:tplc="F0FC8A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/>
        <w:i/>
        <w:iCs/>
        <w:color w:val="000000" w:themeColor="text1"/>
        <w:sz w:val="22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6C65C30"/>
    <w:multiLevelType w:val="hybridMultilevel"/>
    <w:tmpl w:val="0974FF74"/>
    <w:lvl w:ilvl="0" w:tplc="68BEAD6C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B12EA9E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B6E40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8AF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6227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08A4F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4F05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D12D1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3C6C02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9"/>
  </w:num>
  <w:num w:numId="17">
    <w:abstractNumId w:val="18"/>
  </w:num>
  <w:num w:numId="18">
    <w:abstractNumId w:val="10"/>
  </w:num>
  <w:num w:numId="19">
    <w:abstractNumId w:val="15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47FC7"/>
    <w:rsid w:val="000001E9"/>
    <w:rsid w:val="00000334"/>
    <w:rsid w:val="000004D0"/>
    <w:rsid w:val="00000C2E"/>
    <w:rsid w:val="00000F5A"/>
    <w:rsid w:val="00001591"/>
    <w:rsid w:val="000016EE"/>
    <w:rsid w:val="000019ED"/>
    <w:rsid w:val="00001F8C"/>
    <w:rsid w:val="00002E6D"/>
    <w:rsid w:val="00003009"/>
    <w:rsid w:val="00003147"/>
    <w:rsid w:val="00003681"/>
    <w:rsid w:val="00003AA2"/>
    <w:rsid w:val="000042FE"/>
    <w:rsid w:val="0000540C"/>
    <w:rsid w:val="000057D6"/>
    <w:rsid w:val="00005A66"/>
    <w:rsid w:val="00005D05"/>
    <w:rsid w:val="00007324"/>
    <w:rsid w:val="00007C61"/>
    <w:rsid w:val="00007C83"/>
    <w:rsid w:val="00010653"/>
    <w:rsid w:val="00010ABA"/>
    <w:rsid w:val="00010F63"/>
    <w:rsid w:val="000114D8"/>
    <w:rsid w:val="000117FB"/>
    <w:rsid w:val="0001184D"/>
    <w:rsid w:val="00011926"/>
    <w:rsid w:val="00011F3A"/>
    <w:rsid w:val="000121E3"/>
    <w:rsid w:val="00012BED"/>
    <w:rsid w:val="00013760"/>
    <w:rsid w:val="000137FB"/>
    <w:rsid w:val="00013E6D"/>
    <w:rsid w:val="00013F2B"/>
    <w:rsid w:val="000141B8"/>
    <w:rsid w:val="000142E8"/>
    <w:rsid w:val="00014D70"/>
    <w:rsid w:val="00015349"/>
    <w:rsid w:val="00015B0A"/>
    <w:rsid w:val="000162E0"/>
    <w:rsid w:val="00016325"/>
    <w:rsid w:val="00016B1D"/>
    <w:rsid w:val="00016D3F"/>
    <w:rsid w:val="00016D43"/>
    <w:rsid w:val="00017FC2"/>
    <w:rsid w:val="000203AD"/>
    <w:rsid w:val="00020874"/>
    <w:rsid w:val="00020A4B"/>
    <w:rsid w:val="00020AFA"/>
    <w:rsid w:val="00020B38"/>
    <w:rsid w:val="00020E51"/>
    <w:rsid w:val="00020F67"/>
    <w:rsid w:val="00021460"/>
    <w:rsid w:val="00021709"/>
    <w:rsid w:val="00021985"/>
    <w:rsid w:val="00021AD2"/>
    <w:rsid w:val="00021D69"/>
    <w:rsid w:val="000225DB"/>
    <w:rsid w:val="00022737"/>
    <w:rsid w:val="00022C7F"/>
    <w:rsid w:val="0002305D"/>
    <w:rsid w:val="0002337F"/>
    <w:rsid w:val="00023846"/>
    <w:rsid w:val="000239F6"/>
    <w:rsid w:val="00023C33"/>
    <w:rsid w:val="0002436F"/>
    <w:rsid w:val="00024B2D"/>
    <w:rsid w:val="0002504A"/>
    <w:rsid w:val="00025E55"/>
    <w:rsid w:val="00026347"/>
    <w:rsid w:val="00026785"/>
    <w:rsid w:val="00026812"/>
    <w:rsid w:val="00026A81"/>
    <w:rsid w:val="00026CD6"/>
    <w:rsid w:val="00026D4C"/>
    <w:rsid w:val="00026DA4"/>
    <w:rsid w:val="00026E37"/>
    <w:rsid w:val="00026F73"/>
    <w:rsid w:val="00027857"/>
    <w:rsid w:val="00027A93"/>
    <w:rsid w:val="00027ADE"/>
    <w:rsid w:val="00027EC5"/>
    <w:rsid w:val="000300FD"/>
    <w:rsid w:val="0003022D"/>
    <w:rsid w:val="00030365"/>
    <w:rsid w:val="000309E5"/>
    <w:rsid w:val="00030A35"/>
    <w:rsid w:val="00030CD9"/>
    <w:rsid w:val="00030DE8"/>
    <w:rsid w:val="000314B2"/>
    <w:rsid w:val="00031CF5"/>
    <w:rsid w:val="00031EE5"/>
    <w:rsid w:val="00032081"/>
    <w:rsid w:val="0003221B"/>
    <w:rsid w:val="00032237"/>
    <w:rsid w:val="00032329"/>
    <w:rsid w:val="00032973"/>
    <w:rsid w:val="00032B82"/>
    <w:rsid w:val="000340E2"/>
    <w:rsid w:val="0003418C"/>
    <w:rsid w:val="000341E9"/>
    <w:rsid w:val="0003436D"/>
    <w:rsid w:val="00034A70"/>
    <w:rsid w:val="00035071"/>
    <w:rsid w:val="0003575C"/>
    <w:rsid w:val="00035A9C"/>
    <w:rsid w:val="00035DE2"/>
    <w:rsid w:val="00035F40"/>
    <w:rsid w:val="00036B49"/>
    <w:rsid w:val="000371EA"/>
    <w:rsid w:val="00037296"/>
    <w:rsid w:val="000374B1"/>
    <w:rsid w:val="00037923"/>
    <w:rsid w:val="00037A84"/>
    <w:rsid w:val="0004088E"/>
    <w:rsid w:val="00040E12"/>
    <w:rsid w:val="00040F3E"/>
    <w:rsid w:val="00041A15"/>
    <w:rsid w:val="00041C8B"/>
    <w:rsid w:val="00042030"/>
    <w:rsid w:val="000428F9"/>
    <w:rsid w:val="00042B38"/>
    <w:rsid w:val="00042CAB"/>
    <w:rsid w:val="00042E68"/>
    <w:rsid w:val="000430B4"/>
    <w:rsid w:val="000430C5"/>
    <w:rsid w:val="000433B3"/>
    <w:rsid w:val="0004350E"/>
    <w:rsid w:val="00043544"/>
    <w:rsid w:val="00043668"/>
    <w:rsid w:val="00043710"/>
    <w:rsid w:val="00043D61"/>
    <w:rsid w:val="0004477E"/>
    <w:rsid w:val="000448FA"/>
    <w:rsid w:val="00044C7B"/>
    <w:rsid w:val="00045167"/>
    <w:rsid w:val="0004560D"/>
    <w:rsid w:val="000475F1"/>
    <w:rsid w:val="00047AED"/>
    <w:rsid w:val="00050342"/>
    <w:rsid w:val="00050594"/>
    <w:rsid w:val="000509F0"/>
    <w:rsid w:val="00050DA0"/>
    <w:rsid w:val="00050DEE"/>
    <w:rsid w:val="00051AB8"/>
    <w:rsid w:val="00051D1D"/>
    <w:rsid w:val="00051F0D"/>
    <w:rsid w:val="0005209F"/>
    <w:rsid w:val="00052207"/>
    <w:rsid w:val="000523AD"/>
    <w:rsid w:val="00052E4E"/>
    <w:rsid w:val="0005300B"/>
    <w:rsid w:val="00053392"/>
    <w:rsid w:val="000537B3"/>
    <w:rsid w:val="00053A7B"/>
    <w:rsid w:val="0005431F"/>
    <w:rsid w:val="0005488C"/>
    <w:rsid w:val="00054A12"/>
    <w:rsid w:val="00054B3A"/>
    <w:rsid w:val="00054FB3"/>
    <w:rsid w:val="00055055"/>
    <w:rsid w:val="000550A3"/>
    <w:rsid w:val="00055147"/>
    <w:rsid w:val="000551FD"/>
    <w:rsid w:val="00055415"/>
    <w:rsid w:val="00055788"/>
    <w:rsid w:val="00055A94"/>
    <w:rsid w:val="00055E21"/>
    <w:rsid w:val="00056DA7"/>
    <w:rsid w:val="00056E0B"/>
    <w:rsid w:val="000570FB"/>
    <w:rsid w:val="00060399"/>
    <w:rsid w:val="000604BE"/>
    <w:rsid w:val="0006074B"/>
    <w:rsid w:val="00060E28"/>
    <w:rsid w:val="0006110F"/>
    <w:rsid w:val="00061AD1"/>
    <w:rsid w:val="000623EB"/>
    <w:rsid w:val="0006246D"/>
    <w:rsid w:val="00062527"/>
    <w:rsid w:val="00062858"/>
    <w:rsid w:val="00062A74"/>
    <w:rsid w:val="000632D7"/>
    <w:rsid w:val="00063411"/>
    <w:rsid w:val="000635F0"/>
    <w:rsid w:val="00063741"/>
    <w:rsid w:val="00063ECC"/>
    <w:rsid w:val="000645E9"/>
    <w:rsid w:val="00065DC5"/>
    <w:rsid w:val="00065E3B"/>
    <w:rsid w:val="00066003"/>
    <w:rsid w:val="00066017"/>
    <w:rsid w:val="00066A01"/>
    <w:rsid w:val="00067691"/>
    <w:rsid w:val="0007031F"/>
    <w:rsid w:val="000705E6"/>
    <w:rsid w:val="000716A1"/>
    <w:rsid w:val="00071930"/>
    <w:rsid w:val="000721F6"/>
    <w:rsid w:val="000729D9"/>
    <w:rsid w:val="00072D44"/>
    <w:rsid w:val="000733B3"/>
    <w:rsid w:val="00074400"/>
    <w:rsid w:val="00074698"/>
    <w:rsid w:val="00074D43"/>
    <w:rsid w:val="00074F47"/>
    <w:rsid w:val="000753AD"/>
    <w:rsid w:val="00075438"/>
    <w:rsid w:val="00075589"/>
    <w:rsid w:val="0007576F"/>
    <w:rsid w:val="000757F7"/>
    <w:rsid w:val="000758E2"/>
    <w:rsid w:val="0007611B"/>
    <w:rsid w:val="000763B1"/>
    <w:rsid w:val="00076427"/>
    <w:rsid w:val="00076692"/>
    <w:rsid w:val="00076A13"/>
    <w:rsid w:val="00076A80"/>
    <w:rsid w:val="00076FAA"/>
    <w:rsid w:val="00077645"/>
    <w:rsid w:val="0007770F"/>
    <w:rsid w:val="00077CDA"/>
    <w:rsid w:val="00077F74"/>
    <w:rsid w:val="000801B9"/>
    <w:rsid w:val="000802D1"/>
    <w:rsid w:val="00080A28"/>
    <w:rsid w:val="00080EF2"/>
    <w:rsid w:val="00081347"/>
    <w:rsid w:val="0008147C"/>
    <w:rsid w:val="000815C3"/>
    <w:rsid w:val="00081684"/>
    <w:rsid w:val="000818DD"/>
    <w:rsid w:val="00082961"/>
    <w:rsid w:val="00082AD2"/>
    <w:rsid w:val="00083995"/>
    <w:rsid w:val="00083B6D"/>
    <w:rsid w:val="00083E48"/>
    <w:rsid w:val="00083FBE"/>
    <w:rsid w:val="00083FE9"/>
    <w:rsid w:val="000845FE"/>
    <w:rsid w:val="0008470B"/>
    <w:rsid w:val="00084E62"/>
    <w:rsid w:val="000851D6"/>
    <w:rsid w:val="0008579E"/>
    <w:rsid w:val="0008581B"/>
    <w:rsid w:val="000860ED"/>
    <w:rsid w:val="0008659D"/>
    <w:rsid w:val="00086B3D"/>
    <w:rsid w:val="00086DD3"/>
    <w:rsid w:val="00086ED2"/>
    <w:rsid w:val="00087291"/>
    <w:rsid w:val="00087545"/>
    <w:rsid w:val="00087CF4"/>
    <w:rsid w:val="00087D14"/>
    <w:rsid w:val="000900F3"/>
    <w:rsid w:val="0009096F"/>
    <w:rsid w:val="00090AAE"/>
    <w:rsid w:val="00090B2F"/>
    <w:rsid w:val="000914B3"/>
    <w:rsid w:val="00091ECC"/>
    <w:rsid w:val="000928F6"/>
    <w:rsid w:val="000932CD"/>
    <w:rsid w:val="00093314"/>
    <w:rsid w:val="00093A38"/>
    <w:rsid w:val="00093C3F"/>
    <w:rsid w:val="00094133"/>
    <w:rsid w:val="000941EF"/>
    <w:rsid w:val="000943E1"/>
    <w:rsid w:val="00094913"/>
    <w:rsid w:val="00094B52"/>
    <w:rsid w:val="00094B58"/>
    <w:rsid w:val="00094E71"/>
    <w:rsid w:val="00095063"/>
    <w:rsid w:val="000950AB"/>
    <w:rsid w:val="00095960"/>
    <w:rsid w:val="0009597C"/>
    <w:rsid w:val="000959C0"/>
    <w:rsid w:val="00095F8B"/>
    <w:rsid w:val="000960C0"/>
    <w:rsid w:val="0009618F"/>
    <w:rsid w:val="00097345"/>
    <w:rsid w:val="000973C6"/>
    <w:rsid w:val="00097CAB"/>
    <w:rsid w:val="00097E26"/>
    <w:rsid w:val="00097F0B"/>
    <w:rsid w:val="000A0072"/>
    <w:rsid w:val="000A01AF"/>
    <w:rsid w:val="000A0546"/>
    <w:rsid w:val="000A0919"/>
    <w:rsid w:val="000A095A"/>
    <w:rsid w:val="000A0A84"/>
    <w:rsid w:val="000A1FD1"/>
    <w:rsid w:val="000A2027"/>
    <w:rsid w:val="000A246B"/>
    <w:rsid w:val="000A2B0D"/>
    <w:rsid w:val="000A3010"/>
    <w:rsid w:val="000A3275"/>
    <w:rsid w:val="000A3400"/>
    <w:rsid w:val="000A3A5A"/>
    <w:rsid w:val="000A4752"/>
    <w:rsid w:val="000A4788"/>
    <w:rsid w:val="000A4DB7"/>
    <w:rsid w:val="000A54F8"/>
    <w:rsid w:val="000A5911"/>
    <w:rsid w:val="000A5AEE"/>
    <w:rsid w:val="000A5FCC"/>
    <w:rsid w:val="000A6208"/>
    <w:rsid w:val="000A66A2"/>
    <w:rsid w:val="000A680C"/>
    <w:rsid w:val="000A6A67"/>
    <w:rsid w:val="000A70DC"/>
    <w:rsid w:val="000A7822"/>
    <w:rsid w:val="000A7873"/>
    <w:rsid w:val="000A7D02"/>
    <w:rsid w:val="000B0673"/>
    <w:rsid w:val="000B0F88"/>
    <w:rsid w:val="000B186B"/>
    <w:rsid w:val="000B1D62"/>
    <w:rsid w:val="000B2748"/>
    <w:rsid w:val="000B295F"/>
    <w:rsid w:val="000B3183"/>
    <w:rsid w:val="000B348E"/>
    <w:rsid w:val="000B371E"/>
    <w:rsid w:val="000B37B2"/>
    <w:rsid w:val="000B3967"/>
    <w:rsid w:val="000B3AEF"/>
    <w:rsid w:val="000B3B14"/>
    <w:rsid w:val="000B41F3"/>
    <w:rsid w:val="000B4F72"/>
    <w:rsid w:val="000B56E5"/>
    <w:rsid w:val="000B585F"/>
    <w:rsid w:val="000B5B85"/>
    <w:rsid w:val="000B6118"/>
    <w:rsid w:val="000B6408"/>
    <w:rsid w:val="000B68E4"/>
    <w:rsid w:val="000B6A80"/>
    <w:rsid w:val="000B6B45"/>
    <w:rsid w:val="000B6D58"/>
    <w:rsid w:val="000B75CE"/>
    <w:rsid w:val="000C004C"/>
    <w:rsid w:val="000C0848"/>
    <w:rsid w:val="000C0BE4"/>
    <w:rsid w:val="000C1056"/>
    <w:rsid w:val="000C1731"/>
    <w:rsid w:val="000C1D7E"/>
    <w:rsid w:val="000C1EA3"/>
    <w:rsid w:val="000C2FF3"/>
    <w:rsid w:val="000C3682"/>
    <w:rsid w:val="000C36A9"/>
    <w:rsid w:val="000C37CE"/>
    <w:rsid w:val="000C38A8"/>
    <w:rsid w:val="000C3F19"/>
    <w:rsid w:val="000C40F6"/>
    <w:rsid w:val="000C454D"/>
    <w:rsid w:val="000C4656"/>
    <w:rsid w:val="000C470B"/>
    <w:rsid w:val="000C49C2"/>
    <w:rsid w:val="000C4D08"/>
    <w:rsid w:val="000C556E"/>
    <w:rsid w:val="000C55E0"/>
    <w:rsid w:val="000C5B85"/>
    <w:rsid w:val="000C5E70"/>
    <w:rsid w:val="000C5F45"/>
    <w:rsid w:val="000C6071"/>
    <w:rsid w:val="000C617C"/>
    <w:rsid w:val="000C6297"/>
    <w:rsid w:val="000C71F1"/>
    <w:rsid w:val="000C7C34"/>
    <w:rsid w:val="000D0569"/>
    <w:rsid w:val="000D0670"/>
    <w:rsid w:val="000D0B06"/>
    <w:rsid w:val="000D0B4F"/>
    <w:rsid w:val="000D0C31"/>
    <w:rsid w:val="000D0D3B"/>
    <w:rsid w:val="000D0FC8"/>
    <w:rsid w:val="000D1298"/>
    <w:rsid w:val="000D13C9"/>
    <w:rsid w:val="000D1A03"/>
    <w:rsid w:val="000D1A56"/>
    <w:rsid w:val="000D1B8D"/>
    <w:rsid w:val="000D1F71"/>
    <w:rsid w:val="000D1F72"/>
    <w:rsid w:val="000D22C3"/>
    <w:rsid w:val="000D2934"/>
    <w:rsid w:val="000D300B"/>
    <w:rsid w:val="000D383F"/>
    <w:rsid w:val="000D3992"/>
    <w:rsid w:val="000D3C0A"/>
    <w:rsid w:val="000D4317"/>
    <w:rsid w:val="000D4499"/>
    <w:rsid w:val="000D4629"/>
    <w:rsid w:val="000D53C5"/>
    <w:rsid w:val="000D5897"/>
    <w:rsid w:val="000D596F"/>
    <w:rsid w:val="000D5B37"/>
    <w:rsid w:val="000D5CB9"/>
    <w:rsid w:val="000D5E15"/>
    <w:rsid w:val="000D6011"/>
    <w:rsid w:val="000D6019"/>
    <w:rsid w:val="000D6181"/>
    <w:rsid w:val="000D66A5"/>
    <w:rsid w:val="000D6C4C"/>
    <w:rsid w:val="000D6D20"/>
    <w:rsid w:val="000D6F8E"/>
    <w:rsid w:val="000D724C"/>
    <w:rsid w:val="000D72BA"/>
    <w:rsid w:val="000D74D8"/>
    <w:rsid w:val="000D7966"/>
    <w:rsid w:val="000D7FB4"/>
    <w:rsid w:val="000E0810"/>
    <w:rsid w:val="000E0B80"/>
    <w:rsid w:val="000E15CA"/>
    <w:rsid w:val="000E1DD8"/>
    <w:rsid w:val="000E2B86"/>
    <w:rsid w:val="000E2E22"/>
    <w:rsid w:val="000E2E59"/>
    <w:rsid w:val="000E3170"/>
    <w:rsid w:val="000E328F"/>
    <w:rsid w:val="000E32DF"/>
    <w:rsid w:val="000E39B7"/>
    <w:rsid w:val="000E3AE4"/>
    <w:rsid w:val="000E3CF5"/>
    <w:rsid w:val="000E416A"/>
    <w:rsid w:val="000E43BB"/>
    <w:rsid w:val="000E468D"/>
    <w:rsid w:val="000E4ADB"/>
    <w:rsid w:val="000E4B41"/>
    <w:rsid w:val="000E4D2B"/>
    <w:rsid w:val="000E4E4B"/>
    <w:rsid w:val="000E4ED9"/>
    <w:rsid w:val="000E50AB"/>
    <w:rsid w:val="000E50B0"/>
    <w:rsid w:val="000E52D6"/>
    <w:rsid w:val="000E5642"/>
    <w:rsid w:val="000E5782"/>
    <w:rsid w:val="000E5F11"/>
    <w:rsid w:val="000E65EB"/>
    <w:rsid w:val="000E66B4"/>
    <w:rsid w:val="000E6728"/>
    <w:rsid w:val="000E67A6"/>
    <w:rsid w:val="000E696C"/>
    <w:rsid w:val="000E6BB4"/>
    <w:rsid w:val="000E6E19"/>
    <w:rsid w:val="000E72F1"/>
    <w:rsid w:val="000E778E"/>
    <w:rsid w:val="000E7812"/>
    <w:rsid w:val="000F0A43"/>
    <w:rsid w:val="000F0B7A"/>
    <w:rsid w:val="000F0D4E"/>
    <w:rsid w:val="000F11F6"/>
    <w:rsid w:val="000F1662"/>
    <w:rsid w:val="000F1923"/>
    <w:rsid w:val="000F211C"/>
    <w:rsid w:val="000F23C8"/>
    <w:rsid w:val="000F2A0B"/>
    <w:rsid w:val="000F2A34"/>
    <w:rsid w:val="000F2B1F"/>
    <w:rsid w:val="000F2CEE"/>
    <w:rsid w:val="000F2D21"/>
    <w:rsid w:val="000F344F"/>
    <w:rsid w:val="000F3ED3"/>
    <w:rsid w:val="000F3F13"/>
    <w:rsid w:val="000F42B1"/>
    <w:rsid w:val="000F42CE"/>
    <w:rsid w:val="000F44F4"/>
    <w:rsid w:val="000F47AB"/>
    <w:rsid w:val="000F47CA"/>
    <w:rsid w:val="000F49C2"/>
    <w:rsid w:val="000F4B58"/>
    <w:rsid w:val="000F4B67"/>
    <w:rsid w:val="000F544B"/>
    <w:rsid w:val="000F549A"/>
    <w:rsid w:val="000F55CF"/>
    <w:rsid w:val="000F55F0"/>
    <w:rsid w:val="000F68B3"/>
    <w:rsid w:val="000F695D"/>
    <w:rsid w:val="000F7012"/>
    <w:rsid w:val="000F70A3"/>
    <w:rsid w:val="000F71D5"/>
    <w:rsid w:val="000F744D"/>
    <w:rsid w:val="000F7755"/>
    <w:rsid w:val="000F78F4"/>
    <w:rsid w:val="000F7B6E"/>
    <w:rsid w:val="00100200"/>
    <w:rsid w:val="00100227"/>
    <w:rsid w:val="0010152F"/>
    <w:rsid w:val="001018C9"/>
    <w:rsid w:val="00101A5B"/>
    <w:rsid w:val="00101C8A"/>
    <w:rsid w:val="00101E25"/>
    <w:rsid w:val="00101F3C"/>
    <w:rsid w:val="00102895"/>
    <w:rsid w:val="00103193"/>
    <w:rsid w:val="0010459E"/>
    <w:rsid w:val="00104706"/>
    <w:rsid w:val="0010470C"/>
    <w:rsid w:val="00104940"/>
    <w:rsid w:val="00104ADB"/>
    <w:rsid w:val="001050D8"/>
    <w:rsid w:val="001057C2"/>
    <w:rsid w:val="001057D4"/>
    <w:rsid w:val="00105B85"/>
    <w:rsid w:val="00105DE6"/>
    <w:rsid w:val="001060BD"/>
    <w:rsid w:val="001060C2"/>
    <w:rsid w:val="001063B3"/>
    <w:rsid w:val="00106625"/>
    <w:rsid w:val="00106E35"/>
    <w:rsid w:val="00106F51"/>
    <w:rsid w:val="00106F60"/>
    <w:rsid w:val="001071FB"/>
    <w:rsid w:val="00107475"/>
    <w:rsid w:val="001079E3"/>
    <w:rsid w:val="00107F6F"/>
    <w:rsid w:val="0011041F"/>
    <w:rsid w:val="00110C76"/>
    <w:rsid w:val="00110E49"/>
    <w:rsid w:val="0011147E"/>
    <w:rsid w:val="00111678"/>
    <w:rsid w:val="0011192B"/>
    <w:rsid w:val="00111934"/>
    <w:rsid w:val="00111B9E"/>
    <w:rsid w:val="00112ED7"/>
    <w:rsid w:val="0011322F"/>
    <w:rsid w:val="00113615"/>
    <w:rsid w:val="001137DA"/>
    <w:rsid w:val="00113888"/>
    <w:rsid w:val="00113E7D"/>
    <w:rsid w:val="00113F8A"/>
    <w:rsid w:val="00114651"/>
    <w:rsid w:val="001148E0"/>
    <w:rsid w:val="001149B0"/>
    <w:rsid w:val="0011536B"/>
    <w:rsid w:val="0011539E"/>
    <w:rsid w:val="0011629F"/>
    <w:rsid w:val="00116A96"/>
    <w:rsid w:val="00116B01"/>
    <w:rsid w:val="00116B89"/>
    <w:rsid w:val="00116FAA"/>
    <w:rsid w:val="001170E4"/>
    <w:rsid w:val="00117AC9"/>
    <w:rsid w:val="00117ACF"/>
    <w:rsid w:val="00117D60"/>
    <w:rsid w:val="0012055D"/>
    <w:rsid w:val="00120FE1"/>
    <w:rsid w:val="00121102"/>
    <w:rsid w:val="00121218"/>
    <w:rsid w:val="001218E8"/>
    <w:rsid w:val="00121EBB"/>
    <w:rsid w:val="00122175"/>
    <w:rsid w:val="00122503"/>
    <w:rsid w:val="001227D2"/>
    <w:rsid w:val="00122866"/>
    <w:rsid w:val="00122C19"/>
    <w:rsid w:val="00122CA3"/>
    <w:rsid w:val="00122DA3"/>
    <w:rsid w:val="001231F5"/>
    <w:rsid w:val="00123518"/>
    <w:rsid w:val="0012385E"/>
    <w:rsid w:val="00124182"/>
    <w:rsid w:val="001245E9"/>
    <w:rsid w:val="001249EC"/>
    <w:rsid w:val="00124C08"/>
    <w:rsid w:val="00124EDF"/>
    <w:rsid w:val="0012526A"/>
    <w:rsid w:val="001257C3"/>
    <w:rsid w:val="00125F78"/>
    <w:rsid w:val="001261AB"/>
    <w:rsid w:val="00126396"/>
    <w:rsid w:val="00126DEF"/>
    <w:rsid w:val="00126F5B"/>
    <w:rsid w:val="00127549"/>
    <w:rsid w:val="00127C57"/>
    <w:rsid w:val="00130464"/>
    <w:rsid w:val="00130A83"/>
    <w:rsid w:val="00130DF1"/>
    <w:rsid w:val="001311B9"/>
    <w:rsid w:val="001312B3"/>
    <w:rsid w:val="00131578"/>
    <w:rsid w:val="00131897"/>
    <w:rsid w:val="00131906"/>
    <w:rsid w:val="001325A0"/>
    <w:rsid w:val="001327B2"/>
    <w:rsid w:val="001328A6"/>
    <w:rsid w:val="00132976"/>
    <w:rsid w:val="00132BCC"/>
    <w:rsid w:val="00132CCB"/>
    <w:rsid w:val="001331D9"/>
    <w:rsid w:val="0013334F"/>
    <w:rsid w:val="001336C8"/>
    <w:rsid w:val="00133800"/>
    <w:rsid w:val="001339BE"/>
    <w:rsid w:val="00133D4E"/>
    <w:rsid w:val="00134296"/>
    <w:rsid w:val="00134A3E"/>
    <w:rsid w:val="00135745"/>
    <w:rsid w:val="00135D24"/>
    <w:rsid w:val="001360A6"/>
    <w:rsid w:val="001364CA"/>
    <w:rsid w:val="00136C86"/>
    <w:rsid w:val="0013722F"/>
    <w:rsid w:val="00137357"/>
    <w:rsid w:val="00137971"/>
    <w:rsid w:val="00137AD7"/>
    <w:rsid w:val="0014051C"/>
    <w:rsid w:val="00140F6F"/>
    <w:rsid w:val="00141060"/>
    <w:rsid w:val="00141CE7"/>
    <w:rsid w:val="00141E23"/>
    <w:rsid w:val="00141EFC"/>
    <w:rsid w:val="00141F80"/>
    <w:rsid w:val="001420DE"/>
    <w:rsid w:val="0014294D"/>
    <w:rsid w:val="00142E72"/>
    <w:rsid w:val="00144F7E"/>
    <w:rsid w:val="00145F90"/>
    <w:rsid w:val="0014691A"/>
    <w:rsid w:val="00147D72"/>
    <w:rsid w:val="00147DF8"/>
    <w:rsid w:val="00147FC7"/>
    <w:rsid w:val="00150939"/>
    <w:rsid w:val="00150B24"/>
    <w:rsid w:val="00150E35"/>
    <w:rsid w:val="00150E4D"/>
    <w:rsid w:val="001517F2"/>
    <w:rsid w:val="00151838"/>
    <w:rsid w:val="001521CB"/>
    <w:rsid w:val="0015255D"/>
    <w:rsid w:val="0015281F"/>
    <w:rsid w:val="00152972"/>
    <w:rsid w:val="00152C2D"/>
    <w:rsid w:val="001531ED"/>
    <w:rsid w:val="0015332F"/>
    <w:rsid w:val="0015397A"/>
    <w:rsid w:val="00153ADD"/>
    <w:rsid w:val="00153CC7"/>
    <w:rsid w:val="00154057"/>
    <w:rsid w:val="00154BBB"/>
    <w:rsid w:val="00154C52"/>
    <w:rsid w:val="00155006"/>
    <w:rsid w:val="001552AC"/>
    <w:rsid w:val="00155886"/>
    <w:rsid w:val="00155FC4"/>
    <w:rsid w:val="00156318"/>
    <w:rsid w:val="001567AC"/>
    <w:rsid w:val="00156A9A"/>
    <w:rsid w:val="00156B5D"/>
    <w:rsid w:val="00156BF3"/>
    <w:rsid w:val="00156CCE"/>
    <w:rsid w:val="00156F31"/>
    <w:rsid w:val="00157150"/>
    <w:rsid w:val="0015757A"/>
    <w:rsid w:val="0015770A"/>
    <w:rsid w:val="00157A31"/>
    <w:rsid w:val="00160718"/>
    <w:rsid w:val="00160A79"/>
    <w:rsid w:val="00160F26"/>
    <w:rsid w:val="0016142E"/>
    <w:rsid w:val="0016149F"/>
    <w:rsid w:val="001616FA"/>
    <w:rsid w:val="001618E6"/>
    <w:rsid w:val="00162079"/>
    <w:rsid w:val="001622A4"/>
    <w:rsid w:val="00162BC5"/>
    <w:rsid w:val="001630B8"/>
    <w:rsid w:val="0016314A"/>
    <w:rsid w:val="00163A81"/>
    <w:rsid w:val="00164127"/>
    <w:rsid w:val="001644CD"/>
    <w:rsid w:val="00164537"/>
    <w:rsid w:val="0016457E"/>
    <w:rsid w:val="001649B9"/>
    <w:rsid w:val="00165B91"/>
    <w:rsid w:val="00165BF6"/>
    <w:rsid w:val="00165F03"/>
    <w:rsid w:val="00165F1F"/>
    <w:rsid w:val="00165FCD"/>
    <w:rsid w:val="00165FFE"/>
    <w:rsid w:val="0016622B"/>
    <w:rsid w:val="001665D6"/>
    <w:rsid w:val="001669A8"/>
    <w:rsid w:val="00166EE2"/>
    <w:rsid w:val="00167204"/>
    <w:rsid w:val="0016721F"/>
    <w:rsid w:val="001677D9"/>
    <w:rsid w:val="00167A66"/>
    <w:rsid w:val="00167EFF"/>
    <w:rsid w:val="0017069F"/>
    <w:rsid w:val="00170723"/>
    <w:rsid w:val="00170FD1"/>
    <w:rsid w:val="0017153E"/>
    <w:rsid w:val="0017166E"/>
    <w:rsid w:val="00171C4F"/>
    <w:rsid w:val="00171E80"/>
    <w:rsid w:val="001723B9"/>
    <w:rsid w:val="00172510"/>
    <w:rsid w:val="001726E5"/>
    <w:rsid w:val="0017278C"/>
    <w:rsid w:val="00174200"/>
    <w:rsid w:val="0017435F"/>
    <w:rsid w:val="001746F5"/>
    <w:rsid w:val="00174800"/>
    <w:rsid w:val="0017480D"/>
    <w:rsid w:val="00174EDF"/>
    <w:rsid w:val="00175084"/>
    <w:rsid w:val="001752C2"/>
    <w:rsid w:val="00175372"/>
    <w:rsid w:val="0017579D"/>
    <w:rsid w:val="00175D72"/>
    <w:rsid w:val="001760A7"/>
    <w:rsid w:val="001764CF"/>
    <w:rsid w:val="001768EE"/>
    <w:rsid w:val="00176A72"/>
    <w:rsid w:val="00176EC8"/>
    <w:rsid w:val="001774AE"/>
    <w:rsid w:val="00177F30"/>
    <w:rsid w:val="001802CD"/>
    <w:rsid w:val="0018032B"/>
    <w:rsid w:val="00180644"/>
    <w:rsid w:val="00180650"/>
    <w:rsid w:val="00180653"/>
    <w:rsid w:val="001807EC"/>
    <w:rsid w:val="001809E2"/>
    <w:rsid w:val="00180E3C"/>
    <w:rsid w:val="00180F56"/>
    <w:rsid w:val="001811C8"/>
    <w:rsid w:val="001819C7"/>
    <w:rsid w:val="00183998"/>
    <w:rsid w:val="00183FDC"/>
    <w:rsid w:val="00184285"/>
    <w:rsid w:val="0018482E"/>
    <w:rsid w:val="00184C47"/>
    <w:rsid w:val="00184E4D"/>
    <w:rsid w:val="00185612"/>
    <w:rsid w:val="001856A4"/>
    <w:rsid w:val="00185DAE"/>
    <w:rsid w:val="00185DF5"/>
    <w:rsid w:val="00185E0C"/>
    <w:rsid w:val="00185E76"/>
    <w:rsid w:val="001860A1"/>
    <w:rsid w:val="00186166"/>
    <w:rsid w:val="001861EC"/>
    <w:rsid w:val="001862B7"/>
    <w:rsid w:val="001867DD"/>
    <w:rsid w:val="00187385"/>
    <w:rsid w:val="00187467"/>
    <w:rsid w:val="001875D4"/>
    <w:rsid w:val="00187C2C"/>
    <w:rsid w:val="00187ED1"/>
    <w:rsid w:val="00190695"/>
    <w:rsid w:val="001909CC"/>
    <w:rsid w:val="00190BD7"/>
    <w:rsid w:val="00190CEF"/>
    <w:rsid w:val="00191E49"/>
    <w:rsid w:val="0019205D"/>
    <w:rsid w:val="001926BF"/>
    <w:rsid w:val="0019291F"/>
    <w:rsid w:val="00192C53"/>
    <w:rsid w:val="00192F3B"/>
    <w:rsid w:val="00193103"/>
    <w:rsid w:val="001931BC"/>
    <w:rsid w:val="001933A4"/>
    <w:rsid w:val="001933C6"/>
    <w:rsid w:val="001941DB"/>
    <w:rsid w:val="0019429B"/>
    <w:rsid w:val="001943CE"/>
    <w:rsid w:val="001948BA"/>
    <w:rsid w:val="00195895"/>
    <w:rsid w:val="001968DF"/>
    <w:rsid w:val="00196C80"/>
    <w:rsid w:val="001972FC"/>
    <w:rsid w:val="001A00FD"/>
    <w:rsid w:val="001A04EA"/>
    <w:rsid w:val="001A0582"/>
    <w:rsid w:val="001A0A87"/>
    <w:rsid w:val="001A0F78"/>
    <w:rsid w:val="001A1742"/>
    <w:rsid w:val="001A17DB"/>
    <w:rsid w:val="001A18A8"/>
    <w:rsid w:val="001A1A94"/>
    <w:rsid w:val="001A20A3"/>
    <w:rsid w:val="001A25C3"/>
    <w:rsid w:val="001A2E29"/>
    <w:rsid w:val="001A2E5D"/>
    <w:rsid w:val="001A2F33"/>
    <w:rsid w:val="001A3768"/>
    <w:rsid w:val="001A3DE7"/>
    <w:rsid w:val="001A40EF"/>
    <w:rsid w:val="001A4358"/>
    <w:rsid w:val="001A436F"/>
    <w:rsid w:val="001A48F6"/>
    <w:rsid w:val="001A5066"/>
    <w:rsid w:val="001A5099"/>
    <w:rsid w:val="001A52F8"/>
    <w:rsid w:val="001A5691"/>
    <w:rsid w:val="001A6065"/>
    <w:rsid w:val="001A6433"/>
    <w:rsid w:val="001A7082"/>
    <w:rsid w:val="001A72DB"/>
    <w:rsid w:val="001A7A64"/>
    <w:rsid w:val="001B0806"/>
    <w:rsid w:val="001B0A11"/>
    <w:rsid w:val="001B0B65"/>
    <w:rsid w:val="001B0FE0"/>
    <w:rsid w:val="001B11DF"/>
    <w:rsid w:val="001B1304"/>
    <w:rsid w:val="001B18E8"/>
    <w:rsid w:val="001B1A85"/>
    <w:rsid w:val="001B23CB"/>
    <w:rsid w:val="001B24A1"/>
    <w:rsid w:val="001B27F1"/>
    <w:rsid w:val="001B2C95"/>
    <w:rsid w:val="001B2E12"/>
    <w:rsid w:val="001B2F9D"/>
    <w:rsid w:val="001B3061"/>
    <w:rsid w:val="001B3A29"/>
    <w:rsid w:val="001B3A62"/>
    <w:rsid w:val="001B414E"/>
    <w:rsid w:val="001B4861"/>
    <w:rsid w:val="001B498D"/>
    <w:rsid w:val="001B4C28"/>
    <w:rsid w:val="001B4C81"/>
    <w:rsid w:val="001B4E2F"/>
    <w:rsid w:val="001B5066"/>
    <w:rsid w:val="001B5337"/>
    <w:rsid w:val="001B5695"/>
    <w:rsid w:val="001B6411"/>
    <w:rsid w:val="001B660E"/>
    <w:rsid w:val="001B684E"/>
    <w:rsid w:val="001B6BB9"/>
    <w:rsid w:val="001B7A9C"/>
    <w:rsid w:val="001C00ED"/>
    <w:rsid w:val="001C0447"/>
    <w:rsid w:val="001C05FB"/>
    <w:rsid w:val="001C06FF"/>
    <w:rsid w:val="001C0892"/>
    <w:rsid w:val="001C0E73"/>
    <w:rsid w:val="001C1B00"/>
    <w:rsid w:val="001C1DBE"/>
    <w:rsid w:val="001C1EEC"/>
    <w:rsid w:val="001C2464"/>
    <w:rsid w:val="001C25B5"/>
    <w:rsid w:val="001C2600"/>
    <w:rsid w:val="001C2711"/>
    <w:rsid w:val="001C2D0C"/>
    <w:rsid w:val="001C3C24"/>
    <w:rsid w:val="001C3D16"/>
    <w:rsid w:val="001C4443"/>
    <w:rsid w:val="001C44AA"/>
    <w:rsid w:val="001C4797"/>
    <w:rsid w:val="001C4DE1"/>
    <w:rsid w:val="001C4DE9"/>
    <w:rsid w:val="001C4F24"/>
    <w:rsid w:val="001C5171"/>
    <w:rsid w:val="001C52C1"/>
    <w:rsid w:val="001C54CF"/>
    <w:rsid w:val="001C57FC"/>
    <w:rsid w:val="001C63FB"/>
    <w:rsid w:val="001C6628"/>
    <w:rsid w:val="001C7463"/>
    <w:rsid w:val="001C7775"/>
    <w:rsid w:val="001C7CFF"/>
    <w:rsid w:val="001C7D87"/>
    <w:rsid w:val="001D066C"/>
    <w:rsid w:val="001D0AA6"/>
    <w:rsid w:val="001D0FA6"/>
    <w:rsid w:val="001D10CB"/>
    <w:rsid w:val="001D17D0"/>
    <w:rsid w:val="001D18F1"/>
    <w:rsid w:val="001D19ED"/>
    <w:rsid w:val="001D1BB9"/>
    <w:rsid w:val="001D1C80"/>
    <w:rsid w:val="001D1E54"/>
    <w:rsid w:val="001D2843"/>
    <w:rsid w:val="001D2EBD"/>
    <w:rsid w:val="001D2F4E"/>
    <w:rsid w:val="001D3829"/>
    <w:rsid w:val="001D38D1"/>
    <w:rsid w:val="001D3EE8"/>
    <w:rsid w:val="001D4910"/>
    <w:rsid w:val="001D5002"/>
    <w:rsid w:val="001D5293"/>
    <w:rsid w:val="001D5437"/>
    <w:rsid w:val="001D5480"/>
    <w:rsid w:val="001D575E"/>
    <w:rsid w:val="001D5CF7"/>
    <w:rsid w:val="001D5ED9"/>
    <w:rsid w:val="001D618E"/>
    <w:rsid w:val="001D61A2"/>
    <w:rsid w:val="001D63CD"/>
    <w:rsid w:val="001D6639"/>
    <w:rsid w:val="001D6A60"/>
    <w:rsid w:val="001D705F"/>
    <w:rsid w:val="001D780D"/>
    <w:rsid w:val="001D7886"/>
    <w:rsid w:val="001E0072"/>
    <w:rsid w:val="001E0757"/>
    <w:rsid w:val="001E11A7"/>
    <w:rsid w:val="001E21C7"/>
    <w:rsid w:val="001E25E7"/>
    <w:rsid w:val="001E3227"/>
    <w:rsid w:val="001E3322"/>
    <w:rsid w:val="001E33EA"/>
    <w:rsid w:val="001E37C0"/>
    <w:rsid w:val="001E3B39"/>
    <w:rsid w:val="001E3C10"/>
    <w:rsid w:val="001E3CED"/>
    <w:rsid w:val="001E4082"/>
    <w:rsid w:val="001E4191"/>
    <w:rsid w:val="001E4BCD"/>
    <w:rsid w:val="001E4D6B"/>
    <w:rsid w:val="001E4E81"/>
    <w:rsid w:val="001E5813"/>
    <w:rsid w:val="001E5A4F"/>
    <w:rsid w:val="001E5C00"/>
    <w:rsid w:val="001E5FD8"/>
    <w:rsid w:val="001E6044"/>
    <w:rsid w:val="001E668E"/>
    <w:rsid w:val="001E70AD"/>
    <w:rsid w:val="001E71AD"/>
    <w:rsid w:val="001E7FCB"/>
    <w:rsid w:val="001F0303"/>
    <w:rsid w:val="001F0A84"/>
    <w:rsid w:val="001F0AB4"/>
    <w:rsid w:val="001F0C35"/>
    <w:rsid w:val="001F0F1A"/>
    <w:rsid w:val="001F1290"/>
    <w:rsid w:val="001F138E"/>
    <w:rsid w:val="001F21DD"/>
    <w:rsid w:val="001F21DE"/>
    <w:rsid w:val="001F2A21"/>
    <w:rsid w:val="001F2F12"/>
    <w:rsid w:val="001F2F32"/>
    <w:rsid w:val="001F305D"/>
    <w:rsid w:val="001F3465"/>
    <w:rsid w:val="001F3CCF"/>
    <w:rsid w:val="001F3DE1"/>
    <w:rsid w:val="001F4514"/>
    <w:rsid w:val="001F463B"/>
    <w:rsid w:val="001F46AF"/>
    <w:rsid w:val="001F4774"/>
    <w:rsid w:val="001F4963"/>
    <w:rsid w:val="001F54EA"/>
    <w:rsid w:val="001F57AA"/>
    <w:rsid w:val="001F5BDC"/>
    <w:rsid w:val="001F5EEF"/>
    <w:rsid w:val="001F6198"/>
    <w:rsid w:val="001F627C"/>
    <w:rsid w:val="001F639B"/>
    <w:rsid w:val="001F6AE6"/>
    <w:rsid w:val="001F6C7F"/>
    <w:rsid w:val="001F6CC7"/>
    <w:rsid w:val="001F726B"/>
    <w:rsid w:val="001F7B56"/>
    <w:rsid w:val="001F7EB5"/>
    <w:rsid w:val="00200DFB"/>
    <w:rsid w:val="00200F79"/>
    <w:rsid w:val="00201143"/>
    <w:rsid w:val="00201B3F"/>
    <w:rsid w:val="0020218D"/>
    <w:rsid w:val="0020240E"/>
    <w:rsid w:val="0020267C"/>
    <w:rsid w:val="002027A9"/>
    <w:rsid w:val="002028AD"/>
    <w:rsid w:val="002031E0"/>
    <w:rsid w:val="00203BFF"/>
    <w:rsid w:val="00203E7F"/>
    <w:rsid w:val="00203F72"/>
    <w:rsid w:val="00204210"/>
    <w:rsid w:val="002046A0"/>
    <w:rsid w:val="0020475A"/>
    <w:rsid w:val="00205176"/>
    <w:rsid w:val="002055B2"/>
    <w:rsid w:val="00205CB9"/>
    <w:rsid w:val="00206704"/>
    <w:rsid w:val="00206E85"/>
    <w:rsid w:val="0020704A"/>
    <w:rsid w:val="00207613"/>
    <w:rsid w:val="002077D0"/>
    <w:rsid w:val="00207BA5"/>
    <w:rsid w:val="00207F41"/>
    <w:rsid w:val="00210CC2"/>
    <w:rsid w:val="0021102D"/>
    <w:rsid w:val="00211557"/>
    <w:rsid w:val="00211BB6"/>
    <w:rsid w:val="00212755"/>
    <w:rsid w:val="00212CA2"/>
    <w:rsid w:val="00212FAA"/>
    <w:rsid w:val="002130D9"/>
    <w:rsid w:val="00213441"/>
    <w:rsid w:val="00213E3E"/>
    <w:rsid w:val="00214180"/>
    <w:rsid w:val="0021520B"/>
    <w:rsid w:val="00215892"/>
    <w:rsid w:val="002161D5"/>
    <w:rsid w:val="0021621C"/>
    <w:rsid w:val="002168D8"/>
    <w:rsid w:val="00216903"/>
    <w:rsid w:val="0021695E"/>
    <w:rsid w:val="00216A9D"/>
    <w:rsid w:val="00216FAF"/>
    <w:rsid w:val="00217498"/>
    <w:rsid w:val="00217C67"/>
    <w:rsid w:val="00217FE4"/>
    <w:rsid w:val="0022000F"/>
    <w:rsid w:val="00220038"/>
    <w:rsid w:val="002208A8"/>
    <w:rsid w:val="00220BF3"/>
    <w:rsid w:val="00220D0A"/>
    <w:rsid w:val="00220DF1"/>
    <w:rsid w:val="00221124"/>
    <w:rsid w:val="0022144C"/>
    <w:rsid w:val="00221619"/>
    <w:rsid w:val="00221629"/>
    <w:rsid w:val="002219DC"/>
    <w:rsid w:val="00222243"/>
    <w:rsid w:val="0022295D"/>
    <w:rsid w:val="00222F58"/>
    <w:rsid w:val="0022322F"/>
    <w:rsid w:val="00223385"/>
    <w:rsid w:val="00225197"/>
    <w:rsid w:val="00225267"/>
    <w:rsid w:val="0022690F"/>
    <w:rsid w:val="00226BD0"/>
    <w:rsid w:val="00226E62"/>
    <w:rsid w:val="0022721D"/>
    <w:rsid w:val="002276C7"/>
    <w:rsid w:val="0022792A"/>
    <w:rsid w:val="00227BEC"/>
    <w:rsid w:val="00227DBA"/>
    <w:rsid w:val="00227EF1"/>
    <w:rsid w:val="00227F53"/>
    <w:rsid w:val="00230479"/>
    <w:rsid w:val="00230483"/>
    <w:rsid w:val="002304F4"/>
    <w:rsid w:val="0023074C"/>
    <w:rsid w:val="00230E32"/>
    <w:rsid w:val="00231213"/>
    <w:rsid w:val="00231733"/>
    <w:rsid w:val="00231DD5"/>
    <w:rsid w:val="002321A3"/>
    <w:rsid w:val="002329EA"/>
    <w:rsid w:val="00232AEF"/>
    <w:rsid w:val="002331D9"/>
    <w:rsid w:val="002337A1"/>
    <w:rsid w:val="002338DF"/>
    <w:rsid w:val="00234041"/>
    <w:rsid w:val="002340DF"/>
    <w:rsid w:val="002345D3"/>
    <w:rsid w:val="002348DA"/>
    <w:rsid w:val="00234BAE"/>
    <w:rsid w:val="00234FD8"/>
    <w:rsid w:val="00235064"/>
    <w:rsid w:val="0023520D"/>
    <w:rsid w:val="00235DE3"/>
    <w:rsid w:val="00235E3D"/>
    <w:rsid w:val="002361AF"/>
    <w:rsid w:val="002361D1"/>
    <w:rsid w:val="0023626B"/>
    <w:rsid w:val="002364EE"/>
    <w:rsid w:val="002365D9"/>
    <w:rsid w:val="00236971"/>
    <w:rsid w:val="002373FE"/>
    <w:rsid w:val="00237447"/>
    <w:rsid w:val="0023790F"/>
    <w:rsid w:val="00237A0D"/>
    <w:rsid w:val="00237C42"/>
    <w:rsid w:val="00237F43"/>
    <w:rsid w:val="0024060B"/>
    <w:rsid w:val="00240778"/>
    <w:rsid w:val="00240A57"/>
    <w:rsid w:val="00240E48"/>
    <w:rsid w:val="00240FB1"/>
    <w:rsid w:val="002410D4"/>
    <w:rsid w:val="002414E4"/>
    <w:rsid w:val="00241B50"/>
    <w:rsid w:val="00241BEF"/>
    <w:rsid w:val="002424A0"/>
    <w:rsid w:val="00242697"/>
    <w:rsid w:val="00242A5B"/>
    <w:rsid w:val="0024310C"/>
    <w:rsid w:val="00243169"/>
    <w:rsid w:val="00243BBB"/>
    <w:rsid w:val="002440BA"/>
    <w:rsid w:val="002441D0"/>
    <w:rsid w:val="00244378"/>
    <w:rsid w:val="00244BD4"/>
    <w:rsid w:val="00244FE3"/>
    <w:rsid w:val="00245880"/>
    <w:rsid w:val="00245B3D"/>
    <w:rsid w:val="00245CFD"/>
    <w:rsid w:val="00245D19"/>
    <w:rsid w:val="00245FB2"/>
    <w:rsid w:val="00246105"/>
    <w:rsid w:val="00246703"/>
    <w:rsid w:val="00246843"/>
    <w:rsid w:val="00246942"/>
    <w:rsid w:val="00246A82"/>
    <w:rsid w:val="00247581"/>
    <w:rsid w:val="00247698"/>
    <w:rsid w:val="002477B7"/>
    <w:rsid w:val="00250875"/>
    <w:rsid w:val="00250A58"/>
    <w:rsid w:val="00250F55"/>
    <w:rsid w:val="002516A5"/>
    <w:rsid w:val="00251B61"/>
    <w:rsid w:val="002522D4"/>
    <w:rsid w:val="002526A2"/>
    <w:rsid w:val="00252B9A"/>
    <w:rsid w:val="002534A6"/>
    <w:rsid w:val="0025375B"/>
    <w:rsid w:val="0025399E"/>
    <w:rsid w:val="00253E85"/>
    <w:rsid w:val="00254141"/>
    <w:rsid w:val="002549BC"/>
    <w:rsid w:val="00254D9E"/>
    <w:rsid w:val="0025520E"/>
    <w:rsid w:val="00255633"/>
    <w:rsid w:val="002567F4"/>
    <w:rsid w:val="0025697C"/>
    <w:rsid w:val="00256BD5"/>
    <w:rsid w:val="00256C46"/>
    <w:rsid w:val="00256E74"/>
    <w:rsid w:val="00256EDD"/>
    <w:rsid w:val="002575BB"/>
    <w:rsid w:val="0025796B"/>
    <w:rsid w:val="00257C85"/>
    <w:rsid w:val="00257CC0"/>
    <w:rsid w:val="00257D58"/>
    <w:rsid w:val="00257EC2"/>
    <w:rsid w:val="00260068"/>
    <w:rsid w:val="0026029A"/>
    <w:rsid w:val="00260578"/>
    <w:rsid w:val="0026069D"/>
    <w:rsid w:val="0026070C"/>
    <w:rsid w:val="00260CA2"/>
    <w:rsid w:val="002611EC"/>
    <w:rsid w:val="00261204"/>
    <w:rsid w:val="002612C6"/>
    <w:rsid w:val="002612D3"/>
    <w:rsid w:val="002617CD"/>
    <w:rsid w:val="00261BF8"/>
    <w:rsid w:val="00262206"/>
    <w:rsid w:val="00262470"/>
    <w:rsid w:val="002628BD"/>
    <w:rsid w:val="00262B57"/>
    <w:rsid w:val="00263052"/>
    <w:rsid w:val="002632B6"/>
    <w:rsid w:val="0026334D"/>
    <w:rsid w:val="0026384A"/>
    <w:rsid w:val="00263D17"/>
    <w:rsid w:val="002649EA"/>
    <w:rsid w:val="0026515F"/>
    <w:rsid w:val="002659E7"/>
    <w:rsid w:val="00265D5B"/>
    <w:rsid w:val="00265EBC"/>
    <w:rsid w:val="0026634D"/>
    <w:rsid w:val="0026678E"/>
    <w:rsid w:val="0026689B"/>
    <w:rsid w:val="0026693E"/>
    <w:rsid w:val="00266A15"/>
    <w:rsid w:val="0026744C"/>
    <w:rsid w:val="00267454"/>
    <w:rsid w:val="002675E0"/>
    <w:rsid w:val="002675E2"/>
    <w:rsid w:val="00267957"/>
    <w:rsid w:val="00267DE1"/>
    <w:rsid w:val="0027025D"/>
    <w:rsid w:val="002702F6"/>
    <w:rsid w:val="00270458"/>
    <w:rsid w:val="002704AC"/>
    <w:rsid w:val="002704D0"/>
    <w:rsid w:val="00270628"/>
    <w:rsid w:val="0027077F"/>
    <w:rsid w:val="00270A8B"/>
    <w:rsid w:val="00270A93"/>
    <w:rsid w:val="00270DCF"/>
    <w:rsid w:val="00270DE4"/>
    <w:rsid w:val="0027104D"/>
    <w:rsid w:val="00271566"/>
    <w:rsid w:val="00271653"/>
    <w:rsid w:val="00271C36"/>
    <w:rsid w:val="00271DE6"/>
    <w:rsid w:val="00272241"/>
    <w:rsid w:val="00272655"/>
    <w:rsid w:val="00272662"/>
    <w:rsid w:val="00272BD0"/>
    <w:rsid w:val="00272BE6"/>
    <w:rsid w:val="00272DCC"/>
    <w:rsid w:val="00273197"/>
    <w:rsid w:val="0027319B"/>
    <w:rsid w:val="00273403"/>
    <w:rsid w:val="0027375B"/>
    <w:rsid w:val="002737CA"/>
    <w:rsid w:val="002737EB"/>
    <w:rsid w:val="00273863"/>
    <w:rsid w:val="00274CA5"/>
    <w:rsid w:val="00274E55"/>
    <w:rsid w:val="002752D0"/>
    <w:rsid w:val="00276694"/>
    <w:rsid w:val="002768B8"/>
    <w:rsid w:val="00276946"/>
    <w:rsid w:val="00276A9E"/>
    <w:rsid w:val="00276FE0"/>
    <w:rsid w:val="0027709E"/>
    <w:rsid w:val="0027726C"/>
    <w:rsid w:val="0027745D"/>
    <w:rsid w:val="002774D5"/>
    <w:rsid w:val="00277C80"/>
    <w:rsid w:val="00277FA5"/>
    <w:rsid w:val="00280443"/>
    <w:rsid w:val="0028079F"/>
    <w:rsid w:val="0028174B"/>
    <w:rsid w:val="00281A01"/>
    <w:rsid w:val="00281A35"/>
    <w:rsid w:val="00281A6A"/>
    <w:rsid w:val="00281B2F"/>
    <w:rsid w:val="00281D3E"/>
    <w:rsid w:val="00281FD5"/>
    <w:rsid w:val="00282D8A"/>
    <w:rsid w:val="00282E92"/>
    <w:rsid w:val="002848E2"/>
    <w:rsid w:val="002849CC"/>
    <w:rsid w:val="00284A2A"/>
    <w:rsid w:val="002853FF"/>
    <w:rsid w:val="00285BD8"/>
    <w:rsid w:val="002862C1"/>
    <w:rsid w:val="00286477"/>
    <w:rsid w:val="002873B2"/>
    <w:rsid w:val="00287408"/>
    <w:rsid w:val="0028791E"/>
    <w:rsid w:val="00287E7B"/>
    <w:rsid w:val="002900B9"/>
    <w:rsid w:val="00290B88"/>
    <w:rsid w:val="0029102C"/>
    <w:rsid w:val="00291711"/>
    <w:rsid w:val="00291CA9"/>
    <w:rsid w:val="00291F45"/>
    <w:rsid w:val="002922B7"/>
    <w:rsid w:val="002927D6"/>
    <w:rsid w:val="00292987"/>
    <w:rsid w:val="002932E0"/>
    <w:rsid w:val="00293346"/>
    <w:rsid w:val="00293404"/>
    <w:rsid w:val="00293492"/>
    <w:rsid w:val="002934DB"/>
    <w:rsid w:val="0029363A"/>
    <w:rsid w:val="00293726"/>
    <w:rsid w:val="00293895"/>
    <w:rsid w:val="00293B1A"/>
    <w:rsid w:val="002949C5"/>
    <w:rsid w:val="00294BAA"/>
    <w:rsid w:val="00294FD2"/>
    <w:rsid w:val="002951FE"/>
    <w:rsid w:val="00295470"/>
    <w:rsid w:val="002964C5"/>
    <w:rsid w:val="00296565"/>
    <w:rsid w:val="002966E7"/>
    <w:rsid w:val="002967EA"/>
    <w:rsid w:val="00296FE2"/>
    <w:rsid w:val="002971DD"/>
    <w:rsid w:val="002973F1"/>
    <w:rsid w:val="002979F2"/>
    <w:rsid w:val="00297D53"/>
    <w:rsid w:val="002A0263"/>
    <w:rsid w:val="002A180F"/>
    <w:rsid w:val="002A1A7C"/>
    <w:rsid w:val="002A1BE8"/>
    <w:rsid w:val="002A1DA1"/>
    <w:rsid w:val="002A242A"/>
    <w:rsid w:val="002A24AC"/>
    <w:rsid w:val="002A25B6"/>
    <w:rsid w:val="002A286B"/>
    <w:rsid w:val="002A3284"/>
    <w:rsid w:val="002A33B7"/>
    <w:rsid w:val="002A4345"/>
    <w:rsid w:val="002A4659"/>
    <w:rsid w:val="002A4ADA"/>
    <w:rsid w:val="002A58C9"/>
    <w:rsid w:val="002A5953"/>
    <w:rsid w:val="002A6354"/>
    <w:rsid w:val="002A667B"/>
    <w:rsid w:val="002A67AE"/>
    <w:rsid w:val="002A7B9C"/>
    <w:rsid w:val="002A7C68"/>
    <w:rsid w:val="002B0980"/>
    <w:rsid w:val="002B104E"/>
    <w:rsid w:val="002B11BA"/>
    <w:rsid w:val="002B11BF"/>
    <w:rsid w:val="002B12C2"/>
    <w:rsid w:val="002B1356"/>
    <w:rsid w:val="002B1709"/>
    <w:rsid w:val="002B1889"/>
    <w:rsid w:val="002B21B0"/>
    <w:rsid w:val="002B2475"/>
    <w:rsid w:val="002B2A57"/>
    <w:rsid w:val="002B2A94"/>
    <w:rsid w:val="002B3023"/>
    <w:rsid w:val="002B3281"/>
    <w:rsid w:val="002B3656"/>
    <w:rsid w:val="002B39E7"/>
    <w:rsid w:val="002B3DD7"/>
    <w:rsid w:val="002B3E88"/>
    <w:rsid w:val="002B3ECA"/>
    <w:rsid w:val="002B4044"/>
    <w:rsid w:val="002B42FD"/>
    <w:rsid w:val="002B4443"/>
    <w:rsid w:val="002B4694"/>
    <w:rsid w:val="002B4BAC"/>
    <w:rsid w:val="002B4D80"/>
    <w:rsid w:val="002B53C3"/>
    <w:rsid w:val="002B5CCF"/>
    <w:rsid w:val="002B5F60"/>
    <w:rsid w:val="002B5FF5"/>
    <w:rsid w:val="002B6004"/>
    <w:rsid w:val="002B61FD"/>
    <w:rsid w:val="002B6514"/>
    <w:rsid w:val="002B6B8E"/>
    <w:rsid w:val="002B7911"/>
    <w:rsid w:val="002B7C49"/>
    <w:rsid w:val="002C0308"/>
    <w:rsid w:val="002C0311"/>
    <w:rsid w:val="002C035A"/>
    <w:rsid w:val="002C08EE"/>
    <w:rsid w:val="002C0B8D"/>
    <w:rsid w:val="002C1730"/>
    <w:rsid w:val="002C1FB8"/>
    <w:rsid w:val="002C2096"/>
    <w:rsid w:val="002C22F3"/>
    <w:rsid w:val="002C24A6"/>
    <w:rsid w:val="002C2519"/>
    <w:rsid w:val="002C28AF"/>
    <w:rsid w:val="002C2960"/>
    <w:rsid w:val="002C2A27"/>
    <w:rsid w:val="002C2BF0"/>
    <w:rsid w:val="002C31AF"/>
    <w:rsid w:val="002C4128"/>
    <w:rsid w:val="002C45BA"/>
    <w:rsid w:val="002C4B1F"/>
    <w:rsid w:val="002C4E31"/>
    <w:rsid w:val="002C5315"/>
    <w:rsid w:val="002C57AB"/>
    <w:rsid w:val="002C5CA7"/>
    <w:rsid w:val="002C6048"/>
    <w:rsid w:val="002C6555"/>
    <w:rsid w:val="002C6695"/>
    <w:rsid w:val="002C6703"/>
    <w:rsid w:val="002C672A"/>
    <w:rsid w:val="002C6BFF"/>
    <w:rsid w:val="002C6D60"/>
    <w:rsid w:val="002C6F18"/>
    <w:rsid w:val="002C7295"/>
    <w:rsid w:val="002C73BC"/>
    <w:rsid w:val="002C7744"/>
    <w:rsid w:val="002C7947"/>
    <w:rsid w:val="002C7C9D"/>
    <w:rsid w:val="002D02CB"/>
    <w:rsid w:val="002D0447"/>
    <w:rsid w:val="002D0507"/>
    <w:rsid w:val="002D0812"/>
    <w:rsid w:val="002D0C26"/>
    <w:rsid w:val="002D1891"/>
    <w:rsid w:val="002D29E2"/>
    <w:rsid w:val="002D29EE"/>
    <w:rsid w:val="002D3720"/>
    <w:rsid w:val="002D3D7C"/>
    <w:rsid w:val="002D45C8"/>
    <w:rsid w:val="002D45D4"/>
    <w:rsid w:val="002D45FE"/>
    <w:rsid w:val="002D4E89"/>
    <w:rsid w:val="002D4EDB"/>
    <w:rsid w:val="002D4FBE"/>
    <w:rsid w:val="002D5734"/>
    <w:rsid w:val="002D5AF4"/>
    <w:rsid w:val="002D5C23"/>
    <w:rsid w:val="002D5CA5"/>
    <w:rsid w:val="002D5DAE"/>
    <w:rsid w:val="002D615E"/>
    <w:rsid w:val="002D62E9"/>
    <w:rsid w:val="002D74C8"/>
    <w:rsid w:val="002D792B"/>
    <w:rsid w:val="002E048F"/>
    <w:rsid w:val="002E1053"/>
    <w:rsid w:val="002E134F"/>
    <w:rsid w:val="002E1361"/>
    <w:rsid w:val="002E14A5"/>
    <w:rsid w:val="002E18D3"/>
    <w:rsid w:val="002E1AA3"/>
    <w:rsid w:val="002E1BFB"/>
    <w:rsid w:val="002E2A7F"/>
    <w:rsid w:val="002E2D02"/>
    <w:rsid w:val="002E3294"/>
    <w:rsid w:val="002E3622"/>
    <w:rsid w:val="002E41DF"/>
    <w:rsid w:val="002E4218"/>
    <w:rsid w:val="002E4744"/>
    <w:rsid w:val="002E4A4D"/>
    <w:rsid w:val="002E4EFA"/>
    <w:rsid w:val="002E4F9B"/>
    <w:rsid w:val="002E576B"/>
    <w:rsid w:val="002E58CF"/>
    <w:rsid w:val="002E5D2D"/>
    <w:rsid w:val="002E64EE"/>
    <w:rsid w:val="002E6529"/>
    <w:rsid w:val="002E661D"/>
    <w:rsid w:val="002E6B74"/>
    <w:rsid w:val="002E6C27"/>
    <w:rsid w:val="002E6DD5"/>
    <w:rsid w:val="002E72E1"/>
    <w:rsid w:val="002E7514"/>
    <w:rsid w:val="002E79FC"/>
    <w:rsid w:val="002F05F7"/>
    <w:rsid w:val="002F0976"/>
    <w:rsid w:val="002F0F10"/>
    <w:rsid w:val="002F11D6"/>
    <w:rsid w:val="002F1277"/>
    <w:rsid w:val="002F1530"/>
    <w:rsid w:val="002F1BA9"/>
    <w:rsid w:val="002F1BE9"/>
    <w:rsid w:val="002F22D2"/>
    <w:rsid w:val="002F2FF2"/>
    <w:rsid w:val="002F3191"/>
    <w:rsid w:val="002F326A"/>
    <w:rsid w:val="002F34E3"/>
    <w:rsid w:val="002F36DE"/>
    <w:rsid w:val="002F3996"/>
    <w:rsid w:val="002F3A4E"/>
    <w:rsid w:val="002F3B57"/>
    <w:rsid w:val="002F5121"/>
    <w:rsid w:val="002F55B2"/>
    <w:rsid w:val="002F564A"/>
    <w:rsid w:val="002F569D"/>
    <w:rsid w:val="002F5CFB"/>
    <w:rsid w:val="002F5D9E"/>
    <w:rsid w:val="002F60B5"/>
    <w:rsid w:val="002F66C1"/>
    <w:rsid w:val="002F68BB"/>
    <w:rsid w:val="002F7077"/>
    <w:rsid w:val="002F71CC"/>
    <w:rsid w:val="002F7795"/>
    <w:rsid w:val="002F7A5E"/>
    <w:rsid w:val="002F7BC1"/>
    <w:rsid w:val="002F7BDE"/>
    <w:rsid w:val="00300BCE"/>
    <w:rsid w:val="00300D49"/>
    <w:rsid w:val="00300D89"/>
    <w:rsid w:val="00300DBB"/>
    <w:rsid w:val="00300FC0"/>
    <w:rsid w:val="0030142D"/>
    <w:rsid w:val="003018C1"/>
    <w:rsid w:val="00301999"/>
    <w:rsid w:val="00301A59"/>
    <w:rsid w:val="00301F36"/>
    <w:rsid w:val="00302170"/>
    <w:rsid w:val="0030256A"/>
    <w:rsid w:val="00302FF4"/>
    <w:rsid w:val="00303001"/>
    <w:rsid w:val="003031B9"/>
    <w:rsid w:val="00303754"/>
    <w:rsid w:val="00303AE1"/>
    <w:rsid w:val="00303CE2"/>
    <w:rsid w:val="00303D9D"/>
    <w:rsid w:val="00304026"/>
    <w:rsid w:val="0030550D"/>
    <w:rsid w:val="00305C91"/>
    <w:rsid w:val="00305E21"/>
    <w:rsid w:val="00305EB1"/>
    <w:rsid w:val="00306644"/>
    <w:rsid w:val="00306844"/>
    <w:rsid w:val="00310196"/>
    <w:rsid w:val="003103E9"/>
    <w:rsid w:val="00310591"/>
    <w:rsid w:val="00310719"/>
    <w:rsid w:val="00310723"/>
    <w:rsid w:val="00310D8D"/>
    <w:rsid w:val="00310DC0"/>
    <w:rsid w:val="00310F12"/>
    <w:rsid w:val="00311152"/>
    <w:rsid w:val="00311D99"/>
    <w:rsid w:val="00311F6D"/>
    <w:rsid w:val="00312065"/>
    <w:rsid w:val="00312C3C"/>
    <w:rsid w:val="00312F32"/>
    <w:rsid w:val="0031354E"/>
    <w:rsid w:val="00313828"/>
    <w:rsid w:val="0031383F"/>
    <w:rsid w:val="00314541"/>
    <w:rsid w:val="003151CC"/>
    <w:rsid w:val="003152D0"/>
    <w:rsid w:val="003152F3"/>
    <w:rsid w:val="00315802"/>
    <w:rsid w:val="00315834"/>
    <w:rsid w:val="00316C63"/>
    <w:rsid w:val="00317449"/>
    <w:rsid w:val="003175D1"/>
    <w:rsid w:val="00317668"/>
    <w:rsid w:val="00317970"/>
    <w:rsid w:val="00317B05"/>
    <w:rsid w:val="00317B41"/>
    <w:rsid w:val="00317D84"/>
    <w:rsid w:val="0032070B"/>
    <w:rsid w:val="00320919"/>
    <w:rsid w:val="00320D80"/>
    <w:rsid w:val="00320DAF"/>
    <w:rsid w:val="00320F61"/>
    <w:rsid w:val="00321457"/>
    <w:rsid w:val="0032186A"/>
    <w:rsid w:val="00321BFF"/>
    <w:rsid w:val="003220DE"/>
    <w:rsid w:val="00322C78"/>
    <w:rsid w:val="00323126"/>
    <w:rsid w:val="00323197"/>
    <w:rsid w:val="003235A0"/>
    <w:rsid w:val="003237CB"/>
    <w:rsid w:val="00323B2C"/>
    <w:rsid w:val="00323C06"/>
    <w:rsid w:val="00323E14"/>
    <w:rsid w:val="00323FA7"/>
    <w:rsid w:val="0032407F"/>
    <w:rsid w:val="003241B3"/>
    <w:rsid w:val="0032450E"/>
    <w:rsid w:val="003245CF"/>
    <w:rsid w:val="003247C9"/>
    <w:rsid w:val="00324881"/>
    <w:rsid w:val="00324E89"/>
    <w:rsid w:val="00325045"/>
    <w:rsid w:val="003269F0"/>
    <w:rsid w:val="003271DE"/>
    <w:rsid w:val="0032773B"/>
    <w:rsid w:val="00327C82"/>
    <w:rsid w:val="003304F8"/>
    <w:rsid w:val="00330843"/>
    <w:rsid w:val="00330B3B"/>
    <w:rsid w:val="00330D30"/>
    <w:rsid w:val="00331161"/>
    <w:rsid w:val="00331213"/>
    <w:rsid w:val="003314A5"/>
    <w:rsid w:val="003317F1"/>
    <w:rsid w:val="00332165"/>
    <w:rsid w:val="0033259E"/>
    <w:rsid w:val="003328B5"/>
    <w:rsid w:val="003330AB"/>
    <w:rsid w:val="00333189"/>
    <w:rsid w:val="003333D4"/>
    <w:rsid w:val="0033350C"/>
    <w:rsid w:val="00333677"/>
    <w:rsid w:val="00333A6C"/>
    <w:rsid w:val="00333D8A"/>
    <w:rsid w:val="003344C9"/>
    <w:rsid w:val="0033459C"/>
    <w:rsid w:val="003352A9"/>
    <w:rsid w:val="0033532F"/>
    <w:rsid w:val="0033537C"/>
    <w:rsid w:val="003353D5"/>
    <w:rsid w:val="00335900"/>
    <w:rsid w:val="00335A82"/>
    <w:rsid w:val="003368BC"/>
    <w:rsid w:val="003368E6"/>
    <w:rsid w:val="003369E7"/>
    <w:rsid w:val="00336BBE"/>
    <w:rsid w:val="0033749E"/>
    <w:rsid w:val="003375BA"/>
    <w:rsid w:val="003379FE"/>
    <w:rsid w:val="0034000B"/>
    <w:rsid w:val="003401B4"/>
    <w:rsid w:val="003403FF"/>
    <w:rsid w:val="003407D0"/>
    <w:rsid w:val="00340BD2"/>
    <w:rsid w:val="00341101"/>
    <w:rsid w:val="003413FC"/>
    <w:rsid w:val="00341C5E"/>
    <w:rsid w:val="0034275E"/>
    <w:rsid w:val="003427A4"/>
    <w:rsid w:val="003428A3"/>
    <w:rsid w:val="00342D36"/>
    <w:rsid w:val="003430E8"/>
    <w:rsid w:val="00343619"/>
    <w:rsid w:val="00343E96"/>
    <w:rsid w:val="00344423"/>
    <w:rsid w:val="003446DE"/>
    <w:rsid w:val="003448B2"/>
    <w:rsid w:val="00344B3F"/>
    <w:rsid w:val="0034546F"/>
    <w:rsid w:val="003457AF"/>
    <w:rsid w:val="003457FB"/>
    <w:rsid w:val="003461D8"/>
    <w:rsid w:val="003468FE"/>
    <w:rsid w:val="00346D8A"/>
    <w:rsid w:val="00346DFF"/>
    <w:rsid w:val="00347047"/>
    <w:rsid w:val="0034721D"/>
    <w:rsid w:val="00347480"/>
    <w:rsid w:val="00347D14"/>
    <w:rsid w:val="00350BA6"/>
    <w:rsid w:val="00350DB3"/>
    <w:rsid w:val="00351354"/>
    <w:rsid w:val="0035166A"/>
    <w:rsid w:val="003518E0"/>
    <w:rsid w:val="00352316"/>
    <w:rsid w:val="003526D7"/>
    <w:rsid w:val="003527A3"/>
    <w:rsid w:val="0035286C"/>
    <w:rsid w:val="00353059"/>
    <w:rsid w:val="00353368"/>
    <w:rsid w:val="00353841"/>
    <w:rsid w:val="0035406F"/>
    <w:rsid w:val="00354B9A"/>
    <w:rsid w:val="00354BD6"/>
    <w:rsid w:val="00354C6E"/>
    <w:rsid w:val="00354E39"/>
    <w:rsid w:val="00355226"/>
    <w:rsid w:val="003558A0"/>
    <w:rsid w:val="00355A4B"/>
    <w:rsid w:val="003564C9"/>
    <w:rsid w:val="00356916"/>
    <w:rsid w:val="00356E66"/>
    <w:rsid w:val="0035703D"/>
    <w:rsid w:val="00357AAF"/>
    <w:rsid w:val="00357C32"/>
    <w:rsid w:val="003603EC"/>
    <w:rsid w:val="003607C3"/>
    <w:rsid w:val="0036124E"/>
    <w:rsid w:val="0036184D"/>
    <w:rsid w:val="00361CA3"/>
    <w:rsid w:val="0036212A"/>
    <w:rsid w:val="00362A6B"/>
    <w:rsid w:val="00362FA1"/>
    <w:rsid w:val="0036340F"/>
    <w:rsid w:val="003638D0"/>
    <w:rsid w:val="00363DEF"/>
    <w:rsid w:val="00363FCC"/>
    <w:rsid w:val="0036410E"/>
    <w:rsid w:val="00364702"/>
    <w:rsid w:val="00364756"/>
    <w:rsid w:val="00364C6C"/>
    <w:rsid w:val="00364F51"/>
    <w:rsid w:val="00365F37"/>
    <w:rsid w:val="003665B7"/>
    <w:rsid w:val="003665F8"/>
    <w:rsid w:val="00366837"/>
    <w:rsid w:val="00366F0D"/>
    <w:rsid w:val="00366FA6"/>
    <w:rsid w:val="0036743F"/>
    <w:rsid w:val="00367E4C"/>
    <w:rsid w:val="00370089"/>
    <w:rsid w:val="003700D1"/>
    <w:rsid w:val="0037022E"/>
    <w:rsid w:val="0037078D"/>
    <w:rsid w:val="00370834"/>
    <w:rsid w:val="003708DE"/>
    <w:rsid w:val="003716B2"/>
    <w:rsid w:val="00371759"/>
    <w:rsid w:val="003718B6"/>
    <w:rsid w:val="00371EA4"/>
    <w:rsid w:val="0037204E"/>
    <w:rsid w:val="00372205"/>
    <w:rsid w:val="00372332"/>
    <w:rsid w:val="00372D10"/>
    <w:rsid w:val="0037304E"/>
    <w:rsid w:val="00373120"/>
    <w:rsid w:val="003737DB"/>
    <w:rsid w:val="00373F11"/>
    <w:rsid w:val="00374726"/>
    <w:rsid w:val="00374C14"/>
    <w:rsid w:val="003761F9"/>
    <w:rsid w:val="003762F8"/>
    <w:rsid w:val="003767CE"/>
    <w:rsid w:val="00376969"/>
    <w:rsid w:val="00376F6B"/>
    <w:rsid w:val="0037793D"/>
    <w:rsid w:val="00377A9E"/>
    <w:rsid w:val="00377AF9"/>
    <w:rsid w:val="0038010F"/>
    <w:rsid w:val="0038016D"/>
    <w:rsid w:val="00380657"/>
    <w:rsid w:val="00380842"/>
    <w:rsid w:val="00380931"/>
    <w:rsid w:val="00380AE7"/>
    <w:rsid w:val="003814FC"/>
    <w:rsid w:val="00381904"/>
    <w:rsid w:val="00381DF6"/>
    <w:rsid w:val="003821E0"/>
    <w:rsid w:val="00382C17"/>
    <w:rsid w:val="0038330C"/>
    <w:rsid w:val="003834ED"/>
    <w:rsid w:val="0038354D"/>
    <w:rsid w:val="003835AA"/>
    <w:rsid w:val="0038417C"/>
    <w:rsid w:val="003841E1"/>
    <w:rsid w:val="00384561"/>
    <w:rsid w:val="00384572"/>
    <w:rsid w:val="00384745"/>
    <w:rsid w:val="00384EAA"/>
    <w:rsid w:val="00384ECF"/>
    <w:rsid w:val="003851A8"/>
    <w:rsid w:val="00385274"/>
    <w:rsid w:val="00385295"/>
    <w:rsid w:val="003853BC"/>
    <w:rsid w:val="00385B47"/>
    <w:rsid w:val="00385C49"/>
    <w:rsid w:val="00385D90"/>
    <w:rsid w:val="00386059"/>
    <w:rsid w:val="00386654"/>
    <w:rsid w:val="00387089"/>
    <w:rsid w:val="0038762A"/>
    <w:rsid w:val="003876D1"/>
    <w:rsid w:val="003904FB"/>
    <w:rsid w:val="003905C0"/>
    <w:rsid w:val="00390972"/>
    <w:rsid w:val="00391AB4"/>
    <w:rsid w:val="00391D87"/>
    <w:rsid w:val="0039258B"/>
    <w:rsid w:val="00392EFA"/>
    <w:rsid w:val="00393A29"/>
    <w:rsid w:val="00393DAF"/>
    <w:rsid w:val="00393DE6"/>
    <w:rsid w:val="00393EB9"/>
    <w:rsid w:val="00393F9D"/>
    <w:rsid w:val="00394341"/>
    <w:rsid w:val="003944D0"/>
    <w:rsid w:val="00394681"/>
    <w:rsid w:val="00395509"/>
    <w:rsid w:val="003955B6"/>
    <w:rsid w:val="00395730"/>
    <w:rsid w:val="00395DF9"/>
    <w:rsid w:val="003960E1"/>
    <w:rsid w:val="003961DB"/>
    <w:rsid w:val="003964AD"/>
    <w:rsid w:val="0039698A"/>
    <w:rsid w:val="00396C91"/>
    <w:rsid w:val="00396D06"/>
    <w:rsid w:val="003972E9"/>
    <w:rsid w:val="00397B87"/>
    <w:rsid w:val="003A0E9E"/>
    <w:rsid w:val="003A10DC"/>
    <w:rsid w:val="003A119D"/>
    <w:rsid w:val="003A205B"/>
    <w:rsid w:val="003A207B"/>
    <w:rsid w:val="003A2103"/>
    <w:rsid w:val="003A2A4D"/>
    <w:rsid w:val="003A2CD3"/>
    <w:rsid w:val="003A3024"/>
    <w:rsid w:val="003A3071"/>
    <w:rsid w:val="003A3121"/>
    <w:rsid w:val="003A32A4"/>
    <w:rsid w:val="003A3317"/>
    <w:rsid w:val="003A367E"/>
    <w:rsid w:val="003A36DF"/>
    <w:rsid w:val="003A389C"/>
    <w:rsid w:val="003A3C23"/>
    <w:rsid w:val="003A3E52"/>
    <w:rsid w:val="003A441D"/>
    <w:rsid w:val="003A4677"/>
    <w:rsid w:val="003A4786"/>
    <w:rsid w:val="003A501E"/>
    <w:rsid w:val="003A528E"/>
    <w:rsid w:val="003A53B6"/>
    <w:rsid w:val="003A57A2"/>
    <w:rsid w:val="003A5AA8"/>
    <w:rsid w:val="003A5ED2"/>
    <w:rsid w:val="003A61E0"/>
    <w:rsid w:val="003A642F"/>
    <w:rsid w:val="003A6901"/>
    <w:rsid w:val="003A6E81"/>
    <w:rsid w:val="003A6F0E"/>
    <w:rsid w:val="003A6FA6"/>
    <w:rsid w:val="003A7747"/>
    <w:rsid w:val="003A7752"/>
    <w:rsid w:val="003B0141"/>
    <w:rsid w:val="003B0361"/>
    <w:rsid w:val="003B12ED"/>
    <w:rsid w:val="003B1451"/>
    <w:rsid w:val="003B1C05"/>
    <w:rsid w:val="003B1CEC"/>
    <w:rsid w:val="003B2C7C"/>
    <w:rsid w:val="003B2C7D"/>
    <w:rsid w:val="003B3320"/>
    <w:rsid w:val="003B34FC"/>
    <w:rsid w:val="003B3502"/>
    <w:rsid w:val="003B4656"/>
    <w:rsid w:val="003B4E41"/>
    <w:rsid w:val="003B517A"/>
    <w:rsid w:val="003B5193"/>
    <w:rsid w:val="003B5C3B"/>
    <w:rsid w:val="003B63C1"/>
    <w:rsid w:val="003B63E1"/>
    <w:rsid w:val="003B6DDE"/>
    <w:rsid w:val="003B7895"/>
    <w:rsid w:val="003B791C"/>
    <w:rsid w:val="003B7C6E"/>
    <w:rsid w:val="003C14EC"/>
    <w:rsid w:val="003C1737"/>
    <w:rsid w:val="003C2633"/>
    <w:rsid w:val="003C2EB1"/>
    <w:rsid w:val="003C3718"/>
    <w:rsid w:val="003C3CD0"/>
    <w:rsid w:val="003C4188"/>
    <w:rsid w:val="003C45D4"/>
    <w:rsid w:val="003C466B"/>
    <w:rsid w:val="003C5092"/>
    <w:rsid w:val="003C56A6"/>
    <w:rsid w:val="003C5AE6"/>
    <w:rsid w:val="003C5BDA"/>
    <w:rsid w:val="003C5DA3"/>
    <w:rsid w:val="003C5F8B"/>
    <w:rsid w:val="003C65DF"/>
    <w:rsid w:val="003C6B24"/>
    <w:rsid w:val="003C7872"/>
    <w:rsid w:val="003C7AE2"/>
    <w:rsid w:val="003C7B1C"/>
    <w:rsid w:val="003C7D9F"/>
    <w:rsid w:val="003D0050"/>
    <w:rsid w:val="003D08E5"/>
    <w:rsid w:val="003D11EB"/>
    <w:rsid w:val="003D13A0"/>
    <w:rsid w:val="003D1E05"/>
    <w:rsid w:val="003D2110"/>
    <w:rsid w:val="003D213C"/>
    <w:rsid w:val="003D2197"/>
    <w:rsid w:val="003D25B2"/>
    <w:rsid w:val="003D2A90"/>
    <w:rsid w:val="003D3197"/>
    <w:rsid w:val="003D3221"/>
    <w:rsid w:val="003D3793"/>
    <w:rsid w:val="003D3817"/>
    <w:rsid w:val="003D3C35"/>
    <w:rsid w:val="003D41E0"/>
    <w:rsid w:val="003D452B"/>
    <w:rsid w:val="003D4A16"/>
    <w:rsid w:val="003D4E58"/>
    <w:rsid w:val="003D4F47"/>
    <w:rsid w:val="003D4FE7"/>
    <w:rsid w:val="003D533B"/>
    <w:rsid w:val="003D5613"/>
    <w:rsid w:val="003D5913"/>
    <w:rsid w:val="003D678C"/>
    <w:rsid w:val="003D6A77"/>
    <w:rsid w:val="003D6DE0"/>
    <w:rsid w:val="003D6E47"/>
    <w:rsid w:val="003D72E0"/>
    <w:rsid w:val="003D76EE"/>
    <w:rsid w:val="003E016D"/>
    <w:rsid w:val="003E06B7"/>
    <w:rsid w:val="003E0741"/>
    <w:rsid w:val="003E0871"/>
    <w:rsid w:val="003E09EB"/>
    <w:rsid w:val="003E0F61"/>
    <w:rsid w:val="003E114B"/>
    <w:rsid w:val="003E14F1"/>
    <w:rsid w:val="003E226E"/>
    <w:rsid w:val="003E36EC"/>
    <w:rsid w:val="003E3889"/>
    <w:rsid w:val="003E389C"/>
    <w:rsid w:val="003E3D07"/>
    <w:rsid w:val="003E3D14"/>
    <w:rsid w:val="003E40A5"/>
    <w:rsid w:val="003E4428"/>
    <w:rsid w:val="003E447D"/>
    <w:rsid w:val="003E4825"/>
    <w:rsid w:val="003E4C46"/>
    <w:rsid w:val="003E5056"/>
    <w:rsid w:val="003E5943"/>
    <w:rsid w:val="003E5A72"/>
    <w:rsid w:val="003E5ABA"/>
    <w:rsid w:val="003E60AD"/>
    <w:rsid w:val="003E687B"/>
    <w:rsid w:val="003E75E0"/>
    <w:rsid w:val="003E7905"/>
    <w:rsid w:val="003F06C0"/>
    <w:rsid w:val="003F0A50"/>
    <w:rsid w:val="003F0E1D"/>
    <w:rsid w:val="003F1294"/>
    <w:rsid w:val="003F1417"/>
    <w:rsid w:val="003F156F"/>
    <w:rsid w:val="003F1605"/>
    <w:rsid w:val="003F1AE3"/>
    <w:rsid w:val="003F1B11"/>
    <w:rsid w:val="003F1EC2"/>
    <w:rsid w:val="003F21F6"/>
    <w:rsid w:val="003F2701"/>
    <w:rsid w:val="003F2E16"/>
    <w:rsid w:val="003F301C"/>
    <w:rsid w:val="003F31D3"/>
    <w:rsid w:val="003F3A0E"/>
    <w:rsid w:val="003F3BA1"/>
    <w:rsid w:val="003F3BF6"/>
    <w:rsid w:val="003F3C67"/>
    <w:rsid w:val="003F3E02"/>
    <w:rsid w:val="003F3F25"/>
    <w:rsid w:val="003F4196"/>
    <w:rsid w:val="003F4615"/>
    <w:rsid w:val="003F4989"/>
    <w:rsid w:val="003F4A53"/>
    <w:rsid w:val="003F4EAA"/>
    <w:rsid w:val="003F50A2"/>
    <w:rsid w:val="003F52EC"/>
    <w:rsid w:val="003F5565"/>
    <w:rsid w:val="003F5D05"/>
    <w:rsid w:val="003F6A7A"/>
    <w:rsid w:val="003F6A85"/>
    <w:rsid w:val="003F6BD7"/>
    <w:rsid w:val="003F710A"/>
    <w:rsid w:val="003F718F"/>
    <w:rsid w:val="003F724C"/>
    <w:rsid w:val="003F759C"/>
    <w:rsid w:val="003F79E2"/>
    <w:rsid w:val="00400226"/>
    <w:rsid w:val="0040032F"/>
    <w:rsid w:val="00401059"/>
    <w:rsid w:val="0040113B"/>
    <w:rsid w:val="0040134C"/>
    <w:rsid w:val="004014C1"/>
    <w:rsid w:val="00401514"/>
    <w:rsid w:val="00401518"/>
    <w:rsid w:val="00401738"/>
    <w:rsid w:val="00401AE1"/>
    <w:rsid w:val="00401EDC"/>
    <w:rsid w:val="0040213D"/>
    <w:rsid w:val="00402708"/>
    <w:rsid w:val="00403B87"/>
    <w:rsid w:val="00403C90"/>
    <w:rsid w:val="00404BF5"/>
    <w:rsid w:val="00405129"/>
    <w:rsid w:val="00405224"/>
    <w:rsid w:val="004054AD"/>
    <w:rsid w:val="00405FF0"/>
    <w:rsid w:val="004064EE"/>
    <w:rsid w:val="00406BEC"/>
    <w:rsid w:val="0040773F"/>
    <w:rsid w:val="0040790F"/>
    <w:rsid w:val="00407E8A"/>
    <w:rsid w:val="0041043C"/>
    <w:rsid w:val="00410A04"/>
    <w:rsid w:val="00410B3E"/>
    <w:rsid w:val="00411758"/>
    <w:rsid w:val="00411EBB"/>
    <w:rsid w:val="004121AF"/>
    <w:rsid w:val="00412253"/>
    <w:rsid w:val="00412567"/>
    <w:rsid w:val="00412A44"/>
    <w:rsid w:val="00412AA2"/>
    <w:rsid w:val="004135FD"/>
    <w:rsid w:val="0041376C"/>
    <w:rsid w:val="00413C7D"/>
    <w:rsid w:val="00413CDD"/>
    <w:rsid w:val="00413F1D"/>
    <w:rsid w:val="00414852"/>
    <w:rsid w:val="00414D5E"/>
    <w:rsid w:val="00415012"/>
    <w:rsid w:val="004150B3"/>
    <w:rsid w:val="00415CBC"/>
    <w:rsid w:val="00415D09"/>
    <w:rsid w:val="00415E18"/>
    <w:rsid w:val="00416099"/>
    <w:rsid w:val="0041670A"/>
    <w:rsid w:val="00416E25"/>
    <w:rsid w:val="00416F97"/>
    <w:rsid w:val="00417090"/>
    <w:rsid w:val="00417869"/>
    <w:rsid w:val="00417D1D"/>
    <w:rsid w:val="00417D20"/>
    <w:rsid w:val="00417E20"/>
    <w:rsid w:val="00417E53"/>
    <w:rsid w:val="004203C7"/>
    <w:rsid w:val="00420695"/>
    <w:rsid w:val="00420C32"/>
    <w:rsid w:val="00420E59"/>
    <w:rsid w:val="00420EEA"/>
    <w:rsid w:val="00421776"/>
    <w:rsid w:val="004217C5"/>
    <w:rsid w:val="004218DA"/>
    <w:rsid w:val="0042195B"/>
    <w:rsid w:val="00421A74"/>
    <w:rsid w:val="0042266A"/>
    <w:rsid w:val="00422BB3"/>
    <w:rsid w:val="00423580"/>
    <w:rsid w:val="004236B1"/>
    <w:rsid w:val="00423741"/>
    <w:rsid w:val="00424140"/>
    <w:rsid w:val="00424474"/>
    <w:rsid w:val="004245F0"/>
    <w:rsid w:val="0042483E"/>
    <w:rsid w:val="004248C4"/>
    <w:rsid w:val="00425127"/>
    <w:rsid w:val="00425194"/>
    <w:rsid w:val="004252B7"/>
    <w:rsid w:val="00425367"/>
    <w:rsid w:val="004254F8"/>
    <w:rsid w:val="00425518"/>
    <w:rsid w:val="004255FB"/>
    <w:rsid w:val="00425B57"/>
    <w:rsid w:val="00425C5F"/>
    <w:rsid w:val="00425E57"/>
    <w:rsid w:val="00425EE4"/>
    <w:rsid w:val="0042607A"/>
    <w:rsid w:val="0042624A"/>
    <w:rsid w:val="00426EEC"/>
    <w:rsid w:val="00426F0E"/>
    <w:rsid w:val="00427022"/>
    <w:rsid w:val="00427027"/>
    <w:rsid w:val="00427AC3"/>
    <w:rsid w:val="00427DDA"/>
    <w:rsid w:val="00427E44"/>
    <w:rsid w:val="00427FF0"/>
    <w:rsid w:val="004301B6"/>
    <w:rsid w:val="00430B8E"/>
    <w:rsid w:val="0043106D"/>
    <w:rsid w:val="00431540"/>
    <w:rsid w:val="004320D8"/>
    <w:rsid w:val="004323FF"/>
    <w:rsid w:val="004328EA"/>
    <w:rsid w:val="00432E3E"/>
    <w:rsid w:val="0043354B"/>
    <w:rsid w:val="00433713"/>
    <w:rsid w:val="00433CD3"/>
    <w:rsid w:val="00434156"/>
    <w:rsid w:val="004343D5"/>
    <w:rsid w:val="00434666"/>
    <w:rsid w:val="00434AFC"/>
    <w:rsid w:val="00434F62"/>
    <w:rsid w:val="00435957"/>
    <w:rsid w:val="00435A77"/>
    <w:rsid w:val="00435AFB"/>
    <w:rsid w:val="00435BB8"/>
    <w:rsid w:val="00435BCA"/>
    <w:rsid w:val="00435D46"/>
    <w:rsid w:val="004364A3"/>
    <w:rsid w:val="00436557"/>
    <w:rsid w:val="004366E3"/>
    <w:rsid w:val="00436B0F"/>
    <w:rsid w:val="0043704A"/>
    <w:rsid w:val="00437159"/>
    <w:rsid w:val="004371BC"/>
    <w:rsid w:val="0043775C"/>
    <w:rsid w:val="00437E22"/>
    <w:rsid w:val="004402C9"/>
    <w:rsid w:val="004408AF"/>
    <w:rsid w:val="00440B2D"/>
    <w:rsid w:val="00440ED9"/>
    <w:rsid w:val="004411DD"/>
    <w:rsid w:val="00441295"/>
    <w:rsid w:val="00441683"/>
    <w:rsid w:val="004418E1"/>
    <w:rsid w:val="00441CF8"/>
    <w:rsid w:val="00441D8E"/>
    <w:rsid w:val="00441DBD"/>
    <w:rsid w:val="00442043"/>
    <w:rsid w:val="004423A4"/>
    <w:rsid w:val="00442755"/>
    <w:rsid w:val="004427B2"/>
    <w:rsid w:val="00442CC2"/>
    <w:rsid w:val="00442D11"/>
    <w:rsid w:val="00442D77"/>
    <w:rsid w:val="00443963"/>
    <w:rsid w:val="00443A69"/>
    <w:rsid w:val="00443CC8"/>
    <w:rsid w:val="00444548"/>
    <w:rsid w:val="0044469B"/>
    <w:rsid w:val="00444BC1"/>
    <w:rsid w:val="00444C8E"/>
    <w:rsid w:val="00444DD4"/>
    <w:rsid w:val="00445679"/>
    <w:rsid w:val="00445F9B"/>
    <w:rsid w:val="00446909"/>
    <w:rsid w:val="00446FF4"/>
    <w:rsid w:val="00447030"/>
    <w:rsid w:val="00447232"/>
    <w:rsid w:val="0044744C"/>
    <w:rsid w:val="00447557"/>
    <w:rsid w:val="0044774D"/>
    <w:rsid w:val="00447D8E"/>
    <w:rsid w:val="00447ED4"/>
    <w:rsid w:val="00447F65"/>
    <w:rsid w:val="0045017C"/>
    <w:rsid w:val="00450668"/>
    <w:rsid w:val="00450701"/>
    <w:rsid w:val="004507C4"/>
    <w:rsid w:val="004508B1"/>
    <w:rsid w:val="00450E5E"/>
    <w:rsid w:val="004511AB"/>
    <w:rsid w:val="00451298"/>
    <w:rsid w:val="00453577"/>
    <w:rsid w:val="004536F8"/>
    <w:rsid w:val="00453737"/>
    <w:rsid w:val="0045380C"/>
    <w:rsid w:val="004539D7"/>
    <w:rsid w:val="00453C7F"/>
    <w:rsid w:val="00454615"/>
    <w:rsid w:val="00454759"/>
    <w:rsid w:val="00454788"/>
    <w:rsid w:val="0045484E"/>
    <w:rsid w:val="004548E9"/>
    <w:rsid w:val="00454EA9"/>
    <w:rsid w:val="00455D79"/>
    <w:rsid w:val="0045623B"/>
    <w:rsid w:val="0045631E"/>
    <w:rsid w:val="004563E2"/>
    <w:rsid w:val="00456C88"/>
    <w:rsid w:val="00456DC1"/>
    <w:rsid w:val="00457790"/>
    <w:rsid w:val="00457B47"/>
    <w:rsid w:val="00457EC4"/>
    <w:rsid w:val="004600C6"/>
    <w:rsid w:val="004602C3"/>
    <w:rsid w:val="00460632"/>
    <w:rsid w:val="00460BC4"/>
    <w:rsid w:val="00460C9E"/>
    <w:rsid w:val="004612D9"/>
    <w:rsid w:val="00461756"/>
    <w:rsid w:val="00461816"/>
    <w:rsid w:val="00461840"/>
    <w:rsid w:val="0046227D"/>
    <w:rsid w:val="004624A0"/>
    <w:rsid w:val="004625FF"/>
    <w:rsid w:val="004628B6"/>
    <w:rsid w:val="004634F0"/>
    <w:rsid w:val="004647C6"/>
    <w:rsid w:val="00464935"/>
    <w:rsid w:val="00464C51"/>
    <w:rsid w:val="00464EB7"/>
    <w:rsid w:val="004652D8"/>
    <w:rsid w:val="004653E8"/>
    <w:rsid w:val="00465477"/>
    <w:rsid w:val="00465AEC"/>
    <w:rsid w:val="00465F76"/>
    <w:rsid w:val="00465FE2"/>
    <w:rsid w:val="00466139"/>
    <w:rsid w:val="00466218"/>
    <w:rsid w:val="004662C0"/>
    <w:rsid w:val="004669D4"/>
    <w:rsid w:val="00466CB4"/>
    <w:rsid w:val="00467162"/>
    <w:rsid w:val="0046770C"/>
    <w:rsid w:val="004701D5"/>
    <w:rsid w:val="004709D0"/>
    <w:rsid w:val="00470A41"/>
    <w:rsid w:val="00470BEA"/>
    <w:rsid w:val="00470C97"/>
    <w:rsid w:val="00470FB1"/>
    <w:rsid w:val="004710D4"/>
    <w:rsid w:val="004713D4"/>
    <w:rsid w:val="004716D8"/>
    <w:rsid w:val="004719D9"/>
    <w:rsid w:val="00471C10"/>
    <w:rsid w:val="004722A2"/>
    <w:rsid w:val="00472636"/>
    <w:rsid w:val="00472882"/>
    <w:rsid w:val="004728F0"/>
    <w:rsid w:val="00472A13"/>
    <w:rsid w:val="00472B5C"/>
    <w:rsid w:val="00473297"/>
    <w:rsid w:val="00473556"/>
    <w:rsid w:val="004735FC"/>
    <w:rsid w:val="00473944"/>
    <w:rsid w:val="00474466"/>
    <w:rsid w:val="00475432"/>
    <w:rsid w:val="00475CA6"/>
    <w:rsid w:val="00476676"/>
    <w:rsid w:val="004769A3"/>
    <w:rsid w:val="004769C1"/>
    <w:rsid w:val="00476D66"/>
    <w:rsid w:val="004778D5"/>
    <w:rsid w:val="0047797A"/>
    <w:rsid w:val="00477BA3"/>
    <w:rsid w:val="00477C44"/>
    <w:rsid w:val="0048068D"/>
    <w:rsid w:val="00480F56"/>
    <w:rsid w:val="00480FD2"/>
    <w:rsid w:val="004815D2"/>
    <w:rsid w:val="00481677"/>
    <w:rsid w:val="00481901"/>
    <w:rsid w:val="0048194F"/>
    <w:rsid w:val="00481B17"/>
    <w:rsid w:val="00481FA9"/>
    <w:rsid w:val="00482095"/>
    <w:rsid w:val="00482630"/>
    <w:rsid w:val="0048268D"/>
    <w:rsid w:val="00482D6B"/>
    <w:rsid w:val="0048376F"/>
    <w:rsid w:val="004838AF"/>
    <w:rsid w:val="00483EBB"/>
    <w:rsid w:val="00483FBD"/>
    <w:rsid w:val="004843B7"/>
    <w:rsid w:val="00484C0A"/>
    <w:rsid w:val="00484D4E"/>
    <w:rsid w:val="00484D76"/>
    <w:rsid w:val="00484F90"/>
    <w:rsid w:val="004852BE"/>
    <w:rsid w:val="004853E0"/>
    <w:rsid w:val="00485536"/>
    <w:rsid w:val="00485630"/>
    <w:rsid w:val="00485732"/>
    <w:rsid w:val="00486133"/>
    <w:rsid w:val="00486556"/>
    <w:rsid w:val="004870AF"/>
    <w:rsid w:val="004872B1"/>
    <w:rsid w:val="0048731E"/>
    <w:rsid w:val="00487383"/>
    <w:rsid w:val="0048746C"/>
    <w:rsid w:val="004875CA"/>
    <w:rsid w:val="00487C1D"/>
    <w:rsid w:val="00490020"/>
    <w:rsid w:val="0049022F"/>
    <w:rsid w:val="00490694"/>
    <w:rsid w:val="004908F8"/>
    <w:rsid w:val="00490E8C"/>
    <w:rsid w:val="004912A2"/>
    <w:rsid w:val="00491445"/>
    <w:rsid w:val="004917A8"/>
    <w:rsid w:val="00491BB4"/>
    <w:rsid w:val="00491E12"/>
    <w:rsid w:val="00492149"/>
    <w:rsid w:val="004926E0"/>
    <w:rsid w:val="00492794"/>
    <w:rsid w:val="00492813"/>
    <w:rsid w:val="004942AB"/>
    <w:rsid w:val="0049478C"/>
    <w:rsid w:val="00494800"/>
    <w:rsid w:val="00494BA9"/>
    <w:rsid w:val="00495870"/>
    <w:rsid w:val="00495CE1"/>
    <w:rsid w:val="00496376"/>
    <w:rsid w:val="00496C5A"/>
    <w:rsid w:val="00497723"/>
    <w:rsid w:val="004A0014"/>
    <w:rsid w:val="004A0166"/>
    <w:rsid w:val="004A04CC"/>
    <w:rsid w:val="004A097C"/>
    <w:rsid w:val="004A0A33"/>
    <w:rsid w:val="004A156F"/>
    <w:rsid w:val="004A1780"/>
    <w:rsid w:val="004A22B7"/>
    <w:rsid w:val="004A23B8"/>
    <w:rsid w:val="004A372F"/>
    <w:rsid w:val="004A3D7B"/>
    <w:rsid w:val="004A496A"/>
    <w:rsid w:val="004A5419"/>
    <w:rsid w:val="004A5633"/>
    <w:rsid w:val="004A5E26"/>
    <w:rsid w:val="004A5E53"/>
    <w:rsid w:val="004A6D7F"/>
    <w:rsid w:val="004A7012"/>
    <w:rsid w:val="004A794A"/>
    <w:rsid w:val="004B00B6"/>
    <w:rsid w:val="004B0660"/>
    <w:rsid w:val="004B083E"/>
    <w:rsid w:val="004B147D"/>
    <w:rsid w:val="004B152C"/>
    <w:rsid w:val="004B1EC2"/>
    <w:rsid w:val="004B2576"/>
    <w:rsid w:val="004B2604"/>
    <w:rsid w:val="004B2B6F"/>
    <w:rsid w:val="004B31C5"/>
    <w:rsid w:val="004B39F0"/>
    <w:rsid w:val="004B3D9C"/>
    <w:rsid w:val="004B40EF"/>
    <w:rsid w:val="004B47C9"/>
    <w:rsid w:val="004B4999"/>
    <w:rsid w:val="004B49AF"/>
    <w:rsid w:val="004B4A67"/>
    <w:rsid w:val="004B4F4D"/>
    <w:rsid w:val="004B55C2"/>
    <w:rsid w:val="004B56B4"/>
    <w:rsid w:val="004B6526"/>
    <w:rsid w:val="004B6657"/>
    <w:rsid w:val="004B66CC"/>
    <w:rsid w:val="004B6967"/>
    <w:rsid w:val="004B6AF0"/>
    <w:rsid w:val="004B6DB0"/>
    <w:rsid w:val="004B6FD2"/>
    <w:rsid w:val="004B70FA"/>
    <w:rsid w:val="004B7302"/>
    <w:rsid w:val="004B749C"/>
    <w:rsid w:val="004B74FE"/>
    <w:rsid w:val="004B7BD4"/>
    <w:rsid w:val="004B7E53"/>
    <w:rsid w:val="004C01CF"/>
    <w:rsid w:val="004C037A"/>
    <w:rsid w:val="004C072A"/>
    <w:rsid w:val="004C07A3"/>
    <w:rsid w:val="004C082D"/>
    <w:rsid w:val="004C0BDF"/>
    <w:rsid w:val="004C1C21"/>
    <w:rsid w:val="004C1D1A"/>
    <w:rsid w:val="004C1DC9"/>
    <w:rsid w:val="004C273A"/>
    <w:rsid w:val="004C333B"/>
    <w:rsid w:val="004C37DA"/>
    <w:rsid w:val="004C4C67"/>
    <w:rsid w:val="004C4CEE"/>
    <w:rsid w:val="004C4F75"/>
    <w:rsid w:val="004C5132"/>
    <w:rsid w:val="004C5525"/>
    <w:rsid w:val="004C5B08"/>
    <w:rsid w:val="004C5C66"/>
    <w:rsid w:val="004C623D"/>
    <w:rsid w:val="004C63DD"/>
    <w:rsid w:val="004C6F6A"/>
    <w:rsid w:val="004C712B"/>
    <w:rsid w:val="004D0251"/>
    <w:rsid w:val="004D0692"/>
    <w:rsid w:val="004D1293"/>
    <w:rsid w:val="004D12D1"/>
    <w:rsid w:val="004D1C05"/>
    <w:rsid w:val="004D1D4D"/>
    <w:rsid w:val="004D1FB4"/>
    <w:rsid w:val="004D2574"/>
    <w:rsid w:val="004D26C3"/>
    <w:rsid w:val="004D2719"/>
    <w:rsid w:val="004D2FB3"/>
    <w:rsid w:val="004D3348"/>
    <w:rsid w:val="004D34EB"/>
    <w:rsid w:val="004D35FC"/>
    <w:rsid w:val="004D39E1"/>
    <w:rsid w:val="004D3B15"/>
    <w:rsid w:val="004D3BBC"/>
    <w:rsid w:val="004D3F55"/>
    <w:rsid w:val="004D42A3"/>
    <w:rsid w:val="004D4A40"/>
    <w:rsid w:val="004D4DD0"/>
    <w:rsid w:val="004D508A"/>
    <w:rsid w:val="004D55DA"/>
    <w:rsid w:val="004D56DC"/>
    <w:rsid w:val="004D5878"/>
    <w:rsid w:val="004D5FB7"/>
    <w:rsid w:val="004D6782"/>
    <w:rsid w:val="004D6FD4"/>
    <w:rsid w:val="004D70D6"/>
    <w:rsid w:val="004D7A25"/>
    <w:rsid w:val="004D7AC2"/>
    <w:rsid w:val="004E01B5"/>
    <w:rsid w:val="004E024D"/>
    <w:rsid w:val="004E0383"/>
    <w:rsid w:val="004E0937"/>
    <w:rsid w:val="004E1309"/>
    <w:rsid w:val="004E1399"/>
    <w:rsid w:val="004E1458"/>
    <w:rsid w:val="004E1716"/>
    <w:rsid w:val="004E1948"/>
    <w:rsid w:val="004E1EFE"/>
    <w:rsid w:val="004E2351"/>
    <w:rsid w:val="004E2400"/>
    <w:rsid w:val="004E32B1"/>
    <w:rsid w:val="004E3637"/>
    <w:rsid w:val="004E37FC"/>
    <w:rsid w:val="004E3C53"/>
    <w:rsid w:val="004E435B"/>
    <w:rsid w:val="004E463C"/>
    <w:rsid w:val="004E4938"/>
    <w:rsid w:val="004E4A96"/>
    <w:rsid w:val="004E4D1E"/>
    <w:rsid w:val="004E4FEC"/>
    <w:rsid w:val="004E5302"/>
    <w:rsid w:val="004E5BE6"/>
    <w:rsid w:val="004E610C"/>
    <w:rsid w:val="004E679E"/>
    <w:rsid w:val="004E6839"/>
    <w:rsid w:val="004E6959"/>
    <w:rsid w:val="004E6D8E"/>
    <w:rsid w:val="004E7156"/>
    <w:rsid w:val="004E737D"/>
    <w:rsid w:val="004E7C2A"/>
    <w:rsid w:val="004E7C5D"/>
    <w:rsid w:val="004E7E59"/>
    <w:rsid w:val="004F013D"/>
    <w:rsid w:val="004F0593"/>
    <w:rsid w:val="004F0C1C"/>
    <w:rsid w:val="004F1111"/>
    <w:rsid w:val="004F12C1"/>
    <w:rsid w:val="004F1676"/>
    <w:rsid w:val="004F1A28"/>
    <w:rsid w:val="004F2568"/>
    <w:rsid w:val="004F3859"/>
    <w:rsid w:val="004F4291"/>
    <w:rsid w:val="004F4596"/>
    <w:rsid w:val="004F492E"/>
    <w:rsid w:val="004F4D53"/>
    <w:rsid w:val="004F545E"/>
    <w:rsid w:val="004F59BF"/>
    <w:rsid w:val="004F5A3E"/>
    <w:rsid w:val="004F5D34"/>
    <w:rsid w:val="004F7A79"/>
    <w:rsid w:val="004F7AB8"/>
    <w:rsid w:val="0050011D"/>
    <w:rsid w:val="00500875"/>
    <w:rsid w:val="00500AA8"/>
    <w:rsid w:val="00500C01"/>
    <w:rsid w:val="00500D19"/>
    <w:rsid w:val="00500F54"/>
    <w:rsid w:val="00501012"/>
    <w:rsid w:val="00501333"/>
    <w:rsid w:val="005019B7"/>
    <w:rsid w:val="005019FE"/>
    <w:rsid w:val="00501C25"/>
    <w:rsid w:val="00501E18"/>
    <w:rsid w:val="00501FE9"/>
    <w:rsid w:val="00502152"/>
    <w:rsid w:val="00502159"/>
    <w:rsid w:val="00502240"/>
    <w:rsid w:val="005027B5"/>
    <w:rsid w:val="00502B1E"/>
    <w:rsid w:val="00503642"/>
    <w:rsid w:val="005037C9"/>
    <w:rsid w:val="005037F3"/>
    <w:rsid w:val="005039EF"/>
    <w:rsid w:val="00504599"/>
    <w:rsid w:val="005047B9"/>
    <w:rsid w:val="00504932"/>
    <w:rsid w:val="00504936"/>
    <w:rsid w:val="00505EE4"/>
    <w:rsid w:val="00505FDE"/>
    <w:rsid w:val="00506BED"/>
    <w:rsid w:val="00506EF9"/>
    <w:rsid w:val="00506FCA"/>
    <w:rsid w:val="00507474"/>
    <w:rsid w:val="00507D6F"/>
    <w:rsid w:val="00507DA1"/>
    <w:rsid w:val="00507FA9"/>
    <w:rsid w:val="0051081B"/>
    <w:rsid w:val="00510905"/>
    <w:rsid w:val="00510AFA"/>
    <w:rsid w:val="00510BAF"/>
    <w:rsid w:val="00511077"/>
    <w:rsid w:val="00511493"/>
    <w:rsid w:val="005115FA"/>
    <w:rsid w:val="00511C5D"/>
    <w:rsid w:val="0051200B"/>
    <w:rsid w:val="00512239"/>
    <w:rsid w:val="005124F8"/>
    <w:rsid w:val="00512781"/>
    <w:rsid w:val="0051278A"/>
    <w:rsid w:val="00512B47"/>
    <w:rsid w:val="00512D3D"/>
    <w:rsid w:val="00513020"/>
    <w:rsid w:val="00513AD8"/>
    <w:rsid w:val="0051494C"/>
    <w:rsid w:val="0051554B"/>
    <w:rsid w:val="00515B87"/>
    <w:rsid w:val="00515D0C"/>
    <w:rsid w:val="00515FD3"/>
    <w:rsid w:val="0051662C"/>
    <w:rsid w:val="005167A7"/>
    <w:rsid w:val="00516CE6"/>
    <w:rsid w:val="00517686"/>
    <w:rsid w:val="00517A80"/>
    <w:rsid w:val="00517AF5"/>
    <w:rsid w:val="0052011F"/>
    <w:rsid w:val="005203AA"/>
    <w:rsid w:val="005203D1"/>
    <w:rsid w:val="00521B6C"/>
    <w:rsid w:val="00521B85"/>
    <w:rsid w:val="00521C73"/>
    <w:rsid w:val="00522359"/>
    <w:rsid w:val="0052239C"/>
    <w:rsid w:val="00522DDF"/>
    <w:rsid w:val="005230F4"/>
    <w:rsid w:val="005233B9"/>
    <w:rsid w:val="005240C1"/>
    <w:rsid w:val="0052428B"/>
    <w:rsid w:val="005247F5"/>
    <w:rsid w:val="0052486A"/>
    <w:rsid w:val="005248D0"/>
    <w:rsid w:val="00525049"/>
    <w:rsid w:val="005253C4"/>
    <w:rsid w:val="005259B0"/>
    <w:rsid w:val="00526179"/>
    <w:rsid w:val="005261A0"/>
    <w:rsid w:val="00526268"/>
    <w:rsid w:val="0052645A"/>
    <w:rsid w:val="00526A95"/>
    <w:rsid w:val="00526ECF"/>
    <w:rsid w:val="00526F14"/>
    <w:rsid w:val="00527206"/>
    <w:rsid w:val="005273C7"/>
    <w:rsid w:val="00527928"/>
    <w:rsid w:val="00527C68"/>
    <w:rsid w:val="00527CF6"/>
    <w:rsid w:val="00527F45"/>
    <w:rsid w:val="00530003"/>
    <w:rsid w:val="005305E8"/>
    <w:rsid w:val="00530964"/>
    <w:rsid w:val="005309AF"/>
    <w:rsid w:val="00530AA1"/>
    <w:rsid w:val="00530BEE"/>
    <w:rsid w:val="00530DBB"/>
    <w:rsid w:val="00531241"/>
    <w:rsid w:val="00531ADC"/>
    <w:rsid w:val="00531C2B"/>
    <w:rsid w:val="0053212A"/>
    <w:rsid w:val="00532291"/>
    <w:rsid w:val="00532339"/>
    <w:rsid w:val="00532990"/>
    <w:rsid w:val="00532B62"/>
    <w:rsid w:val="00532FB8"/>
    <w:rsid w:val="00533097"/>
    <w:rsid w:val="00533834"/>
    <w:rsid w:val="005339F9"/>
    <w:rsid w:val="00533B18"/>
    <w:rsid w:val="00533EF5"/>
    <w:rsid w:val="005341D8"/>
    <w:rsid w:val="00534640"/>
    <w:rsid w:val="00534A9A"/>
    <w:rsid w:val="00534F8A"/>
    <w:rsid w:val="00534FF1"/>
    <w:rsid w:val="00535AB2"/>
    <w:rsid w:val="00535CE2"/>
    <w:rsid w:val="00535F77"/>
    <w:rsid w:val="0053707F"/>
    <w:rsid w:val="00537BB1"/>
    <w:rsid w:val="00537E85"/>
    <w:rsid w:val="005402CA"/>
    <w:rsid w:val="00540A3D"/>
    <w:rsid w:val="00540DAB"/>
    <w:rsid w:val="00541127"/>
    <w:rsid w:val="0054138A"/>
    <w:rsid w:val="005415AD"/>
    <w:rsid w:val="005417C0"/>
    <w:rsid w:val="00541D4F"/>
    <w:rsid w:val="00541E15"/>
    <w:rsid w:val="0054211D"/>
    <w:rsid w:val="00542317"/>
    <w:rsid w:val="00542475"/>
    <w:rsid w:val="005425CD"/>
    <w:rsid w:val="005425D7"/>
    <w:rsid w:val="005429EF"/>
    <w:rsid w:val="00542ACB"/>
    <w:rsid w:val="00542D4C"/>
    <w:rsid w:val="005432DD"/>
    <w:rsid w:val="00543765"/>
    <w:rsid w:val="00543801"/>
    <w:rsid w:val="00544C0E"/>
    <w:rsid w:val="00546301"/>
    <w:rsid w:val="00546387"/>
    <w:rsid w:val="005464B1"/>
    <w:rsid w:val="00546646"/>
    <w:rsid w:val="0054668A"/>
    <w:rsid w:val="00546CC9"/>
    <w:rsid w:val="00546FE5"/>
    <w:rsid w:val="005478C4"/>
    <w:rsid w:val="00547A0E"/>
    <w:rsid w:val="00550348"/>
    <w:rsid w:val="00550DD2"/>
    <w:rsid w:val="0055110D"/>
    <w:rsid w:val="00551164"/>
    <w:rsid w:val="005511C4"/>
    <w:rsid w:val="00551EC4"/>
    <w:rsid w:val="005524F2"/>
    <w:rsid w:val="00552527"/>
    <w:rsid w:val="00552AE4"/>
    <w:rsid w:val="00552B2E"/>
    <w:rsid w:val="00553031"/>
    <w:rsid w:val="00553248"/>
    <w:rsid w:val="005539D1"/>
    <w:rsid w:val="00553A97"/>
    <w:rsid w:val="00553F60"/>
    <w:rsid w:val="00554033"/>
    <w:rsid w:val="005544ED"/>
    <w:rsid w:val="00554A8F"/>
    <w:rsid w:val="00555BE0"/>
    <w:rsid w:val="00555F94"/>
    <w:rsid w:val="005562F0"/>
    <w:rsid w:val="00556959"/>
    <w:rsid w:val="0055696F"/>
    <w:rsid w:val="00556989"/>
    <w:rsid w:val="00556A4B"/>
    <w:rsid w:val="005579E4"/>
    <w:rsid w:val="005602AF"/>
    <w:rsid w:val="0056076D"/>
    <w:rsid w:val="00560A46"/>
    <w:rsid w:val="00560A9B"/>
    <w:rsid w:val="00560BFD"/>
    <w:rsid w:val="00560E81"/>
    <w:rsid w:val="00560FDB"/>
    <w:rsid w:val="00561434"/>
    <w:rsid w:val="005615A3"/>
    <w:rsid w:val="00561637"/>
    <w:rsid w:val="00561CCD"/>
    <w:rsid w:val="005623C3"/>
    <w:rsid w:val="005627C6"/>
    <w:rsid w:val="00562B6F"/>
    <w:rsid w:val="00562F17"/>
    <w:rsid w:val="00563039"/>
    <w:rsid w:val="00563A10"/>
    <w:rsid w:val="00563C02"/>
    <w:rsid w:val="00564298"/>
    <w:rsid w:val="0056454D"/>
    <w:rsid w:val="005645FC"/>
    <w:rsid w:val="00564A55"/>
    <w:rsid w:val="00564FD1"/>
    <w:rsid w:val="00565541"/>
    <w:rsid w:val="005656DD"/>
    <w:rsid w:val="0056571A"/>
    <w:rsid w:val="005657F0"/>
    <w:rsid w:val="00565A77"/>
    <w:rsid w:val="005662DB"/>
    <w:rsid w:val="00566422"/>
    <w:rsid w:val="005664D5"/>
    <w:rsid w:val="0056652B"/>
    <w:rsid w:val="00566570"/>
    <w:rsid w:val="005665B8"/>
    <w:rsid w:val="0056689E"/>
    <w:rsid w:val="00567520"/>
    <w:rsid w:val="0056753A"/>
    <w:rsid w:val="00567835"/>
    <w:rsid w:val="00567BAB"/>
    <w:rsid w:val="00567E9D"/>
    <w:rsid w:val="005703D2"/>
    <w:rsid w:val="00570750"/>
    <w:rsid w:val="0057169F"/>
    <w:rsid w:val="00571B48"/>
    <w:rsid w:val="00571C2A"/>
    <w:rsid w:val="00571ED6"/>
    <w:rsid w:val="00571F5B"/>
    <w:rsid w:val="0057200D"/>
    <w:rsid w:val="00572197"/>
    <w:rsid w:val="00572A56"/>
    <w:rsid w:val="00572E22"/>
    <w:rsid w:val="005732DD"/>
    <w:rsid w:val="00573916"/>
    <w:rsid w:val="00573BA9"/>
    <w:rsid w:val="00573EAB"/>
    <w:rsid w:val="00574069"/>
    <w:rsid w:val="005740D2"/>
    <w:rsid w:val="00574479"/>
    <w:rsid w:val="005747A0"/>
    <w:rsid w:val="005756F0"/>
    <w:rsid w:val="0057585E"/>
    <w:rsid w:val="00575BA8"/>
    <w:rsid w:val="005761C9"/>
    <w:rsid w:val="0057654B"/>
    <w:rsid w:val="00576808"/>
    <w:rsid w:val="00577CD1"/>
    <w:rsid w:val="00577E49"/>
    <w:rsid w:val="00580027"/>
    <w:rsid w:val="00580275"/>
    <w:rsid w:val="0058065C"/>
    <w:rsid w:val="0058070D"/>
    <w:rsid w:val="00580AC2"/>
    <w:rsid w:val="00580AE9"/>
    <w:rsid w:val="00580B4A"/>
    <w:rsid w:val="00580F54"/>
    <w:rsid w:val="005812EF"/>
    <w:rsid w:val="00581531"/>
    <w:rsid w:val="00581695"/>
    <w:rsid w:val="005817B2"/>
    <w:rsid w:val="00581CBC"/>
    <w:rsid w:val="00582204"/>
    <w:rsid w:val="00582369"/>
    <w:rsid w:val="00582524"/>
    <w:rsid w:val="0058257E"/>
    <w:rsid w:val="005827F9"/>
    <w:rsid w:val="00582819"/>
    <w:rsid w:val="00582C8E"/>
    <w:rsid w:val="00582DD2"/>
    <w:rsid w:val="00582E06"/>
    <w:rsid w:val="00583061"/>
    <w:rsid w:val="00583118"/>
    <w:rsid w:val="005836EB"/>
    <w:rsid w:val="00583D20"/>
    <w:rsid w:val="00584100"/>
    <w:rsid w:val="005842E1"/>
    <w:rsid w:val="00584917"/>
    <w:rsid w:val="00584F91"/>
    <w:rsid w:val="00585116"/>
    <w:rsid w:val="005853BC"/>
    <w:rsid w:val="00585498"/>
    <w:rsid w:val="00585591"/>
    <w:rsid w:val="005856A5"/>
    <w:rsid w:val="0058586C"/>
    <w:rsid w:val="005858CC"/>
    <w:rsid w:val="00585AEA"/>
    <w:rsid w:val="00585CC4"/>
    <w:rsid w:val="00586265"/>
    <w:rsid w:val="00586D1E"/>
    <w:rsid w:val="00586E85"/>
    <w:rsid w:val="00587187"/>
    <w:rsid w:val="005874C2"/>
    <w:rsid w:val="005876B8"/>
    <w:rsid w:val="00587A3E"/>
    <w:rsid w:val="00587F15"/>
    <w:rsid w:val="00590015"/>
    <w:rsid w:val="00590541"/>
    <w:rsid w:val="00590878"/>
    <w:rsid w:val="00590B27"/>
    <w:rsid w:val="005917FE"/>
    <w:rsid w:val="0059221E"/>
    <w:rsid w:val="00592540"/>
    <w:rsid w:val="00592C3E"/>
    <w:rsid w:val="00593368"/>
    <w:rsid w:val="00593B1F"/>
    <w:rsid w:val="00594343"/>
    <w:rsid w:val="005944EC"/>
    <w:rsid w:val="00594DC5"/>
    <w:rsid w:val="00595C11"/>
    <w:rsid w:val="00595C6D"/>
    <w:rsid w:val="00595D0B"/>
    <w:rsid w:val="00595F6B"/>
    <w:rsid w:val="005965E6"/>
    <w:rsid w:val="005969D1"/>
    <w:rsid w:val="00596AF5"/>
    <w:rsid w:val="00597306"/>
    <w:rsid w:val="0059760A"/>
    <w:rsid w:val="00597816"/>
    <w:rsid w:val="00597C79"/>
    <w:rsid w:val="005A0261"/>
    <w:rsid w:val="005A0A94"/>
    <w:rsid w:val="005A10A4"/>
    <w:rsid w:val="005A10CA"/>
    <w:rsid w:val="005A11E8"/>
    <w:rsid w:val="005A171C"/>
    <w:rsid w:val="005A1C7F"/>
    <w:rsid w:val="005A20A0"/>
    <w:rsid w:val="005A224A"/>
    <w:rsid w:val="005A2882"/>
    <w:rsid w:val="005A35F6"/>
    <w:rsid w:val="005A3C16"/>
    <w:rsid w:val="005A3E1D"/>
    <w:rsid w:val="005A3FB3"/>
    <w:rsid w:val="005A5065"/>
    <w:rsid w:val="005A5254"/>
    <w:rsid w:val="005A554D"/>
    <w:rsid w:val="005A6263"/>
    <w:rsid w:val="005A6F95"/>
    <w:rsid w:val="005A704A"/>
    <w:rsid w:val="005A71D9"/>
    <w:rsid w:val="005B0632"/>
    <w:rsid w:val="005B0A9C"/>
    <w:rsid w:val="005B0F7A"/>
    <w:rsid w:val="005B14C6"/>
    <w:rsid w:val="005B1557"/>
    <w:rsid w:val="005B1666"/>
    <w:rsid w:val="005B1F1C"/>
    <w:rsid w:val="005B2315"/>
    <w:rsid w:val="005B28C6"/>
    <w:rsid w:val="005B2A3A"/>
    <w:rsid w:val="005B2E87"/>
    <w:rsid w:val="005B312E"/>
    <w:rsid w:val="005B39A7"/>
    <w:rsid w:val="005B3AC0"/>
    <w:rsid w:val="005B472E"/>
    <w:rsid w:val="005B4B55"/>
    <w:rsid w:val="005B500C"/>
    <w:rsid w:val="005B501C"/>
    <w:rsid w:val="005B5051"/>
    <w:rsid w:val="005B537C"/>
    <w:rsid w:val="005B5A21"/>
    <w:rsid w:val="005B72A9"/>
    <w:rsid w:val="005B7A0F"/>
    <w:rsid w:val="005B7B55"/>
    <w:rsid w:val="005C01DF"/>
    <w:rsid w:val="005C042B"/>
    <w:rsid w:val="005C0558"/>
    <w:rsid w:val="005C0607"/>
    <w:rsid w:val="005C063C"/>
    <w:rsid w:val="005C097E"/>
    <w:rsid w:val="005C0DD8"/>
    <w:rsid w:val="005C15D2"/>
    <w:rsid w:val="005C15ED"/>
    <w:rsid w:val="005C1649"/>
    <w:rsid w:val="005C1A4D"/>
    <w:rsid w:val="005C1B51"/>
    <w:rsid w:val="005C1CF0"/>
    <w:rsid w:val="005C2372"/>
    <w:rsid w:val="005C26C3"/>
    <w:rsid w:val="005C2B90"/>
    <w:rsid w:val="005C2ED7"/>
    <w:rsid w:val="005C2FCB"/>
    <w:rsid w:val="005C343C"/>
    <w:rsid w:val="005C3D9C"/>
    <w:rsid w:val="005C3FDF"/>
    <w:rsid w:val="005C42C4"/>
    <w:rsid w:val="005C4893"/>
    <w:rsid w:val="005C4DA8"/>
    <w:rsid w:val="005C5214"/>
    <w:rsid w:val="005C539A"/>
    <w:rsid w:val="005C5787"/>
    <w:rsid w:val="005C586F"/>
    <w:rsid w:val="005C5A3E"/>
    <w:rsid w:val="005C60F2"/>
    <w:rsid w:val="005C6327"/>
    <w:rsid w:val="005C65FD"/>
    <w:rsid w:val="005C6652"/>
    <w:rsid w:val="005C6A36"/>
    <w:rsid w:val="005C6E28"/>
    <w:rsid w:val="005C6F26"/>
    <w:rsid w:val="005C6F94"/>
    <w:rsid w:val="005C7589"/>
    <w:rsid w:val="005C759E"/>
    <w:rsid w:val="005C7AA4"/>
    <w:rsid w:val="005C7C35"/>
    <w:rsid w:val="005D05F8"/>
    <w:rsid w:val="005D0749"/>
    <w:rsid w:val="005D0763"/>
    <w:rsid w:val="005D096F"/>
    <w:rsid w:val="005D0AD6"/>
    <w:rsid w:val="005D1DC7"/>
    <w:rsid w:val="005D2228"/>
    <w:rsid w:val="005D2468"/>
    <w:rsid w:val="005D24A0"/>
    <w:rsid w:val="005D27A2"/>
    <w:rsid w:val="005D2A10"/>
    <w:rsid w:val="005D2DB2"/>
    <w:rsid w:val="005D31F7"/>
    <w:rsid w:val="005D33F7"/>
    <w:rsid w:val="005D3F3F"/>
    <w:rsid w:val="005D3F62"/>
    <w:rsid w:val="005D517B"/>
    <w:rsid w:val="005D582A"/>
    <w:rsid w:val="005D5864"/>
    <w:rsid w:val="005D5DEC"/>
    <w:rsid w:val="005D5FA4"/>
    <w:rsid w:val="005D604A"/>
    <w:rsid w:val="005D62A8"/>
    <w:rsid w:val="005D69A8"/>
    <w:rsid w:val="005D69D3"/>
    <w:rsid w:val="005D6C1D"/>
    <w:rsid w:val="005D6E83"/>
    <w:rsid w:val="005D72B1"/>
    <w:rsid w:val="005E03DE"/>
    <w:rsid w:val="005E091F"/>
    <w:rsid w:val="005E0F4C"/>
    <w:rsid w:val="005E127E"/>
    <w:rsid w:val="005E1680"/>
    <w:rsid w:val="005E1988"/>
    <w:rsid w:val="005E19E9"/>
    <w:rsid w:val="005E1D00"/>
    <w:rsid w:val="005E2043"/>
    <w:rsid w:val="005E2166"/>
    <w:rsid w:val="005E2AFC"/>
    <w:rsid w:val="005E2DB9"/>
    <w:rsid w:val="005E302A"/>
    <w:rsid w:val="005E3379"/>
    <w:rsid w:val="005E4831"/>
    <w:rsid w:val="005E4936"/>
    <w:rsid w:val="005E49A0"/>
    <w:rsid w:val="005E4A4D"/>
    <w:rsid w:val="005E4A6D"/>
    <w:rsid w:val="005E4ACE"/>
    <w:rsid w:val="005E4C18"/>
    <w:rsid w:val="005E52B0"/>
    <w:rsid w:val="005E592A"/>
    <w:rsid w:val="005E5F20"/>
    <w:rsid w:val="005E5F59"/>
    <w:rsid w:val="005E60CE"/>
    <w:rsid w:val="005E63A6"/>
    <w:rsid w:val="005E64FD"/>
    <w:rsid w:val="005E691B"/>
    <w:rsid w:val="005E6B64"/>
    <w:rsid w:val="005E6BDE"/>
    <w:rsid w:val="005E6FE6"/>
    <w:rsid w:val="005E710F"/>
    <w:rsid w:val="005E739F"/>
    <w:rsid w:val="005E73DA"/>
    <w:rsid w:val="005E76B2"/>
    <w:rsid w:val="005E7A48"/>
    <w:rsid w:val="005E7CB1"/>
    <w:rsid w:val="005E7EDF"/>
    <w:rsid w:val="005F0201"/>
    <w:rsid w:val="005F0555"/>
    <w:rsid w:val="005F09F4"/>
    <w:rsid w:val="005F0A1F"/>
    <w:rsid w:val="005F0D3B"/>
    <w:rsid w:val="005F101B"/>
    <w:rsid w:val="005F1602"/>
    <w:rsid w:val="005F16E2"/>
    <w:rsid w:val="005F1CA0"/>
    <w:rsid w:val="005F1CB1"/>
    <w:rsid w:val="005F1D75"/>
    <w:rsid w:val="005F2506"/>
    <w:rsid w:val="005F2517"/>
    <w:rsid w:val="005F261E"/>
    <w:rsid w:val="005F2D9F"/>
    <w:rsid w:val="005F3709"/>
    <w:rsid w:val="005F3A88"/>
    <w:rsid w:val="005F3BBF"/>
    <w:rsid w:val="005F3C3F"/>
    <w:rsid w:val="005F3CCC"/>
    <w:rsid w:val="005F3E11"/>
    <w:rsid w:val="005F486F"/>
    <w:rsid w:val="005F4D17"/>
    <w:rsid w:val="005F4EBC"/>
    <w:rsid w:val="005F5284"/>
    <w:rsid w:val="005F544B"/>
    <w:rsid w:val="005F56FF"/>
    <w:rsid w:val="005F5725"/>
    <w:rsid w:val="005F5816"/>
    <w:rsid w:val="005F5EE9"/>
    <w:rsid w:val="005F6C5C"/>
    <w:rsid w:val="005F709D"/>
    <w:rsid w:val="005F7383"/>
    <w:rsid w:val="005F79CB"/>
    <w:rsid w:val="005F7A52"/>
    <w:rsid w:val="005F7E1F"/>
    <w:rsid w:val="00600319"/>
    <w:rsid w:val="00600A3A"/>
    <w:rsid w:val="00600A54"/>
    <w:rsid w:val="00600A7E"/>
    <w:rsid w:val="00600B6B"/>
    <w:rsid w:val="00600D5A"/>
    <w:rsid w:val="00601511"/>
    <w:rsid w:val="00601755"/>
    <w:rsid w:val="00601C97"/>
    <w:rsid w:val="00602423"/>
    <w:rsid w:val="0060251C"/>
    <w:rsid w:val="00602F38"/>
    <w:rsid w:val="00602F90"/>
    <w:rsid w:val="00603414"/>
    <w:rsid w:val="00603A09"/>
    <w:rsid w:val="00603BAC"/>
    <w:rsid w:val="00603DD9"/>
    <w:rsid w:val="00604EC1"/>
    <w:rsid w:val="00604EE0"/>
    <w:rsid w:val="00605782"/>
    <w:rsid w:val="00605D09"/>
    <w:rsid w:val="00605F42"/>
    <w:rsid w:val="00605FF0"/>
    <w:rsid w:val="00606868"/>
    <w:rsid w:val="00607579"/>
    <w:rsid w:val="00607E3A"/>
    <w:rsid w:val="00607F6E"/>
    <w:rsid w:val="006103BD"/>
    <w:rsid w:val="00610A9F"/>
    <w:rsid w:val="00610E70"/>
    <w:rsid w:val="00610F8C"/>
    <w:rsid w:val="006110CA"/>
    <w:rsid w:val="00611205"/>
    <w:rsid w:val="006115A0"/>
    <w:rsid w:val="00611840"/>
    <w:rsid w:val="00611844"/>
    <w:rsid w:val="00611C3C"/>
    <w:rsid w:val="00612456"/>
    <w:rsid w:val="0061288B"/>
    <w:rsid w:val="006131FE"/>
    <w:rsid w:val="00613A92"/>
    <w:rsid w:val="00613C39"/>
    <w:rsid w:val="00614A1D"/>
    <w:rsid w:val="00614F1F"/>
    <w:rsid w:val="00614F5E"/>
    <w:rsid w:val="0061524C"/>
    <w:rsid w:val="006166A4"/>
    <w:rsid w:val="00616B56"/>
    <w:rsid w:val="00616BE7"/>
    <w:rsid w:val="00616F1E"/>
    <w:rsid w:val="00616F40"/>
    <w:rsid w:val="00616FB3"/>
    <w:rsid w:val="00617027"/>
    <w:rsid w:val="00617932"/>
    <w:rsid w:val="00620745"/>
    <w:rsid w:val="0062083D"/>
    <w:rsid w:val="00621258"/>
    <w:rsid w:val="006212DE"/>
    <w:rsid w:val="0062171C"/>
    <w:rsid w:val="006220C0"/>
    <w:rsid w:val="006228D8"/>
    <w:rsid w:val="006229B8"/>
    <w:rsid w:val="00622F0F"/>
    <w:rsid w:val="00622FD1"/>
    <w:rsid w:val="006236A7"/>
    <w:rsid w:val="00623AF8"/>
    <w:rsid w:val="00623CE2"/>
    <w:rsid w:val="00623F0C"/>
    <w:rsid w:val="00623F85"/>
    <w:rsid w:val="006248CB"/>
    <w:rsid w:val="00624AED"/>
    <w:rsid w:val="006251CC"/>
    <w:rsid w:val="00625495"/>
    <w:rsid w:val="006256C1"/>
    <w:rsid w:val="00625E0F"/>
    <w:rsid w:val="00625F90"/>
    <w:rsid w:val="00626512"/>
    <w:rsid w:val="0062651F"/>
    <w:rsid w:val="00626677"/>
    <w:rsid w:val="006269CA"/>
    <w:rsid w:val="00630631"/>
    <w:rsid w:val="00630E88"/>
    <w:rsid w:val="006316D4"/>
    <w:rsid w:val="0063173E"/>
    <w:rsid w:val="00631B0D"/>
    <w:rsid w:val="00632415"/>
    <w:rsid w:val="00632B15"/>
    <w:rsid w:val="00632C07"/>
    <w:rsid w:val="00633312"/>
    <w:rsid w:val="00633F6C"/>
    <w:rsid w:val="0063426B"/>
    <w:rsid w:val="006342F1"/>
    <w:rsid w:val="00635200"/>
    <w:rsid w:val="00635CC5"/>
    <w:rsid w:val="006366DC"/>
    <w:rsid w:val="006368B3"/>
    <w:rsid w:val="00636974"/>
    <w:rsid w:val="00636CE9"/>
    <w:rsid w:val="0063727B"/>
    <w:rsid w:val="006403F8"/>
    <w:rsid w:val="00640929"/>
    <w:rsid w:val="00640CA5"/>
    <w:rsid w:val="00641F0C"/>
    <w:rsid w:val="00641FF1"/>
    <w:rsid w:val="00642078"/>
    <w:rsid w:val="00642325"/>
    <w:rsid w:val="00642470"/>
    <w:rsid w:val="006426A4"/>
    <w:rsid w:val="006428AE"/>
    <w:rsid w:val="00642A97"/>
    <w:rsid w:val="00642DC6"/>
    <w:rsid w:val="00642E42"/>
    <w:rsid w:val="00642FD4"/>
    <w:rsid w:val="00643569"/>
    <w:rsid w:val="006437BA"/>
    <w:rsid w:val="00643835"/>
    <w:rsid w:val="006438B5"/>
    <w:rsid w:val="00643C81"/>
    <w:rsid w:val="00643CC3"/>
    <w:rsid w:val="00643E61"/>
    <w:rsid w:val="006440B4"/>
    <w:rsid w:val="0064433B"/>
    <w:rsid w:val="00644521"/>
    <w:rsid w:val="006452C5"/>
    <w:rsid w:val="006454BE"/>
    <w:rsid w:val="006456D8"/>
    <w:rsid w:val="0064578F"/>
    <w:rsid w:val="00645F88"/>
    <w:rsid w:val="006461BA"/>
    <w:rsid w:val="0064663B"/>
    <w:rsid w:val="00646ACD"/>
    <w:rsid w:val="00646DA7"/>
    <w:rsid w:val="00646DCF"/>
    <w:rsid w:val="00646DEC"/>
    <w:rsid w:val="0064722B"/>
    <w:rsid w:val="006478C0"/>
    <w:rsid w:val="00647956"/>
    <w:rsid w:val="00647F04"/>
    <w:rsid w:val="00650137"/>
    <w:rsid w:val="006502B0"/>
    <w:rsid w:val="006505A5"/>
    <w:rsid w:val="0065113A"/>
    <w:rsid w:val="0065132C"/>
    <w:rsid w:val="0065134C"/>
    <w:rsid w:val="006514E9"/>
    <w:rsid w:val="0065233E"/>
    <w:rsid w:val="00652CB5"/>
    <w:rsid w:val="00652FE9"/>
    <w:rsid w:val="00653244"/>
    <w:rsid w:val="006538D4"/>
    <w:rsid w:val="006539C8"/>
    <w:rsid w:val="00653E5E"/>
    <w:rsid w:val="00654172"/>
    <w:rsid w:val="00654A2A"/>
    <w:rsid w:val="00654E9B"/>
    <w:rsid w:val="00654EBB"/>
    <w:rsid w:val="006552DD"/>
    <w:rsid w:val="00655312"/>
    <w:rsid w:val="0065563B"/>
    <w:rsid w:val="00655AA2"/>
    <w:rsid w:val="00655AAA"/>
    <w:rsid w:val="00655F3C"/>
    <w:rsid w:val="00656C03"/>
    <w:rsid w:val="00656EF0"/>
    <w:rsid w:val="006577AA"/>
    <w:rsid w:val="00657A50"/>
    <w:rsid w:val="00657FF7"/>
    <w:rsid w:val="0066013E"/>
    <w:rsid w:val="00660366"/>
    <w:rsid w:val="00660640"/>
    <w:rsid w:val="0066068B"/>
    <w:rsid w:val="00660D54"/>
    <w:rsid w:val="006618A7"/>
    <w:rsid w:val="0066272A"/>
    <w:rsid w:val="00663005"/>
    <w:rsid w:val="00663BDC"/>
    <w:rsid w:val="00663E12"/>
    <w:rsid w:val="0066436D"/>
    <w:rsid w:val="00664551"/>
    <w:rsid w:val="00664D5F"/>
    <w:rsid w:val="00664DC9"/>
    <w:rsid w:val="0066529C"/>
    <w:rsid w:val="00665344"/>
    <w:rsid w:val="00665938"/>
    <w:rsid w:val="00665A6B"/>
    <w:rsid w:val="00665F1B"/>
    <w:rsid w:val="0066695C"/>
    <w:rsid w:val="00666970"/>
    <w:rsid w:val="0066697D"/>
    <w:rsid w:val="00666A17"/>
    <w:rsid w:val="006670FE"/>
    <w:rsid w:val="00667589"/>
    <w:rsid w:val="0066762C"/>
    <w:rsid w:val="006679AA"/>
    <w:rsid w:val="006701DD"/>
    <w:rsid w:val="006702C6"/>
    <w:rsid w:val="00670308"/>
    <w:rsid w:val="00670C0B"/>
    <w:rsid w:val="006711FD"/>
    <w:rsid w:val="00671E09"/>
    <w:rsid w:val="00671EC6"/>
    <w:rsid w:val="00672440"/>
    <w:rsid w:val="0067253F"/>
    <w:rsid w:val="0067269C"/>
    <w:rsid w:val="0067296F"/>
    <w:rsid w:val="00672B11"/>
    <w:rsid w:val="00672D62"/>
    <w:rsid w:val="00673728"/>
    <w:rsid w:val="00673DF0"/>
    <w:rsid w:val="00673F63"/>
    <w:rsid w:val="006743FA"/>
    <w:rsid w:val="00674449"/>
    <w:rsid w:val="00674458"/>
    <w:rsid w:val="0067461D"/>
    <w:rsid w:val="006746CC"/>
    <w:rsid w:val="00674A3D"/>
    <w:rsid w:val="00675430"/>
    <w:rsid w:val="0067546B"/>
    <w:rsid w:val="00675AEB"/>
    <w:rsid w:val="00675DBB"/>
    <w:rsid w:val="00676397"/>
    <w:rsid w:val="00676675"/>
    <w:rsid w:val="0067692D"/>
    <w:rsid w:val="00676A8F"/>
    <w:rsid w:val="006772E8"/>
    <w:rsid w:val="0068070F"/>
    <w:rsid w:val="0068072E"/>
    <w:rsid w:val="00680B23"/>
    <w:rsid w:val="00680CB4"/>
    <w:rsid w:val="00680F7E"/>
    <w:rsid w:val="0068115F"/>
    <w:rsid w:val="00681254"/>
    <w:rsid w:val="00681641"/>
    <w:rsid w:val="00681870"/>
    <w:rsid w:val="00681D10"/>
    <w:rsid w:val="00681E3D"/>
    <w:rsid w:val="00682004"/>
    <w:rsid w:val="0068219D"/>
    <w:rsid w:val="006821AE"/>
    <w:rsid w:val="00682BDE"/>
    <w:rsid w:val="00682CCD"/>
    <w:rsid w:val="00682CF1"/>
    <w:rsid w:val="00683140"/>
    <w:rsid w:val="0068352A"/>
    <w:rsid w:val="0068388C"/>
    <w:rsid w:val="00683E2D"/>
    <w:rsid w:val="00684088"/>
    <w:rsid w:val="0068408F"/>
    <w:rsid w:val="00684680"/>
    <w:rsid w:val="00684BB2"/>
    <w:rsid w:val="00684F28"/>
    <w:rsid w:val="00684FD2"/>
    <w:rsid w:val="00685042"/>
    <w:rsid w:val="006850F3"/>
    <w:rsid w:val="006856B8"/>
    <w:rsid w:val="006856EB"/>
    <w:rsid w:val="0068575B"/>
    <w:rsid w:val="00685949"/>
    <w:rsid w:val="006861C9"/>
    <w:rsid w:val="00687052"/>
    <w:rsid w:val="0068718A"/>
    <w:rsid w:val="00687236"/>
    <w:rsid w:val="00687595"/>
    <w:rsid w:val="006876BA"/>
    <w:rsid w:val="00687BC3"/>
    <w:rsid w:val="00687C1E"/>
    <w:rsid w:val="00687F7E"/>
    <w:rsid w:val="006902CA"/>
    <w:rsid w:val="0069068A"/>
    <w:rsid w:val="00690766"/>
    <w:rsid w:val="00690D65"/>
    <w:rsid w:val="00691E7C"/>
    <w:rsid w:val="00692276"/>
    <w:rsid w:val="006924BC"/>
    <w:rsid w:val="00692C94"/>
    <w:rsid w:val="0069311A"/>
    <w:rsid w:val="006937AE"/>
    <w:rsid w:val="00693C41"/>
    <w:rsid w:val="00693C96"/>
    <w:rsid w:val="00694439"/>
    <w:rsid w:val="00694565"/>
    <w:rsid w:val="00694CF3"/>
    <w:rsid w:val="0069531A"/>
    <w:rsid w:val="0069561C"/>
    <w:rsid w:val="006961EA"/>
    <w:rsid w:val="006964B8"/>
    <w:rsid w:val="00696BC1"/>
    <w:rsid w:val="006972A5"/>
    <w:rsid w:val="00697375"/>
    <w:rsid w:val="00697A63"/>
    <w:rsid w:val="00697D02"/>
    <w:rsid w:val="00697F63"/>
    <w:rsid w:val="006A0079"/>
    <w:rsid w:val="006A06B4"/>
    <w:rsid w:val="006A07B7"/>
    <w:rsid w:val="006A0962"/>
    <w:rsid w:val="006A0A7E"/>
    <w:rsid w:val="006A0F95"/>
    <w:rsid w:val="006A11E2"/>
    <w:rsid w:val="006A129D"/>
    <w:rsid w:val="006A1731"/>
    <w:rsid w:val="006A17E4"/>
    <w:rsid w:val="006A19CC"/>
    <w:rsid w:val="006A1BF7"/>
    <w:rsid w:val="006A1C8A"/>
    <w:rsid w:val="006A1E12"/>
    <w:rsid w:val="006A1EB0"/>
    <w:rsid w:val="006A20F7"/>
    <w:rsid w:val="006A2A56"/>
    <w:rsid w:val="006A2C8B"/>
    <w:rsid w:val="006A31B9"/>
    <w:rsid w:val="006A355B"/>
    <w:rsid w:val="006A3E8F"/>
    <w:rsid w:val="006A429B"/>
    <w:rsid w:val="006A4550"/>
    <w:rsid w:val="006A4E70"/>
    <w:rsid w:val="006A5204"/>
    <w:rsid w:val="006A5323"/>
    <w:rsid w:val="006A53BF"/>
    <w:rsid w:val="006A5949"/>
    <w:rsid w:val="006A5CA4"/>
    <w:rsid w:val="006A5F8E"/>
    <w:rsid w:val="006A6A43"/>
    <w:rsid w:val="006A6A5E"/>
    <w:rsid w:val="006A6B5A"/>
    <w:rsid w:val="006A6C42"/>
    <w:rsid w:val="006A6DF8"/>
    <w:rsid w:val="006A73BA"/>
    <w:rsid w:val="006A76F1"/>
    <w:rsid w:val="006A7901"/>
    <w:rsid w:val="006A7FB7"/>
    <w:rsid w:val="006A7FEE"/>
    <w:rsid w:val="006B0700"/>
    <w:rsid w:val="006B0968"/>
    <w:rsid w:val="006B1010"/>
    <w:rsid w:val="006B109A"/>
    <w:rsid w:val="006B120B"/>
    <w:rsid w:val="006B1307"/>
    <w:rsid w:val="006B1A33"/>
    <w:rsid w:val="006B1ADC"/>
    <w:rsid w:val="006B1D57"/>
    <w:rsid w:val="006B1DB8"/>
    <w:rsid w:val="006B2399"/>
    <w:rsid w:val="006B25EF"/>
    <w:rsid w:val="006B2982"/>
    <w:rsid w:val="006B2E89"/>
    <w:rsid w:val="006B35BC"/>
    <w:rsid w:val="006B365B"/>
    <w:rsid w:val="006B3671"/>
    <w:rsid w:val="006B3887"/>
    <w:rsid w:val="006B419E"/>
    <w:rsid w:val="006B4439"/>
    <w:rsid w:val="006B4965"/>
    <w:rsid w:val="006B4CD6"/>
    <w:rsid w:val="006B4E7A"/>
    <w:rsid w:val="006B55CC"/>
    <w:rsid w:val="006B565E"/>
    <w:rsid w:val="006B576F"/>
    <w:rsid w:val="006B5817"/>
    <w:rsid w:val="006B5CC4"/>
    <w:rsid w:val="006B6987"/>
    <w:rsid w:val="006B71C2"/>
    <w:rsid w:val="006B77A5"/>
    <w:rsid w:val="006B7FE5"/>
    <w:rsid w:val="006C055E"/>
    <w:rsid w:val="006C07E0"/>
    <w:rsid w:val="006C107B"/>
    <w:rsid w:val="006C12C4"/>
    <w:rsid w:val="006C170D"/>
    <w:rsid w:val="006C1F0B"/>
    <w:rsid w:val="006C201E"/>
    <w:rsid w:val="006C22F8"/>
    <w:rsid w:val="006C295C"/>
    <w:rsid w:val="006C31C0"/>
    <w:rsid w:val="006C3634"/>
    <w:rsid w:val="006C37FE"/>
    <w:rsid w:val="006C39B4"/>
    <w:rsid w:val="006C3FA2"/>
    <w:rsid w:val="006C4181"/>
    <w:rsid w:val="006C41C1"/>
    <w:rsid w:val="006C4ABF"/>
    <w:rsid w:val="006C4BC7"/>
    <w:rsid w:val="006C4ED7"/>
    <w:rsid w:val="006C50F7"/>
    <w:rsid w:val="006C57AB"/>
    <w:rsid w:val="006C57E9"/>
    <w:rsid w:val="006C589F"/>
    <w:rsid w:val="006C5D90"/>
    <w:rsid w:val="006C6AB9"/>
    <w:rsid w:val="006C6C19"/>
    <w:rsid w:val="006C70D9"/>
    <w:rsid w:val="006C75BC"/>
    <w:rsid w:val="006D1064"/>
    <w:rsid w:val="006D1880"/>
    <w:rsid w:val="006D1A7B"/>
    <w:rsid w:val="006D1B4D"/>
    <w:rsid w:val="006D22C7"/>
    <w:rsid w:val="006D32C0"/>
    <w:rsid w:val="006D39FB"/>
    <w:rsid w:val="006D418C"/>
    <w:rsid w:val="006D43A0"/>
    <w:rsid w:val="006D4559"/>
    <w:rsid w:val="006D4655"/>
    <w:rsid w:val="006D47BB"/>
    <w:rsid w:val="006D570A"/>
    <w:rsid w:val="006D5827"/>
    <w:rsid w:val="006D58FB"/>
    <w:rsid w:val="006D59B6"/>
    <w:rsid w:val="006D5B89"/>
    <w:rsid w:val="006D5DF0"/>
    <w:rsid w:val="006D5E65"/>
    <w:rsid w:val="006D61C1"/>
    <w:rsid w:val="006D6741"/>
    <w:rsid w:val="006D6CCD"/>
    <w:rsid w:val="006D7AA7"/>
    <w:rsid w:val="006E033E"/>
    <w:rsid w:val="006E0459"/>
    <w:rsid w:val="006E05C0"/>
    <w:rsid w:val="006E06DC"/>
    <w:rsid w:val="006E0B59"/>
    <w:rsid w:val="006E0EAA"/>
    <w:rsid w:val="006E108E"/>
    <w:rsid w:val="006E10C6"/>
    <w:rsid w:val="006E1986"/>
    <w:rsid w:val="006E1FD3"/>
    <w:rsid w:val="006E22C1"/>
    <w:rsid w:val="006E240E"/>
    <w:rsid w:val="006E26C8"/>
    <w:rsid w:val="006E27BF"/>
    <w:rsid w:val="006E29DF"/>
    <w:rsid w:val="006E2B17"/>
    <w:rsid w:val="006E34B8"/>
    <w:rsid w:val="006E394D"/>
    <w:rsid w:val="006E3C99"/>
    <w:rsid w:val="006E3CB9"/>
    <w:rsid w:val="006E3E5A"/>
    <w:rsid w:val="006E43DA"/>
    <w:rsid w:val="006E449C"/>
    <w:rsid w:val="006E4945"/>
    <w:rsid w:val="006E4A63"/>
    <w:rsid w:val="006E4B0D"/>
    <w:rsid w:val="006E4C6E"/>
    <w:rsid w:val="006E54B5"/>
    <w:rsid w:val="006E57FE"/>
    <w:rsid w:val="006E608F"/>
    <w:rsid w:val="006E6920"/>
    <w:rsid w:val="006E6C89"/>
    <w:rsid w:val="006E7110"/>
    <w:rsid w:val="006E76DB"/>
    <w:rsid w:val="006E76E2"/>
    <w:rsid w:val="006E786C"/>
    <w:rsid w:val="006E7AAE"/>
    <w:rsid w:val="006E7F9B"/>
    <w:rsid w:val="006F02A7"/>
    <w:rsid w:val="006F0EA2"/>
    <w:rsid w:val="006F1067"/>
    <w:rsid w:val="006F1170"/>
    <w:rsid w:val="006F12B4"/>
    <w:rsid w:val="006F16A7"/>
    <w:rsid w:val="006F24E5"/>
    <w:rsid w:val="006F25F1"/>
    <w:rsid w:val="006F37A8"/>
    <w:rsid w:val="006F3D54"/>
    <w:rsid w:val="006F4742"/>
    <w:rsid w:val="006F4810"/>
    <w:rsid w:val="006F49D6"/>
    <w:rsid w:val="006F4B5B"/>
    <w:rsid w:val="006F4FE2"/>
    <w:rsid w:val="006F5DD0"/>
    <w:rsid w:val="006F6232"/>
    <w:rsid w:val="006F645D"/>
    <w:rsid w:val="006F6711"/>
    <w:rsid w:val="006F7029"/>
    <w:rsid w:val="006F769D"/>
    <w:rsid w:val="006F7815"/>
    <w:rsid w:val="006F7B85"/>
    <w:rsid w:val="006F7D05"/>
    <w:rsid w:val="00700189"/>
    <w:rsid w:val="00700EAB"/>
    <w:rsid w:val="00700EBC"/>
    <w:rsid w:val="007010D1"/>
    <w:rsid w:val="0070138F"/>
    <w:rsid w:val="00701409"/>
    <w:rsid w:val="0070142A"/>
    <w:rsid w:val="00701784"/>
    <w:rsid w:val="00701C16"/>
    <w:rsid w:val="00701C31"/>
    <w:rsid w:val="007021AF"/>
    <w:rsid w:val="007023A0"/>
    <w:rsid w:val="00702D61"/>
    <w:rsid w:val="00703B2F"/>
    <w:rsid w:val="00703CBB"/>
    <w:rsid w:val="0070443A"/>
    <w:rsid w:val="00704458"/>
    <w:rsid w:val="00704A37"/>
    <w:rsid w:val="00704A68"/>
    <w:rsid w:val="00704B4C"/>
    <w:rsid w:val="00705425"/>
    <w:rsid w:val="007054E4"/>
    <w:rsid w:val="00705905"/>
    <w:rsid w:val="0070669B"/>
    <w:rsid w:val="00706940"/>
    <w:rsid w:val="00706ACF"/>
    <w:rsid w:val="00706C5A"/>
    <w:rsid w:val="0070785F"/>
    <w:rsid w:val="00707916"/>
    <w:rsid w:val="007102CA"/>
    <w:rsid w:val="00710771"/>
    <w:rsid w:val="00710B45"/>
    <w:rsid w:val="007110D3"/>
    <w:rsid w:val="007119E9"/>
    <w:rsid w:val="007119EF"/>
    <w:rsid w:val="00711A4F"/>
    <w:rsid w:val="00711B3B"/>
    <w:rsid w:val="007128A5"/>
    <w:rsid w:val="00712A25"/>
    <w:rsid w:val="00713476"/>
    <w:rsid w:val="007138E6"/>
    <w:rsid w:val="007145E5"/>
    <w:rsid w:val="00714624"/>
    <w:rsid w:val="00714785"/>
    <w:rsid w:val="00715045"/>
    <w:rsid w:val="0071527C"/>
    <w:rsid w:val="007152CB"/>
    <w:rsid w:val="007155D4"/>
    <w:rsid w:val="007155F4"/>
    <w:rsid w:val="0071562C"/>
    <w:rsid w:val="00715675"/>
    <w:rsid w:val="00715EE4"/>
    <w:rsid w:val="0071634D"/>
    <w:rsid w:val="007166C4"/>
    <w:rsid w:val="00716CB1"/>
    <w:rsid w:val="00716EA0"/>
    <w:rsid w:val="00717097"/>
    <w:rsid w:val="00717A86"/>
    <w:rsid w:val="00717B40"/>
    <w:rsid w:val="00717DC5"/>
    <w:rsid w:val="00717EEA"/>
    <w:rsid w:val="00720332"/>
    <w:rsid w:val="00720A68"/>
    <w:rsid w:val="00720AB7"/>
    <w:rsid w:val="007213D2"/>
    <w:rsid w:val="007219FB"/>
    <w:rsid w:val="0072233B"/>
    <w:rsid w:val="0072275E"/>
    <w:rsid w:val="00722A8D"/>
    <w:rsid w:val="00722CB8"/>
    <w:rsid w:val="00722DAE"/>
    <w:rsid w:val="00722DD6"/>
    <w:rsid w:val="00722DDE"/>
    <w:rsid w:val="007238C2"/>
    <w:rsid w:val="00723935"/>
    <w:rsid w:val="0072396C"/>
    <w:rsid w:val="00724036"/>
    <w:rsid w:val="007240D9"/>
    <w:rsid w:val="0072481D"/>
    <w:rsid w:val="0072482B"/>
    <w:rsid w:val="007248B3"/>
    <w:rsid w:val="00724AE8"/>
    <w:rsid w:val="00724CDA"/>
    <w:rsid w:val="0072546F"/>
    <w:rsid w:val="00725956"/>
    <w:rsid w:val="00725E7B"/>
    <w:rsid w:val="007261A8"/>
    <w:rsid w:val="00726BE9"/>
    <w:rsid w:val="00726E0A"/>
    <w:rsid w:val="007272FD"/>
    <w:rsid w:val="007277D4"/>
    <w:rsid w:val="0072785C"/>
    <w:rsid w:val="0073005A"/>
    <w:rsid w:val="007301DE"/>
    <w:rsid w:val="007305F3"/>
    <w:rsid w:val="00731109"/>
    <w:rsid w:val="0073116D"/>
    <w:rsid w:val="007312AD"/>
    <w:rsid w:val="00731CC4"/>
    <w:rsid w:val="0073221F"/>
    <w:rsid w:val="0073259D"/>
    <w:rsid w:val="00732B2D"/>
    <w:rsid w:val="0073362A"/>
    <w:rsid w:val="00734369"/>
    <w:rsid w:val="0073441C"/>
    <w:rsid w:val="0073497C"/>
    <w:rsid w:val="00734C1D"/>
    <w:rsid w:val="00734D0A"/>
    <w:rsid w:val="00734DE5"/>
    <w:rsid w:val="00734E3B"/>
    <w:rsid w:val="00735469"/>
    <w:rsid w:val="00736168"/>
    <w:rsid w:val="00736AC6"/>
    <w:rsid w:val="0073705D"/>
    <w:rsid w:val="007370BD"/>
    <w:rsid w:val="007371CC"/>
    <w:rsid w:val="0073762B"/>
    <w:rsid w:val="0073780F"/>
    <w:rsid w:val="007404C3"/>
    <w:rsid w:val="007404DA"/>
    <w:rsid w:val="00740CD6"/>
    <w:rsid w:val="00740DAB"/>
    <w:rsid w:val="00740DF2"/>
    <w:rsid w:val="00740F3B"/>
    <w:rsid w:val="0074109C"/>
    <w:rsid w:val="0074113F"/>
    <w:rsid w:val="007412EF"/>
    <w:rsid w:val="00741603"/>
    <w:rsid w:val="007416B8"/>
    <w:rsid w:val="00741765"/>
    <w:rsid w:val="0074193E"/>
    <w:rsid w:val="0074194A"/>
    <w:rsid w:val="00741C27"/>
    <w:rsid w:val="00741C6E"/>
    <w:rsid w:val="00741F57"/>
    <w:rsid w:val="00742427"/>
    <w:rsid w:val="00742FCF"/>
    <w:rsid w:val="0074305F"/>
    <w:rsid w:val="00743659"/>
    <w:rsid w:val="00743BC9"/>
    <w:rsid w:val="00743C3B"/>
    <w:rsid w:val="00744204"/>
    <w:rsid w:val="00744250"/>
    <w:rsid w:val="007446E8"/>
    <w:rsid w:val="0074515B"/>
    <w:rsid w:val="00745AC4"/>
    <w:rsid w:val="00745EFC"/>
    <w:rsid w:val="007462C2"/>
    <w:rsid w:val="007463B8"/>
    <w:rsid w:val="0074676D"/>
    <w:rsid w:val="00747300"/>
    <w:rsid w:val="007474A9"/>
    <w:rsid w:val="00747586"/>
    <w:rsid w:val="00747B7D"/>
    <w:rsid w:val="007501F5"/>
    <w:rsid w:val="0075097D"/>
    <w:rsid w:val="00750A18"/>
    <w:rsid w:val="00751387"/>
    <w:rsid w:val="00751869"/>
    <w:rsid w:val="00751CEB"/>
    <w:rsid w:val="00751E98"/>
    <w:rsid w:val="0075202D"/>
    <w:rsid w:val="00753076"/>
    <w:rsid w:val="007538C5"/>
    <w:rsid w:val="00753A78"/>
    <w:rsid w:val="00753C92"/>
    <w:rsid w:val="00753D8D"/>
    <w:rsid w:val="00753EED"/>
    <w:rsid w:val="00754603"/>
    <w:rsid w:val="007546F0"/>
    <w:rsid w:val="007555A4"/>
    <w:rsid w:val="007559A0"/>
    <w:rsid w:val="00755C18"/>
    <w:rsid w:val="00756395"/>
    <w:rsid w:val="00756486"/>
    <w:rsid w:val="00756785"/>
    <w:rsid w:val="00756809"/>
    <w:rsid w:val="00756C79"/>
    <w:rsid w:val="00756D31"/>
    <w:rsid w:val="00757069"/>
    <w:rsid w:val="007574CF"/>
    <w:rsid w:val="00757780"/>
    <w:rsid w:val="00757A16"/>
    <w:rsid w:val="007602E8"/>
    <w:rsid w:val="007617A7"/>
    <w:rsid w:val="007617C7"/>
    <w:rsid w:val="007619A9"/>
    <w:rsid w:val="00761A53"/>
    <w:rsid w:val="00762368"/>
    <w:rsid w:val="007626CB"/>
    <w:rsid w:val="00762845"/>
    <w:rsid w:val="00762BF5"/>
    <w:rsid w:val="00763A85"/>
    <w:rsid w:val="00763A99"/>
    <w:rsid w:val="00763B0C"/>
    <w:rsid w:val="007642F8"/>
    <w:rsid w:val="00764441"/>
    <w:rsid w:val="00764635"/>
    <w:rsid w:val="007647B3"/>
    <w:rsid w:val="00764A56"/>
    <w:rsid w:val="00764C7D"/>
    <w:rsid w:val="00765F00"/>
    <w:rsid w:val="00766265"/>
    <w:rsid w:val="0076658F"/>
    <w:rsid w:val="007672FE"/>
    <w:rsid w:val="00767E1C"/>
    <w:rsid w:val="00770269"/>
    <w:rsid w:val="00770BEC"/>
    <w:rsid w:val="00770C00"/>
    <w:rsid w:val="00770F6E"/>
    <w:rsid w:val="00771045"/>
    <w:rsid w:val="007716A9"/>
    <w:rsid w:val="00771F51"/>
    <w:rsid w:val="007721DC"/>
    <w:rsid w:val="00773C60"/>
    <w:rsid w:val="00774631"/>
    <w:rsid w:val="00774640"/>
    <w:rsid w:val="00774AE5"/>
    <w:rsid w:val="00774D0F"/>
    <w:rsid w:val="00774EEE"/>
    <w:rsid w:val="00775127"/>
    <w:rsid w:val="007757F4"/>
    <w:rsid w:val="00775DD6"/>
    <w:rsid w:val="00776336"/>
    <w:rsid w:val="00776C51"/>
    <w:rsid w:val="007775AD"/>
    <w:rsid w:val="007778A3"/>
    <w:rsid w:val="00777AD0"/>
    <w:rsid w:val="0078040D"/>
    <w:rsid w:val="00780864"/>
    <w:rsid w:val="00780BEF"/>
    <w:rsid w:val="00780C2C"/>
    <w:rsid w:val="00781D82"/>
    <w:rsid w:val="0078204F"/>
    <w:rsid w:val="00782544"/>
    <w:rsid w:val="00782A47"/>
    <w:rsid w:val="00782AD1"/>
    <w:rsid w:val="00782C22"/>
    <w:rsid w:val="0078356F"/>
    <w:rsid w:val="00784046"/>
    <w:rsid w:val="00784133"/>
    <w:rsid w:val="0078419D"/>
    <w:rsid w:val="007846BA"/>
    <w:rsid w:val="00784A0D"/>
    <w:rsid w:val="007857FA"/>
    <w:rsid w:val="00785EDA"/>
    <w:rsid w:val="007864F3"/>
    <w:rsid w:val="007865E6"/>
    <w:rsid w:val="00786D11"/>
    <w:rsid w:val="00786D2C"/>
    <w:rsid w:val="0078784E"/>
    <w:rsid w:val="007901A6"/>
    <w:rsid w:val="007902A5"/>
    <w:rsid w:val="00790586"/>
    <w:rsid w:val="00790891"/>
    <w:rsid w:val="00790E3D"/>
    <w:rsid w:val="007911F4"/>
    <w:rsid w:val="007915C3"/>
    <w:rsid w:val="00791A67"/>
    <w:rsid w:val="0079251E"/>
    <w:rsid w:val="00792596"/>
    <w:rsid w:val="00792605"/>
    <w:rsid w:val="00792622"/>
    <w:rsid w:val="007929E3"/>
    <w:rsid w:val="00792C20"/>
    <w:rsid w:val="00792D31"/>
    <w:rsid w:val="007930AF"/>
    <w:rsid w:val="00793290"/>
    <w:rsid w:val="00793A57"/>
    <w:rsid w:val="00793EDF"/>
    <w:rsid w:val="007946D7"/>
    <w:rsid w:val="00794B20"/>
    <w:rsid w:val="00794D1A"/>
    <w:rsid w:val="00794EA5"/>
    <w:rsid w:val="00794F75"/>
    <w:rsid w:val="00795446"/>
    <w:rsid w:val="0079547F"/>
    <w:rsid w:val="00795509"/>
    <w:rsid w:val="00795D58"/>
    <w:rsid w:val="00795E25"/>
    <w:rsid w:val="00795E95"/>
    <w:rsid w:val="00795F7F"/>
    <w:rsid w:val="0079604E"/>
    <w:rsid w:val="0079647C"/>
    <w:rsid w:val="0079774F"/>
    <w:rsid w:val="00797D86"/>
    <w:rsid w:val="007A02EA"/>
    <w:rsid w:val="007A03B7"/>
    <w:rsid w:val="007A088B"/>
    <w:rsid w:val="007A0A26"/>
    <w:rsid w:val="007A1076"/>
    <w:rsid w:val="007A1484"/>
    <w:rsid w:val="007A162D"/>
    <w:rsid w:val="007A1A2E"/>
    <w:rsid w:val="007A1BB3"/>
    <w:rsid w:val="007A208E"/>
    <w:rsid w:val="007A20BC"/>
    <w:rsid w:val="007A24A1"/>
    <w:rsid w:val="007A2548"/>
    <w:rsid w:val="007A2BCE"/>
    <w:rsid w:val="007A31F0"/>
    <w:rsid w:val="007A34E4"/>
    <w:rsid w:val="007A3B7A"/>
    <w:rsid w:val="007A3CB3"/>
    <w:rsid w:val="007A416A"/>
    <w:rsid w:val="007A43F2"/>
    <w:rsid w:val="007A4A96"/>
    <w:rsid w:val="007A4ABD"/>
    <w:rsid w:val="007A4FAD"/>
    <w:rsid w:val="007A4FF7"/>
    <w:rsid w:val="007A5146"/>
    <w:rsid w:val="007A5DA0"/>
    <w:rsid w:val="007A654D"/>
    <w:rsid w:val="007A65B7"/>
    <w:rsid w:val="007A6665"/>
    <w:rsid w:val="007A67A4"/>
    <w:rsid w:val="007A6A59"/>
    <w:rsid w:val="007A6B86"/>
    <w:rsid w:val="007A6FA4"/>
    <w:rsid w:val="007A75DE"/>
    <w:rsid w:val="007B0034"/>
    <w:rsid w:val="007B0186"/>
    <w:rsid w:val="007B0647"/>
    <w:rsid w:val="007B0E7F"/>
    <w:rsid w:val="007B1009"/>
    <w:rsid w:val="007B19AF"/>
    <w:rsid w:val="007B20DE"/>
    <w:rsid w:val="007B239A"/>
    <w:rsid w:val="007B2857"/>
    <w:rsid w:val="007B296A"/>
    <w:rsid w:val="007B29A9"/>
    <w:rsid w:val="007B2EC9"/>
    <w:rsid w:val="007B2F29"/>
    <w:rsid w:val="007B33F4"/>
    <w:rsid w:val="007B3E0B"/>
    <w:rsid w:val="007B46A2"/>
    <w:rsid w:val="007B4DFE"/>
    <w:rsid w:val="007B56B6"/>
    <w:rsid w:val="007B57C6"/>
    <w:rsid w:val="007B58EB"/>
    <w:rsid w:val="007B60DE"/>
    <w:rsid w:val="007B6758"/>
    <w:rsid w:val="007B6CCC"/>
    <w:rsid w:val="007B6FC1"/>
    <w:rsid w:val="007B7264"/>
    <w:rsid w:val="007B7571"/>
    <w:rsid w:val="007B7655"/>
    <w:rsid w:val="007B78A5"/>
    <w:rsid w:val="007B7972"/>
    <w:rsid w:val="007B7DC7"/>
    <w:rsid w:val="007C04C5"/>
    <w:rsid w:val="007C05CF"/>
    <w:rsid w:val="007C0796"/>
    <w:rsid w:val="007C0905"/>
    <w:rsid w:val="007C097F"/>
    <w:rsid w:val="007C09F9"/>
    <w:rsid w:val="007C0ACE"/>
    <w:rsid w:val="007C1879"/>
    <w:rsid w:val="007C1B8E"/>
    <w:rsid w:val="007C20C2"/>
    <w:rsid w:val="007C23F9"/>
    <w:rsid w:val="007C2725"/>
    <w:rsid w:val="007C2834"/>
    <w:rsid w:val="007C3651"/>
    <w:rsid w:val="007C3886"/>
    <w:rsid w:val="007C39DC"/>
    <w:rsid w:val="007C3A3C"/>
    <w:rsid w:val="007C3D7E"/>
    <w:rsid w:val="007C54DE"/>
    <w:rsid w:val="007C651D"/>
    <w:rsid w:val="007C6B75"/>
    <w:rsid w:val="007C6BE0"/>
    <w:rsid w:val="007C70AA"/>
    <w:rsid w:val="007C76DC"/>
    <w:rsid w:val="007C7818"/>
    <w:rsid w:val="007C7B81"/>
    <w:rsid w:val="007C7C6F"/>
    <w:rsid w:val="007C7CF5"/>
    <w:rsid w:val="007C7F61"/>
    <w:rsid w:val="007D064B"/>
    <w:rsid w:val="007D0AD1"/>
    <w:rsid w:val="007D0CAD"/>
    <w:rsid w:val="007D0DAA"/>
    <w:rsid w:val="007D1EC9"/>
    <w:rsid w:val="007D211F"/>
    <w:rsid w:val="007D2212"/>
    <w:rsid w:val="007D2279"/>
    <w:rsid w:val="007D26C7"/>
    <w:rsid w:val="007D28D0"/>
    <w:rsid w:val="007D2964"/>
    <w:rsid w:val="007D2996"/>
    <w:rsid w:val="007D2F5A"/>
    <w:rsid w:val="007D35AE"/>
    <w:rsid w:val="007D3743"/>
    <w:rsid w:val="007D38B1"/>
    <w:rsid w:val="007D3FC4"/>
    <w:rsid w:val="007D41F9"/>
    <w:rsid w:val="007D4244"/>
    <w:rsid w:val="007D433B"/>
    <w:rsid w:val="007D49F4"/>
    <w:rsid w:val="007D5019"/>
    <w:rsid w:val="007D5075"/>
    <w:rsid w:val="007D5326"/>
    <w:rsid w:val="007D560C"/>
    <w:rsid w:val="007D567A"/>
    <w:rsid w:val="007D5721"/>
    <w:rsid w:val="007D57A1"/>
    <w:rsid w:val="007D5D14"/>
    <w:rsid w:val="007D5FED"/>
    <w:rsid w:val="007D603A"/>
    <w:rsid w:val="007D6070"/>
    <w:rsid w:val="007D6130"/>
    <w:rsid w:val="007D6167"/>
    <w:rsid w:val="007D63BC"/>
    <w:rsid w:val="007D6447"/>
    <w:rsid w:val="007D6E3E"/>
    <w:rsid w:val="007D708A"/>
    <w:rsid w:val="007D72D7"/>
    <w:rsid w:val="007D7405"/>
    <w:rsid w:val="007D7521"/>
    <w:rsid w:val="007D7687"/>
    <w:rsid w:val="007D7A6D"/>
    <w:rsid w:val="007E0FD5"/>
    <w:rsid w:val="007E11EB"/>
    <w:rsid w:val="007E16F6"/>
    <w:rsid w:val="007E19FD"/>
    <w:rsid w:val="007E2278"/>
    <w:rsid w:val="007E2BB3"/>
    <w:rsid w:val="007E3656"/>
    <w:rsid w:val="007E3AA6"/>
    <w:rsid w:val="007E406A"/>
    <w:rsid w:val="007E4887"/>
    <w:rsid w:val="007E49E8"/>
    <w:rsid w:val="007E4A1A"/>
    <w:rsid w:val="007E4F7A"/>
    <w:rsid w:val="007E5492"/>
    <w:rsid w:val="007E5EC8"/>
    <w:rsid w:val="007E5FD8"/>
    <w:rsid w:val="007E6102"/>
    <w:rsid w:val="007E65E2"/>
    <w:rsid w:val="007E66C4"/>
    <w:rsid w:val="007E705F"/>
    <w:rsid w:val="007E710C"/>
    <w:rsid w:val="007E755E"/>
    <w:rsid w:val="007E75D7"/>
    <w:rsid w:val="007E7629"/>
    <w:rsid w:val="007F0275"/>
    <w:rsid w:val="007F02EB"/>
    <w:rsid w:val="007F051F"/>
    <w:rsid w:val="007F05FF"/>
    <w:rsid w:val="007F0BC2"/>
    <w:rsid w:val="007F0C4C"/>
    <w:rsid w:val="007F0CBD"/>
    <w:rsid w:val="007F0D80"/>
    <w:rsid w:val="007F153D"/>
    <w:rsid w:val="007F177B"/>
    <w:rsid w:val="007F1DC9"/>
    <w:rsid w:val="007F1F0F"/>
    <w:rsid w:val="007F2536"/>
    <w:rsid w:val="007F2784"/>
    <w:rsid w:val="007F28FB"/>
    <w:rsid w:val="007F2EB1"/>
    <w:rsid w:val="007F3353"/>
    <w:rsid w:val="007F3697"/>
    <w:rsid w:val="007F3990"/>
    <w:rsid w:val="007F3F7C"/>
    <w:rsid w:val="007F479F"/>
    <w:rsid w:val="007F4B3E"/>
    <w:rsid w:val="007F4D10"/>
    <w:rsid w:val="007F4FE8"/>
    <w:rsid w:val="007F53B2"/>
    <w:rsid w:val="007F5417"/>
    <w:rsid w:val="007F57F5"/>
    <w:rsid w:val="007F5E8C"/>
    <w:rsid w:val="007F6B62"/>
    <w:rsid w:val="007F7EB9"/>
    <w:rsid w:val="00801164"/>
    <w:rsid w:val="00801172"/>
    <w:rsid w:val="00801280"/>
    <w:rsid w:val="0080146B"/>
    <w:rsid w:val="00801876"/>
    <w:rsid w:val="00801A58"/>
    <w:rsid w:val="00801FE5"/>
    <w:rsid w:val="00802BC7"/>
    <w:rsid w:val="00802E07"/>
    <w:rsid w:val="00802F25"/>
    <w:rsid w:val="00803317"/>
    <w:rsid w:val="00803919"/>
    <w:rsid w:val="008039EA"/>
    <w:rsid w:val="00804268"/>
    <w:rsid w:val="00804647"/>
    <w:rsid w:val="008049FD"/>
    <w:rsid w:val="00805058"/>
    <w:rsid w:val="00805532"/>
    <w:rsid w:val="00805540"/>
    <w:rsid w:val="00805BE2"/>
    <w:rsid w:val="00805BF3"/>
    <w:rsid w:val="0080602F"/>
    <w:rsid w:val="00806189"/>
    <w:rsid w:val="008068DD"/>
    <w:rsid w:val="0080695B"/>
    <w:rsid w:val="008069BC"/>
    <w:rsid w:val="00806BA9"/>
    <w:rsid w:val="00806D81"/>
    <w:rsid w:val="00806E26"/>
    <w:rsid w:val="0080722E"/>
    <w:rsid w:val="008101A1"/>
    <w:rsid w:val="008101AE"/>
    <w:rsid w:val="0081037D"/>
    <w:rsid w:val="008105F0"/>
    <w:rsid w:val="00811323"/>
    <w:rsid w:val="00811531"/>
    <w:rsid w:val="00811AC9"/>
    <w:rsid w:val="00811DD3"/>
    <w:rsid w:val="00811F14"/>
    <w:rsid w:val="0081288F"/>
    <w:rsid w:val="00812C62"/>
    <w:rsid w:val="008130DD"/>
    <w:rsid w:val="00813539"/>
    <w:rsid w:val="008137FB"/>
    <w:rsid w:val="008139BE"/>
    <w:rsid w:val="00814A18"/>
    <w:rsid w:val="00814B05"/>
    <w:rsid w:val="00814B7B"/>
    <w:rsid w:val="008155C7"/>
    <w:rsid w:val="00815825"/>
    <w:rsid w:val="00815CCE"/>
    <w:rsid w:val="0081623A"/>
    <w:rsid w:val="00816438"/>
    <w:rsid w:val="008174EE"/>
    <w:rsid w:val="00820176"/>
    <w:rsid w:val="008209D6"/>
    <w:rsid w:val="00820C38"/>
    <w:rsid w:val="00821486"/>
    <w:rsid w:val="00821673"/>
    <w:rsid w:val="00821751"/>
    <w:rsid w:val="00821B56"/>
    <w:rsid w:val="00821F0D"/>
    <w:rsid w:val="008220C0"/>
    <w:rsid w:val="0082237B"/>
    <w:rsid w:val="008225BC"/>
    <w:rsid w:val="0082267D"/>
    <w:rsid w:val="008227B4"/>
    <w:rsid w:val="00822B5C"/>
    <w:rsid w:val="00822EE8"/>
    <w:rsid w:val="00822F27"/>
    <w:rsid w:val="008238C3"/>
    <w:rsid w:val="00823A4C"/>
    <w:rsid w:val="00823B39"/>
    <w:rsid w:val="00823EEF"/>
    <w:rsid w:val="00823F82"/>
    <w:rsid w:val="00824007"/>
    <w:rsid w:val="00824377"/>
    <w:rsid w:val="00824380"/>
    <w:rsid w:val="008251F9"/>
    <w:rsid w:val="0082524E"/>
    <w:rsid w:val="00825382"/>
    <w:rsid w:val="00825A3D"/>
    <w:rsid w:val="0082658A"/>
    <w:rsid w:val="008272CB"/>
    <w:rsid w:val="008273CA"/>
    <w:rsid w:val="0082776B"/>
    <w:rsid w:val="008279D5"/>
    <w:rsid w:val="00827B14"/>
    <w:rsid w:val="00827CFB"/>
    <w:rsid w:val="00827D50"/>
    <w:rsid w:val="008306D9"/>
    <w:rsid w:val="00830852"/>
    <w:rsid w:val="00830A92"/>
    <w:rsid w:val="00830EB0"/>
    <w:rsid w:val="008311FC"/>
    <w:rsid w:val="008314B0"/>
    <w:rsid w:val="00831F2C"/>
    <w:rsid w:val="00831F67"/>
    <w:rsid w:val="008326F6"/>
    <w:rsid w:val="00832AB7"/>
    <w:rsid w:val="00833328"/>
    <w:rsid w:val="00833508"/>
    <w:rsid w:val="0083357B"/>
    <w:rsid w:val="008335D0"/>
    <w:rsid w:val="00833614"/>
    <w:rsid w:val="00833A4A"/>
    <w:rsid w:val="00833BBD"/>
    <w:rsid w:val="00834038"/>
    <w:rsid w:val="0083466A"/>
    <w:rsid w:val="0083493D"/>
    <w:rsid w:val="008351F3"/>
    <w:rsid w:val="008356D6"/>
    <w:rsid w:val="0083571B"/>
    <w:rsid w:val="008357A0"/>
    <w:rsid w:val="00835EF3"/>
    <w:rsid w:val="00835F83"/>
    <w:rsid w:val="00835F87"/>
    <w:rsid w:val="0083701F"/>
    <w:rsid w:val="008375CA"/>
    <w:rsid w:val="00837639"/>
    <w:rsid w:val="00837914"/>
    <w:rsid w:val="00837A30"/>
    <w:rsid w:val="00837D59"/>
    <w:rsid w:val="00837E24"/>
    <w:rsid w:val="00840088"/>
    <w:rsid w:val="008402C6"/>
    <w:rsid w:val="00840982"/>
    <w:rsid w:val="00840CDF"/>
    <w:rsid w:val="0084173A"/>
    <w:rsid w:val="008427B7"/>
    <w:rsid w:val="00842968"/>
    <w:rsid w:val="00842A22"/>
    <w:rsid w:val="00842BAE"/>
    <w:rsid w:val="00842EA0"/>
    <w:rsid w:val="0084317B"/>
    <w:rsid w:val="0084385E"/>
    <w:rsid w:val="008439B0"/>
    <w:rsid w:val="00843A9D"/>
    <w:rsid w:val="00843CFF"/>
    <w:rsid w:val="00843FC2"/>
    <w:rsid w:val="008444ED"/>
    <w:rsid w:val="00844594"/>
    <w:rsid w:val="00844EF1"/>
    <w:rsid w:val="00844FD5"/>
    <w:rsid w:val="00845014"/>
    <w:rsid w:val="0084551C"/>
    <w:rsid w:val="00846003"/>
    <w:rsid w:val="00846024"/>
    <w:rsid w:val="008460E5"/>
    <w:rsid w:val="00846105"/>
    <w:rsid w:val="00846294"/>
    <w:rsid w:val="00846571"/>
    <w:rsid w:val="00846A1A"/>
    <w:rsid w:val="00846E09"/>
    <w:rsid w:val="008474FC"/>
    <w:rsid w:val="008477D3"/>
    <w:rsid w:val="00847BB3"/>
    <w:rsid w:val="00847BC0"/>
    <w:rsid w:val="00847D97"/>
    <w:rsid w:val="00850229"/>
    <w:rsid w:val="008503B9"/>
    <w:rsid w:val="008503F2"/>
    <w:rsid w:val="00850631"/>
    <w:rsid w:val="0085075C"/>
    <w:rsid w:val="00850B02"/>
    <w:rsid w:val="00850DC9"/>
    <w:rsid w:val="00850FC7"/>
    <w:rsid w:val="008515BA"/>
    <w:rsid w:val="00851BBA"/>
    <w:rsid w:val="00852123"/>
    <w:rsid w:val="00852651"/>
    <w:rsid w:val="00852B8C"/>
    <w:rsid w:val="00852BB6"/>
    <w:rsid w:val="00852CAF"/>
    <w:rsid w:val="00852EB2"/>
    <w:rsid w:val="0085316A"/>
    <w:rsid w:val="00853BDD"/>
    <w:rsid w:val="00853E42"/>
    <w:rsid w:val="00853E53"/>
    <w:rsid w:val="008542DD"/>
    <w:rsid w:val="008544CA"/>
    <w:rsid w:val="00854901"/>
    <w:rsid w:val="008549DF"/>
    <w:rsid w:val="008554DD"/>
    <w:rsid w:val="00855585"/>
    <w:rsid w:val="008557A9"/>
    <w:rsid w:val="0085599E"/>
    <w:rsid w:val="00855B90"/>
    <w:rsid w:val="0085659E"/>
    <w:rsid w:val="00856722"/>
    <w:rsid w:val="00856BB4"/>
    <w:rsid w:val="00857699"/>
    <w:rsid w:val="00857D4E"/>
    <w:rsid w:val="0086052A"/>
    <w:rsid w:val="00860574"/>
    <w:rsid w:val="00860AA3"/>
    <w:rsid w:val="00860BDC"/>
    <w:rsid w:val="00861222"/>
    <w:rsid w:val="00861C11"/>
    <w:rsid w:val="008629A0"/>
    <w:rsid w:val="00862DBB"/>
    <w:rsid w:val="008634D8"/>
    <w:rsid w:val="00863646"/>
    <w:rsid w:val="00863F4B"/>
    <w:rsid w:val="008640FA"/>
    <w:rsid w:val="00864184"/>
    <w:rsid w:val="008642E8"/>
    <w:rsid w:val="00864370"/>
    <w:rsid w:val="0086448B"/>
    <w:rsid w:val="008649DD"/>
    <w:rsid w:val="00865319"/>
    <w:rsid w:val="008653BB"/>
    <w:rsid w:val="00865579"/>
    <w:rsid w:val="00865837"/>
    <w:rsid w:val="00865A73"/>
    <w:rsid w:val="00865E05"/>
    <w:rsid w:val="00865FBF"/>
    <w:rsid w:val="00865FE2"/>
    <w:rsid w:val="00866269"/>
    <w:rsid w:val="00866778"/>
    <w:rsid w:val="008667E6"/>
    <w:rsid w:val="00866930"/>
    <w:rsid w:val="00866A52"/>
    <w:rsid w:val="00866DD5"/>
    <w:rsid w:val="00866FA1"/>
    <w:rsid w:val="0086714B"/>
    <w:rsid w:val="0086753C"/>
    <w:rsid w:val="00867C04"/>
    <w:rsid w:val="00867F5A"/>
    <w:rsid w:val="00867FBF"/>
    <w:rsid w:val="00867FD8"/>
    <w:rsid w:val="00870995"/>
    <w:rsid w:val="00870E5D"/>
    <w:rsid w:val="00871134"/>
    <w:rsid w:val="00871B95"/>
    <w:rsid w:val="00871D97"/>
    <w:rsid w:val="00872459"/>
    <w:rsid w:val="0087299D"/>
    <w:rsid w:val="008729FE"/>
    <w:rsid w:val="008732DA"/>
    <w:rsid w:val="00873396"/>
    <w:rsid w:val="0087403B"/>
    <w:rsid w:val="008741B9"/>
    <w:rsid w:val="0087426D"/>
    <w:rsid w:val="00874941"/>
    <w:rsid w:val="00875118"/>
    <w:rsid w:val="00875F85"/>
    <w:rsid w:val="0087653B"/>
    <w:rsid w:val="00876BF2"/>
    <w:rsid w:val="00877400"/>
    <w:rsid w:val="00877E2A"/>
    <w:rsid w:val="00877F84"/>
    <w:rsid w:val="0088008F"/>
    <w:rsid w:val="00880139"/>
    <w:rsid w:val="00880764"/>
    <w:rsid w:val="00880853"/>
    <w:rsid w:val="008809AA"/>
    <w:rsid w:val="00880B8E"/>
    <w:rsid w:val="00880DE4"/>
    <w:rsid w:val="00881482"/>
    <w:rsid w:val="0088186F"/>
    <w:rsid w:val="00881D09"/>
    <w:rsid w:val="00881DF6"/>
    <w:rsid w:val="00881E57"/>
    <w:rsid w:val="00881F52"/>
    <w:rsid w:val="008825B7"/>
    <w:rsid w:val="00882BC3"/>
    <w:rsid w:val="00883349"/>
    <w:rsid w:val="00883560"/>
    <w:rsid w:val="008839A5"/>
    <w:rsid w:val="00883BE1"/>
    <w:rsid w:val="00883F43"/>
    <w:rsid w:val="00883FB8"/>
    <w:rsid w:val="00883FEB"/>
    <w:rsid w:val="0088438F"/>
    <w:rsid w:val="008848E6"/>
    <w:rsid w:val="00884B5A"/>
    <w:rsid w:val="008853D5"/>
    <w:rsid w:val="00885458"/>
    <w:rsid w:val="0088589F"/>
    <w:rsid w:val="00885E17"/>
    <w:rsid w:val="00885F4C"/>
    <w:rsid w:val="008860AB"/>
    <w:rsid w:val="008860BE"/>
    <w:rsid w:val="00886C46"/>
    <w:rsid w:val="00886D35"/>
    <w:rsid w:val="00887066"/>
    <w:rsid w:val="00887162"/>
    <w:rsid w:val="00887163"/>
    <w:rsid w:val="008878A0"/>
    <w:rsid w:val="0089016A"/>
    <w:rsid w:val="008901B0"/>
    <w:rsid w:val="008902C1"/>
    <w:rsid w:val="00890434"/>
    <w:rsid w:val="00890BAA"/>
    <w:rsid w:val="00890DDD"/>
    <w:rsid w:val="00890F2D"/>
    <w:rsid w:val="008910D7"/>
    <w:rsid w:val="008916E9"/>
    <w:rsid w:val="00891729"/>
    <w:rsid w:val="0089190C"/>
    <w:rsid w:val="00891A43"/>
    <w:rsid w:val="00891D68"/>
    <w:rsid w:val="00892024"/>
    <w:rsid w:val="008920CD"/>
    <w:rsid w:val="00892606"/>
    <w:rsid w:val="008926B0"/>
    <w:rsid w:val="0089346B"/>
    <w:rsid w:val="008935B5"/>
    <w:rsid w:val="00893C2C"/>
    <w:rsid w:val="0089418D"/>
    <w:rsid w:val="008942EB"/>
    <w:rsid w:val="008946DB"/>
    <w:rsid w:val="00894AB5"/>
    <w:rsid w:val="00895175"/>
    <w:rsid w:val="008956A4"/>
    <w:rsid w:val="008956C1"/>
    <w:rsid w:val="008960E5"/>
    <w:rsid w:val="0089665C"/>
    <w:rsid w:val="008967C8"/>
    <w:rsid w:val="00896956"/>
    <w:rsid w:val="00896F27"/>
    <w:rsid w:val="00896F30"/>
    <w:rsid w:val="008972F7"/>
    <w:rsid w:val="0089733F"/>
    <w:rsid w:val="00897AC3"/>
    <w:rsid w:val="00897F20"/>
    <w:rsid w:val="008A028C"/>
    <w:rsid w:val="008A1322"/>
    <w:rsid w:val="008A19D1"/>
    <w:rsid w:val="008A1F13"/>
    <w:rsid w:val="008A2999"/>
    <w:rsid w:val="008A2ADA"/>
    <w:rsid w:val="008A2AE5"/>
    <w:rsid w:val="008A2C48"/>
    <w:rsid w:val="008A3173"/>
    <w:rsid w:val="008A31EF"/>
    <w:rsid w:val="008A3906"/>
    <w:rsid w:val="008A40D2"/>
    <w:rsid w:val="008A45C3"/>
    <w:rsid w:val="008A49A2"/>
    <w:rsid w:val="008A4A84"/>
    <w:rsid w:val="008A4B3C"/>
    <w:rsid w:val="008A4BB3"/>
    <w:rsid w:val="008A4C94"/>
    <w:rsid w:val="008A4DCD"/>
    <w:rsid w:val="008A4F8B"/>
    <w:rsid w:val="008A569A"/>
    <w:rsid w:val="008A631E"/>
    <w:rsid w:val="008A6AD3"/>
    <w:rsid w:val="008A6C63"/>
    <w:rsid w:val="008A74B6"/>
    <w:rsid w:val="008A77D5"/>
    <w:rsid w:val="008A77E8"/>
    <w:rsid w:val="008A77FD"/>
    <w:rsid w:val="008A7969"/>
    <w:rsid w:val="008A7B87"/>
    <w:rsid w:val="008A7ED8"/>
    <w:rsid w:val="008B002C"/>
    <w:rsid w:val="008B0197"/>
    <w:rsid w:val="008B07C5"/>
    <w:rsid w:val="008B13D0"/>
    <w:rsid w:val="008B1FBA"/>
    <w:rsid w:val="008B22F9"/>
    <w:rsid w:val="008B2725"/>
    <w:rsid w:val="008B3C30"/>
    <w:rsid w:val="008B3FC6"/>
    <w:rsid w:val="008B4624"/>
    <w:rsid w:val="008B46E6"/>
    <w:rsid w:val="008B4727"/>
    <w:rsid w:val="008B4EAD"/>
    <w:rsid w:val="008B513F"/>
    <w:rsid w:val="008B5223"/>
    <w:rsid w:val="008B5445"/>
    <w:rsid w:val="008B5D02"/>
    <w:rsid w:val="008B681F"/>
    <w:rsid w:val="008B6C4D"/>
    <w:rsid w:val="008B6D90"/>
    <w:rsid w:val="008C03E6"/>
    <w:rsid w:val="008C03F3"/>
    <w:rsid w:val="008C0EC2"/>
    <w:rsid w:val="008C0EC9"/>
    <w:rsid w:val="008C1C90"/>
    <w:rsid w:val="008C2AEF"/>
    <w:rsid w:val="008C2D9D"/>
    <w:rsid w:val="008C31EE"/>
    <w:rsid w:val="008C347E"/>
    <w:rsid w:val="008C34BC"/>
    <w:rsid w:val="008C3786"/>
    <w:rsid w:val="008C37C0"/>
    <w:rsid w:val="008C3A78"/>
    <w:rsid w:val="008C3B33"/>
    <w:rsid w:val="008C421D"/>
    <w:rsid w:val="008C4917"/>
    <w:rsid w:val="008C4CF4"/>
    <w:rsid w:val="008C54A9"/>
    <w:rsid w:val="008C557F"/>
    <w:rsid w:val="008C5729"/>
    <w:rsid w:val="008C5755"/>
    <w:rsid w:val="008C5B1B"/>
    <w:rsid w:val="008C62D0"/>
    <w:rsid w:val="008C65D0"/>
    <w:rsid w:val="008C6871"/>
    <w:rsid w:val="008C6890"/>
    <w:rsid w:val="008C69E4"/>
    <w:rsid w:val="008C702F"/>
    <w:rsid w:val="008C75EF"/>
    <w:rsid w:val="008C76D8"/>
    <w:rsid w:val="008C7B82"/>
    <w:rsid w:val="008C7BCE"/>
    <w:rsid w:val="008D030B"/>
    <w:rsid w:val="008D052C"/>
    <w:rsid w:val="008D0D4A"/>
    <w:rsid w:val="008D0DD8"/>
    <w:rsid w:val="008D1693"/>
    <w:rsid w:val="008D1833"/>
    <w:rsid w:val="008D2699"/>
    <w:rsid w:val="008D35B2"/>
    <w:rsid w:val="008D3AF6"/>
    <w:rsid w:val="008D3BD3"/>
    <w:rsid w:val="008D3CD0"/>
    <w:rsid w:val="008D4616"/>
    <w:rsid w:val="008D4B96"/>
    <w:rsid w:val="008D5B26"/>
    <w:rsid w:val="008D5B6F"/>
    <w:rsid w:val="008D5EE6"/>
    <w:rsid w:val="008D5FE8"/>
    <w:rsid w:val="008D6CA6"/>
    <w:rsid w:val="008D70CB"/>
    <w:rsid w:val="008D75F4"/>
    <w:rsid w:val="008E015F"/>
    <w:rsid w:val="008E0709"/>
    <w:rsid w:val="008E0735"/>
    <w:rsid w:val="008E0B9E"/>
    <w:rsid w:val="008E27BA"/>
    <w:rsid w:val="008E289D"/>
    <w:rsid w:val="008E2A58"/>
    <w:rsid w:val="008E30FD"/>
    <w:rsid w:val="008E33EB"/>
    <w:rsid w:val="008E36B4"/>
    <w:rsid w:val="008E36D7"/>
    <w:rsid w:val="008E3750"/>
    <w:rsid w:val="008E391D"/>
    <w:rsid w:val="008E39AF"/>
    <w:rsid w:val="008E3DBB"/>
    <w:rsid w:val="008E3FDD"/>
    <w:rsid w:val="008E49C1"/>
    <w:rsid w:val="008E4F0A"/>
    <w:rsid w:val="008E5923"/>
    <w:rsid w:val="008E5F7D"/>
    <w:rsid w:val="008E6308"/>
    <w:rsid w:val="008E6343"/>
    <w:rsid w:val="008E64C6"/>
    <w:rsid w:val="008E677D"/>
    <w:rsid w:val="008E6BBE"/>
    <w:rsid w:val="008E7260"/>
    <w:rsid w:val="008E7941"/>
    <w:rsid w:val="008E7B2A"/>
    <w:rsid w:val="008E7C9A"/>
    <w:rsid w:val="008E7F48"/>
    <w:rsid w:val="008F0485"/>
    <w:rsid w:val="008F097D"/>
    <w:rsid w:val="008F1060"/>
    <w:rsid w:val="008F185B"/>
    <w:rsid w:val="008F1BFC"/>
    <w:rsid w:val="008F239A"/>
    <w:rsid w:val="008F2A64"/>
    <w:rsid w:val="008F32B6"/>
    <w:rsid w:val="008F33FD"/>
    <w:rsid w:val="008F3845"/>
    <w:rsid w:val="008F3E8A"/>
    <w:rsid w:val="008F42A2"/>
    <w:rsid w:val="008F4338"/>
    <w:rsid w:val="008F43F2"/>
    <w:rsid w:val="008F4434"/>
    <w:rsid w:val="008F4464"/>
    <w:rsid w:val="008F451C"/>
    <w:rsid w:val="008F4713"/>
    <w:rsid w:val="008F4956"/>
    <w:rsid w:val="008F566F"/>
    <w:rsid w:val="008F594E"/>
    <w:rsid w:val="008F5FF8"/>
    <w:rsid w:val="008F6090"/>
    <w:rsid w:val="008F67C4"/>
    <w:rsid w:val="008F68C9"/>
    <w:rsid w:val="008F6BD9"/>
    <w:rsid w:val="008F6CD3"/>
    <w:rsid w:val="008F7605"/>
    <w:rsid w:val="008F7DFE"/>
    <w:rsid w:val="00901429"/>
    <w:rsid w:val="0090190D"/>
    <w:rsid w:val="009019B0"/>
    <w:rsid w:val="00901C0A"/>
    <w:rsid w:val="00901C3D"/>
    <w:rsid w:val="00901F12"/>
    <w:rsid w:val="0090259A"/>
    <w:rsid w:val="00902F22"/>
    <w:rsid w:val="00903A33"/>
    <w:rsid w:val="00904671"/>
    <w:rsid w:val="0090469A"/>
    <w:rsid w:val="0090479D"/>
    <w:rsid w:val="00904846"/>
    <w:rsid w:val="00904EE9"/>
    <w:rsid w:val="00905234"/>
    <w:rsid w:val="0090528E"/>
    <w:rsid w:val="00905ADC"/>
    <w:rsid w:val="00905D19"/>
    <w:rsid w:val="00905D1E"/>
    <w:rsid w:val="00906252"/>
    <w:rsid w:val="009068B3"/>
    <w:rsid w:val="00906A72"/>
    <w:rsid w:val="00906B5D"/>
    <w:rsid w:val="00906D23"/>
    <w:rsid w:val="00907651"/>
    <w:rsid w:val="00907D5B"/>
    <w:rsid w:val="009100B3"/>
    <w:rsid w:val="00910ACD"/>
    <w:rsid w:val="00910B05"/>
    <w:rsid w:val="00910C1D"/>
    <w:rsid w:val="00910E04"/>
    <w:rsid w:val="00911476"/>
    <w:rsid w:val="00911585"/>
    <w:rsid w:val="00911976"/>
    <w:rsid w:val="00911BDE"/>
    <w:rsid w:val="009120C3"/>
    <w:rsid w:val="009121CC"/>
    <w:rsid w:val="00912AC2"/>
    <w:rsid w:val="00912B8B"/>
    <w:rsid w:val="00913430"/>
    <w:rsid w:val="009134F1"/>
    <w:rsid w:val="0091381B"/>
    <w:rsid w:val="00913AA6"/>
    <w:rsid w:val="009140A6"/>
    <w:rsid w:val="0091478C"/>
    <w:rsid w:val="00914A95"/>
    <w:rsid w:val="00914E66"/>
    <w:rsid w:val="0091501A"/>
    <w:rsid w:val="009156F3"/>
    <w:rsid w:val="00915FDC"/>
    <w:rsid w:val="0091655D"/>
    <w:rsid w:val="00916636"/>
    <w:rsid w:val="0091670C"/>
    <w:rsid w:val="009167AA"/>
    <w:rsid w:val="009168D7"/>
    <w:rsid w:val="00916B17"/>
    <w:rsid w:val="00916BBD"/>
    <w:rsid w:val="00917568"/>
    <w:rsid w:val="0091760B"/>
    <w:rsid w:val="00917A68"/>
    <w:rsid w:val="00917BC6"/>
    <w:rsid w:val="00917C3E"/>
    <w:rsid w:val="00920D5E"/>
    <w:rsid w:val="0092121B"/>
    <w:rsid w:val="00921BB5"/>
    <w:rsid w:val="00922174"/>
    <w:rsid w:val="00923183"/>
    <w:rsid w:val="00923402"/>
    <w:rsid w:val="00923668"/>
    <w:rsid w:val="0092428B"/>
    <w:rsid w:val="00924B42"/>
    <w:rsid w:val="00924DB4"/>
    <w:rsid w:val="009253A4"/>
    <w:rsid w:val="009253D0"/>
    <w:rsid w:val="00925897"/>
    <w:rsid w:val="009258F7"/>
    <w:rsid w:val="00925BF1"/>
    <w:rsid w:val="00925CF3"/>
    <w:rsid w:val="00926280"/>
    <w:rsid w:val="009264FB"/>
    <w:rsid w:val="009267AA"/>
    <w:rsid w:val="00926AB3"/>
    <w:rsid w:val="00926B05"/>
    <w:rsid w:val="0092705A"/>
    <w:rsid w:val="00927519"/>
    <w:rsid w:val="009278AD"/>
    <w:rsid w:val="00927E65"/>
    <w:rsid w:val="0093005F"/>
    <w:rsid w:val="009309D5"/>
    <w:rsid w:val="00931446"/>
    <w:rsid w:val="009315D4"/>
    <w:rsid w:val="009316C8"/>
    <w:rsid w:val="00931863"/>
    <w:rsid w:val="00931F45"/>
    <w:rsid w:val="009327F8"/>
    <w:rsid w:val="009328B4"/>
    <w:rsid w:val="00932A6C"/>
    <w:rsid w:val="00934906"/>
    <w:rsid w:val="0093583E"/>
    <w:rsid w:val="00935CD1"/>
    <w:rsid w:val="009360E5"/>
    <w:rsid w:val="0093653C"/>
    <w:rsid w:val="00936F11"/>
    <w:rsid w:val="00937038"/>
    <w:rsid w:val="00937282"/>
    <w:rsid w:val="00937556"/>
    <w:rsid w:val="00940833"/>
    <w:rsid w:val="009408E1"/>
    <w:rsid w:val="009409D1"/>
    <w:rsid w:val="00940B30"/>
    <w:rsid w:val="00940FDD"/>
    <w:rsid w:val="009410BA"/>
    <w:rsid w:val="00941215"/>
    <w:rsid w:val="0094129D"/>
    <w:rsid w:val="00941564"/>
    <w:rsid w:val="0094159D"/>
    <w:rsid w:val="0094177D"/>
    <w:rsid w:val="00941A06"/>
    <w:rsid w:val="00941BB1"/>
    <w:rsid w:val="009420DD"/>
    <w:rsid w:val="00942543"/>
    <w:rsid w:val="0094267D"/>
    <w:rsid w:val="00942991"/>
    <w:rsid w:val="00943012"/>
    <w:rsid w:val="00943514"/>
    <w:rsid w:val="009437CE"/>
    <w:rsid w:val="00943DCC"/>
    <w:rsid w:val="0094406B"/>
    <w:rsid w:val="00944977"/>
    <w:rsid w:val="00944FA1"/>
    <w:rsid w:val="00945656"/>
    <w:rsid w:val="00945D1C"/>
    <w:rsid w:val="00945ECC"/>
    <w:rsid w:val="009465CB"/>
    <w:rsid w:val="00946754"/>
    <w:rsid w:val="00947699"/>
    <w:rsid w:val="00947E2F"/>
    <w:rsid w:val="00947EEC"/>
    <w:rsid w:val="00950562"/>
    <w:rsid w:val="009505E1"/>
    <w:rsid w:val="00950A0C"/>
    <w:rsid w:val="00950C12"/>
    <w:rsid w:val="00950F88"/>
    <w:rsid w:val="0095146B"/>
    <w:rsid w:val="0095156F"/>
    <w:rsid w:val="00951AD0"/>
    <w:rsid w:val="00951AD6"/>
    <w:rsid w:val="00952F1E"/>
    <w:rsid w:val="00953614"/>
    <w:rsid w:val="00953AC5"/>
    <w:rsid w:val="00953CD1"/>
    <w:rsid w:val="0095407C"/>
    <w:rsid w:val="00954625"/>
    <w:rsid w:val="00954EB1"/>
    <w:rsid w:val="00955277"/>
    <w:rsid w:val="009554F7"/>
    <w:rsid w:val="00955501"/>
    <w:rsid w:val="0095569A"/>
    <w:rsid w:val="00955A65"/>
    <w:rsid w:val="00955EE7"/>
    <w:rsid w:val="009564A6"/>
    <w:rsid w:val="00956983"/>
    <w:rsid w:val="00956A2D"/>
    <w:rsid w:val="00956A80"/>
    <w:rsid w:val="009576DE"/>
    <w:rsid w:val="00957B70"/>
    <w:rsid w:val="009607A4"/>
    <w:rsid w:val="009611EB"/>
    <w:rsid w:val="00961391"/>
    <w:rsid w:val="00961793"/>
    <w:rsid w:val="00962240"/>
    <w:rsid w:val="00962881"/>
    <w:rsid w:val="0096321D"/>
    <w:rsid w:val="00963321"/>
    <w:rsid w:val="0096337C"/>
    <w:rsid w:val="0096341F"/>
    <w:rsid w:val="0096415B"/>
    <w:rsid w:val="009643F9"/>
    <w:rsid w:val="0096440C"/>
    <w:rsid w:val="00964682"/>
    <w:rsid w:val="00964A54"/>
    <w:rsid w:val="00964D3C"/>
    <w:rsid w:val="00964FBD"/>
    <w:rsid w:val="009654AE"/>
    <w:rsid w:val="009655C1"/>
    <w:rsid w:val="009657B9"/>
    <w:rsid w:val="00965944"/>
    <w:rsid w:val="00965D70"/>
    <w:rsid w:val="00965E44"/>
    <w:rsid w:val="009663DA"/>
    <w:rsid w:val="00966629"/>
    <w:rsid w:val="0096701F"/>
    <w:rsid w:val="009671F4"/>
    <w:rsid w:val="009673A4"/>
    <w:rsid w:val="0096795A"/>
    <w:rsid w:val="00967C22"/>
    <w:rsid w:val="00967EE6"/>
    <w:rsid w:val="009705AE"/>
    <w:rsid w:val="0097092A"/>
    <w:rsid w:val="00970D14"/>
    <w:rsid w:val="00970ED7"/>
    <w:rsid w:val="009711F4"/>
    <w:rsid w:val="0097161B"/>
    <w:rsid w:val="00971823"/>
    <w:rsid w:val="009718FE"/>
    <w:rsid w:val="00971FA2"/>
    <w:rsid w:val="009721D9"/>
    <w:rsid w:val="009724B8"/>
    <w:rsid w:val="00972661"/>
    <w:rsid w:val="0097285F"/>
    <w:rsid w:val="00972FAC"/>
    <w:rsid w:val="009744B9"/>
    <w:rsid w:val="009748D1"/>
    <w:rsid w:val="009750F8"/>
    <w:rsid w:val="009756D7"/>
    <w:rsid w:val="00975941"/>
    <w:rsid w:val="00975A61"/>
    <w:rsid w:val="00975F06"/>
    <w:rsid w:val="00975F35"/>
    <w:rsid w:val="009760AD"/>
    <w:rsid w:val="00976548"/>
    <w:rsid w:val="00976B2A"/>
    <w:rsid w:val="00977E1B"/>
    <w:rsid w:val="00977EF3"/>
    <w:rsid w:val="00977F83"/>
    <w:rsid w:val="00980018"/>
    <w:rsid w:val="0098004F"/>
    <w:rsid w:val="009802A0"/>
    <w:rsid w:val="009804F8"/>
    <w:rsid w:val="009806DB"/>
    <w:rsid w:val="0098077B"/>
    <w:rsid w:val="0098093B"/>
    <w:rsid w:val="00980A41"/>
    <w:rsid w:val="00980AC6"/>
    <w:rsid w:val="00981B92"/>
    <w:rsid w:val="00981EB9"/>
    <w:rsid w:val="009822BA"/>
    <w:rsid w:val="00982538"/>
    <w:rsid w:val="00982610"/>
    <w:rsid w:val="0098272F"/>
    <w:rsid w:val="00982DF8"/>
    <w:rsid w:val="00983004"/>
    <w:rsid w:val="00983082"/>
    <w:rsid w:val="0098324C"/>
    <w:rsid w:val="00983A68"/>
    <w:rsid w:val="00983E24"/>
    <w:rsid w:val="00983EBC"/>
    <w:rsid w:val="00984197"/>
    <w:rsid w:val="0098433A"/>
    <w:rsid w:val="00984AF5"/>
    <w:rsid w:val="00984B32"/>
    <w:rsid w:val="0098509D"/>
    <w:rsid w:val="009852D4"/>
    <w:rsid w:val="00985307"/>
    <w:rsid w:val="009855A6"/>
    <w:rsid w:val="009855D6"/>
    <w:rsid w:val="00985727"/>
    <w:rsid w:val="00985907"/>
    <w:rsid w:val="00985A31"/>
    <w:rsid w:val="00985EAD"/>
    <w:rsid w:val="00985F89"/>
    <w:rsid w:val="0098605A"/>
    <w:rsid w:val="009861ED"/>
    <w:rsid w:val="009862E9"/>
    <w:rsid w:val="00986326"/>
    <w:rsid w:val="0098650D"/>
    <w:rsid w:val="00986522"/>
    <w:rsid w:val="00986BDD"/>
    <w:rsid w:val="00986D54"/>
    <w:rsid w:val="00986E41"/>
    <w:rsid w:val="00987251"/>
    <w:rsid w:val="00987B78"/>
    <w:rsid w:val="0099007C"/>
    <w:rsid w:val="00990319"/>
    <w:rsid w:val="00990475"/>
    <w:rsid w:val="0099074F"/>
    <w:rsid w:val="009907FE"/>
    <w:rsid w:val="00990C79"/>
    <w:rsid w:val="009911D0"/>
    <w:rsid w:val="00991484"/>
    <w:rsid w:val="009916E9"/>
    <w:rsid w:val="00991A3B"/>
    <w:rsid w:val="00991A90"/>
    <w:rsid w:val="00991D9D"/>
    <w:rsid w:val="00992342"/>
    <w:rsid w:val="00992530"/>
    <w:rsid w:val="00992875"/>
    <w:rsid w:val="00992ED5"/>
    <w:rsid w:val="009939B8"/>
    <w:rsid w:val="00993DFF"/>
    <w:rsid w:val="00993EE0"/>
    <w:rsid w:val="0099406A"/>
    <w:rsid w:val="00994181"/>
    <w:rsid w:val="009947C7"/>
    <w:rsid w:val="009954C8"/>
    <w:rsid w:val="009956DE"/>
    <w:rsid w:val="00995F7B"/>
    <w:rsid w:val="00996A89"/>
    <w:rsid w:val="00996C79"/>
    <w:rsid w:val="00996EB7"/>
    <w:rsid w:val="00997391"/>
    <w:rsid w:val="0099780E"/>
    <w:rsid w:val="009A184F"/>
    <w:rsid w:val="009A1B3C"/>
    <w:rsid w:val="009A1D86"/>
    <w:rsid w:val="009A1E5E"/>
    <w:rsid w:val="009A246A"/>
    <w:rsid w:val="009A2B47"/>
    <w:rsid w:val="009A2BDC"/>
    <w:rsid w:val="009A2E89"/>
    <w:rsid w:val="009A30DF"/>
    <w:rsid w:val="009A3CEF"/>
    <w:rsid w:val="009A4CB5"/>
    <w:rsid w:val="009A54CF"/>
    <w:rsid w:val="009A6311"/>
    <w:rsid w:val="009A6400"/>
    <w:rsid w:val="009A64C4"/>
    <w:rsid w:val="009A6867"/>
    <w:rsid w:val="009A69BD"/>
    <w:rsid w:val="009A6BF2"/>
    <w:rsid w:val="009A71FB"/>
    <w:rsid w:val="009A7400"/>
    <w:rsid w:val="009A78CC"/>
    <w:rsid w:val="009A7DAE"/>
    <w:rsid w:val="009B012A"/>
    <w:rsid w:val="009B05BC"/>
    <w:rsid w:val="009B07A7"/>
    <w:rsid w:val="009B120E"/>
    <w:rsid w:val="009B12D7"/>
    <w:rsid w:val="009B1A0E"/>
    <w:rsid w:val="009B1B5E"/>
    <w:rsid w:val="009B2A95"/>
    <w:rsid w:val="009B2C02"/>
    <w:rsid w:val="009B2D46"/>
    <w:rsid w:val="009B2DA0"/>
    <w:rsid w:val="009B486D"/>
    <w:rsid w:val="009B48D8"/>
    <w:rsid w:val="009B4CBD"/>
    <w:rsid w:val="009B528B"/>
    <w:rsid w:val="009B5EA1"/>
    <w:rsid w:val="009B6998"/>
    <w:rsid w:val="009B7018"/>
    <w:rsid w:val="009B71DB"/>
    <w:rsid w:val="009B74F3"/>
    <w:rsid w:val="009B761B"/>
    <w:rsid w:val="009B767C"/>
    <w:rsid w:val="009B7833"/>
    <w:rsid w:val="009B7A1C"/>
    <w:rsid w:val="009B7B1B"/>
    <w:rsid w:val="009C0391"/>
    <w:rsid w:val="009C0884"/>
    <w:rsid w:val="009C0F0C"/>
    <w:rsid w:val="009C10CA"/>
    <w:rsid w:val="009C1150"/>
    <w:rsid w:val="009C1295"/>
    <w:rsid w:val="009C15C2"/>
    <w:rsid w:val="009C17C1"/>
    <w:rsid w:val="009C1804"/>
    <w:rsid w:val="009C1B8B"/>
    <w:rsid w:val="009C1BB2"/>
    <w:rsid w:val="009C1C6B"/>
    <w:rsid w:val="009C1F01"/>
    <w:rsid w:val="009C20E8"/>
    <w:rsid w:val="009C2633"/>
    <w:rsid w:val="009C2808"/>
    <w:rsid w:val="009C2874"/>
    <w:rsid w:val="009C2BC0"/>
    <w:rsid w:val="009C2D35"/>
    <w:rsid w:val="009C3027"/>
    <w:rsid w:val="009C314E"/>
    <w:rsid w:val="009C344B"/>
    <w:rsid w:val="009C3B3B"/>
    <w:rsid w:val="009C4E7D"/>
    <w:rsid w:val="009C50C7"/>
    <w:rsid w:val="009C51ED"/>
    <w:rsid w:val="009C53A9"/>
    <w:rsid w:val="009C54C0"/>
    <w:rsid w:val="009C5719"/>
    <w:rsid w:val="009C57E0"/>
    <w:rsid w:val="009C5993"/>
    <w:rsid w:val="009C5B36"/>
    <w:rsid w:val="009C5BDE"/>
    <w:rsid w:val="009C62D4"/>
    <w:rsid w:val="009C6409"/>
    <w:rsid w:val="009C64A5"/>
    <w:rsid w:val="009C655C"/>
    <w:rsid w:val="009C6FE1"/>
    <w:rsid w:val="009C77EF"/>
    <w:rsid w:val="009C78CC"/>
    <w:rsid w:val="009C7BB9"/>
    <w:rsid w:val="009D008A"/>
    <w:rsid w:val="009D0233"/>
    <w:rsid w:val="009D02EF"/>
    <w:rsid w:val="009D073D"/>
    <w:rsid w:val="009D0831"/>
    <w:rsid w:val="009D08DC"/>
    <w:rsid w:val="009D0A46"/>
    <w:rsid w:val="009D1605"/>
    <w:rsid w:val="009D171F"/>
    <w:rsid w:val="009D1B05"/>
    <w:rsid w:val="009D1B2D"/>
    <w:rsid w:val="009D1BDE"/>
    <w:rsid w:val="009D20DA"/>
    <w:rsid w:val="009D2290"/>
    <w:rsid w:val="009D2500"/>
    <w:rsid w:val="009D2540"/>
    <w:rsid w:val="009D2748"/>
    <w:rsid w:val="009D2BD5"/>
    <w:rsid w:val="009D3347"/>
    <w:rsid w:val="009D3C7A"/>
    <w:rsid w:val="009D3C82"/>
    <w:rsid w:val="009D3FE5"/>
    <w:rsid w:val="009D4818"/>
    <w:rsid w:val="009D4A96"/>
    <w:rsid w:val="009D4CA8"/>
    <w:rsid w:val="009D4E8C"/>
    <w:rsid w:val="009D5086"/>
    <w:rsid w:val="009D5AA7"/>
    <w:rsid w:val="009D6616"/>
    <w:rsid w:val="009D67D3"/>
    <w:rsid w:val="009D6DF4"/>
    <w:rsid w:val="009D7A7C"/>
    <w:rsid w:val="009E00EE"/>
    <w:rsid w:val="009E00F5"/>
    <w:rsid w:val="009E0743"/>
    <w:rsid w:val="009E0A88"/>
    <w:rsid w:val="009E0CE8"/>
    <w:rsid w:val="009E11F3"/>
    <w:rsid w:val="009E122E"/>
    <w:rsid w:val="009E12C7"/>
    <w:rsid w:val="009E15EE"/>
    <w:rsid w:val="009E3149"/>
    <w:rsid w:val="009E31AE"/>
    <w:rsid w:val="009E31E5"/>
    <w:rsid w:val="009E3247"/>
    <w:rsid w:val="009E3688"/>
    <w:rsid w:val="009E3AD6"/>
    <w:rsid w:val="009E45EB"/>
    <w:rsid w:val="009E48A1"/>
    <w:rsid w:val="009E49A1"/>
    <w:rsid w:val="009E4A3E"/>
    <w:rsid w:val="009E4B72"/>
    <w:rsid w:val="009E4F89"/>
    <w:rsid w:val="009E52E3"/>
    <w:rsid w:val="009E56C4"/>
    <w:rsid w:val="009E6659"/>
    <w:rsid w:val="009E66DB"/>
    <w:rsid w:val="009E66FB"/>
    <w:rsid w:val="009E754B"/>
    <w:rsid w:val="009E7613"/>
    <w:rsid w:val="009E7799"/>
    <w:rsid w:val="009E7A4B"/>
    <w:rsid w:val="009F087F"/>
    <w:rsid w:val="009F0A4C"/>
    <w:rsid w:val="009F0FF4"/>
    <w:rsid w:val="009F10CB"/>
    <w:rsid w:val="009F1135"/>
    <w:rsid w:val="009F1259"/>
    <w:rsid w:val="009F1754"/>
    <w:rsid w:val="009F1A2E"/>
    <w:rsid w:val="009F1CF8"/>
    <w:rsid w:val="009F2455"/>
    <w:rsid w:val="009F285B"/>
    <w:rsid w:val="009F2B7F"/>
    <w:rsid w:val="009F2E45"/>
    <w:rsid w:val="009F33AE"/>
    <w:rsid w:val="009F34C8"/>
    <w:rsid w:val="009F36DD"/>
    <w:rsid w:val="009F37A1"/>
    <w:rsid w:val="009F382F"/>
    <w:rsid w:val="009F4190"/>
    <w:rsid w:val="009F42D4"/>
    <w:rsid w:val="009F4F00"/>
    <w:rsid w:val="009F556D"/>
    <w:rsid w:val="009F5A7D"/>
    <w:rsid w:val="009F5D4D"/>
    <w:rsid w:val="009F5D9C"/>
    <w:rsid w:val="009F5F3F"/>
    <w:rsid w:val="009F62A1"/>
    <w:rsid w:val="009F6524"/>
    <w:rsid w:val="009F656E"/>
    <w:rsid w:val="009F6A27"/>
    <w:rsid w:val="009F730B"/>
    <w:rsid w:val="009F730F"/>
    <w:rsid w:val="009F76BA"/>
    <w:rsid w:val="009F7C37"/>
    <w:rsid w:val="00A00115"/>
    <w:rsid w:val="00A00178"/>
    <w:rsid w:val="00A002FF"/>
    <w:rsid w:val="00A003EF"/>
    <w:rsid w:val="00A00853"/>
    <w:rsid w:val="00A00B30"/>
    <w:rsid w:val="00A00FA3"/>
    <w:rsid w:val="00A011FD"/>
    <w:rsid w:val="00A01471"/>
    <w:rsid w:val="00A0154B"/>
    <w:rsid w:val="00A01751"/>
    <w:rsid w:val="00A01CBA"/>
    <w:rsid w:val="00A01F05"/>
    <w:rsid w:val="00A02662"/>
    <w:rsid w:val="00A029B5"/>
    <w:rsid w:val="00A02E23"/>
    <w:rsid w:val="00A032CB"/>
    <w:rsid w:val="00A03A6C"/>
    <w:rsid w:val="00A03D13"/>
    <w:rsid w:val="00A040DB"/>
    <w:rsid w:val="00A041E6"/>
    <w:rsid w:val="00A0495D"/>
    <w:rsid w:val="00A04963"/>
    <w:rsid w:val="00A04A36"/>
    <w:rsid w:val="00A0504C"/>
    <w:rsid w:val="00A051A7"/>
    <w:rsid w:val="00A05255"/>
    <w:rsid w:val="00A057B1"/>
    <w:rsid w:val="00A05D81"/>
    <w:rsid w:val="00A05D9D"/>
    <w:rsid w:val="00A06463"/>
    <w:rsid w:val="00A0676D"/>
    <w:rsid w:val="00A07298"/>
    <w:rsid w:val="00A07776"/>
    <w:rsid w:val="00A07B7C"/>
    <w:rsid w:val="00A07D92"/>
    <w:rsid w:val="00A10003"/>
    <w:rsid w:val="00A1018B"/>
    <w:rsid w:val="00A1060D"/>
    <w:rsid w:val="00A10C84"/>
    <w:rsid w:val="00A10E0E"/>
    <w:rsid w:val="00A10E39"/>
    <w:rsid w:val="00A11017"/>
    <w:rsid w:val="00A11560"/>
    <w:rsid w:val="00A117E2"/>
    <w:rsid w:val="00A11C3E"/>
    <w:rsid w:val="00A12008"/>
    <w:rsid w:val="00A124D6"/>
    <w:rsid w:val="00A124D7"/>
    <w:rsid w:val="00A12672"/>
    <w:rsid w:val="00A127B3"/>
    <w:rsid w:val="00A1299E"/>
    <w:rsid w:val="00A1320C"/>
    <w:rsid w:val="00A13598"/>
    <w:rsid w:val="00A13613"/>
    <w:rsid w:val="00A13ADD"/>
    <w:rsid w:val="00A13D81"/>
    <w:rsid w:val="00A141B3"/>
    <w:rsid w:val="00A14245"/>
    <w:rsid w:val="00A14CE0"/>
    <w:rsid w:val="00A14D22"/>
    <w:rsid w:val="00A14D3E"/>
    <w:rsid w:val="00A14F84"/>
    <w:rsid w:val="00A15B68"/>
    <w:rsid w:val="00A161A6"/>
    <w:rsid w:val="00A161BE"/>
    <w:rsid w:val="00A1621B"/>
    <w:rsid w:val="00A167EE"/>
    <w:rsid w:val="00A16C92"/>
    <w:rsid w:val="00A171EA"/>
    <w:rsid w:val="00A176E1"/>
    <w:rsid w:val="00A17B64"/>
    <w:rsid w:val="00A17C3F"/>
    <w:rsid w:val="00A17EE4"/>
    <w:rsid w:val="00A17F35"/>
    <w:rsid w:val="00A20060"/>
    <w:rsid w:val="00A2038B"/>
    <w:rsid w:val="00A20694"/>
    <w:rsid w:val="00A212E8"/>
    <w:rsid w:val="00A215F0"/>
    <w:rsid w:val="00A22303"/>
    <w:rsid w:val="00A227DB"/>
    <w:rsid w:val="00A23541"/>
    <w:rsid w:val="00A2360A"/>
    <w:rsid w:val="00A23AAA"/>
    <w:rsid w:val="00A23ED5"/>
    <w:rsid w:val="00A245BB"/>
    <w:rsid w:val="00A249CE"/>
    <w:rsid w:val="00A24A8F"/>
    <w:rsid w:val="00A25077"/>
    <w:rsid w:val="00A257D6"/>
    <w:rsid w:val="00A26DE4"/>
    <w:rsid w:val="00A26EB7"/>
    <w:rsid w:val="00A26F11"/>
    <w:rsid w:val="00A2704A"/>
    <w:rsid w:val="00A270EC"/>
    <w:rsid w:val="00A2798C"/>
    <w:rsid w:val="00A27AF8"/>
    <w:rsid w:val="00A27D9A"/>
    <w:rsid w:val="00A27E3D"/>
    <w:rsid w:val="00A27F4C"/>
    <w:rsid w:val="00A30016"/>
    <w:rsid w:val="00A3107D"/>
    <w:rsid w:val="00A311E1"/>
    <w:rsid w:val="00A31696"/>
    <w:rsid w:val="00A3173E"/>
    <w:rsid w:val="00A319B9"/>
    <w:rsid w:val="00A31A76"/>
    <w:rsid w:val="00A323F3"/>
    <w:rsid w:val="00A32AC0"/>
    <w:rsid w:val="00A32E7E"/>
    <w:rsid w:val="00A33457"/>
    <w:rsid w:val="00A3385A"/>
    <w:rsid w:val="00A34894"/>
    <w:rsid w:val="00A34936"/>
    <w:rsid w:val="00A34A66"/>
    <w:rsid w:val="00A35061"/>
    <w:rsid w:val="00A354B4"/>
    <w:rsid w:val="00A364EC"/>
    <w:rsid w:val="00A365B2"/>
    <w:rsid w:val="00A37097"/>
    <w:rsid w:val="00A37370"/>
    <w:rsid w:val="00A37599"/>
    <w:rsid w:val="00A37899"/>
    <w:rsid w:val="00A37AD0"/>
    <w:rsid w:val="00A407B8"/>
    <w:rsid w:val="00A40B37"/>
    <w:rsid w:val="00A413D9"/>
    <w:rsid w:val="00A41960"/>
    <w:rsid w:val="00A41BC3"/>
    <w:rsid w:val="00A42002"/>
    <w:rsid w:val="00A423CA"/>
    <w:rsid w:val="00A42414"/>
    <w:rsid w:val="00A4297C"/>
    <w:rsid w:val="00A4370F"/>
    <w:rsid w:val="00A43814"/>
    <w:rsid w:val="00A44238"/>
    <w:rsid w:val="00A4469C"/>
    <w:rsid w:val="00A446B5"/>
    <w:rsid w:val="00A44B99"/>
    <w:rsid w:val="00A45080"/>
    <w:rsid w:val="00A4509E"/>
    <w:rsid w:val="00A4544B"/>
    <w:rsid w:val="00A45835"/>
    <w:rsid w:val="00A45EE5"/>
    <w:rsid w:val="00A46550"/>
    <w:rsid w:val="00A46B29"/>
    <w:rsid w:val="00A46ECE"/>
    <w:rsid w:val="00A471EA"/>
    <w:rsid w:val="00A473A3"/>
    <w:rsid w:val="00A47633"/>
    <w:rsid w:val="00A478A9"/>
    <w:rsid w:val="00A5064A"/>
    <w:rsid w:val="00A507E2"/>
    <w:rsid w:val="00A50E9B"/>
    <w:rsid w:val="00A50ECB"/>
    <w:rsid w:val="00A513BA"/>
    <w:rsid w:val="00A51C3B"/>
    <w:rsid w:val="00A5284E"/>
    <w:rsid w:val="00A52D00"/>
    <w:rsid w:val="00A53033"/>
    <w:rsid w:val="00A5305B"/>
    <w:rsid w:val="00A5323D"/>
    <w:rsid w:val="00A5341D"/>
    <w:rsid w:val="00A53586"/>
    <w:rsid w:val="00A53A18"/>
    <w:rsid w:val="00A54000"/>
    <w:rsid w:val="00A54149"/>
    <w:rsid w:val="00A542FA"/>
    <w:rsid w:val="00A544CA"/>
    <w:rsid w:val="00A54502"/>
    <w:rsid w:val="00A54639"/>
    <w:rsid w:val="00A5464B"/>
    <w:rsid w:val="00A5491B"/>
    <w:rsid w:val="00A54A40"/>
    <w:rsid w:val="00A54CFE"/>
    <w:rsid w:val="00A54FC9"/>
    <w:rsid w:val="00A555B9"/>
    <w:rsid w:val="00A560D9"/>
    <w:rsid w:val="00A5666A"/>
    <w:rsid w:val="00A56C61"/>
    <w:rsid w:val="00A56CFC"/>
    <w:rsid w:val="00A570C0"/>
    <w:rsid w:val="00A576F7"/>
    <w:rsid w:val="00A57A3E"/>
    <w:rsid w:val="00A57AC9"/>
    <w:rsid w:val="00A57C1B"/>
    <w:rsid w:val="00A60208"/>
    <w:rsid w:val="00A6082F"/>
    <w:rsid w:val="00A60920"/>
    <w:rsid w:val="00A60C52"/>
    <w:rsid w:val="00A618BC"/>
    <w:rsid w:val="00A619B8"/>
    <w:rsid w:val="00A6221B"/>
    <w:rsid w:val="00A62969"/>
    <w:rsid w:val="00A62FEF"/>
    <w:rsid w:val="00A6383A"/>
    <w:rsid w:val="00A639B3"/>
    <w:rsid w:val="00A6443A"/>
    <w:rsid w:val="00A646C9"/>
    <w:rsid w:val="00A64993"/>
    <w:rsid w:val="00A649FA"/>
    <w:rsid w:val="00A64C05"/>
    <w:rsid w:val="00A64CB9"/>
    <w:rsid w:val="00A64F0F"/>
    <w:rsid w:val="00A6524F"/>
    <w:rsid w:val="00A6534E"/>
    <w:rsid w:val="00A6541B"/>
    <w:rsid w:val="00A6592F"/>
    <w:rsid w:val="00A65D82"/>
    <w:rsid w:val="00A666C3"/>
    <w:rsid w:val="00A66754"/>
    <w:rsid w:val="00A66768"/>
    <w:rsid w:val="00A66BA6"/>
    <w:rsid w:val="00A66E1E"/>
    <w:rsid w:val="00A66EFF"/>
    <w:rsid w:val="00A66F9D"/>
    <w:rsid w:val="00A67B7A"/>
    <w:rsid w:val="00A67BDD"/>
    <w:rsid w:val="00A67C14"/>
    <w:rsid w:val="00A70BCF"/>
    <w:rsid w:val="00A715D6"/>
    <w:rsid w:val="00A7165C"/>
    <w:rsid w:val="00A7179C"/>
    <w:rsid w:val="00A71A0D"/>
    <w:rsid w:val="00A71C96"/>
    <w:rsid w:val="00A71EDF"/>
    <w:rsid w:val="00A720BA"/>
    <w:rsid w:val="00A721AC"/>
    <w:rsid w:val="00A72726"/>
    <w:rsid w:val="00A72AE8"/>
    <w:rsid w:val="00A72D3E"/>
    <w:rsid w:val="00A72DBB"/>
    <w:rsid w:val="00A72EA8"/>
    <w:rsid w:val="00A7342F"/>
    <w:rsid w:val="00A73AE5"/>
    <w:rsid w:val="00A73B01"/>
    <w:rsid w:val="00A73FD9"/>
    <w:rsid w:val="00A74620"/>
    <w:rsid w:val="00A748A1"/>
    <w:rsid w:val="00A749AB"/>
    <w:rsid w:val="00A74C1E"/>
    <w:rsid w:val="00A74F90"/>
    <w:rsid w:val="00A75016"/>
    <w:rsid w:val="00A751B2"/>
    <w:rsid w:val="00A75428"/>
    <w:rsid w:val="00A75828"/>
    <w:rsid w:val="00A759A1"/>
    <w:rsid w:val="00A75F9F"/>
    <w:rsid w:val="00A763F4"/>
    <w:rsid w:val="00A76B6A"/>
    <w:rsid w:val="00A76C91"/>
    <w:rsid w:val="00A76FE3"/>
    <w:rsid w:val="00A76FE7"/>
    <w:rsid w:val="00A770C7"/>
    <w:rsid w:val="00A77B13"/>
    <w:rsid w:val="00A77D4F"/>
    <w:rsid w:val="00A80AC7"/>
    <w:rsid w:val="00A80C1E"/>
    <w:rsid w:val="00A811A6"/>
    <w:rsid w:val="00A814B5"/>
    <w:rsid w:val="00A81F03"/>
    <w:rsid w:val="00A8257C"/>
    <w:rsid w:val="00A826ED"/>
    <w:rsid w:val="00A82A0D"/>
    <w:rsid w:val="00A82C59"/>
    <w:rsid w:val="00A831CD"/>
    <w:rsid w:val="00A83294"/>
    <w:rsid w:val="00A83560"/>
    <w:rsid w:val="00A83B6B"/>
    <w:rsid w:val="00A83E34"/>
    <w:rsid w:val="00A83ED6"/>
    <w:rsid w:val="00A84A9A"/>
    <w:rsid w:val="00A84BB6"/>
    <w:rsid w:val="00A84C42"/>
    <w:rsid w:val="00A84DF0"/>
    <w:rsid w:val="00A84E62"/>
    <w:rsid w:val="00A8664F"/>
    <w:rsid w:val="00A866D4"/>
    <w:rsid w:val="00A86711"/>
    <w:rsid w:val="00A86D4A"/>
    <w:rsid w:val="00A86E08"/>
    <w:rsid w:val="00A86F7C"/>
    <w:rsid w:val="00A86F86"/>
    <w:rsid w:val="00A873C5"/>
    <w:rsid w:val="00A87887"/>
    <w:rsid w:val="00A87D70"/>
    <w:rsid w:val="00A87DC2"/>
    <w:rsid w:val="00A87E9E"/>
    <w:rsid w:val="00A87FF2"/>
    <w:rsid w:val="00A90170"/>
    <w:rsid w:val="00A9022B"/>
    <w:rsid w:val="00A90587"/>
    <w:rsid w:val="00A90810"/>
    <w:rsid w:val="00A90A33"/>
    <w:rsid w:val="00A91105"/>
    <w:rsid w:val="00A91196"/>
    <w:rsid w:val="00A91270"/>
    <w:rsid w:val="00A9131A"/>
    <w:rsid w:val="00A91F14"/>
    <w:rsid w:val="00A9216C"/>
    <w:rsid w:val="00A92438"/>
    <w:rsid w:val="00A92668"/>
    <w:rsid w:val="00A92836"/>
    <w:rsid w:val="00A9290C"/>
    <w:rsid w:val="00A92B87"/>
    <w:rsid w:val="00A92BFA"/>
    <w:rsid w:val="00A92F20"/>
    <w:rsid w:val="00A930DB"/>
    <w:rsid w:val="00A947D3"/>
    <w:rsid w:val="00A95AC3"/>
    <w:rsid w:val="00A95D1B"/>
    <w:rsid w:val="00A95E52"/>
    <w:rsid w:val="00A960DC"/>
    <w:rsid w:val="00A9701C"/>
    <w:rsid w:val="00A97056"/>
    <w:rsid w:val="00A972D0"/>
    <w:rsid w:val="00A97615"/>
    <w:rsid w:val="00A9776D"/>
    <w:rsid w:val="00AA037D"/>
    <w:rsid w:val="00AA048A"/>
    <w:rsid w:val="00AA0554"/>
    <w:rsid w:val="00AA081F"/>
    <w:rsid w:val="00AA090E"/>
    <w:rsid w:val="00AA1413"/>
    <w:rsid w:val="00AA162F"/>
    <w:rsid w:val="00AA1873"/>
    <w:rsid w:val="00AA19E2"/>
    <w:rsid w:val="00AA1F3A"/>
    <w:rsid w:val="00AA2336"/>
    <w:rsid w:val="00AA2398"/>
    <w:rsid w:val="00AA2519"/>
    <w:rsid w:val="00AA2622"/>
    <w:rsid w:val="00AA2AB0"/>
    <w:rsid w:val="00AA2D5C"/>
    <w:rsid w:val="00AA30ED"/>
    <w:rsid w:val="00AA3316"/>
    <w:rsid w:val="00AA3678"/>
    <w:rsid w:val="00AA4754"/>
    <w:rsid w:val="00AA4A25"/>
    <w:rsid w:val="00AA4E80"/>
    <w:rsid w:val="00AA5056"/>
    <w:rsid w:val="00AA54F1"/>
    <w:rsid w:val="00AA59F5"/>
    <w:rsid w:val="00AA5A26"/>
    <w:rsid w:val="00AA5CCC"/>
    <w:rsid w:val="00AA630F"/>
    <w:rsid w:val="00AA6392"/>
    <w:rsid w:val="00AA66B5"/>
    <w:rsid w:val="00AA66BB"/>
    <w:rsid w:val="00AA702D"/>
    <w:rsid w:val="00AA75EA"/>
    <w:rsid w:val="00AA763B"/>
    <w:rsid w:val="00AB0647"/>
    <w:rsid w:val="00AB080E"/>
    <w:rsid w:val="00AB0895"/>
    <w:rsid w:val="00AB0C4F"/>
    <w:rsid w:val="00AB113C"/>
    <w:rsid w:val="00AB1675"/>
    <w:rsid w:val="00AB18A3"/>
    <w:rsid w:val="00AB192D"/>
    <w:rsid w:val="00AB1CB3"/>
    <w:rsid w:val="00AB24F1"/>
    <w:rsid w:val="00AB255A"/>
    <w:rsid w:val="00AB2E34"/>
    <w:rsid w:val="00AB2E6D"/>
    <w:rsid w:val="00AB317F"/>
    <w:rsid w:val="00AB3248"/>
    <w:rsid w:val="00AB32C7"/>
    <w:rsid w:val="00AB3648"/>
    <w:rsid w:val="00AB37F3"/>
    <w:rsid w:val="00AB4124"/>
    <w:rsid w:val="00AB4296"/>
    <w:rsid w:val="00AB4964"/>
    <w:rsid w:val="00AB4A35"/>
    <w:rsid w:val="00AB4E42"/>
    <w:rsid w:val="00AB5097"/>
    <w:rsid w:val="00AB548D"/>
    <w:rsid w:val="00AB5992"/>
    <w:rsid w:val="00AB5A3C"/>
    <w:rsid w:val="00AB5D03"/>
    <w:rsid w:val="00AB68A3"/>
    <w:rsid w:val="00AB6BB7"/>
    <w:rsid w:val="00AB6CFD"/>
    <w:rsid w:val="00AB7007"/>
    <w:rsid w:val="00AB735E"/>
    <w:rsid w:val="00AB76CB"/>
    <w:rsid w:val="00AB7999"/>
    <w:rsid w:val="00AB7E43"/>
    <w:rsid w:val="00AC05A9"/>
    <w:rsid w:val="00AC07A3"/>
    <w:rsid w:val="00AC121C"/>
    <w:rsid w:val="00AC160E"/>
    <w:rsid w:val="00AC1B8B"/>
    <w:rsid w:val="00AC1E09"/>
    <w:rsid w:val="00AC1E4D"/>
    <w:rsid w:val="00AC24E4"/>
    <w:rsid w:val="00AC2596"/>
    <w:rsid w:val="00AC2641"/>
    <w:rsid w:val="00AC26FC"/>
    <w:rsid w:val="00AC33F4"/>
    <w:rsid w:val="00AC39A1"/>
    <w:rsid w:val="00AC3A48"/>
    <w:rsid w:val="00AC4787"/>
    <w:rsid w:val="00AC547F"/>
    <w:rsid w:val="00AC555B"/>
    <w:rsid w:val="00AC5980"/>
    <w:rsid w:val="00AC5BEA"/>
    <w:rsid w:val="00AC5C35"/>
    <w:rsid w:val="00AC5F9B"/>
    <w:rsid w:val="00AC6A30"/>
    <w:rsid w:val="00AC757B"/>
    <w:rsid w:val="00AD057B"/>
    <w:rsid w:val="00AD0A92"/>
    <w:rsid w:val="00AD1441"/>
    <w:rsid w:val="00AD186C"/>
    <w:rsid w:val="00AD1EC4"/>
    <w:rsid w:val="00AD2B25"/>
    <w:rsid w:val="00AD2DBC"/>
    <w:rsid w:val="00AD2E6E"/>
    <w:rsid w:val="00AD351F"/>
    <w:rsid w:val="00AD35CB"/>
    <w:rsid w:val="00AD38BE"/>
    <w:rsid w:val="00AD3D2D"/>
    <w:rsid w:val="00AD4408"/>
    <w:rsid w:val="00AD4E6E"/>
    <w:rsid w:val="00AD5222"/>
    <w:rsid w:val="00AD5737"/>
    <w:rsid w:val="00AD5926"/>
    <w:rsid w:val="00AD5A83"/>
    <w:rsid w:val="00AD5ACD"/>
    <w:rsid w:val="00AD5BAF"/>
    <w:rsid w:val="00AD5D14"/>
    <w:rsid w:val="00AD5DCE"/>
    <w:rsid w:val="00AD6406"/>
    <w:rsid w:val="00AD6AE7"/>
    <w:rsid w:val="00AD7130"/>
    <w:rsid w:val="00AD76C7"/>
    <w:rsid w:val="00AD777D"/>
    <w:rsid w:val="00AD7A0A"/>
    <w:rsid w:val="00AD7DAC"/>
    <w:rsid w:val="00AD7F1F"/>
    <w:rsid w:val="00AE0C23"/>
    <w:rsid w:val="00AE0E5E"/>
    <w:rsid w:val="00AE0ECA"/>
    <w:rsid w:val="00AE1082"/>
    <w:rsid w:val="00AE1157"/>
    <w:rsid w:val="00AE2D3F"/>
    <w:rsid w:val="00AE392A"/>
    <w:rsid w:val="00AE4691"/>
    <w:rsid w:val="00AE4A43"/>
    <w:rsid w:val="00AE50D4"/>
    <w:rsid w:val="00AE513B"/>
    <w:rsid w:val="00AE5156"/>
    <w:rsid w:val="00AE52FF"/>
    <w:rsid w:val="00AE533B"/>
    <w:rsid w:val="00AE58F6"/>
    <w:rsid w:val="00AE5B70"/>
    <w:rsid w:val="00AE6282"/>
    <w:rsid w:val="00AE63B8"/>
    <w:rsid w:val="00AE66EE"/>
    <w:rsid w:val="00AE67CB"/>
    <w:rsid w:val="00AE6BBF"/>
    <w:rsid w:val="00AE7A8E"/>
    <w:rsid w:val="00AF0124"/>
    <w:rsid w:val="00AF0129"/>
    <w:rsid w:val="00AF0283"/>
    <w:rsid w:val="00AF03F6"/>
    <w:rsid w:val="00AF070A"/>
    <w:rsid w:val="00AF0737"/>
    <w:rsid w:val="00AF0862"/>
    <w:rsid w:val="00AF09AD"/>
    <w:rsid w:val="00AF0BCA"/>
    <w:rsid w:val="00AF0DB1"/>
    <w:rsid w:val="00AF12A9"/>
    <w:rsid w:val="00AF175D"/>
    <w:rsid w:val="00AF1FB7"/>
    <w:rsid w:val="00AF2CCF"/>
    <w:rsid w:val="00AF2EB1"/>
    <w:rsid w:val="00AF32F0"/>
    <w:rsid w:val="00AF3410"/>
    <w:rsid w:val="00AF3E72"/>
    <w:rsid w:val="00AF3F30"/>
    <w:rsid w:val="00AF41E0"/>
    <w:rsid w:val="00AF50E6"/>
    <w:rsid w:val="00AF5112"/>
    <w:rsid w:val="00AF52F0"/>
    <w:rsid w:val="00AF565C"/>
    <w:rsid w:val="00AF56C4"/>
    <w:rsid w:val="00AF57D3"/>
    <w:rsid w:val="00AF5858"/>
    <w:rsid w:val="00AF5CA0"/>
    <w:rsid w:val="00AF5CAA"/>
    <w:rsid w:val="00AF6095"/>
    <w:rsid w:val="00AF6296"/>
    <w:rsid w:val="00AF6489"/>
    <w:rsid w:val="00AF731A"/>
    <w:rsid w:val="00AF7BA9"/>
    <w:rsid w:val="00B00850"/>
    <w:rsid w:val="00B00B85"/>
    <w:rsid w:val="00B00D93"/>
    <w:rsid w:val="00B01115"/>
    <w:rsid w:val="00B01227"/>
    <w:rsid w:val="00B01352"/>
    <w:rsid w:val="00B013A6"/>
    <w:rsid w:val="00B016EF"/>
    <w:rsid w:val="00B01840"/>
    <w:rsid w:val="00B0238C"/>
    <w:rsid w:val="00B02A2F"/>
    <w:rsid w:val="00B02FFD"/>
    <w:rsid w:val="00B03157"/>
    <w:rsid w:val="00B032BD"/>
    <w:rsid w:val="00B03357"/>
    <w:rsid w:val="00B0394B"/>
    <w:rsid w:val="00B03D30"/>
    <w:rsid w:val="00B03FFB"/>
    <w:rsid w:val="00B0408A"/>
    <w:rsid w:val="00B04299"/>
    <w:rsid w:val="00B04755"/>
    <w:rsid w:val="00B04F17"/>
    <w:rsid w:val="00B04F4C"/>
    <w:rsid w:val="00B053A0"/>
    <w:rsid w:val="00B059D8"/>
    <w:rsid w:val="00B05EDF"/>
    <w:rsid w:val="00B06C36"/>
    <w:rsid w:val="00B06C93"/>
    <w:rsid w:val="00B06FB7"/>
    <w:rsid w:val="00B077F6"/>
    <w:rsid w:val="00B078B3"/>
    <w:rsid w:val="00B078E5"/>
    <w:rsid w:val="00B106BB"/>
    <w:rsid w:val="00B10913"/>
    <w:rsid w:val="00B10B28"/>
    <w:rsid w:val="00B10C9C"/>
    <w:rsid w:val="00B11EE6"/>
    <w:rsid w:val="00B120DA"/>
    <w:rsid w:val="00B12101"/>
    <w:rsid w:val="00B1225D"/>
    <w:rsid w:val="00B12260"/>
    <w:rsid w:val="00B12276"/>
    <w:rsid w:val="00B1263D"/>
    <w:rsid w:val="00B12A82"/>
    <w:rsid w:val="00B13361"/>
    <w:rsid w:val="00B13818"/>
    <w:rsid w:val="00B13953"/>
    <w:rsid w:val="00B13A1B"/>
    <w:rsid w:val="00B13E75"/>
    <w:rsid w:val="00B140C2"/>
    <w:rsid w:val="00B155F4"/>
    <w:rsid w:val="00B15723"/>
    <w:rsid w:val="00B15970"/>
    <w:rsid w:val="00B15B1B"/>
    <w:rsid w:val="00B15B6A"/>
    <w:rsid w:val="00B15F1F"/>
    <w:rsid w:val="00B168D7"/>
    <w:rsid w:val="00B16DDD"/>
    <w:rsid w:val="00B1714C"/>
    <w:rsid w:val="00B1724F"/>
    <w:rsid w:val="00B173D0"/>
    <w:rsid w:val="00B179BA"/>
    <w:rsid w:val="00B17B99"/>
    <w:rsid w:val="00B17DEA"/>
    <w:rsid w:val="00B20583"/>
    <w:rsid w:val="00B20BD5"/>
    <w:rsid w:val="00B20FF7"/>
    <w:rsid w:val="00B21053"/>
    <w:rsid w:val="00B21F7D"/>
    <w:rsid w:val="00B22055"/>
    <w:rsid w:val="00B22898"/>
    <w:rsid w:val="00B22BF1"/>
    <w:rsid w:val="00B22CD2"/>
    <w:rsid w:val="00B22E27"/>
    <w:rsid w:val="00B23139"/>
    <w:rsid w:val="00B23411"/>
    <w:rsid w:val="00B23472"/>
    <w:rsid w:val="00B23C26"/>
    <w:rsid w:val="00B23D88"/>
    <w:rsid w:val="00B25615"/>
    <w:rsid w:val="00B25805"/>
    <w:rsid w:val="00B25E6E"/>
    <w:rsid w:val="00B2615E"/>
    <w:rsid w:val="00B26376"/>
    <w:rsid w:val="00B26AB4"/>
    <w:rsid w:val="00B26CF2"/>
    <w:rsid w:val="00B27381"/>
    <w:rsid w:val="00B27556"/>
    <w:rsid w:val="00B276FE"/>
    <w:rsid w:val="00B2770F"/>
    <w:rsid w:val="00B27B02"/>
    <w:rsid w:val="00B27DB6"/>
    <w:rsid w:val="00B27F58"/>
    <w:rsid w:val="00B301EA"/>
    <w:rsid w:val="00B306B1"/>
    <w:rsid w:val="00B308F0"/>
    <w:rsid w:val="00B30F7D"/>
    <w:rsid w:val="00B30F9A"/>
    <w:rsid w:val="00B31033"/>
    <w:rsid w:val="00B31134"/>
    <w:rsid w:val="00B314CA"/>
    <w:rsid w:val="00B3150D"/>
    <w:rsid w:val="00B31D02"/>
    <w:rsid w:val="00B324E0"/>
    <w:rsid w:val="00B32892"/>
    <w:rsid w:val="00B32BD9"/>
    <w:rsid w:val="00B32DA0"/>
    <w:rsid w:val="00B32FE0"/>
    <w:rsid w:val="00B331E8"/>
    <w:rsid w:val="00B33543"/>
    <w:rsid w:val="00B34133"/>
    <w:rsid w:val="00B345AA"/>
    <w:rsid w:val="00B347FB"/>
    <w:rsid w:val="00B3528C"/>
    <w:rsid w:val="00B3602C"/>
    <w:rsid w:val="00B365D2"/>
    <w:rsid w:val="00B36B1E"/>
    <w:rsid w:val="00B36C9F"/>
    <w:rsid w:val="00B3728F"/>
    <w:rsid w:val="00B37772"/>
    <w:rsid w:val="00B37D08"/>
    <w:rsid w:val="00B37E1B"/>
    <w:rsid w:val="00B37F19"/>
    <w:rsid w:val="00B403E5"/>
    <w:rsid w:val="00B403EA"/>
    <w:rsid w:val="00B406DF"/>
    <w:rsid w:val="00B40747"/>
    <w:rsid w:val="00B40FAA"/>
    <w:rsid w:val="00B41D94"/>
    <w:rsid w:val="00B4212F"/>
    <w:rsid w:val="00B425E7"/>
    <w:rsid w:val="00B4282F"/>
    <w:rsid w:val="00B42890"/>
    <w:rsid w:val="00B42F62"/>
    <w:rsid w:val="00B43009"/>
    <w:rsid w:val="00B4380E"/>
    <w:rsid w:val="00B43EEA"/>
    <w:rsid w:val="00B43F19"/>
    <w:rsid w:val="00B43F85"/>
    <w:rsid w:val="00B441E9"/>
    <w:rsid w:val="00B4460A"/>
    <w:rsid w:val="00B44AB0"/>
    <w:rsid w:val="00B44EF7"/>
    <w:rsid w:val="00B44F1E"/>
    <w:rsid w:val="00B462F3"/>
    <w:rsid w:val="00B463DF"/>
    <w:rsid w:val="00B4675B"/>
    <w:rsid w:val="00B469EB"/>
    <w:rsid w:val="00B470DD"/>
    <w:rsid w:val="00B472B3"/>
    <w:rsid w:val="00B47A62"/>
    <w:rsid w:val="00B47D66"/>
    <w:rsid w:val="00B47EAF"/>
    <w:rsid w:val="00B5054A"/>
    <w:rsid w:val="00B50F83"/>
    <w:rsid w:val="00B51159"/>
    <w:rsid w:val="00B5168B"/>
    <w:rsid w:val="00B51F75"/>
    <w:rsid w:val="00B526E6"/>
    <w:rsid w:val="00B52A71"/>
    <w:rsid w:val="00B52D9F"/>
    <w:rsid w:val="00B531C7"/>
    <w:rsid w:val="00B53788"/>
    <w:rsid w:val="00B538AE"/>
    <w:rsid w:val="00B53919"/>
    <w:rsid w:val="00B53E3D"/>
    <w:rsid w:val="00B54228"/>
    <w:rsid w:val="00B54A2F"/>
    <w:rsid w:val="00B54CBE"/>
    <w:rsid w:val="00B54E9B"/>
    <w:rsid w:val="00B54F78"/>
    <w:rsid w:val="00B55F99"/>
    <w:rsid w:val="00B56298"/>
    <w:rsid w:val="00B562B3"/>
    <w:rsid w:val="00B5649B"/>
    <w:rsid w:val="00B56F1A"/>
    <w:rsid w:val="00B57349"/>
    <w:rsid w:val="00B5736A"/>
    <w:rsid w:val="00B5760B"/>
    <w:rsid w:val="00B6030B"/>
    <w:rsid w:val="00B607EC"/>
    <w:rsid w:val="00B60D2B"/>
    <w:rsid w:val="00B60E08"/>
    <w:rsid w:val="00B6113A"/>
    <w:rsid w:val="00B617FA"/>
    <w:rsid w:val="00B61C7E"/>
    <w:rsid w:val="00B621A9"/>
    <w:rsid w:val="00B6265F"/>
    <w:rsid w:val="00B62AC5"/>
    <w:rsid w:val="00B62F94"/>
    <w:rsid w:val="00B63523"/>
    <w:rsid w:val="00B639FD"/>
    <w:rsid w:val="00B63AC6"/>
    <w:rsid w:val="00B641FE"/>
    <w:rsid w:val="00B6559C"/>
    <w:rsid w:val="00B660AA"/>
    <w:rsid w:val="00B665E5"/>
    <w:rsid w:val="00B66992"/>
    <w:rsid w:val="00B66C9A"/>
    <w:rsid w:val="00B67380"/>
    <w:rsid w:val="00B67756"/>
    <w:rsid w:val="00B70665"/>
    <w:rsid w:val="00B70934"/>
    <w:rsid w:val="00B70A10"/>
    <w:rsid w:val="00B70A32"/>
    <w:rsid w:val="00B71311"/>
    <w:rsid w:val="00B714C6"/>
    <w:rsid w:val="00B71559"/>
    <w:rsid w:val="00B71903"/>
    <w:rsid w:val="00B7198F"/>
    <w:rsid w:val="00B7200E"/>
    <w:rsid w:val="00B72189"/>
    <w:rsid w:val="00B72531"/>
    <w:rsid w:val="00B72691"/>
    <w:rsid w:val="00B72F08"/>
    <w:rsid w:val="00B72F58"/>
    <w:rsid w:val="00B7347F"/>
    <w:rsid w:val="00B738BE"/>
    <w:rsid w:val="00B73DCD"/>
    <w:rsid w:val="00B74E77"/>
    <w:rsid w:val="00B752D7"/>
    <w:rsid w:val="00B7553E"/>
    <w:rsid w:val="00B7564F"/>
    <w:rsid w:val="00B761F7"/>
    <w:rsid w:val="00B768B3"/>
    <w:rsid w:val="00B76B3E"/>
    <w:rsid w:val="00B7700C"/>
    <w:rsid w:val="00B7783D"/>
    <w:rsid w:val="00B77B52"/>
    <w:rsid w:val="00B77D72"/>
    <w:rsid w:val="00B804B9"/>
    <w:rsid w:val="00B80C58"/>
    <w:rsid w:val="00B81169"/>
    <w:rsid w:val="00B81E51"/>
    <w:rsid w:val="00B81E9E"/>
    <w:rsid w:val="00B82152"/>
    <w:rsid w:val="00B82288"/>
    <w:rsid w:val="00B8292B"/>
    <w:rsid w:val="00B83205"/>
    <w:rsid w:val="00B8347B"/>
    <w:rsid w:val="00B83633"/>
    <w:rsid w:val="00B83711"/>
    <w:rsid w:val="00B839C6"/>
    <w:rsid w:val="00B83CD1"/>
    <w:rsid w:val="00B841F7"/>
    <w:rsid w:val="00B850DB"/>
    <w:rsid w:val="00B85303"/>
    <w:rsid w:val="00B855E2"/>
    <w:rsid w:val="00B8564B"/>
    <w:rsid w:val="00B85759"/>
    <w:rsid w:val="00B859EE"/>
    <w:rsid w:val="00B8603A"/>
    <w:rsid w:val="00B8653F"/>
    <w:rsid w:val="00B86992"/>
    <w:rsid w:val="00B86B21"/>
    <w:rsid w:val="00B86E14"/>
    <w:rsid w:val="00B8761C"/>
    <w:rsid w:val="00B87704"/>
    <w:rsid w:val="00B877E0"/>
    <w:rsid w:val="00B900BF"/>
    <w:rsid w:val="00B903CE"/>
    <w:rsid w:val="00B905D9"/>
    <w:rsid w:val="00B90762"/>
    <w:rsid w:val="00B9092A"/>
    <w:rsid w:val="00B90B91"/>
    <w:rsid w:val="00B90D54"/>
    <w:rsid w:val="00B91049"/>
    <w:rsid w:val="00B9113B"/>
    <w:rsid w:val="00B9193D"/>
    <w:rsid w:val="00B91B0A"/>
    <w:rsid w:val="00B91E55"/>
    <w:rsid w:val="00B9223A"/>
    <w:rsid w:val="00B92836"/>
    <w:rsid w:val="00B92D03"/>
    <w:rsid w:val="00B92D49"/>
    <w:rsid w:val="00B931F4"/>
    <w:rsid w:val="00B93296"/>
    <w:rsid w:val="00B932A7"/>
    <w:rsid w:val="00B9353B"/>
    <w:rsid w:val="00B93949"/>
    <w:rsid w:val="00B93C70"/>
    <w:rsid w:val="00B93F9B"/>
    <w:rsid w:val="00B94442"/>
    <w:rsid w:val="00B94516"/>
    <w:rsid w:val="00B953BC"/>
    <w:rsid w:val="00B9549A"/>
    <w:rsid w:val="00B957B2"/>
    <w:rsid w:val="00B95D0F"/>
    <w:rsid w:val="00B95FB8"/>
    <w:rsid w:val="00B95FEC"/>
    <w:rsid w:val="00B96556"/>
    <w:rsid w:val="00B96589"/>
    <w:rsid w:val="00B96E15"/>
    <w:rsid w:val="00B976DE"/>
    <w:rsid w:val="00B97721"/>
    <w:rsid w:val="00B979DF"/>
    <w:rsid w:val="00B97DA4"/>
    <w:rsid w:val="00BA011C"/>
    <w:rsid w:val="00BA026C"/>
    <w:rsid w:val="00BA075B"/>
    <w:rsid w:val="00BA0967"/>
    <w:rsid w:val="00BA0C66"/>
    <w:rsid w:val="00BA0EF4"/>
    <w:rsid w:val="00BA0FF0"/>
    <w:rsid w:val="00BA1152"/>
    <w:rsid w:val="00BA1519"/>
    <w:rsid w:val="00BA184F"/>
    <w:rsid w:val="00BA1E6D"/>
    <w:rsid w:val="00BA2193"/>
    <w:rsid w:val="00BA24B9"/>
    <w:rsid w:val="00BA29BE"/>
    <w:rsid w:val="00BA2C97"/>
    <w:rsid w:val="00BA2D90"/>
    <w:rsid w:val="00BA2DC5"/>
    <w:rsid w:val="00BA2F2E"/>
    <w:rsid w:val="00BA32C7"/>
    <w:rsid w:val="00BA3494"/>
    <w:rsid w:val="00BA3A4C"/>
    <w:rsid w:val="00BA3EA7"/>
    <w:rsid w:val="00BA413D"/>
    <w:rsid w:val="00BA4436"/>
    <w:rsid w:val="00BA4B0A"/>
    <w:rsid w:val="00BA4D61"/>
    <w:rsid w:val="00BA4E67"/>
    <w:rsid w:val="00BA591C"/>
    <w:rsid w:val="00BA6D6A"/>
    <w:rsid w:val="00BA6F63"/>
    <w:rsid w:val="00BA707E"/>
    <w:rsid w:val="00BA75E1"/>
    <w:rsid w:val="00BA76F6"/>
    <w:rsid w:val="00BA7C9F"/>
    <w:rsid w:val="00BA7F89"/>
    <w:rsid w:val="00BB073C"/>
    <w:rsid w:val="00BB08D4"/>
    <w:rsid w:val="00BB1258"/>
    <w:rsid w:val="00BB3688"/>
    <w:rsid w:val="00BB371A"/>
    <w:rsid w:val="00BB384C"/>
    <w:rsid w:val="00BB3DAB"/>
    <w:rsid w:val="00BB3F65"/>
    <w:rsid w:val="00BB441F"/>
    <w:rsid w:val="00BB46F7"/>
    <w:rsid w:val="00BB4BDD"/>
    <w:rsid w:val="00BB50FE"/>
    <w:rsid w:val="00BB55A3"/>
    <w:rsid w:val="00BB5CED"/>
    <w:rsid w:val="00BB5CFD"/>
    <w:rsid w:val="00BB66C7"/>
    <w:rsid w:val="00BB68DF"/>
    <w:rsid w:val="00BB6A11"/>
    <w:rsid w:val="00BB7009"/>
    <w:rsid w:val="00BB70CB"/>
    <w:rsid w:val="00BB711F"/>
    <w:rsid w:val="00BB76CE"/>
    <w:rsid w:val="00BB7A54"/>
    <w:rsid w:val="00BB7BB1"/>
    <w:rsid w:val="00BB7D4F"/>
    <w:rsid w:val="00BB7DB6"/>
    <w:rsid w:val="00BC0007"/>
    <w:rsid w:val="00BC02C6"/>
    <w:rsid w:val="00BC05FA"/>
    <w:rsid w:val="00BC0785"/>
    <w:rsid w:val="00BC0AB7"/>
    <w:rsid w:val="00BC0FBF"/>
    <w:rsid w:val="00BC170B"/>
    <w:rsid w:val="00BC1A2E"/>
    <w:rsid w:val="00BC1DDE"/>
    <w:rsid w:val="00BC1E09"/>
    <w:rsid w:val="00BC22EF"/>
    <w:rsid w:val="00BC2601"/>
    <w:rsid w:val="00BC2D9C"/>
    <w:rsid w:val="00BC33B8"/>
    <w:rsid w:val="00BC3B73"/>
    <w:rsid w:val="00BC3DDE"/>
    <w:rsid w:val="00BC446D"/>
    <w:rsid w:val="00BC46A8"/>
    <w:rsid w:val="00BC46E9"/>
    <w:rsid w:val="00BC48CD"/>
    <w:rsid w:val="00BC493D"/>
    <w:rsid w:val="00BC4C3D"/>
    <w:rsid w:val="00BC4D29"/>
    <w:rsid w:val="00BC4EE8"/>
    <w:rsid w:val="00BC53BC"/>
    <w:rsid w:val="00BC6A53"/>
    <w:rsid w:val="00BC6CE9"/>
    <w:rsid w:val="00BC6D4E"/>
    <w:rsid w:val="00BC7124"/>
    <w:rsid w:val="00BC78D2"/>
    <w:rsid w:val="00BC79D0"/>
    <w:rsid w:val="00BC7B67"/>
    <w:rsid w:val="00BC7CAF"/>
    <w:rsid w:val="00BD0692"/>
    <w:rsid w:val="00BD0B39"/>
    <w:rsid w:val="00BD0CAA"/>
    <w:rsid w:val="00BD0DB3"/>
    <w:rsid w:val="00BD0DF3"/>
    <w:rsid w:val="00BD19B6"/>
    <w:rsid w:val="00BD1A4B"/>
    <w:rsid w:val="00BD2017"/>
    <w:rsid w:val="00BD214D"/>
    <w:rsid w:val="00BD22E0"/>
    <w:rsid w:val="00BD2627"/>
    <w:rsid w:val="00BD2EDB"/>
    <w:rsid w:val="00BD3D18"/>
    <w:rsid w:val="00BD421B"/>
    <w:rsid w:val="00BD445F"/>
    <w:rsid w:val="00BD4494"/>
    <w:rsid w:val="00BD4546"/>
    <w:rsid w:val="00BD49A6"/>
    <w:rsid w:val="00BD4B18"/>
    <w:rsid w:val="00BD4D75"/>
    <w:rsid w:val="00BD571C"/>
    <w:rsid w:val="00BD6024"/>
    <w:rsid w:val="00BD6761"/>
    <w:rsid w:val="00BD6983"/>
    <w:rsid w:val="00BD6FF3"/>
    <w:rsid w:val="00BD76E6"/>
    <w:rsid w:val="00BD772C"/>
    <w:rsid w:val="00BD77D1"/>
    <w:rsid w:val="00BD799C"/>
    <w:rsid w:val="00BD7B50"/>
    <w:rsid w:val="00BE0562"/>
    <w:rsid w:val="00BE0877"/>
    <w:rsid w:val="00BE087E"/>
    <w:rsid w:val="00BE08A7"/>
    <w:rsid w:val="00BE0D1A"/>
    <w:rsid w:val="00BE13B7"/>
    <w:rsid w:val="00BE160D"/>
    <w:rsid w:val="00BE1838"/>
    <w:rsid w:val="00BE1B66"/>
    <w:rsid w:val="00BE264D"/>
    <w:rsid w:val="00BE2D9E"/>
    <w:rsid w:val="00BE3A31"/>
    <w:rsid w:val="00BE3D23"/>
    <w:rsid w:val="00BE40A2"/>
    <w:rsid w:val="00BE4239"/>
    <w:rsid w:val="00BE445D"/>
    <w:rsid w:val="00BE4C0A"/>
    <w:rsid w:val="00BE4E53"/>
    <w:rsid w:val="00BE54C4"/>
    <w:rsid w:val="00BE577E"/>
    <w:rsid w:val="00BE57EF"/>
    <w:rsid w:val="00BE5AD3"/>
    <w:rsid w:val="00BE613A"/>
    <w:rsid w:val="00BE6197"/>
    <w:rsid w:val="00BE62F2"/>
    <w:rsid w:val="00BE68FC"/>
    <w:rsid w:val="00BE6D56"/>
    <w:rsid w:val="00BE6E82"/>
    <w:rsid w:val="00BE70E2"/>
    <w:rsid w:val="00BE73C3"/>
    <w:rsid w:val="00BE7969"/>
    <w:rsid w:val="00BE7E22"/>
    <w:rsid w:val="00BE7E69"/>
    <w:rsid w:val="00BF004D"/>
    <w:rsid w:val="00BF03A6"/>
    <w:rsid w:val="00BF047F"/>
    <w:rsid w:val="00BF068B"/>
    <w:rsid w:val="00BF08F0"/>
    <w:rsid w:val="00BF0972"/>
    <w:rsid w:val="00BF0A51"/>
    <w:rsid w:val="00BF0E43"/>
    <w:rsid w:val="00BF1227"/>
    <w:rsid w:val="00BF1500"/>
    <w:rsid w:val="00BF1905"/>
    <w:rsid w:val="00BF1929"/>
    <w:rsid w:val="00BF1A46"/>
    <w:rsid w:val="00BF1B27"/>
    <w:rsid w:val="00BF1BCF"/>
    <w:rsid w:val="00BF1DD7"/>
    <w:rsid w:val="00BF1EB6"/>
    <w:rsid w:val="00BF2A74"/>
    <w:rsid w:val="00BF2FC7"/>
    <w:rsid w:val="00BF3412"/>
    <w:rsid w:val="00BF34DC"/>
    <w:rsid w:val="00BF393F"/>
    <w:rsid w:val="00BF3E0D"/>
    <w:rsid w:val="00BF3E17"/>
    <w:rsid w:val="00BF422F"/>
    <w:rsid w:val="00BF4527"/>
    <w:rsid w:val="00BF45A5"/>
    <w:rsid w:val="00BF47D3"/>
    <w:rsid w:val="00BF5087"/>
    <w:rsid w:val="00BF52BA"/>
    <w:rsid w:val="00BF584D"/>
    <w:rsid w:val="00BF5B0C"/>
    <w:rsid w:val="00BF5F7C"/>
    <w:rsid w:val="00BF5F8D"/>
    <w:rsid w:val="00BF6213"/>
    <w:rsid w:val="00BF638A"/>
    <w:rsid w:val="00BF63FC"/>
    <w:rsid w:val="00BF6459"/>
    <w:rsid w:val="00BF652B"/>
    <w:rsid w:val="00BF73D9"/>
    <w:rsid w:val="00BF7435"/>
    <w:rsid w:val="00BF75CA"/>
    <w:rsid w:val="00C003B3"/>
    <w:rsid w:val="00C00474"/>
    <w:rsid w:val="00C0079F"/>
    <w:rsid w:val="00C00801"/>
    <w:rsid w:val="00C00A33"/>
    <w:rsid w:val="00C010D0"/>
    <w:rsid w:val="00C025FC"/>
    <w:rsid w:val="00C02F33"/>
    <w:rsid w:val="00C03690"/>
    <w:rsid w:val="00C037D7"/>
    <w:rsid w:val="00C0382F"/>
    <w:rsid w:val="00C03F03"/>
    <w:rsid w:val="00C03F77"/>
    <w:rsid w:val="00C0404F"/>
    <w:rsid w:val="00C0421E"/>
    <w:rsid w:val="00C04350"/>
    <w:rsid w:val="00C04472"/>
    <w:rsid w:val="00C04504"/>
    <w:rsid w:val="00C045FD"/>
    <w:rsid w:val="00C04793"/>
    <w:rsid w:val="00C047D0"/>
    <w:rsid w:val="00C04881"/>
    <w:rsid w:val="00C04A24"/>
    <w:rsid w:val="00C0500A"/>
    <w:rsid w:val="00C055DF"/>
    <w:rsid w:val="00C05D38"/>
    <w:rsid w:val="00C0612D"/>
    <w:rsid w:val="00C06138"/>
    <w:rsid w:val="00C06A9C"/>
    <w:rsid w:val="00C102AD"/>
    <w:rsid w:val="00C107F0"/>
    <w:rsid w:val="00C10901"/>
    <w:rsid w:val="00C10E1C"/>
    <w:rsid w:val="00C10F5E"/>
    <w:rsid w:val="00C11001"/>
    <w:rsid w:val="00C111EC"/>
    <w:rsid w:val="00C1178F"/>
    <w:rsid w:val="00C11CAC"/>
    <w:rsid w:val="00C120A0"/>
    <w:rsid w:val="00C125A7"/>
    <w:rsid w:val="00C12923"/>
    <w:rsid w:val="00C12F3D"/>
    <w:rsid w:val="00C135D6"/>
    <w:rsid w:val="00C13E72"/>
    <w:rsid w:val="00C13F92"/>
    <w:rsid w:val="00C1431F"/>
    <w:rsid w:val="00C16478"/>
    <w:rsid w:val="00C1693A"/>
    <w:rsid w:val="00C16987"/>
    <w:rsid w:val="00C17817"/>
    <w:rsid w:val="00C17B0E"/>
    <w:rsid w:val="00C17C76"/>
    <w:rsid w:val="00C2029E"/>
    <w:rsid w:val="00C211C4"/>
    <w:rsid w:val="00C2170A"/>
    <w:rsid w:val="00C21790"/>
    <w:rsid w:val="00C2183E"/>
    <w:rsid w:val="00C2189B"/>
    <w:rsid w:val="00C219F9"/>
    <w:rsid w:val="00C21F9F"/>
    <w:rsid w:val="00C22168"/>
    <w:rsid w:val="00C229F7"/>
    <w:rsid w:val="00C2325F"/>
    <w:rsid w:val="00C23264"/>
    <w:rsid w:val="00C23288"/>
    <w:rsid w:val="00C23CE9"/>
    <w:rsid w:val="00C2415D"/>
    <w:rsid w:val="00C24244"/>
    <w:rsid w:val="00C24373"/>
    <w:rsid w:val="00C24A4E"/>
    <w:rsid w:val="00C24DE0"/>
    <w:rsid w:val="00C24F30"/>
    <w:rsid w:val="00C24FC3"/>
    <w:rsid w:val="00C254E8"/>
    <w:rsid w:val="00C25505"/>
    <w:rsid w:val="00C258A9"/>
    <w:rsid w:val="00C25CAB"/>
    <w:rsid w:val="00C2616A"/>
    <w:rsid w:val="00C26838"/>
    <w:rsid w:val="00C26873"/>
    <w:rsid w:val="00C2713F"/>
    <w:rsid w:val="00C2741F"/>
    <w:rsid w:val="00C27549"/>
    <w:rsid w:val="00C27DC8"/>
    <w:rsid w:val="00C303B8"/>
    <w:rsid w:val="00C308C1"/>
    <w:rsid w:val="00C31986"/>
    <w:rsid w:val="00C32613"/>
    <w:rsid w:val="00C326C9"/>
    <w:rsid w:val="00C32ED3"/>
    <w:rsid w:val="00C330B3"/>
    <w:rsid w:val="00C33439"/>
    <w:rsid w:val="00C335DE"/>
    <w:rsid w:val="00C33A30"/>
    <w:rsid w:val="00C33EC5"/>
    <w:rsid w:val="00C33F29"/>
    <w:rsid w:val="00C34DD5"/>
    <w:rsid w:val="00C354B1"/>
    <w:rsid w:val="00C354EB"/>
    <w:rsid w:val="00C358E6"/>
    <w:rsid w:val="00C35B48"/>
    <w:rsid w:val="00C35F16"/>
    <w:rsid w:val="00C362A8"/>
    <w:rsid w:val="00C36AF5"/>
    <w:rsid w:val="00C36C89"/>
    <w:rsid w:val="00C3704C"/>
    <w:rsid w:val="00C3705A"/>
    <w:rsid w:val="00C37579"/>
    <w:rsid w:val="00C37610"/>
    <w:rsid w:val="00C37896"/>
    <w:rsid w:val="00C40090"/>
    <w:rsid w:val="00C400DB"/>
    <w:rsid w:val="00C406AB"/>
    <w:rsid w:val="00C41E76"/>
    <w:rsid w:val="00C4218C"/>
    <w:rsid w:val="00C42318"/>
    <w:rsid w:val="00C424B9"/>
    <w:rsid w:val="00C426B0"/>
    <w:rsid w:val="00C43010"/>
    <w:rsid w:val="00C43135"/>
    <w:rsid w:val="00C4391C"/>
    <w:rsid w:val="00C4393C"/>
    <w:rsid w:val="00C43C7E"/>
    <w:rsid w:val="00C44374"/>
    <w:rsid w:val="00C44AE5"/>
    <w:rsid w:val="00C45764"/>
    <w:rsid w:val="00C45C16"/>
    <w:rsid w:val="00C45DD0"/>
    <w:rsid w:val="00C46102"/>
    <w:rsid w:val="00C461CE"/>
    <w:rsid w:val="00C46568"/>
    <w:rsid w:val="00C46741"/>
    <w:rsid w:val="00C46844"/>
    <w:rsid w:val="00C46A80"/>
    <w:rsid w:val="00C46C80"/>
    <w:rsid w:val="00C46F91"/>
    <w:rsid w:val="00C473AC"/>
    <w:rsid w:val="00C476DD"/>
    <w:rsid w:val="00C478C8"/>
    <w:rsid w:val="00C50060"/>
    <w:rsid w:val="00C503E9"/>
    <w:rsid w:val="00C50C2D"/>
    <w:rsid w:val="00C50CF5"/>
    <w:rsid w:val="00C50DCC"/>
    <w:rsid w:val="00C51322"/>
    <w:rsid w:val="00C513D3"/>
    <w:rsid w:val="00C5151F"/>
    <w:rsid w:val="00C51762"/>
    <w:rsid w:val="00C5176C"/>
    <w:rsid w:val="00C519D7"/>
    <w:rsid w:val="00C51EA9"/>
    <w:rsid w:val="00C52395"/>
    <w:rsid w:val="00C52717"/>
    <w:rsid w:val="00C5299D"/>
    <w:rsid w:val="00C52CFF"/>
    <w:rsid w:val="00C53141"/>
    <w:rsid w:val="00C53B60"/>
    <w:rsid w:val="00C54798"/>
    <w:rsid w:val="00C54B4D"/>
    <w:rsid w:val="00C55903"/>
    <w:rsid w:val="00C56515"/>
    <w:rsid w:val="00C5708C"/>
    <w:rsid w:val="00C57123"/>
    <w:rsid w:val="00C60745"/>
    <w:rsid w:val="00C609AC"/>
    <w:rsid w:val="00C60AAB"/>
    <w:rsid w:val="00C60B24"/>
    <w:rsid w:val="00C612F8"/>
    <w:rsid w:val="00C615C9"/>
    <w:rsid w:val="00C620CE"/>
    <w:rsid w:val="00C62194"/>
    <w:rsid w:val="00C62485"/>
    <w:rsid w:val="00C6281E"/>
    <w:rsid w:val="00C62C90"/>
    <w:rsid w:val="00C62D86"/>
    <w:rsid w:val="00C63060"/>
    <w:rsid w:val="00C63A07"/>
    <w:rsid w:val="00C63A72"/>
    <w:rsid w:val="00C63F33"/>
    <w:rsid w:val="00C644B1"/>
    <w:rsid w:val="00C6475B"/>
    <w:rsid w:val="00C64D13"/>
    <w:rsid w:val="00C6509A"/>
    <w:rsid w:val="00C6510D"/>
    <w:rsid w:val="00C6555D"/>
    <w:rsid w:val="00C65C24"/>
    <w:rsid w:val="00C663A1"/>
    <w:rsid w:val="00C66568"/>
    <w:rsid w:val="00C66D01"/>
    <w:rsid w:val="00C700B4"/>
    <w:rsid w:val="00C70447"/>
    <w:rsid w:val="00C706C7"/>
    <w:rsid w:val="00C7092B"/>
    <w:rsid w:val="00C713AD"/>
    <w:rsid w:val="00C71737"/>
    <w:rsid w:val="00C71979"/>
    <w:rsid w:val="00C724A0"/>
    <w:rsid w:val="00C72B25"/>
    <w:rsid w:val="00C72E5B"/>
    <w:rsid w:val="00C72F91"/>
    <w:rsid w:val="00C73AE4"/>
    <w:rsid w:val="00C7424F"/>
    <w:rsid w:val="00C744BA"/>
    <w:rsid w:val="00C747A3"/>
    <w:rsid w:val="00C747B6"/>
    <w:rsid w:val="00C748ED"/>
    <w:rsid w:val="00C74A31"/>
    <w:rsid w:val="00C752E4"/>
    <w:rsid w:val="00C756C0"/>
    <w:rsid w:val="00C759BB"/>
    <w:rsid w:val="00C75ACC"/>
    <w:rsid w:val="00C75AFE"/>
    <w:rsid w:val="00C75D8D"/>
    <w:rsid w:val="00C75F21"/>
    <w:rsid w:val="00C76447"/>
    <w:rsid w:val="00C77482"/>
    <w:rsid w:val="00C77859"/>
    <w:rsid w:val="00C80632"/>
    <w:rsid w:val="00C80848"/>
    <w:rsid w:val="00C80996"/>
    <w:rsid w:val="00C82105"/>
    <w:rsid w:val="00C82EC5"/>
    <w:rsid w:val="00C830CA"/>
    <w:rsid w:val="00C833A8"/>
    <w:rsid w:val="00C839A3"/>
    <w:rsid w:val="00C83BB8"/>
    <w:rsid w:val="00C83C59"/>
    <w:rsid w:val="00C84178"/>
    <w:rsid w:val="00C843C0"/>
    <w:rsid w:val="00C843DD"/>
    <w:rsid w:val="00C846E5"/>
    <w:rsid w:val="00C85063"/>
    <w:rsid w:val="00C8528A"/>
    <w:rsid w:val="00C8677B"/>
    <w:rsid w:val="00C86A71"/>
    <w:rsid w:val="00C86D5E"/>
    <w:rsid w:val="00C86E62"/>
    <w:rsid w:val="00C86F0D"/>
    <w:rsid w:val="00C8700E"/>
    <w:rsid w:val="00C87459"/>
    <w:rsid w:val="00C8776D"/>
    <w:rsid w:val="00C877E6"/>
    <w:rsid w:val="00C879AF"/>
    <w:rsid w:val="00C87A3B"/>
    <w:rsid w:val="00C87B59"/>
    <w:rsid w:val="00C87D7C"/>
    <w:rsid w:val="00C90537"/>
    <w:rsid w:val="00C90807"/>
    <w:rsid w:val="00C919BA"/>
    <w:rsid w:val="00C923F0"/>
    <w:rsid w:val="00C9254B"/>
    <w:rsid w:val="00C9286F"/>
    <w:rsid w:val="00C928D9"/>
    <w:rsid w:val="00C92FE9"/>
    <w:rsid w:val="00C9312A"/>
    <w:rsid w:val="00C93349"/>
    <w:rsid w:val="00C936AB"/>
    <w:rsid w:val="00C93803"/>
    <w:rsid w:val="00C93A04"/>
    <w:rsid w:val="00C93A2B"/>
    <w:rsid w:val="00C93BB7"/>
    <w:rsid w:val="00C93BF6"/>
    <w:rsid w:val="00C93CBB"/>
    <w:rsid w:val="00C9405E"/>
    <w:rsid w:val="00C942DE"/>
    <w:rsid w:val="00C94378"/>
    <w:rsid w:val="00C94B6E"/>
    <w:rsid w:val="00C95195"/>
    <w:rsid w:val="00C95808"/>
    <w:rsid w:val="00C961CC"/>
    <w:rsid w:val="00C96247"/>
    <w:rsid w:val="00C966CC"/>
    <w:rsid w:val="00C967FD"/>
    <w:rsid w:val="00C96F19"/>
    <w:rsid w:val="00C96F52"/>
    <w:rsid w:val="00C9702D"/>
    <w:rsid w:val="00C97461"/>
    <w:rsid w:val="00C975CC"/>
    <w:rsid w:val="00C9764A"/>
    <w:rsid w:val="00C979CF"/>
    <w:rsid w:val="00C97D21"/>
    <w:rsid w:val="00CA05F2"/>
    <w:rsid w:val="00CA0999"/>
    <w:rsid w:val="00CA0F34"/>
    <w:rsid w:val="00CA16A7"/>
    <w:rsid w:val="00CA1730"/>
    <w:rsid w:val="00CA1DE3"/>
    <w:rsid w:val="00CA1F8A"/>
    <w:rsid w:val="00CA25C7"/>
    <w:rsid w:val="00CA2D3C"/>
    <w:rsid w:val="00CA2E32"/>
    <w:rsid w:val="00CA3145"/>
    <w:rsid w:val="00CA3D8C"/>
    <w:rsid w:val="00CA3F86"/>
    <w:rsid w:val="00CA4B76"/>
    <w:rsid w:val="00CA4F50"/>
    <w:rsid w:val="00CA5AA3"/>
    <w:rsid w:val="00CA63F6"/>
    <w:rsid w:val="00CA682F"/>
    <w:rsid w:val="00CA6CEB"/>
    <w:rsid w:val="00CA6DAA"/>
    <w:rsid w:val="00CA70B9"/>
    <w:rsid w:val="00CA74BE"/>
    <w:rsid w:val="00CB008D"/>
    <w:rsid w:val="00CB04E3"/>
    <w:rsid w:val="00CB05A4"/>
    <w:rsid w:val="00CB082C"/>
    <w:rsid w:val="00CB0AD6"/>
    <w:rsid w:val="00CB1A50"/>
    <w:rsid w:val="00CB1DE4"/>
    <w:rsid w:val="00CB1E80"/>
    <w:rsid w:val="00CB24B0"/>
    <w:rsid w:val="00CB2EBC"/>
    <w:rsid w:val="00CB2F00"/>
    <w:rsid w:val="00CB3667"/>
    <w:rsid w:val="00CB36BD"/>
    <w:rsid w:val="00CB37F8"/>
    <w:rsid w:val="00CB3818"/>
    <w:rsid w:val="00CB3B59"/>
    <w:rsid w:val="00CB3C05"/>
    <w:rsid w:val="00CB3CAC"/>
    <w:rsid w:val="00CB43CF"/>
    <w:rsid w:val="00CB47F9"/>
    <w:rsid w:val="00CB4C3A"/>
    <w:rsid w:val="00CB55D0"/>
    <w:rsid w:val="00CB58B8"/>
    <w:rsid w:val="00CB5C59"/>
    <w:rsid w:val="00CB5E6F"/>
    <w:rsid w:val="00CB6005"/>
    <w:rsid w:val="00CB6333"/>
    <w:rsid w:val="00CB66F1"/>
    <w:rsid w:val="00CB69CA"/>
    <w:rsid w:val="00CB6C32"/>
    <w:rsid w:val="00CB7AC9"/>
    <w:rsid w:val="00CB7CEA"/>
    <w:rsid w:val="00CB7EC3"/>
    <w:rsid w:val="00CB7EF0"/>
    <w:rsid w:val="00CC096B"/>
    <w:rsid w:val="00CC0D50"/>
    <w:rsid w:val="00CC0D5E"/>
    <w:rsid w:val="00CC11E9"/>
    <w:rsid w:val="00CC13CC"/>
    <w:rsid w:val="00CC151F"/>
    <w:rsid w:val="00CC15A2"/>
    <w:rsid w:val="00CC160F"/>
    <w:rsid w:val="00CC1EF7"/>
    <w:rsid w:val="00CC259B"/>
    <w:rsid w:val="00CC2765"/>
    <w:rsid w:val="00CC2C41"/>
    <w:rsid w:val="00CC3576"/>
    <w:rsid w:val="00CC3784"/>
    <w:rsid w:val="00CC381E"/>
    <w:rsid w:val="00CC3970"/>
    <w:rsid w:val="00CC3E42"/>
    <w:rsid w:val="00CC3FFD"/>
    <w:rsid w:val="00CC45AB"/>
    <w:rsid w:val="00CC473E"/>
    <w:rsid w:val="00CC499C"/>
    <w:rsid w:val="00CC4A1C"/>
    <w:rsid w:val="00CC4A34"/>
    <w:rsid w:val="00CC4AF2"/>
    <w:rsid w:val="00CC4B60"/>
    <w:rsid w:val="00CC4CDC"/>
    <w:rsid w:val="00CC5164"/>
    <w:rsid w:val="00CC520A"/>
    <w:rsid w:val="00CC5AF7"/>
    <w:rsid w:val="00CC6118"/>
    <w:rsid w:val="00CC621E"/>
    <w:rsid w:val="00CC625C"/>
    <w:rsid w:val="00CC64DF"/>
    <w:rsid w:val="00CC68E2"/>
    <w:rsid w:val="00CC693C"/>
    <w:rsid w:val="00CC7200"/>
    <w:rsid w:val="00CC73BF"/>
    <w:rsid w:val="00CC748B"/>
    <w:rsid w:val="00CC7C7E"/>
    <w:rsid w:val="00CC7FEB"/>
    <w:rsid w:val="00CD00F0"/>
    <w:rsid w:val="00CD0273"/>
    <w:rsid w:val="00CD0332"/>
    <w:rsid w:val="00CD0385"/>
    <w:rsid w:val="00CD0567"/>
    <w:rsid w:val="00CD074B"/>
    <w:rsid w:val="00CD0808"/>
    <w:rsid w:val="00CD0F8B"/>
    <w:rsid w:val="00CD1131"/>
    <w:rsid w:val="00CD1926"/>
    <w:rsid w:val="00CD1A19"/>
    <w:rsid w:val="00CD1B7B"/>
    <w:rsid w:val="00CD1DA7"/>
    <w:rsid w:val="00CD203B"/>
    <w:rsid w:val="00CD21BF"/>
    <w:rsid w:val="00CD24DC"/>
    <w:rsid w:val="00CD3258"/>
    <w:rsid w:val="00CD32BD"/>
    <w:rsid w:val="00CD3715"/>
    <w:rsid w:val="00CD37E3"/>
    <w:rsid w:val="00CD3985"/>
    <w:rsid w:val="00CD39C4"/>
    <w:rsid w:val="00CD3BF4"/>
    <w:rsid w:val="00CD44B0"/>
    <w:rsid w:val="00CD4540"/>
    <w:rsid w:val="00CD48ED"/>
    <w:rsid w:val="00CD4B3A"/>
    <w:rsid w:val="00CD52EE"/>
    <w:rsid w:val="00CD552A"/>
    <w:rsid w:val="00CD5709"/>
    <w:rsid w:val="00CD5A84"/>
    <w:rsid w:val="00CD5AFB"/>
    <w:rsid w:val="00CD6194"/>
    <w:rsid w:val="00CD70D5"/>
    <w:rsid w:val="00CD719B"/>
    <w:rsid w:val="00CD73EC"/>
    <w:rsid w:val="00CD7654"/>
    <w:rsid w:val="00CD7656"/>
    <w:rsid w:val="00CD7C73"/>
    <w:rsid w:val="00CE0452"/>
    <w:rsid w:val="00CE091C"/>
    <w:rsid w:val="00CE0BA3"/>
    <w:rsid w:val="00CE11F1"/>
    <w:rsid w:val="00CE165C"/>
    <w:rsid w:val="00CE203D"/>
    <w:rsid w:val="00CE24B6"/>
    <w:rsid w:val="00CE271E"/>
    <w:rsid w:val="00CE28C0"/>
    <w:rsid w:val="00CE2A41"/>
    <w:rsid w:val="00CE2DF1"/>
    <w:rsid w:val="00CE3807"/>
    <w:rsid w:val="00CE4165"/>
    <w:rsid w:val="00CE49AC"/>
    <w:rsid w:val="00CE4B31"/>
    <w:rsid w:val="00CE4C09"/>
    <w:rsid w:val="00CE4CA1"/>
    <w:rsid w:val="00CE503E"/>
    <w:rsid w:val="00CE513B"/>
    <w:rsid w:val="00CE52AD"/>
    <w:rsid w:val="00CE52F3"/>
    <w:rsid w:val="00CE53CB"/>
    <w:rsid w:val="00CE55E5"/>
    <w:rsid w:val="00CE599B"/>
    <w:rsid w:val="00CE5BDC"/>
    <w:rsid w:val="00CE5D5B"/>
    <w:rsid w:val="00CE670F"/>
    <w:rsid w:val="00CE6B07"/>
    <w:rsid w:val="00CE6B0B"/>
    <w:rsid w:val="00CE6B19"/>
    <w:rsid w:val="00CE6DAB"/>
    <w:rsid w:val="00CE7074"/>
    <w:rsid w:val="00CE761A"/>
    <w:rsid w:val="00CF070A"/>
    <w:rsid w:val="00CF0B4E"/>
    <w:rsid w:val="00CF0CB5"/>
    <w:rsid w:val="00CF0E55"/>
    <w:rsid w:val="00CF13E3"/>
    <w:rsid w:val="00CF159D"/>
    <w:rsid w:val="00CF209B"/>
    <w:rsid w:val="00CF26D8"/>
    <w:rsid w:val="00CF2870"/>
    <w:rsid w:val="00CF2BDB"/>
    <w:rsid w:val="00CF2EDC"/>
    <w:rsid w:val="00CF2EEF"/>
    <w:rsid w:val="00CF364D"/>
    <w:rsid w:val="00CF3F36"/>
    <w:rsid w:val="00CF3FC9"/>
    <w:rsid w:val="00CF409A"/>
    <w:rsid w:val="00CF436C"/>
    <w:rsid w:val="00CF4798"/>
    <w:rsid w:val="00CF5202"/>
    <w:rsid w:val="00CF523B"/>
    <w:rsid w:val="00CF5543"/>
    <w:rsid w:val="00CF5E6D"/>
    <w:rsid w:val="00CF6891"/>
    <w:rsid w:val="00CF68FB"/>
    <w:rsid w:val="00CF6F91"/>
    <w:rsid w:val="00CF709D"/>
    <w:rsid w:val="00CF7578"/>
    <w:rsid w:val="00CF7684"/>
    <w:rsid w:val="00CF7799"/>
    <w:rsid w:val="00CF7A9F"/>
    <w:rsid w:val="00D0065E"/>
    <w:rsid w:val="00D00A41"/>
    <w:rsid w:val="00D0119E"/>
    <w:rsid w:val="00D013E2"/>
    <w:rsid w:val="00D014AF"/>
    <w:rsid w:val="00D01895"/>
    <w:rsid w:val="00D01ED9"/>
    <w:rsid w:val="00D024F9"/>
    <w:rsid w:val="00D026AE"/>
    <w:rsid w:val="00D02AEA"/>
    <w:rsid w:val="00D033A9"/>
    <w:rsid w:val="00D042E3"/>
    <w:rsid w:val="00D0471F"/>
    <w:rsid w:val="00D0482D"/>
    <w:rsid w:val="00D049AF"/>
    <w:rsid w:val="00D05F14"/>
    <w:rsid w:val="00D0629D"/>
    <w:rsid w:val="00D063E4"/>
    <w:rsid w:val="00D06514"/>
    <w:rsid w:val="00D0670B"/>
    <w:rsid w:val="00D069BD"/>
    <w:rsid w:val="00D06CF6"/>
    <w:rsid w:val="00D0723E"/>
    <w:rsid w:val="00D07D47"/>
    <w:rsid w:val="00D07D87"/>
    <w:rsid w:val="00D07DB8"/>
    <w:rsid w:val="00D10089"/>
    <w:rsid w:val="00D10491"/>
    <w:rsid w:val="00D10818"/>
    <w:rsid w:val="00D109D2"/>
    <w:rsid w:val="00D10DEE"/>
    <w:rsid w:val="00D10F57"/>
    <w:rsid w:val="00D1184A"/>
    <w:rsid w:val="00D11F14"/>
    <w:rsid w:val="00D12043"/>
    <w:rsid w:val="00D120CC"/>
    <w:rsid w:val="00D12568"/>
    <w:rsid w:val="00D12C21"/>
    <w:rsid w:val="00D13759"/>
    <w:rsid w:val="00D1375B"/>
    <w:rsid w:val="00D14F0C"/>
    <w:rsid w:val="00D15B3D"/>
    <w:rsid w:val="00D15CBA"/>
    <w:rsid w:val="00D15D61"/>
    <w:rsid w:val="00D1604A"/>
    <w:rsid w:val="00D166F4"/>
    <w:rsid w:val="00D16733"/>
    <w:rsid w:val="00D16B22"/>
    <w:rsid w:val="00D16B69"/>
    <w:rsid w:val="00D16DFD"/>
    <w:rsid w:val="00D205FD"/>
    <w:rsid w:val="00D20774"/>
    <w:rsid w:val="00D2094E"/>
    <w:rsid w:val="00D21327"/>
    <w:rsid w:val="00D21865"/>
    <w:rsid w:val="00D21F12"/>
    <w:rsid w:val="00D22380"/>
    <w:rsid w:val="00D22EDE"/>
    <w:rsid w:val="00D239B0"/>
    <w:rsid w:val="00D23BF3"/>
    <w:rsid w:val="00D23FC4"/>
    <w:rsid w:val="00D241A3"/>
    <w:rsid w:val="00D24239"/>
    <w:rsid w:val="00D258CB"/>
    <w:rsid w:val="00D25BB7"/>
    <w:rsid w:val="00D25DA1"/>
    <w:rsid w:val="00D2706D"/>
    <w:rsid w:val="00D2713B"/>
    <w:rsid w:val="00D27B5B"/>
    <w:rsid w:val="00D27E47"/>
    <w:rsid w:val="00D27E9D"/>
    <w:rsid w:val="00D302BD"/>
    <w:rsid w:val="00D306A2"/>
    <w:rsid w:val="00D30C77"/>
    <w:rsid w:val="00D30F25"/>
    <w:rsid w:val="00D31D88"/>
    <w:rsid w:val="00D32334"/>
    <w:rsid w:val="00D32A57"/>
    <w:rsid w:val="00D32C17"/>
    <w:rsid w:val="00D33878"/>
    <w:rsid w:val="00D34122"/>
    <w:rsid w:val="00D3426B"/>
    <w:rsid w:val="00D34694"/>
    <w:rsid w:val="00D34F45"/>
    <w:rsid w:val="00D35084"/>
    <w:rsid w:val="00D3513F"/>
    <w:rsid w:val="00D35F18"/>
    <w:rsid w:val="00D368FA"/>
    <w:rsid w:val="00D36FFD"/>
    <w:rsid w:val="00D37957"/>
    <w:rsid w:val="00D40430"/>
    <w:rsid w:val="00D407D9"/>
    <w:rsid w:val="00D40A2C"/>
    <w:rsid w:val="00D40D1E"/>
    <w:rsid w:val="00D41143"/>
    <w:rsid w:val="00D411FF"/>
    <w:rsid w:val="00D419EA"/>
    <w:rsid w:val="00D4202A"/>
    <w:rsid w:val="00D422DF"/>
    <w:rsid w:val="00D43714"/>
    <w:rsid w:val="00D43A71"/>
    <w:rsid w:val="00D43B28"/>
    <w:rsid w:val="00D43F49"/>
    <w:rsid w:val="00D43FCB"/>
    <w:rsid w:val="00D44692"/>
    <w:rsid w:val="00D4494F"/>
    <w:rsid w:val="00D44DF0"/>
    <w:rsid w:val="00D44F4D"/>
    <w:rsid w:val="00D45952"/>
    <w:rsid w:val="00D459BD"/>
    <w:rsid w:val="00D45AE7"/>
    <w:rsid w:val="00D45B73"/>
    <w:rsid w:val="00D4612F"/>
    <w:rsid w:val="00D4630D"/>
    <w:rsid w:val="00D46444"/>
    <w:rsid w:val="00D4664D"/>
    <w:rsid w:val="00D4689B"/>
    <w:rsid w:val="00D46A36"/>
    <w:rsid w:val="00D46B27"/>
    <w:rsid w:val="00D4781B"/>
    <w:rsid w:val="00D478FC"/>
    <w:rsid w:val="00D47BD9"/>
    <w:rsid w:val="00D50751"/>
    <w:rsid w:val="00D509CC"/>
    <w:rsid w:val="00D50A4E"/>
    <w:rsid w:val="00D50B3F"/>
    <w:rsid w:val="00D50B8F"/>
    <w:rsid w:val="00D50CB5"/>
    <w:rsid w:val="00D50ED0"/>
    <w:rsid w:val="00D520CD"/>
    <w:rsid w:val="00D52281"/>
    <w:rsid w:val="00D5251D"/>
    <w:rsid w:val="00D529E9"/>
    <w:rsid w:val="00D52FCF"/>
    <w:rsid w:val="00D53156"/>
    <w:rsid w:val="00D53368"/>
    <w:rsid w:val="00D536B1"/>
    <w:rsid w:val="00D5389F"/>
    <w:rsid w:val="00D546B5"/>
    <w:rsid w:val="00D54D14"/>
    <w:rsid w:val="00D54D46"/>
    <w:rsid w:val="00D54FCA"/>
    <w:rsid w:val="00D55317"/>
    <w:rsid w:val="00D553A3"/>
    <w:rsid w:val="00D55AA0"/>
    <w:rsid w:val="00D55AD7"/>
    <w:rsid w:val="00D564C4"/>
    <w:rsid w:val="00D56BC6"/>
    <w:rsid w:val="00D56E6F"/>
    <w:rsid w:val="00D570E8"/>
    <w:rsid w:val="00D57409"/>
    <w:rsid w:val="00D60186"/>
    <w:rsid w:val="00D601E3"/>
    <w:rsid w:val="00D6051B"/>
    <w:rsid w:val="00D6056D"/>
    <w:rsid w:val="00D60B3F"/>
    <w:rsid w:val="00D60F9A"/>
    <w:rsid w:val="00D61236"/>
    <w:rsid w:val="00D61626"/>
    <w:rsid w:val="00D616A9"/>
    <w:rsid w:val="00D61C9E"/>
    <w:rsid w:val="00D62078"/>
    <w:rsid w:val="00D6236E"/>
    <w:rsid w:val="00D62843"/>
    <w:rsid w:val="00D62A81"/>
    <w:rsid w:val="00D62C76"/>
    <w:rsid w:val="00D63076"/>
    <w:rsid w:val="00D635C9"/>
    <w:rsid w:val="00D639A4"/>
    <w:rsid w:val="00D63A06"/>
    <w:rsid w:val="00D63CE7"/>
    <w:rsid w:val="00D64837"/>
    <w:rsid w:val="00D64A4F"/>
    <w:rsid w:val="00D64D13"/>
    <w:rsid w:val="00D64D88"/>
    <w:rsid w:val="00D6550D"/>
    <w:rsid w:val="00D656E9"/>
    <w:rsid w:val="00D658B2"/>
    <w:rsid w:val="00D659EE"/>
    <w:rsid w:val="00D66429"/>
    <w:rsid w:val="00D66F43"/>
    <w:rsid w:val="00D6760A"/>
    <w:rsid w:val="00D67ABA"/>
    <w:rsid w:val="00D67D7D"/>
    <w:rsid w:val="00D7017E"/>
    <w:rsid w:val="00D704E7"/>
    <w:rsid w:val="00D713AD"/>
    <w:rsid w:val="00D71715"/>
    <w:rsid w:val="00D721A9"/>
    <w:rsid w:val="00D725F0"/>
    <w:rsid w:val="00D726C7"/>
    <w:rsid w:val="00D72A4A"/>
    <w:rsid w:val="00D72C04"/>
    <w:rsid w:val="00D72DAD"/>
    <w:rsid w:val="00D7316A"/>
    <w:rsid w:val="00D73233"/>
    <w:rsid w:val="00D73607"/>
    <w:rsid w:val="00D7404E"/>
    <w:rsid w:val="00D74338"/>
    <w:rsid w:val="00D74AC1"/>
    <w:rsid w:val="00D74BF3"/>
    <w:rsid w:val="00D74D35"/>
    <w:rsid w:val="00D75A59"/>
    <w:rsid w:val="00D75AC2"/>
    <w:rsid w:val="00D75B2C"/>
    <w:rsid w:val="00D75CED"/>
    <w:rsid w:val="00D75E3D"/>
    <w:rsid w:val="00D76CC1"/>
    <w:rsid w:val="00D76E5C"/>
    <w:rsid w:val="00D7708C"/>
    <w:rsid w:val="00D772CF"/>
    <w:rsid w:val="00D77A1B"/>
    <w:rsid w:val="00D8006B"/>
    <w:rsid w:val="00D80139"/>
    <w:rsid w:val="00D803B3"/>
    <w:rsid w:val="00D805C9"/>
    <w:rsid w:val="00D8074C"/>
    <w:rsid w:val="00D81B08"/>
    <w:rsid w:val="00D81F4D"/>
    <w:rsid w:val="00D81FF5"/>
    <w:rsid w:val="00D82BD8"/>
    <w:rsid w:val="00D82D28"/>
    <w:rsid w:val="00D82D90"/>
    <w:rsid w:val="00D8339E"/>
    <w:rsid w:val="00D836AF"/>
    <w:rsid w:val="00D836EE"/>
    <w:rsid w:val="00D83F64"/>
    <w:rsid w:val="00D84360"/>
    <w:rsid w:val="00D8465F"/>
    <w:rsid w:val="00D848C8"/>
    <w:rsid w:val="00D849EE"/>
    <w:rsid w:val="00D84AD1"/>
    <w:rsid w:val="00D84EEC"/>
    <w:rsid w:val="00D850FB"/>
    <w:rsid w:val="00D85961"/>
    <w:rsid w:val="00D85B78"/>
    <w:rsid w:val="00D85D48"/>
    <w:rsid w:val="00D85EDE"/>
    <w:rsid w:val="00D85F91"/>
    <w:rsid w:val="00D86307"/>
    <w:rsid w:val="00D864DB"/>
    <w:rsid w:val="00D87334"/>
    <w:rsid w:val="00D90069"/>
    <w:rsid w:val="00D90354"/>
    <w:rsid w:val="00D90E89"/>
    <w:rsid w:val="00D91145"/>
    <w:rsid w:val="00D916A3"/>
    <w:rsid w:val="00D918D1"/>
    <w:rsid w:val="00D91B9F"/>
    <w:rsid w:val="00D9212D"/>
    <w:rsid w:val="00D92193"/>
    <w:rsid w:val="00D924C3"/>
    <w:rsid w:val="00D92528"/>
    <w:rsid w:val="00D9257D"/>
    <w:rsid w:val="00D9328E"/>
    <w:rsid w:val="00D93F35"/>
    <w:rsid w:val="00D94416"/>
    <w:rsid w:val="00D944BE"/>
    <w:rsid w:val="00D9458F"/>
    <w:rsid w:val="00D945EC"/>
    <w:rsid w:val="00D94CB6"/>
    <w:rsid w:val="00D95034"/>
    <w:rsid w:val="00D952B9"/>
    <w:rsid w:val="00D953EA"/>
    <w:rsid w:val="00D9560B"/>
    <w:rsid w:val="00D957E6"/>
    <w:rsid w:val="00D95A6D"/>
    <w:rsid w:val="00D95D20"/>
    <w:rsid w:val="00D95DB5"/>
    <w:rsid w:val="00D95E4E"/>
    <w:rsid w:val="00D96A96"/>
    <w:rsid w:val="00D96CD4"/>
    <w:rsid w:val="00D96D31"/>
    <w:rsid w:val="00D97A00"/>
    <w:rsid w:val="00D97D37"/>
    <w:rsid w:val="00DA0FD8"/>
    <w:rsid w:val="00DA190B"/>
    <w:rsid w:val="00DA1A91"/>
    <w:rsid w:val="00DA1BC0"/>
    <w:rsid w:val="00DA2106"/>
    <w:rsid w:val="00DA235D"/>
    <w:rsid w:val="00DA2B25"/>
    <w:rsid w:val="00DA3450"/>
    <w:rsid w:val="00DA3DF3"/>
    <w:rsid w:val="00DA3FB7"/>
    <w:rsid w:val="00DA44D4"/>
    <w:rsid w:val="00DA45BF"/>
    <w:rsid w:val="00DA4E97"/>
    <w:rsid w:val="00DA504D"/>
    <w:rsid w:val="00DA52EB"/>
    <w:rsid w:val="00DA537A"/>
    <w:rsid w:val="00DA551C"/>
    <w:rsid w:val="00DA5F69"/>
    <w:rsid w:val="00DA63A8"/>
    <w:rsid w:val="00DA6431"/>
    <w:rsid w:val="00DA6574"/>
    <w:rsid w:val="00DA6609"/>
    <w:rsid w:val="00DA678E"/>
    <w:rsid w:val="00DA7355"/>
    <w:rsid w:val="00DA736B"/>
    <w:rsid w:val="00DA73CE"/>
    <w:rsid w:val="00DB0092"/>
    <w:rsid w:val="00DB02D9"/>
    <w:rsid w:val="00DB0595"/>
    <w:rsid w:val="00DB0972"/>
    <w:rsid w:val="00DB09DC"/>
    <w:rsid w:val="00DB0C72"/>
    <w:rsid w:val="00DB0D49"/>
    <w:rsid w:val="00DB0E41"/>
    <w:rsid w:val="00DB0F81"/>
    <w:rsid w:val="00DB10C7"/>
    <w:rsid w:val="00DB17D7"/>
    <w:rsid w:val="00DB1968"/>
    <w:rsid w:val="00DB20B9"/>
    <w:rsid w:val="00DB22A9"/>
    <w:rsid w:val="00DB22E9"/>
    <w:rsid w:val="00DB23A1"/>
    <w:rsid w:val="00DB26DB"/>
    <w:rsid w:val="00DB2B35"/>
    <w:rsid w:val="00DB2C23"/>
    <w:rsid w:val="00DB3275"/>
    <w:rsid w:val="00DB3484"/>
    <w:rsid w:val="00DB35F7"/>
    <w:rsid w:val="00DB3D0E"/>
    <w:rsid w:val="00DB3E18"/>
    <w:rsid w:val="00DB3EBE"/>
    <w:rsid w:val="00DB3F31"/>
    <w:rsid w:val="00DB44FB"/>
    <w:rsid w:val="00DB48B4"/>
    <w:rsid w:val="00DB4DFD"/>
    <w:rsid w:val="00DB5024"/>
    <w:rsid w:val="00DB5B1F"/>
    <w:rsid w:val="00DB741B"/>
    <w:rsid w:val="00DB7636"/>
    <w:rsid w:val="00DB7650"/>
    <w:rsid w:val="00DB7776"/>
    <w:rsid w:val="00DB77A9"/>
    <w:rsid w:val="00DC05AC"/>
    <w:rsid w:val="00DC0C63"/>
    <w:rsid w:val="00DC0EF7"/>
    <w:rsid w:val="00DC1F6B"/>
    <w:rsid w:val="00DC2932"/>
    <w:rsid w:val="00DC2A6F"/>
    <w:rsid w:val="00DC3364"/>
    <w:rsid w:val="00DC3493"/>
    <w:rsid w:val="00DC364D"/>
    <w:rsid w:val="00DC39FF"/>
    <w:rsid w:val="00DC434C"/>
    <w:rsid w:val="00DC4CEF"/>
    <w:rsid w:val="00DC4E2B"/>
    <w:rsid w:val="00DC5159"/>
    <w:rsid w:val="00DC5D24"/>
    <w:rsid w:val="00DC618F"/>
    <w:rsid w:val="00DC61C9"/>
    <w:rsid w:val="00DC6256"/>
    <w:rsid w:val="00DC62F6"/>
    <w:rsid w:val="00DC6B08"/>
    <w:rsid w:val="00DC6B11"/>
    <w:rsid w:val="00DC6BA6"/>
    <w:rsid w:val="00DC6E95"/>
    <w:rsid w:val="00DC6F3E"/>
    <w:rsid w:val="00DC74AC"/>
    <w:rsid w:val="00DC750B"/>
    <w:rsid w:val="00DC7B1A"/>
    <w:rsid w:val="00DC7D52"/>
    <w:rsid w:val="00DD0071"/>
    <w:rsid w:val="00DD088A"/>
    <w:rsid w:val="00DD0B23"/>
    <w:rsid w:val="00DD0B82"/>
    <w:rsid w:val="00DD0B88"/>
    <w:rsid w:val="00DD0D35"/>
    <w:rsid w:val="00DD1725"/>
    <w:rsid w:val="00DD1E4A"/>
    <w:rsid w:val="00DD2519"/>
    <w:rsid w:val="00DD2A77"/>
    <w:rsid w:val="00DD34B8"/>
    <w:rsid w:val="00DD3525"/>
    <w:rsid w:val="00DD36A8"/>
    <w:rsid w:val="00DD3886"/>
    <w:rsid w:val="00DD3D0C"/>
    <w:rsid w:val="00DD3E23"/>
    <w:rsid w:val="00DD4476"/>
    <w:rsid w:val="00DD4566"/>
    <w:rsid w:val="00DD4B50"/>
    <w:rsid w:val="00DD4BFE"/>
    <w:rsid w:val="00DD5135"/>
    <w:rsid w:val="00DD59BA"/>
    <w:rsid w:val="00DD63F6"/>
    <w:rsid w:val="00DD6E04"/>
    <w:rsid w:val="00DD7E90"/>
    <w:rsid w:val="00DE0069"/>
    <w:rsid w:val="00DE034E"/>
    <w:rsid w:val="00DE1562"/>
    <w:rsid w:val="00DE166E"/>
    <w:rsid w:val="00DE1795"/>
    <w:rsid w:val="00DE1F6F"/>
    <w:rsid w:val="00DE24E9"/>
    <w:rsid w:val="00DE271E"/>
    <w:rsid w:val="00DE2D75"/>
    <w:rsid w:val="00DE30C2"/>
    <w:rsid w:val="00DE324B"/>
    <w:rsid w:val="00DE349D"/>
    <w:rsid w:val="00DE3575"/>
    <w:rsid w:val="00DE3686"/>
    <w:rsid w:val="00DE3FF3"/>
    <w:rsid w:val="00DE41C3"/>
    <w:rsid w:val="00DE4261"/>
    <w:rsid w:val="00DE4B31"/>
    <w:rsid w:val="00DE5192"/>
    <w:rsid w:val="00DE596E"/>
    <w:rsid w:val="00DE5AD6"/>
    <w:rsid w:val="00DE5ADD"/>
    <w:rsid w:val="00DE61CD"/>
    <w:rsid w:val="00DE620F"/>
    <w:rsid w:val="00DE686A"/>
    <w:rsid w:val="00DE6D8E"/>
    <w:rsid w:val="00DE703D"/>
    <w:rsid w:val="00DE740E"/>
    <w:rsid w:val="00DE758C"/>
    <w:rsid w:val="00DF03A5"/>
    <w:rsid w:val="00DF07F4"/>
    <w:rsid w:val="00DF0A83"/>
    <w:rsid w:val="00DF0C0E"/>
    <w:rsid w:val="00DF0D18"/>
    <w:rsid w:val="00DF0FC7"/>
    <w:rsid w:val="00DF11BE"/>
    <w:rsid w:val="00DF13D7"/>
    <w:rsid w:val="00DF1563"/>
    <w:rsid w:val="00DF1769"/>
    <w:rsid w:val="00DF1CDC"/>
    <w:rsid w:val="00DF204D"/>
    <w:rsid w:val="00DF22EB"/>
    <w:rsid w:val="00DF2369"/>
    <w:rsid w:val="00DF2864"/>
    <w:rsid w:val="00DF2F4B"/>
    <w:rsid w:val="00DF333B"/>
    <w:rsid w:val="00DF3981"/>
    <w:rsid w:val="00DF3ACA"/>
    <w:rsid w:val="00DF3B4F"/>
    <w:rsid w:val="00DF3B6D"/>
    <w:rsid w:val="00DF477B"/>
    <w:rsid w:val="00DF486F"/>
    <w:rsid w:val="00DF4BB2"/>
    <w:rsid w:val="00DF53A3"/>
    <w:rsid w:val="00DF5643"/>
    <w:rsid w:val="00DF5838"/>
    <w:rsid w:val="00DF5B24"/>
    <w:rsid w:val="00DF5B2C"/>
    <w:rsid w:val="00DF5B7E"/>
    <w:rsid w:val="00DF5BC5"/>
    <w:rsid w:val="00DF6033"/>
    <w:rsid w:val="00DF6580"/>
    <w:rsid w:val="00DF66FB"/>
    <w:rsid w:val="00DF6C5C"/>
    <w:rsid w:val="00DF6DD5"/>
    <w:rsid w:val="00DF7323"/>
    <w:rsid w:val="00DF75F9"/>
    <w:rsid w:val="00DF7ABD"/>
    <w:rsid w:val="00DF7CCE"/>
    <w:rsid w:val="00E0010D"/>
    <w:rsid w:val="00E00563"/>
    <w:rsid w:val="00E00A37"/>
    <w:rsid w:val="00E00F66"/>
    <w:rsid w:val="00E01AE8"/>
    <w:rsid w:val="00E01BAD"/>
    <w:rsid w:val="00E02202"/>
    <w:rsid w:val="00E02A76"/>
    <w:rsid w:val="00E02D88"/>
    <w:rsid w:val="00E02F43"/>
    <w:rsid w:val="00E0353C"/>
    <w:rsid w:val="00E0379C"/>
    <w:rsid w:val="00E03CE8"/>
    <w:rsid w:val="00E0418B"/>
    <w:rsid w:val="00E04EE6"/>
    <w:rsid w:val="00E05374"/>
    <w:rsid w:val="00E05423"/>
    <w:rsid w:val="00E0559B"/>
    <w:rsid w:val="00E05B47"/>
    <w:rsid w:val="00E06140"/>
    <w:rsid w:val="00E0673C"/>
    <w:rsid w:val="00E06DD2"/>
    <w:rsid w:val="00E06E7D"/>
    <w:rsid w:val="00E0726A"/>
    <w:rsid w:val="00E073D4"/>
    <w:rsid w:val="00E075E0"/>
    <w:rsid w:val="00E07EE5"/>
    <w:rsid w:val="00E07F89"/>
    <w:rsid w:val="00E1028E"/>
    <w:rsid w:val="00E10324"/>
    <w:rsid w:val="00E105CB"/>
    <w:rsid w:val="00E10912"/>
    <w:rsid w:val="00E1168E"/>
    <w:rsid w:val="00E12024"/>
    <w:rsid w:val="00E12043"/>
    <w:rsid w:val="00E12460"/>
    <w:rsid w:val="00E126F4"/>
    <w:rsid w:val="00E1278A"/>
    <w:rsid w:val="00E12E67"/>
    <w:rsid w:val="00E13357"/>
    <w:rsid w:val="00E133C1"/>
    <w:rsid w:val="00E13413"/>
    <w:rsid w:val="00E135B5"/>
    <w:rsid w:val="00E135FB"/>
    <w:rsid w:val="00E13913"/>
    <w:rsid w:val="00E13D7B"/>
    <w:rsid w:val="00E13F7B"/>
    <w:rsid w:val="00E145E7"/>
    <w:rsid w:val="00E14B55"/>
    <w:rsid w:val="00E14C95"/>
    <w:rsid w:val="00E1535E"/>
    <w:rsid w:val="00E15BA4"/>
    <w:rsid w:val="00E15CA2"/>
    <w:rsid w:val="00E16255"/>
    <w:rsid w:val="00E163B2"/>
    <w:rsid w:val="00E166D0"/>
    <w:rsid w:val="00E167CF"/>
    <w:rsid w:val="00E16810"/>
    <w:rsid w:val="00E168BB"/>
    <w:rsid w:val="00E16B17"/>
    <w:rsid w:val="00E16B34"/>
    <w:rsid w:val="00E172F1"/>
    <w:rsid w:val="00E174B7"/>
    <w:rsid w:val="00E174E9"/>
    <w:rsid w:val="00E176D4"/>
    <w:rsid w:val="00E17939"/>
    <w:rsid w:val="00E17B06"/>
    <w:rsid w:val="00E205CD"/>
    <w:rsid w:val="00E206EF"/>
    <w:rsid w:val="00E20F71"/>
    <w:rsid w:val="00E21DAA"/>
    <w:rsid w:val="00E21F79"/>
    <w:rsid w:val="00E2262E"/>
    <w:rsid w:val="00E2268F"/>
    <w:rsid w:val="00E22895"/>
    <w:rsid w:val="00E22B06"/>
    <w:rsid w:val="00E22EC2"/>
    <w:rsid w:val="00E2345A"/>
    <w:rsid w:val="00E23C2E"/>
    <w:rsid w:val="00E23D50"/>
    <w:rsid w:val="00E2430A"/>
    <w:rsid w:val="00E2453E"/>
    <w:rsid w:val="00E24725"/>
    <w:rsid w:val="00E250BB"/>
    <w:rsid w:val="00E25A0C"/>
    <w:rsid w:val="00E25CC2"/>
    <w:rsid w:val="00E262DF"/>
    <w:rsid w:val="00E265DF"/>
    <w:rsid w:val="00E2685C"/>
    <w:rsid w:val="00E27184"/>
    <w:rsid w:val="00E27259"/>
    <w:rsid w:val="00E27917"/>
    <w:rsid w:val="00E27A2D"/>
    <w:rsid w:val="00E3022D"/>
    <w:rsid w:val="00E303EA"/>
    <w:rsid w:val="00E303EC"/>
    <w:rsid w:val="00E3070F"/>
    <w:rsid w:val="00E30817"/>
    <w:rsid w:val="00E30BBA"/>
    <w:rsid w:val="00E30D55"/>
    <w:rsid w:val="00E31165"/>
    <w:rsid w:val="00E31422"/>
    <w:rsid w:val="00E31430"/>
    <w:rsid w:val="00E31CA5"/>
    <w:rsid w:val="00E31D30"/>
    <w:rsid w:val="00E32854"/>
    <w:rsid w:val="00E3368D"/>
    <w:rsid w:val="00E337FA"/>
    <w:rsid w:val="00E33B6F"/>
    <w:rsid w:val="00E33BB9"/>
    <w:rsid w:val="00E349D4"/>
    <w:rsid w:val="00E34CE5"/>
    <w:rsid w:val="00E35748"/>
    <w:rsid w:val="00E3576B"/>
    <w:rsid w:val="00E36228"/>
    <w:rsid w:val="00E36906"/>
    <w:rsid w:val="00E36907"/>
    <w:rsid w:val="00E36BFC"/>
    <w:rsid w:val="00E36C35"/>
    <w:rsid w:val="00E36EFC"/>
    <w:rsid w:val="00E371B9"/>
    <w:rsid w:val="00E372D8"/>
    <w:rsid w:val="00E379AB"/>
    <w:rsid w:val="00E37B37"/>
    <w:rsid w:val="00E37E13"/>
    <w:rsid w:val="00E404F0"/>
    <w:rsid w:val="00E4090A"/>
    <w:rsid w:val="00E40D07"/>
    <w:rsid w:val="00E4115E"/>
    <w:rsid w:val="00E4180A"/>
    <w:rsid w:val="00E41954"/>
    <w:rsid w:val="00E41A30"/>
    <w:rsid w:val="00E41B90"/>
    <w:rsid w:val="00E41EF3"/>
    <w:rsid w:val="00E43515"/>
    <w:rsid w:val="00E438B5"/>
    <w:rsid w:val="00E438EE"/>
    <w:rsid w:val="00E441B8"/>
    <w:rsid w:val="00E44204"/>
    <w:rsid w:val="00E4461D"/>
    <w:rsid w:val="00E44839"/>
    <w:rsid w:val="00E448C2"/>
    <w:rsid w:val="00E449FC"/>
    <w:rsid w:val="00E45BF2"/>
    <w:rsid w:val="00E4610D"/>
    <w:rsid w:val="00E46129"/>
    <w:rsid w:val="00E462B1"/>
    <w:rsid w:val="00E466AA"/>
    <w:rsid w:val="00E47DE2"/>
    <w:rsid w:val="00E514B1"/>
    <w:rsid w:val="00E51696"/>
    <w:rsid w:val="00E5190F"/>
    <w:rsid w:val="00E51962"/>
    <w:rsid w:val="00E5322D"/>
    <w:rsid w:val="00E533B4"/>
    <w:rsid w:val="00E5360A"/>
    <w:rsid w:val="00E53F12"/>
    <w:rsid w:val="00E54132"/>
    <w:rsid w:val="00E5487D"/>
    <w:rsid w:val="00E54A69"/>
    <w:rsid w:val="00E54E54"/>
    <w:rsid w:val="00E54F69"/>
    <w:rsid w:val="00E54FFF"/>
    <w:rsid w:val="00E55B26"/>
    <w:rsid w:val="00E55E8B"/>
    <w:rsid w:val="00E56018"/>
    <w:rsid w:val="00E564C1"/>
    <w:rsid w:val="00E57378"/>
    <w:rsid w:val="00E573E4"/>
    <w:rsid w:val="00E60318"/>
    <w:rsid w:val="00E613BC"/>
    <w:rsid w:val="00E615D6"/>
    <w:rsid w:val="00E61AD5"/>
    <w:rsid w:val="00E61CC4"/>
    <w:rsid w:val="00E626E3"/>
    <w:rsid w:val="00E62C4B"/>
    <w:rsid w:val="00E62CDD"/>
    <w:rsid w:val="00E62DBE"/>
    <w:rsid w:val="00E62F8A"/>
    <w:rsid w:val="00E633D6"/>
    <w:rsid w:val="00E63708"/>
    <w:rsid w:val="00E63BC4"/>
    <w:rsid w:val="00E64ACE"/>
    <w:rsid w:val="00E64B9C"/>
    <w:rsid w:val="00E64CCA"/>
    <w:rsid w:val="00E6530B"/>
    <w:rsid w:val="00E654E6"/>
    <w:rsid w:val="00E6555D"/>
    <w:rsid w:val="00E65AD1"/>
    <w:rsid w:val="00E65B3A"/>
    <w:rsid w:val="00E65D8B"/>
    <w:rsid w:val="00E6601B"/>
    <w:rsid w:val="00E663DA"/>
    <w:rsid w:val="00E66933"/>
    <w:rsid w:val="00E66FD2"/>
    <w:rsid w:val="00E67251"/>
    <w:rsid w:val="00E672E6"/>
    <w:rsid w:val="00E67819"/>
    <w:rsid w:val="00E67877"/>
    <w:rsid w:val="00E70326"/>
    <w:rsid w:val="00E70435"/>
    <w:rsid w:val="00E7070D"/>
    <w:rsid w:val="00E70BEE"/>
    <w:rsid w:val="00E71152"/>
    <w:rsid w:val="00E716B7"/>
    <w:rsid w:val="00E71741"/>
    <w:rsid w:val="00E721CB"/>
    <w:rsid w:val="00E72BB7"/>
    <w:rsid w:val="00E73534"/>
    <w:rsid w:val="00E73614"/>
    <w:rsid w:val="00E7368B"/>
    <w:rsid w:val="00E73C34"/>
    <w:rsid w:val="00E73C7F"/>
    <w:rsid w:val="00E73E2E"/>
    <w:rsid w:val="00E7403B"/>
    <w:rsid w:val="00E74372"/>
    <w:rsid w:val="00E743C6"/>
    <w:rsid w:val="00E74B1A"/>
    <w:rsid w:val="00E75597"/>
    <w:rsid w:val="00E75737"/>
    <w:rsid w:val="00E757B9"/>
    <w:rsid w:val="00E76468"/>
    <w:rsid w:val="00E7653E"/>
    <w:rsid w:val="00E76724"/>
    <w:rsid w:val="00E769D5"/>
    <w:rsid w:val="00E76BB6"/>
    <w:rsid w:val="00E7722D"/>
    <w:rsid w:val="00E773AF"/>
    <w:rsid w:val="00E7761A"/>
    <w:rsid w:val="00E7765C"/>
    <w:rsid w:val="00E777F2"/>
    <w:rsid w:val="00E77B13"/>
    <w:rsid w:val="00E77B81"/>
    <w:rsid w:val="00E80163"/>
    <w:rsid w:val="00E801EA"/>
    <w:rsid w:val="00E806A9"/>
    <w:rsid w:val="00E81155"/>
    <w:rsid w:val="00E81413"/>
    <w:rsid w:val="00E81828"/>
    <w:rsid w:val="00E81852"/>
    <w:rsid w:val="00E818A1"/>
    <w:rsid w:val="00E819E7"/>
    <w:rsid w:val="00E825E3"/>
    <w:rsid w:val="00E82CF0"/>
    <w:rsid w:val="00E82D5E"/>
    <w:rsid w:val="00E82DAB"/>
    <w:rsid w:val="00E83263"/>
    <w:rsid w:val="00E8364B"/>
    <w:rsid w:val="00E83814"/>
    <w:rsid w:val="00E83934"/>
    <w:rsid w:val="00E83956"/>
    <w:rsid w:val="00E83ED2"/>
    <w:rsid w:val="00E83F9D"/>
    <w:rsid w:val="00E84467"/>
    <w:rsid w:val="00E84807"/>
    <w:rsid w:val="00E84862"/>
    <w:rsid w:val="00E84B79"/>
    <w:rsid w:val="00E84BCD"/>
    <w:rsid w:val="00E85032"/>
    <w:rsid w:val="00E8519C"/>
    <w:rsid w:val="00E85FC2"/>
    <w:rsid w:val="00E86335"/>
    <w:rsid w:val="00E8676B"/>
    <w:rsid w:val="00E86B78"/>
    <w:rsid w:val="00E86C2C"/>
    <w:rsid w:val="00E86C34"/>
    <w:rsid w:val="00E872B3"/>
    <w:rsid w:val="00E8742D"/>
    <w:rsid w:val="00E878C0"/>
    <w:rsid w:val="00E87F4F"/>
    <w:rsid w:val="00E90380"/>
    <w:rsid w:val="00E90452"/>
    <w:rsid w:val="00E908B8"/>
    <w:rsid w:val="00E90B66"/>
    <w:rsid w:val="00E90DCD"/>
    <w:rsid w:val="00E911E4"/>
    <w:rsid w:val="00E918D6"/>
    <w:rsid w:val="00E921BF"/>
    <w:rsid w:val="00E92BFC"/>
    <w:rsid w:val="00E92DB1"/>
    <w:rsid w:val="00E92E88"/>
    <w:rsid w:val="00E92EB2"/>
    <w:rsid w:val="00E93322"/>
    <w:rsid w:val="00E93E5F"/>
    <w:rsid w:val="00E940A2"/>
    <w:rsid w:val="00E9428E"/>
    <w:rsid w:val="00E942BB"/>
    <w:rsid w:val="00E942E5"/>
    <w:rsid w:val="00E9465C"/>
    <w:rsid w:val="00E947BA"/>
    <w:rsid w:val="00E94902"/>
    <w:rsid w:val="00E94DC6"/>
    <w:rsid w:val="00E94EAC"/>
    <w:rsid w:val="00E9533E"/>
    <w:rsid w:val="00E9584C"/>
    <w:rsid w:val="00E963C9"/>
    <w:rsid w:val="00E96CDD"/>
    <w:rsid w:val="00E97582"/>
    <w:rsid w:val="00E97883"/>
    <w:rsid w:val="00E97932"/>
    <w:rsid w:val="00E97B04"/>
    <w:rsid w:val="00E97FB3"/>
    <w:rsid w:val="00EA0037"/>
    <w:rsid w:val="00EA0244"/>
    <w:rsid w:val="00EA0E37"/>
    <w:rsid w:val="00EA11EB"/>
    <w:rsid w:val="00EA1486"/>
    <w:rsid w:val="00EA1DD2"/>
    <w:rsid w:val="00EA1E80"/>
    <w:rsid w:val="00EA232A"/>
    <w:rsid w:val="00EA28F2"/>
    <w:rsid w:val="00EA2959"/>
    <w:rsid w:val="00EA2E15"/>
    <w:rsid w:val="00EA2F94"/>
    <w:rsid w:val="00EA2F9D"/>
    <w:rsid w:val="00EA3218"/>
    <w:rsid w:val="00EA333F"/>
    <w:rsid w:val="00EA3642"/>
    <w:rsid w:val="00EA3B3A"/>
    <w:rsid w:val="00EA3F21"/>
    <w:rsid w:val="00EA43A1"/>
    <w:rsid w:val="00EA49E4"/>
    <w:rsid w:val="00EA4ED2"/>
    <w:rsid w:val="00EA54DE"/>
    <w:rsid w:val="00EA55EA"/>
    <w:rsid w:val="00EA579D"/>
    <w:rsid w:val="00EA5B57"/>
    <w:rsid w:val="00EA5CAC"/>
    <w:rsid w:val="00EA5CB8"/>
    <w:rsid w:val="00EA683E"/>
    <w:rsid w:val="00EA68BB"/>
    <w:rsid w:val="00EA6BDA"/>
    <w:rsid w:val="00EB05C2"/>
    <w:rsid w:val="00EB0E8A"/>
    <w:rsid w:val="00EB11A1"/>
    <w:rsid w:val="00EB1339"/>
    <w:rsid w:val="00EB1624"/>
    <w:rsid w:val="00EB1D20"/>
    <w:rsid w:val="00EB1D53"/>
    <w:rsid w:val="00EB1DCF"/>
    <w:rsid w:val="00EB321D"/>
    <w:rsid w:val="00EB389A"/>
    <w:rsid w:val="00EB3CF7"/>
    <w:rsid w:val="00EB3F03"/>
    <w:rsid w:val="00EB4303"/>
    <w:rsid w:val="00EB433C"/>
    <w:rsid w:val="00EB4C21"/>
    <w:rsid w:val="00EB5014"/>
    <w:rsid w:val="00EB52EB"/>
    <w:rsid w:val="00EB589F"/>
    <w:rsid w:val="00EB5C80"/>
    <w:rsid w:val="00EB6041"/>
    <w:rsid w:val="00EB61DC"/>
    <w:rsid w:val="00EB626D"/>
    <w:rsid w:val="00EB6994"/>
    <w:rsid w:val="00EB6D99"/>
    <w:rsid w:val="00EB6E6E"/>
    <w:rsid w:val="00EB7243"/>
    <w:rsid w:val="00EB7445"/>
    <w:rsid w:val="00EB7488"/>
    <w:rsid w:val="00EB78ED"/>
    <w:rsid w:val="00EB7FBF"/>
    <w:rsid w:val="00EC005B"/>
    <w:rsid w:val="00EC0559"/>
    <w:rsid w:val="00EC0706"/>
    <w:rsid w:val="00EC082C"/>
    <w:rsid w:val="00EC0868"/>
    <w:rsid w:val="00EC0C73"/>
    <w:rsid w:val="00EC0E20"/>
    <w:rsid w:val="00EC113D"/>
    <w:rsid w:val="00EC1195"/>
    <w:rsid w:val="00EC20C4"/>
    <w:rsid w:val="00EC21DF"/>
    <w:rsid w:val="00EC26A4"/>
    <w:rsid w:val="00EC3367"/>
    <w:rsid w:val="00EC35AB"/>
    <w:rsid w:val="00EC3879"/>
    <w:rsid w:val="00EC3A01"/>
    <w:rsid w:val="00EC3A7A"/>
    <w:rsid w:val="00EC4AB1"/>
    <w:rsid w:val="00EC4AB8"/>
    <w:rsid w:val="00EC4D00"/>
    <w:rsid w:val="00EC4D9B"/>
    <w:rsid w:val="00EC51AB"/>
    <w:rsid w:val="00EC51BE"/>
    <w:rsid w:val="00EC5B99"/>
    <w:rsid w:val="00EC5DD6"/>
    <w:rsid w:val="00EC6F28"/>
    <w:rsid w:val="00EC6F5F"/>
    <w:rsid w:val="00EC70DF"/>
    <w:rsid w:val="00EC7C4B"/>
    <w:rsid w:val="00EC7D68"/>
    <w:rsid w:val="00ED1837"/>
    <w:rsid w:val="00ED1F07"/>
    <w:rsid w:val="00ED22C6"/>
    <w:rsid w:val="00ED2A62"/>
    <w:rsid w:val="00ED2C47"/>
    <w:rsid w:val="00ED2CDA"/>
    <w:rsid w:val="00ED2EF6"/>
    <w:rsid w:val="00ED31FB"/>
    <w:rsid w:val="00ED334C"/>
    <w:rsid w:val="00ED483D"/>
    <w:rsid w:val="00ED5837"/>
    <w:rsid w:val="00ED5DB2"/>
    <w:rsid w:val="00ED641B"/>
    <w:rsid w:val="00ED645F"/>
    <w:rsid w:val="00ED6881"/>
    <w:rsid w:val="00ED6A88"/>
    <w:rsid w:val="00ED7110"/>
    <w:rsid w:val="00ED7BF9"/>
    <w:rsid w:val="00ED7E1C"/>
    <w:rsid w:val="00ED7FA7"/>
    <w:rsid w:val="00EE000F"/>
    <w:rsid w:val="00EE067E"/>
    <w:rsid w:val="00EE0AA7"/>
    <w:rsid w:val="00EE1172"/>
    <w:rsid w:val="00EE17DA"/>
    <w:rsid w:val="00EE1882"/>
    <w:rsid w:val="00EE1C08"/>
    <w:rsid w:val="00EE1D94"/>
    <w:rsid w:val="00EE1E1F"/>
    <w:rsid w:val="00EE2014"/>
    <w:rsid w:val="00EE23A5"/>
    <w:rsid w:val="00EE2441"/>
    <w:rsid w:val="00EE2525"/>
    <w:rsid w:val="00EE2CDD"/>
    <w:rsid w:val="00EE345D"/>
    <w:rsid w:val="00EE3D1E"/>
    <w:rsid w:val="00EE3E21"/>
    <w:rsid w:val="00EE3EDA"/>
    <w:rsid w:val="00EE3F37"/>
    <w:rsid w:val="00EE454D"/>
    <w:rsid w:val="00EE5FF3"/>
    <w:rsid w:val="00EE6249"/>
    <w:rsid w:val="00EE646D"/>
    <w:rsid w:val="00EE64D6"/>
    <w:rsid w:val="00EE67A8"/>
    <w:rsid w:val="00EE68B2"/>
    <w:rsid w:val="00EE6BFF"/>
    <w:rsid w:val="00EE705A"/>
    <w:rsid w:val="00EE7B3D"/>
    <w:rsid w:val="00EE7D30"/>
    <w:rsid w:val="00EE7DDB"/>
    <w:rsid w:val="00EE7E6E"/>
    <w:rsid w:val="00EF003C"/>
    <w:rsid w:val="00EF024F"/>
    <w:rsid w:val="00EF036E"/>
    <w:rsid w:val="00EF07FF"/>
    <w:rsid w:val="00EF098E"/>
    <w:rsid w:val="00EF09E2"/>
    <w:rsid w:val="00EF0DCB"/>
    <w:rsid w:val="00EF2385"/>
    <w:rsid w:val="00EF30A6"/>
    <w:rsid w:val="00EF3352"/>
    <w:rsid w:val="00EF3432"/>
    <w:rsid w:val="00EF36A7"/>
    <w:rsid w:val="00EF3B78"/>
    <w:rsid w:val="00EF4132"/>
    <w:rsid w:val="00EF4501"/>
    <w:rsid w:val="00EF4533"/>
    <w:rsid w:val="00EF45E0"/>
    <w:rsid w:val="00EF4BBD"/>
    <w:rsid w:val="00EF516C"/>
    <w:rsid w:val="00EF596F"/>
    <w:rsid w:val="00EF5B81"/>
    <w:rsid w:val="00EF5F77"/>
    <w:rsid w:val="00EF665E"/>
    <w:rsid w:val="00EF66A6"/>
    <w:rsid w:val="00EF6EF5"/>
    <w:rsid w:val="00EF6FD5"/>
    <w:rsid w:val="00EF74E0"/>
    <w:rsid w:val="00EF752C"/>
    <w:rsid w:val="00EF7760"/>
    <w:rsid w:val="00F00082"/>
    <w:rsid w:val="00F00656"/>
    <w:rsid w:val="00F0143F"/>
    <w:rsid w:val="00F018FD"/>
    <w:rsid w:val="00F01F81"/>
    <w:rsid w:val="00F023D1"/>
    <w:rsid w:val="00F02612"/>
    <w:rsid w:val="00F0277E"/>
    <w:rsid w:val="00F02877"/>
    <w:rsid w:val="00F02DC0"/>
    <w:rsid w:val="00F034BF"/>
    <w:rsid w:val="00F039B9"/>
    <w:rsid w:val="00F041A9"/>
    <w:rsid w:val="00F04301"/>
    <w:rsid w:val="00F04952"/>
    <w:rsid w:val="00F04993"/>
    <w:rsid w:val="00F049FA"/>
    <w:rsid w:val="00F05098"/>
    <w:rsid w:val="00F05135"/>
    <w:rsid w:val="00F051FA"/>
    <w:rsid w:val="00F05281"/>
    <w:rsid w:val="00F05605"/>
    <w:rsid w:val="00F0561E"/>
    <w:rsid w:val="00F057FF"/>
    <w:rsid w:val="00F066AE"/>
    <w:rsid w:val="00F06796"/>
    <w:rsid w:val="00F06A65"/>
    <w:rsid w:val="00F06C41"/>
    <w:rsid w:val="00F070CE"/>
    <w:rsid w:val="00F07174"/>
    <w:rsid w:val="00F072C7"/>
    <w:rsid w:val="00F078F3"/>
    <w:rsid w:val="00F079D6"/>
    <w:rsid w:val="00F079D9"/>
    <w:rsid w:val="00F10206"/>
    <w:rsid w:val="00F10763"/>
    <w:rsid w:val="00F10B14"/>
    <w:rsid w:val="00F11461"/>
    <w:rsid w:val="00F11C0E"/>
    <w:rsid w:val="00F120FB"/>
    <w:rsid w:val="00F12892"/>
    <w:rsid w:val="00F133B9"/>
    <w:rsid w:val="00F13604"/>
    <w:rsid w:val="00F1376E"/>
    <w:rsid w:val="00F13DD5"/>
    <w:rsid w:val="00F1446A"/>
    <w:rsid w:val="00F14877"/>
    <w:rsid w:val="00F14896"/>
    <w:rsid w:val="00F14F6D"/>
    <w:rsid w:val="00F15160"/>
    <w:rsid w:val="00F15936"/>
    <w:rsid w:val="00F159A8"/>
    <w:rsid w:val="00F1649C"/>
    <w:rsid w:val="00F167CA"/>
    <w:rsid w:val="00F169DF"/>
    <w:rsid w:val="00F16A9F"/>
    <w:rsid w:val="00F16BD9"/>
    <w:rsid w:val="00F170DC"/>
    <w:rsid w:val="00F17256"/>
    <w:rsid w:val="00F17421"/>
    <w:rsid w:val="00F177F5"/>
    <w:rsid w:val="00F179BC"/>
    <w:rsid w:val="00F17BAD"/>
    <w:rsid w:val="00F17E30"/>
    <w:rsid w:val="00F17E4F"/>
    <w:rsid w:val="00F202E9"/>
    <w:rsid w:val="00F205C0"/>
    <w:rsid w:val="00F20D4F"/>
    <w:rsid w:val="00F217F7"/>
    <w:rsid w:val="00F218F7"/>
    <w:rsid w:val="00F21B5A"/>
    <w:rsid w:val="00F21D10"/>
    <w:rsid w:val="00F223F4"/>
    <w:rsid w:val="00F22919"/>
    <w:rsid w:val="00F22C7C"/>
    <w:rsid w:val="00F22E83"/>
    <w:rsid w:val="00F23331"/>
    <w:rsid w:val="00F23814"/>
    <w:rsid w:val="00F23896"/>
    <w:rsid w:val="00F23962"/>
    <w:rsid w:val="00F2447B"/>
    <w:rsid w:val="00F24AAE"/>
    <w:rsid w:val="00F24E1F"/>
    <w:rsid w:val="00F24FE3"/>
    <w:rsid w:val="00F2507A"/>
    <w:rsid w:val="00F25588"/>
    <w:rsid w:val="00F256E5"/>
    <w:rsid w:val="00F2570F"/>
    <w:rsid w:val="00F262FD"/>
    <w:rsid w:val="00F26AA7"/>
    <w:rsid w:val="00F270F3"/>
    <w:rsid w:val="00F2711E"/>
    <w:rsid w:val="00F27318"/>
    <w:rsid w:val="00F27CAC"/>
    <w:rsid w:val="00F301D7"/>
    <w:rsid w:val="00F30700"/>
    <w:rsid w:val="00F30A18"/>
    <w:rsid w:val="00F30AF0"/>
    <w:rsid w:val="00F31230"/>
    <w:rsid w:val="00F31788"/>
    <w:rsid w:val="00F31B18"/>
    <w:rsid w:val="00F32276"/>
    <w:rsid w:val="00F3230D"/>
    <w:rsid w:val="00F323B3"/>
    <w:rsid w:val="00F32508"/>
    <w:rsid w:val="00F32EA8"/>
    <w:rsid w:val="00F33035"/>
    <w:rsid w:val="00F33100"/>
    <w:rsid w:val="00F333E6"/>
    <w:rsid w:val="00F33428"/>
    <w:rsid w:val="00F335DE"/>
    <w:rsid w:val="00F33814"/>
    <w:rsid w:val="00F33A73"/>
    <w:rsid w:val="00F33DF5"/>
    <w:rsid w:val="00F33F42"/>
    <w:rsid w:val="00F3414C"/>
    <w:rsid w:val="00F34210"/>
    <w:rsid w:val="00F34281"/>
    <w:rsid w:val="00F343FE"/>
    <w:rsid w:val="00F345C6"/>
    <w:rsid w:val="00F348E0"/>
    <w:rsid w:val="00F349EA"/>
    <w:rsid w:val="00F34E55"/>
    <w:rsid w:val="00F35345"/>
    <w:rsid w:val="00F359E0"/>
    <w:rsid w:val="00F36A93"/>
    <w:rsid w:val="00F372EC"/>
    <w:rsid w:val="00F37A8D"/>
    <w:rsid w:val="00F37CFE"/>
    <w:rsid w:val="00F37EFF"/>
    <w:rsid w:val="00F408C7"/>
    <w:rsid w:val="00F40F6C"/>
    <w:rsid w:val="00F411F9"/>
    <w:rsid w:val="00F4161C"/>
    <w:rsid w:val="00F418FF"/>
    <w:rsid w:val="00F41BBE"/>
    <w:rsid w:val="00F41BE9"/>
    <w:rsid w:val="00F4214C"/>
    <w:rsid w:val="00F42230"/>
    <w:rsid w:val="00F426E8"/>
    <w:rsid w:val="00F42840"/>
    <w:rsid w:val="00F42D27"/>
    <w:rsid w:val="00F43149"/>
    <w:rsid w:val="00F4343F"/>
    <w:rsid w:val="00F435CA"/>
    <w:rsid w:val="00F435FE"/>
    <w:rsid w:val="00F43855"/>
    <w:rsid w:val="00F43EB2"/>
    <w:rsid w:val="00F44420"/>
    <w:rsid w:val="00F444FE"/>
    <w:rsid w:val="00F44552"/>
    <w:rsid w:val="00F44A1F"/>
    <w:rsid w:val="00F44BAD"/>
    <w:rsid w:val="00F44EEC"/>
    <w:rsid w:val="00F45259"/>
    <w:rsid w:val="00F4540E"/>
    <w:rsid w:val="00F45A7F"/>
    <w:rsid w:val="00F45ABE"/>
    <w:rsid w:val="00F46425"/>
    <w:rsid w:val="00F46473"/>
    <w:rsid w:val="00F466BD"/>
    <w:rsid w:val="00F46914"/>
    <w:rsid w:val="00F46E2D"/>
    <w:rsid w:val="00F47104"/>
    <w:rsid w:val="00F477E5"/>
    <w:rsid w:val="00F47F97"/>
    <w:rsid w:val="00F47FDD"/>
    <w:rsid w:val="00F50C56"/>
    <w:rsid w:val="00F511A8"/>
    <w:rsid w:val="00F51916"/>
    <w:rsid w:val="00F51D17"/>
    <w:rsid w:val="00F522A5"/>
    <w:rsid w:val="00F544E3"/>
    <w:rsid w:val="00F5483B"/>
    <w:rsid w:val="00F549DC"/>
    <w:rsid w:val="00F54B49"/>
    <w:rsid w:val="00F54BD9"/>
    <w:rsid w:val="00F55339"/>
    <w:rsid w:val="00F554B6"/>
    <w:rsid w:val="00F558DF"/>
    <w:rsid w:val="00F55E4E"/>
    <w:rsid w:val="00F56CA3"/>
    <w:rsid w:val="00F574C2"/>
    <w:rsid w:val="00F57719"/>
    <w:rsid w:val="00F5771B"/>
    <w:rsid w:val="00F579B7"/>
    <w:rsid w:val="00F57D7E"/>
    <w:rsid w:val="00F57EB8"/>
    <w:rsid w:val="00F57F8D"/>
    <w:rsid w:val="00F600B5"/>
    <w:rsid w:val="00F60104"/>
    <w:rsid w:val="00F602A3"/>
    <w:rsid w:val="00F6056A"/>
    <w:rsid w:val="00F60E4A"/>
    <w:rsid w:val="00F61395"/>
    <w:rsid w:val="00F6239F"/>
    <w:rsid w:val="00F627F0"/>
    <w:rsid w:val="00F62D68"/>
    <w:rsid w:val="00F63545"/>
    <w:rsid w:val="00F643BB"/>
    <w:rsid w:val="00F64789"/>
    <w:rsid w:val="00F64C4B"/>
    <w:rsid w:val="00F64C69"/>
    <w:rsid w:val="00F651BB"/>
    <w:rsid w:val="00F65273"/>
    <w:rsid w:val="00F65EAA"/>
    <w:rsid w:val="00F66491"/>
    <w:rsid w:val="00F66B90"/>
    <w:rsid w:val="00F66E7F"/>
    <w:rsid w:val="00F66FAE"/>
    <w:rsid w:val="00F671AE"/>
    <w:rsid w:val="00F672E5"/>
    <w:rsid w:val="00F67473"/>
    <w:rsid w:val="00F677EB"/>
    <w:rsid w:val="00F70186"/>
    <w:rsid w:val="00F70387"/>
    <w:rsid w:val="00F7096D"/>
    <w:rsid w:val="00F709AD"/>
    <w:rsid w:val="00F70EB1"/>
    <w:rsid w:val="00F70F55"/>
    <w:rsid w:val="00F711A9"/>
    <w:rsid w:val="00F712DA"/>
    <w:rsid w:val="00F71319"/>
    <w:rsid w:val="00F71387"/>
    <w:rsid w:val="00F713D2"/>
    <w:rsid w:val="00F71B71"/>
    <w:rsid w:val="00F71E3C"/>
    <w:rsid w:val="00F72D02"/>
    <w:rsid w:val="00F73154"/>
    <w:rsid w:val="00F7349B"/>
    <w:rsid w:val="00F734BD"/>
    <w:rsid w:val="00F738C9"/>
    <w:rsid w:val="00F73B54"/>
    <w:rsid w:val="00F73D16"/>
    <w:rsid w:val="00F74662"/>
    <w:rsid w:val="00F746D6"/>
    <w:rsid w:val="00F74A7E"/>
    <w:rsid w:val="00F74FD0"/>
    <w:rsid w:val="00F7517C"/>
    <w:rsid w:val="00F75ADC"/>
    <w:rsid w:val="00F75B82"/>
    <w:rsid w:val="00F75DC8"/>
    <w:rsid w:val="00F76157"/>
    <w:rsid w:val="00F76185"/>
    <w:rsid w:val="00F762EB"/>
    <w:rsid w:val="00F764E0"/>
    <w:rsid w:val="00F7680B"/>
    <w:rsid w:val="00F77A96"/>
    <w:rsid w:val="00F77E2F"/>
    <w:rsid w:val="00F800DC"/>
    <w:rsid w:val="00F80405"/>
    <w:rsid w:val="00F80644"/>
    <w:rsid w:val="00F80747"/>
    <w:rsid w:val="00F80C05"/>
    <w:rsid w:val="00F80EF0"/>
    <w:rsid w:val="00F810E2"/>
    <w:rsid w:val="00F81FA4"/>
    <w:rsid w:val="00F82021"/>
    <w:rsid w:val="00F82239"/>
    <w:rsid w:val="00F82EFF"/>
    <w:rsid w:val="00F82F20"/>
    <w:rsid w:val="00F83728"/>
    <w:rsid w:val="00F8390F"/>
    <w:rsid w:val="00F84216"/>
    <w:rsid w:val="00F843FF"/>
    <w:rsid w:val="00F844B7"/>
    <w:rsid w:val="00F84A5F"/>
    <w:rsid w:val="00F85197"/>
    <w:rsid w:val="00F85D8C"/>
    <w:rsid w:val="00F85FB4"/>
    <w:rsid w:val="00F862FE"/>
    <w:rsid w:val="00F86430"/>
    <w:rsid w:val="00F865D9"/>
    <w:rsid w:val="00F8665F"/>
    <w:rsid w:val="00F86A52"/>
    <w:rsid w:val="00F86B15"/>
    <w:rsid w:val="00F86BD0"/>
    <w:rsid w:val="00F86E05"/>
    <w:rsid w:val="00F86E27"/>
    <w:rsid w:val="00F87420"/>
    <w:rsid w:val="00F876E9"/>
    <w:rsid w:val="00F87CBA"/>
    <w:rsid w:val="00F87CEB"/>
    <w:rsid w:val="00F87D3A"/>
    <w:rsid w:val="00F90658"/>
    <w:rsid w:val="00F91C33"/>
    <w:rsid w:val="00F91D21"/>
    <w:rsid w:val="00F91DE6"/>
    <w:rsid w:val="00F924AC"/>
    <w:rsid w:val="00F925A8"/>
    <w:rsid w:val="00F9280E"/>
    <w:rsid w:val="00F931A8"/>
    <w:rsid w:val="00F9337B"/>
    <w:rsid w:val="00F934AF"/>
    <w:rsid w:val="00F935FE"/>
    <w:rsid w:val="00F9382E"/>
    <w:rsid w:val="00F93D72"/>
    <w:rsid w:val="00F943EB"/>
    <w:rsid w:val="00F9477E"/>
    <w:rsid w:val="00F94EFB"/>
    <w:rsid w:val="00F952D1"/>
    <w:rsid w:val="00F954D6"/>
    <w:rsid w:val="00F957ED"/>
    <w:rsid w:val="00F9593F"/>
    <w:rsid w:val="00F9657E"/>
    <w:rsid w:val="00F969E8"/>
    <w:rsid w:val="00F96A9E"/>
    <w:rsid w:val="00F96D7F"/>
    <w:rsid w:val="00F96DF3"/>
    <w:rsid w:val="00F97A89"/>
    <w:rsid w:val="00FA027A"/>
    <w:rsid w:val="00FA0778"/>
    <w:rsid w:val="00FA07AB"/>
    <w:rsid w:val="00FA0F40"/>
    <w:rsid w:val="00FA1099"/>
    <w:rsid w:val="00FA1270"/>
    <w:rsid w:val="00FA1A06"/>
    <w:rsid w:val="00FA1C40"/>
    <w:rsid w:val="00FA2153"/>
    <w:rsid w:val="00FA21A1"/>
    <w:rsid w:val="00FA24FE"/>
    <w:rsid w:val="00FA26EB"/>
    <w:rsid w:val="00FA286A"/>
    <w:rsid w:val="00FA2A89"/>
    <w:rsid w:val="00FA2BAD"/>
    <w:rsid w:val="00FA2C3C"/>
    <w:rsid w:val="00FA30E0"/>
    <w:rsid w:val="00FA3141"/>
    <w:rsid w:val="00FA334A"/>
    <w:rsid w:val="00FA3D58"/>
    <w:rsid w:val="00FA46BD"/>
    <w:rsid w:val="00FA4968"/>
    <w:rsid w:val="00FA5185"/>
    <w:rsid w:val="00FA51E2"/>
    <w:rsid w:val="00FA5861"/>
    <w:rsid w:val="00FA5E0B"/>
    <w:rsid w:val="00FA5EB9"/>
    <w:rsid w:val="00FA6060"/>
    <w:rsid w:val="00FA63B8"/>
    <w:rsid w:val="00FA6728"/>
    <w:rsid w:val="00FA749E"/>
    <w:rsid w:val="00FA7D5E"/>
    <w:rsid w:val="00FA7EB4"/>
    <w:rsid w:val="00FB0078"/>
    <w:rsid w:val="00FB051F"/>
    <w:rsid w:val="00FB0670"/>
    <w:rsid w:val="00FB067F"/>
    <w:rsid w:val="00FB08DB"/>
    <w:rsid w:val="00FB09AE"/>
    <w:rsid w:val="00FB0A53"/>
    <w:rsid w:val="00FB0BA0"/>
    <w:rsid w:val="00FB1945"/>
    <w:rsid w:val="00FB1A21"/>
    <w:rsid w:val="00FB2195"/>
    <w:rsid w:val="00FB229E"/>
    <w:rsid w:val="00FB2350"/>
    <w:rsid w:val="00FB23EB"/>
    <w:rsid w:val="00FB24E5"/>
    <w:rsid w:val="00FB259C"/>
    <w:rsid w:val="00FB3237"/>
    <w:rsid w:val="00FB32ED"/>
    <w:rsid w:val="00FB3544"/>
    <w:rsid w:val="00FB3A3F"/>
    <w:rsid w:val="00FB44B6"/>
    <w:rsid w:val="00FB48AE"/>
    <w:rsid w:val="00FB4995"/>
    <w:rsid w:val="00FB5450"/>
    <w:rsid w:val="00FB5582"/>
    <w:rsid w:val="00FB5C35"/>
    <w:rsid w:val="00FB5FDC"/>
    <w:rsid w:val="00FB6074"/>
    <w:rsid w:val="00FB60A8"/>
    <w:rsid w:val="00FB626F"/>
    <w:rsid w:val="00FB6549"/>
    <w:rsid w:val="00FB66A2"/>
    <w:rsid w:val="00FB69AD"/>
    <w:rsid w:val="00FB6AE1"/>
    <w:rsid w:val="00FB6BBD"/>
    <w:rsid w:val="00FB73EC"/>
    <w:rsid w:val="00FB778F"/>
    <w:rsid w:val="00FB7892"/>
    <w:rsid w:val="00FC006F"/>
    <w:rsid w:val="00FC05F8"/>
    <w:rsid w:val="00FC07DA"/>
    <w:rsid w:val="00FC0AAD"/>
    <w:rsid w:val="00FC11BE"/>
    <w:rsid w:val="00FC13F3"/>
    <w:rsid w:val="00FC144F"/>
    <w:rsid w:val="00FC14E0"/>
    <w:rsid w:val="00FC15CA"/>
    <w:rsid w:val="00FC213C"/>
    <w:rsid w:val="00FC21D4"/>
    <w:rsid w:val="00FC237B"/>
    <w:rsid w:val="00FC26E8"/>
    <w:rsid w:val="00FC27B3"/>
    <w:rsid w:val="00FC2AEA"/>
    <w:rsid w:val="00FC2DFA"/>
    <w:rsid w:val="00FC2EBC"/>
    <w:rsid w:val="00FC33E5"/>
    <w:rsid w:val="00FC4784"/>
    <w:rsid w:val="00FC47C6"/>
    <w:rsid w:val="00FC4CB6"/>
    <w:rsid w:val="00FC4DA1"/>
    <w:rsid w:val="00FC5069"/>
    <w:rsid w:val="00FC5C92"/>
    <w:rsid w:val="00FC5ECD"/>
    <w:rsid w:val="00FC6555"/>
    <w:rsid w:val="00FC65FA"/>
    <w:rsid w:val="00FC6710"/>
    <w:rsid w:val="00FC6904"/>
    <w:rsid w:val="00FC6B13"/>
    <w:rsid w:val="00FC6E15"/>
    <w:rsid w:val="00FC6F35"/>
    <w:rsid w:val="00FC7237"/>
    <w:rsid w:val="00FC7631"/>
    <w:rsid w:val="00FC766B"/>
    <w:rsid w:val="00FC7B8C"/>
    <w:rsid w:val="00FC7CC1"/>
    <w:rsid w:val="00FD0223"/>
    <w:rsid w:val="00FD0D1D"/>
    <w:rsid w:val="00FD1BB6"/>
    <w:rsid w:val="00FD21F6"/>
    <w:rsid w:val="00FD2292"/>
    <w:rsid w:val="00FD2947"/>
    <w:rsid w:val="00FD2A1C"/>
    <w:rsid w:val="00FD2B08"/>
    <w:rsid w:val="00FD2C55"/>
    <w:rsid w:val="00FD2D1B"/>
    <w:rsid w:val="00FD359A"/>
    <w:rsid w:val="00FD3CA7"/>
    <w:rsid w:val="00FD413C"/>
    <w:rsid w:val="00FD4913"/>
    <w:rsid w:val="00FD5737"/>
    <w:rsid w:val="00FD5D3B"/>
    <w:rsid w:val="00FD6008"/>
    <w:rsid w:val="00FD68C3"/>
    <w:rsid w:val="00FD6AEF"/>
    <w:rsid w:val="00FD6D70"/>
    <w:rsid w:val="00FD6FCF"/>
    <w:rsid w:val="00FD711F"/>
    <w:rsid w:val="00FD7321"/>
    <w:rsid w:val="00FE0485"/>
    <w:rsid w:val="00FE0798"/>
    <w:rsid w:val="00FE16CC"/>
    <w:rsid w:val="00FE1B78"/>
    <w:rsid w:val="00FE1D11"/>
    <w:rsid w:val="00FE26D2"/>
    <w:rsid w:val="00FE2D4D"/>
    <w:rsid w:val="00FE398D"/>
    <w:rsid w:val="00FE39BD"/>
    <w:rsid w:val="00FE3D6A"/>
    <w:rsid w:val="00FE3F7D"/>
    <w:rsid w:val="00FE44F7"/>
    <w:rsid w:val="00FE4512"/>
    <w:rsid w:val="00FE50A5"/>
    <w:rsid w:val="00FE5295"/>
    <w:rsid w:val="00FE52C2"/>
    <w:rsid w:val="00FE5567"/>
    <w:rsid w:val="00FE5AEA"/>
    <w:rsid w:val="00FE5E78"/>
    <w:rsid w:val="00FE67BF"/>
    <w:rsid w:val="00FE6CD5"/>
    <w:rsid w:val="00FE77CB"/>
    <w:rsid w:val="00FE7F4F"/>
    <w:rsid w:val="00FF0146"/>
    <w:rsid w:val="00FF0751"/>
    <w:rsid w:val="00FF0BF6"/>
    <w:rsid w:val="00FF1287"/>
    <w:rsid w:val="00FF1808"/>
    <w:rsid w:val="00FF2183"/>
    <w:rsid w:val="00FF2883"/>
    <w:rsid w:val="00FF2E9C"/>
    <w:rsid w:val="00FF3065"/>
    <w:rsid w:val="00FF30B3"/>
    <w:rsid w:val="00FF30ED"/>
    <w:rsid w:val="00FF376C"/>
    <w:rsid w:val="00FF3A03"/>
    <w:rsid w:val="00FF3A12"/>
    <w:rsid w:val="00FF3DB5"/>
    <w:rsid w:val="00FF4390"/>
    <w:rsid w:val="00FF46F5"/>
    <w:rsid w:val="00FF483B"/>
    <w:rsid w:val="00FF4A04"/>
    <w:rsid w:val="00FF4C7D"/>
    <w:rsid w:val="00FF5E42"/>
    <w:rsid w:val="00FF61F7"/>
    <w:rsid w:val="00FF6C2E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34F7831"/>
  <w15:docId w15:val="{032C9469-82FB-436C-9EE0-DE9281AD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1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90BD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0B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0BD7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0BD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0BD7"/>
    <w:rPr>
      <w:rFonts w:cs="Times New Roman"/>
      <w:b/>
      <w:bCs/>
    </w:rPr>
  </w:style>
  <w:style w:type="paragraph" w:styleId="ListBullet">
    <w:name w:val="List Bullet"/>
    <w:basedOn w:val="Normal"/>
    <w:rsid w:val="00190B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0B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0B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0B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0B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0B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0B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0BD7"/>
    <w:pPr>
      <w:ind w:left="284"/>
    </w:pPr>
  </w:style>
  <w:style w:type="paragraph" w:customStyle="1" w:styleId="AAFrameAddress">
    <w:name w:val="AA Frame Address"/>
    <w:basedOn w:val="Heading1"/>
    <w:rsid w:val="00190B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0B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0B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0BD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0B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0B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0BD7"/>
    <w:pPr>
      <w:ind w:left="851" w:hanging="284"/>
    </w:pPr>
  </w:style>
  <w:style w:type="paragraph" w:styleId="Index4">
    <w:name w:val="index 4"/>
    <w:basedOn w:val="Normal"/>
    <w:next w:val="Normal"/>
    <w:semiHidden/>
    <w:rsid w:val="00190BD7"/>
    <w:pPr>
      <w:ind w:left="1135" w:hanging="284"/>
    </w:pPr>
  </w:style>
  <w:style w:type="paragraph" w:styleId="Index6">
    <w:name w:val="index 6"/>
    <w:basedOn w:val="Normal"/>
    <w:next w:val="Normal"/>
    <w:semiHidden/>
    <w:rsid w:val="00190BD7"/>
    <w:pPr>
      <w:ind w:left="1702" w:hanging="284"/>
    </w:pPr>
  </w:style>
  <w:style w:type="paragraph" w:styleId="Index5">
    <w:name w:val="index 5"/>
    <w:basedOn w:val="Normal"/>
    <w:next w:val="Normal"/>
    <w:semiHidden/>
    <w:rsid w:val="00190BD7"/>
    <w:pPr>
      <w:ind w:left="1418" w:hanging="284"/>
    </w:pPr>
  </w:style>
  <w:style w:type="paragraph" w:styleId="Index7">
    <w:name w:val="index 7"/>
    <w:basedOn w:val="Normal"/>
    <w:next w:val="Normal"/>
    <w:semiHidden/>
    <w:rsid w:val="00190BD7"/>
    <w:pPr>
      <w:ind w:left="1985" w:hanging="284"/>
    </w:pPr>
  </w:style>
  <w:style w:type="paragraph" w:styleId="Index8">
    <w:name w:val="index 8"/>
    <w:basedOn w:val="Normal"/>
    <w:next w:val="Normal"/>
    <w:semiHidden/>
    <w:rsid w:val="00190BD7"/>
    <w:pPr>
      <w:ind w:left="2269" w:hanging="284"/>
    </w:pPr>
  </w:style>
  <w:style w:type="paragraph" w:styleId="Index9">
    <w:name w:val="index 9"/>
    <w:basedOn w:val="Normal"/>
    <w:next w:val="Normal"/>
    <w:semiHidden/>
    <w:rsid w:val="00190BD7"/>
    <w:pPr>
      <w:ind w:left="2552" w:hanging="284"/>
    </w:pPr>
  </w:style>
  <w:style w:type="paragraph" w:styleId="TOC2">
    <w:name w:val="toc 2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0BD7"/>
    <w:pPr>
      <w:ind w:left="851"/>
    </w:pPr>
  </w:style>
  <w:style w:type="paragraph" w:styleId="TOC5">
    <w:name w:val="toc 5"/>
    <w:basedOn w:val="Normal"/>
    <w:next w:val="Normal"/>
    <w:semiHidden/>
    <w:rsid w:val="00190BD7"/>
    <w:pPr>
      <w:ind w:left="1134"/>
    </w:pPr>
  </w:style>
  <w:style w:type="paragraph" w:styleId="TOC6">
    <w:name w:val="toc 6"/>
    <w:basedOn w:val="Normal"/>
    <w:next w:val="Normal"/>
    <w:semiHidden/>
    <w:rsid w:val="00190BD7"/>
    <w:pPr>
      <w:ind w:left="1418"/>
    </w:pPr>
  </w:style>
  <w:style w:type="paragraph" w:styleId="TOC7">
    <w:name w:val="toc 7"/>
    <w:basedOn w:val="Normal"/>
    <w:next w:val="Normal"/>
    <w:semiHidden/>
    <w:rsid w:val="00190BD7"/>
    <w:pPr>
      <w:ind w:left="1701"/>
    </w:pPr>
  </w:style>
  <w:style w:type="paragraph" w:styleId="TOC8">
    <w:name w:val="toc 8"/>
    <w:basedOn w:val="Normal"/>
    <w:next w:val="Normal"/>
    <w:semiHidden/>
    <w:rsid w:val="00190BD7"/>
    <w:pPr>
      <w:ind w:left="1985"/>
    </w:pPr>
  </w:style>
  <w:style w:type="paragraph" w:styleId="TOC9">
    <w:name w:val="toc 9"/>
    <w:basedOn w:val="Normal"/>
    <w:next w:val="Normal"/>
    <w:semiHidden/>
    <w:rsid w:val="00190BD7"/>
    <w:pPr>
      <w:ind w:left="2268"/>
    </w:pPr>
  </w:style>
  <w:style w:type="paragraph" w:styleId="TableofFigures">
    <w:name w:val="table of figures"/>
    <w:basedOn w:val="Normal"/>
    <w:next w:val="Normal"/>
    <w:semiHidden/>
    <w:rsid w:val="00190BD7"/>
    <w:pPr>
      <w:ind w:left="567" w:hanging="567"/>
    </w:pPr>
  </w:style>
  <w:style w:type="paragraph" w:styleId="ListBullet5">
    <w:name w:val="List Bullet 5"/>
    <w:basedOn w:val="Normal"/>
    <w:rsid w:val="00190B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190BD7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190BD7"/>
    <w:pPr>
      <w:ind w:firstLine="284"/>
    </w:pPr>
  </w:style>
  <w:style w:type="paragraph" w:styleId="BodyTextIndent">
    <w:name w:val="Body Text Indent"/>
    <w:basedOn w:val="Normal"/>
    <w:link w:val="BodyTextIndentChar"/>
    <w:rsid w:val="00190BD7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0BD7"/>
    <w:pPr>
      <w:ind w:left="284" w:firstLine="284"/>
    </w:pPr>
  </w:style>
  <w:style w:type="character" w:styleId="Strong">
    <w:name w:val="Strong"/>
    <w:basedOn w:val="DefaultParagraphFont"/>
    <w:qFormat/>
    <w:rsid w:val="00190B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0B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0B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90B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0B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0B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0B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0BD7"/>
    <w:pPr>
      <w:framePr w:h="1054" w:wrap="around" w:y="5920"/>
    </w:pPr>
  </w:style>
  <w:style w:type="paragraph" w:customStyle="1" w:styleId="ReportHeading3">
    <w:name w:val="ReportHeading3"/>
    <w:basedOn w:val="ReportHeading2"/>
    <w:rsid w:val="00190BD7"/>
    <w:pPr>
      <w:framePr w:h="443" w:wrap="around" w:y="8223"/>
    </w:pPr>
  </w:style>
  <w:style w:type="paragraph" w:customStyle="1" w:styleId="E">
    <w:name w:val="Å§ª×èÍ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90BD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0B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0B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0B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0B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0BD7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90BD7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190BD7"/>
  </w:style>
  <w:style w:type="paragraph" w:customStyle="1" w:styleId="E0">
    <w:name w:val="ª×èÍºÃÔÉÑ·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uiPriority w:val="99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firstLine="454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basedOn w:val="DefaultParagraphFont"/>
    <w:link w:val="AccPolicysubhead"/>
    <w:rsid w:val="000141B8"/>
    <w:rPr>
      <w:i/>
      <w:iCs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574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0574"/>
    <w:rPr>
      <w:bCs w:val="0"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link w:val="DocumentMapChar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basedOn w:val="DefaultParagraphFont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CF4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5">
    <w:name w:val="5"/>
    <w:basedOn w:val="Normal"/>
    <w:rsid w:val="00401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b/>
      <w:bCs/>
      <w:sz w:val="10"/>
      <w:szCs w:val="10"/>
      <w:lang w:val="th-TH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E235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headingitalic">
    <w:name w:val="heading italic"/>
    <w:aliases w:val="hi"/>
    <w:basedOn w:val="Normal"/>
    <w:rsid w:val="000C1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36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E34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2B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e13">
    <w:name w:val="e13"/>
    <w:basedOn w:val="DefaultParagraphFont"/>
    <w:rsid w:val="00105DE6"/>
  </w:style>
  <w:style w:type="character" w:customStyle="1" w:styleId="st1">
    <w:name w:val="st1"/>
    <w:basedOn w:val="DefaultParagraphFont"/>
    <w:rsid w:val="00517AF5"/>
  </w:style>
  <w:style w:type="paragraph" w:styleId="ListParagraph">
    <w:name w:val="List Paragraph"/>
    <w:basedOn w:val="Normal"/>
    <w:link w:val="ListParagraphChar"/>
    <w:uiPriority w:val="34"/>
    <w:qFormat/>
    <w:rsid w:val="00E62F8A"/>
    <w:pPr>
      <w:ind w:left="720"/>
    </w:pPr>
    <w:rPr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0B6408"/>
    <w:rPr>
      <w:rFonts w:ascii="Arial" w:hAnsi="Arial" w:cs="Times New Roman"/>
      <w:b/>
      <w:bCs/>
      <w:sz w:val="18"/>
      <w:szCs w:val="18"/>
    </w:rPr>
  </w:style>
  <w:style w:type="paragraph" w:styleId="EnvelopeReturn">
    <w:name w:val="envelope return"/>
    <w:basedOn w:val="Normal"/>
    <w:rsid w:val="000B6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262F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7I-7H-">
    <w:name w:val="@7I-@#7H-"/>
    <w:basedOn w:val="Normal"/>
    <w:next w:val="Normal"/>
    <w:rsid w:val="00F709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Italhead">
    <w:name w:val="Ital head"/>
    <w:basedOn w:val="Normal"/>
    <w:rsid w:val="00A811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-220" w:lineRule="auto"/>
      <w:jc w:val="both"/>
    </w:pPr>
    <w:rPr>
      <w:rFonts w:ascii="Times New Roman" w:hAnsi="Times New Roman" w:cs="Times New Roman"/>
      <w:i/>
      <w:sz w:val="22"/>
      <w:szCs w:val="20"/>
      <w:lang w:bidi="ar-SA"/>
    </w:rPr>
  </w:style>
  <w:style w:type="paragraph" w:customStyle="1" w:styleId="LTNormal">
    <w:name w:val="LT Normal"/>
    <w:uiPriority w:val="99"/>
    <w:rsid w:val="00A811A6"/>
    <w:pPr>
      <w:spacing w:after="160"/>
      <w:jc w:val="both"/>
    </w:pPr>
    <w:rPr>
      <w:rFonts w:eastAsia="PMingLiU"/>
      <w:sz w:val="22"/>
      <w:szCs w:val="24"/>
      <w:lang w:bidi="ar-SA"/>
    </w:rPr>
  </w:style>
  <w:style w:type="paragraph" w:customStyle="1" w:styleId="Default">
    <w:name w:val="Default"/>
    <w:rsid w:val="003D319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8544C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544CA"/>
    <w:rPr>
      <w:rFonts w:ascii="Arial" w:hAnsi="Arial"/>
      <w:sz w:val="16"/>
    </w:rPr>
  </w:style>
  <w:style w:type="paragraph" w:customStyle="1" w:styleId="Text">
    <w:name w:val="Text"/>
    <w:uiPriority w:val="99"/>
    <w:rsid w:val="004D1293"/>
    <w:pPr>
      <w:spacing w:before="240" w:line="260" w:lineRule="atLeast"/>
    </w:pPr>
    <w:rPr>
      <w:rFonts w:cs="Times New Roman"/>
      <w:noProof/>
      <w:sz w:val="22"/>
      <w:lang w:bidi="ar-SA"/>
    </w:rPr>
  </w:style>
  <w:style w:type="paragraph" w:customStyle="1" w:styleId="CoverTitle">
    <w:name w:val="Cover Title"/>
    <w:basedOn w:val="Normal"/>
    <w:rsid w:val="009806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block2">
    <w:name w:val="block2"/>
    <w:aliases w:val="b2"/>
    <w:basedOn w:val="block"/>
    <w:rsid w:val="00961391"/>
    <w:pPr>
      <w:ind w:left="1134"/>
    </w:pPr>
  </w:style>
  <w:style w:type="character" w:customStyle="1" w:styleId="HeaderChar">
    <w:name w:val="Header Char"/>
    <w:link w:val="Header"/>
    <w:uiPriority w:val="99"/>
    <w:rsid w:val="0079647C"/>
    <w:rPr>
      <w:rFonts w:ascii="Arial" w:hAnsi="Arial"/>
      <w:sz w:val="18"/>
      <w:szCs w:val="18"/>
    </w:rPr>
  </w:style>
  <w:style w:type="paragraph" w:customStyle="1" w:styleId="7I-7H-3">
    <w:name w:val="@7I-@#7H-3"/>
    <w:basedOn w:val="Normal"/>
    <w:next w:val="Normal"/>
    <w:rsid w:val="00700E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17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1731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A1731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6103BD"/>
    <w:rPr>
      <w:rFonts w:ascii="Arial" w:hAnsi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960C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0960C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0960C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0960C0"/>
    <w:rPr>
      <w:rFonts w:ascii="Arial" w:hAnsi="Arial" w:cs="Times New Roman"/>
      <w:b/>
      <w:bCs/>
    </w:rPr>
  </w:style>
  <w:style w:type="character" w:customStyle="1" w:styleId="Heading6Char">
    <w:name w:val="Heading 6 Char"/>
    <w:basedOn w:val="DefaultParagraphFont"/>
    <w:link w:val="Heading6"/>
    <w:rsid w:val="000960C0"/>
    <w:rPr>
      <w:rFonts w:ascii="Arial" w:hAnsi="Arial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60C0"/>
    <w:rPr>
      <w:rFonts w:ascii="Arial" w:hAnsi="Arial" w:cs="Times New Roman"/>
      <w:u w:val="single"/>
    </w:rPr>
  </w:style>
  <w:style w:type="character" w:customStyle="1" w:styleId="Heading8Char">
    <w:name w:val="Heading 8 Char"/>
    <w:basedOn w:val="DefaultParagraphFont"/>
    <w:link w:val="Heading8"/>
    <w:rsid w:val="000960C0"/>
    <w:rPr>
      <w:rFonts w:ascii="Arial" w:hAnsi="Arial" w:cs="Times New Roman"/>
      <w:b/>
      <w:bCs/>
    </w:rPr>
  </w:style>
  <w:style w:type="character" w:customStyle="1" w:styleId="Heading9Char">
    <w:name w:val="Heading 9 Char"/>
    <w:basedOn w:val="DefaultParagraphFont"/>
    <w:link w:val="Heading9"/>
    <w:rsid w:val="000960C0"/>
    <w:rPr>
      <w:rFonts w:ascii="Arial" w:hAnsi="Arial" w:cs="Times New Roman"/>
      <w:u w:val="single"/>
    </w:rPr>
  </w:style>
  <w:style w:type="character" w:customStyle="1" w:styleId="BodyTextFirstIndentChar">
    <w:name w:val="Body Text First Indent Char"/>
    <w:basedOn w:val="BodyTextChar"/>
    <w:link w:val="BodyTextFirstIndent"/>
    <w:rsid w:val="000960C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0960C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0960C0"/>
    <w:rPr>
      <w:rFonts w:ascii="Arial" w:hAnsi="Arial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0960C0"/>
    <w:rPr>
      <w:rFonts w:ascii="Arial" w:hAnsi="Arial" w:cs="Times New Roman"/>
    </w:rPr>
  </w:style>
  <w:style w:type="character" w:customStyle="1" w:styleId="BodyText2Char">
    <w:name w:val="Body Text 2 Char"/>
    <w:basedOn w:val="DefaultParagraphFont"/>
    <w:link w:val="BodyText2"/>
    <w:rsid w:val="000960C0"/>
    <w:rPr>
      <w:rFonts w:ascii="Arial" w:hAnsi="Arial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960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60C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960C0"/>
    <w:rPr>
      <w:rFonts w:ascii="Tahoma" w:hAnsi="Tahoma" w:cs="Tahoma"/>
      <w:shd w:val="clear" w:color="auto" w:fill="000080"/>
    </w:rPr>
  </w:style>
  <w:style w:type="character" w:styleId="CommentReference">
    <w:name w:val="annotation reference"/>
    <w:semiHidden/>
    <w:unhideWhenUsed/>
    <w:rsid w:val="000960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60C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960C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0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0C0"/>
    <w:rPr>
      <w:rFonts w:ascii="Arial" w:hAnsi="Arial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B22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Signature">
    <w:name w:val="Signature"/>
    <w:basedOn w:val="Normal"/>
    <w:link w:val="SignatureChar"/>
    <w:rsid w:val="000F49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0F49C2"/>
    <w:rPr>
      <w:rFonts w:eastAsia="MS Mincho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05098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A334A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0537D-14CE-4861-8950-0082E55C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UNIQUE MINING SERVICES PUBLIC COMPANY LIMITED</vt:lpstr>
    </vt:vector>
  </TitlesOfParts>
  <Company>KPMG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UNIQUE MINING SERVICES PUBLIC COMPANY LIMITED</dc:title>
  <dc:creator>Natsaran, Khamtana</dc:creator>
  <cp:lastModifiedBy>Phasita Nilnoree</cp:lastModifiedBy>
  <cp:revision>2</cp:revision>
  <cp:lastPrinted>2021-11-02T06:59:00Z</cp:lastPrinted>
  <dcterms:created xsi:type="dcterms:W3CDTF">2021-11-08T09:11:00Z</dcterms:created>
  <dcterms:modified xsi:type="dcterms:W3CDTF">2021-11-08T09:11:00Z</dcterms:modified>
</cp:coreProperties>
</file>