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bookmarkStart w:id="1" w:name="_GoBack"/>
      <w:bookmarkEnd w:id="1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1D3115A" w14:textId="77777777"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7777777"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bookmarkEnd w:id="0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2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D504D5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3CCCE00" w14:textId="32178B2D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125715" w:rsidRPr="00571C05">
        <w:rPr>
          <w:rFonts w:ascii="Angsana New" w:hAnsi="Angsana New"/>
          <w:sz w:val="30"/>
          <w:szCs w:val="30"/>
        </w:rPr>
        <w:t xml:space="preserve"> </w:t>
      </w:r>
      <w:r w:rsidR="00071C3F" w:rsidRPr="00571C05">
        <w:rPr>
          <w:rFonts w:ascii="Angsana New" w:hAnsi="Angsana New"/>
          <w:sz w:val="30"/>
          <w:szCs w:val="30"/>
        </w:rPr>
        <w:t>9</w:t>
      </w:r>
      <w:r w:rsidR="00B143EC" w:rsidRPr="00571C05">
        <w:rPr>
          <w:rFonts w:ascii="Angsana New" w:hAnsi="Angsana New"/>
          <w:sz w:val="30"/>
          <w:szCs w:val="30"/>
        </w:rPr>
        <w:t xml:space="preserve"> </w:t>
      </w:r>
      <w:r w:rsidR="009A01CF" w:rsidRPr="00571C05">
        <w:rPr>
          <w:rFonts w:ascii="Angsana New" w:hAnsi="Angsana New" w:hint="cs"/>
          <w:sz w:val="30"/>
          <w:szCs w:val="30"/>
          <w:cs/>
        </w:rPr>
        <w:t>พฤศจิกายน</w:t>
      </w:r>
      <w:r w:rsidR="00F0639A" w:rsidRPr="00571C05">
        <w:rPr>
          <w:rFonts w:ascii="Angsana New" w:hAnsi="Angsana New"/>
          <w:sz w:val="30"/>
          <w:szCs w:val="30"/>
        </w:rPr>
        <w:t xml:space="preserve"> 256</w:t>
      </w:r>
      <w:r w:rsidR="00076476" w:rsidRPr="00571C05">
        <w:rPr>
          <w:rFonts w:ascii="Angsana New" w:hAnsi="Angsana New"/>
          <w:sz w:val="30"/>
          <w:szCs w:val="30"/>
        </w:rPr>
        <w:t>4</w:t>
      </w:r>
    </w:p>
    <w:p w14:paraId="1307C1FA" w14:textId="77777777" w:rsidR="00E66B73" w:rsidRPr="00D504D5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D504D5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</w:rPr>
      </w:pPr>
    </w:p>
    <w:p w14:paraId="7D1C3A16" w14:textId="0815919D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1AE89088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F54BC7">
        <w:rPr>
          <w:rFonts w:ascii="Angsana New" w:hAnsi="Angsana New"/>
          <w:spacing w:val="-6"/>
          <w:sz w:val="30"/>
          <w:szCs w:val="30"/>
        </w:rPr>
        <w:t>3</w:t>
      </w:r>
    </w:p>
    <w:p w14:paraId="606C9247" w14:textId="77777777" w:rsidR="002A15EB" w:rsidRPr="00D504D5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24"/>
          <w:szCs w:val="24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34F16196" w:rsidR="00473F9B" w:rsidRPr="002C6F3A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1FC7EAE" w:rsidR="006F5CC8" w:rsidRPr="006B2B25" w:rsidRDefault="00982E1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5643CD16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0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52F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A0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3" w:type="dxa"/>
          </w:tcPr>
          <w:p w14:paraId="2553A662" w14:textId="2DF0971C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1522D01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4655EEB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98984F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52410D25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B8516A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7B145A74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F5CC8" w:rsidRPr="00B43BC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14:paraId="756D98C1" w14:textId="77777777" w:rsidTr="00B51AB6">
        <w:tc>
          <w:tcPr>
            <w:tcW w:w="4050" w:type="dxa"/>
          </w:tcPr>
          <w:p w14:paraId="15F34540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F5E" w:rsidRPr="00B43BC0" w14:paraId="6191572C" w14:textId="77777777" w:rsidTr="00B51AB6">
        <w:tc>
          <w:tcPr>
            <w:tcW w:w="4050" w:type="dxa"/>
          </w:tcPr>
          <w:p w14:paraId="088A2AB0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7945E1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47059038" w:rsidR="00352F5E" w:rsidRPr="0001135C" w:rsidRDefault="00263BB0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1135C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01135C">
              <w:rPr>
                <w:rFonts w:ascii="Angsana New" w:hAnsi="Angsana New"/>
                <w:sz w:val="30"/>
                <w:szCs w:val="30"/>
              </w:rPr>
              <w:t>,</w:t>
            </w:r>
            <w:r w:rsidRPr="0001135C">
              <w:rPr>
                <w:rFonts w:ascii="Angsana New" w:hAnsi="Angsana New"/>
                <w:sz w:val="30"/>
                <w:szCs w:val="30"/>
                <w:cs/>
              </w:rPr>
              <w:t>05</w:t>
            </w:r>
            <w:r w:rsidR="00197808" w:rsidRPr="000113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CB314A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2A01192D" w:rsidR="00352F5E" w:rsidRPr="00C551BB" w:rsidRDefault="00C20232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318,811</w:t>
            </w:r>
          </w:p>
        </w:tc>
      </w:tr>
      <w:tr w:rsidR="00352F5E" w:rsidRPr="00B43BC0" w14:paraId="195E7B50" w14:textId="77777777" w:rsidTr="00B51AB6">
        <w:tc>
          <w:tcPr>
            <w:tcW w:w="4050" w:type="dxa"/>
          </w:tcPr>
          <w:p w14:paraId="1FCA28EC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2990BBD4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082828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D6CFC3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D2755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ACA44" w14:textId="38D511CB" w:rsidR="00352F5E" w:rsidRPr="008E362A" w:rsidRDefault="00263BB0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3BB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63BB0">
              <w:rPr>
                <w:rFonts w:ascii="Angsana New" w:hAnsi="Angsana New"/>
                <w:sz w:val="30"/>
                <w:szCs w:val="30"/>
              </w:rPr>
              <w:t>,</w:t>
            </w:r>
            <w:r w:rsidRPr="00263BB0">
              <w:rPr>
                <w:rFonts w:ascii="Angsana New" w:hAnsi="Angsana New"/>
                <w:sz w:val="30"/>
                <w:szCs w:val="30"/>
                <w:cs/>
              </w:rPr>
              <w:t>827</w:t>
            </w:r>
          </w:p>
        </w:tc>
        <w:tc>
          <w:tcPr>
            <w:tcW w:w="270" w:type="dxa"/>
          </w:tcPr>
          <w:p w14:paraId="09FE32C7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EA5E0" w14:textId="7DC7F57C" w:rsidR="00352F5E" w:rsidRPr="00C551BB" w:rsidRDefault="00C20232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4,811</w:t>
            </w:r>
          </w:p>
        </w:tc>
      </w:tr>
      <w:tr w:rsidR="00B51AB6" w:rsidRPr="00B43BC0" w14:paraId="4899486C" w14:textId="77777777" w:rsidTr="00B51AB6">
        <w:tc>
          <w:tcPr>
            <w:tcW w:w="4050" w:type="dxa"/>
          </w:tcPr>
          <w:p w14:paraId="58AD662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33F76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7A7D89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2D7B2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9DCD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9BF88" w14:textId="544B91F6" w:rsidR="00B51AB6" w:rsidRPr="008E362A" w:rsidRDefault="00185A5E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58A5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80AF5" w14:textId="5462399D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</w:tr>
      <w:tr w:rsidR="00B51AB6" w:rsidRPr="00B43BC0" w14:paraId="45F0DAF4" w14:textId="77777777" w:rsidTr="00B51AB6">
        <w:tc>
          <w:tcPr>
            <w:tcW w:w="4050" w:type="dxa"/>
          </w:tcPr>
          <w:p w14:paraId="3B7C34E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70610F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C63438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4CE035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1EC0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ABD3" w14:textId="5C1AE546" w:rsidR="00B51AB6" w:rsidRPr="008E362A" w:rsidRDefault="00185A5E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85A5E">
              <w:rPr>
                <w:rFonts w:ascii="Angsana New" w:hAnsi="Angsana New"/>
                <w:sz w:val="30"/>
                <w:szCs w:val="30"/>
              </w:rPr>
              <w:t>1,788</w:t>
            </w:r>
          </w:p>
        </w:tc>
        <w:tc>
          <w:tcPr>
            <w:tcW w:w="270" w:type="dxa"/>
          </w:tcPr>
          <w:p w14:paraId="0AD48B0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63EB" w14:textId="4F8FE712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B51AB6" w:rsidRPr="00B43BC0" w14:paraId="5FEAF7E5" w14:textId="77777777" w:rsidTr="00994292">
        <w:tc>
          <w:tcPr>
            <w:tcW w:w="4050" w:type="dxa"/>
          </w:tcPr>
          <w:p w14:paraId="440C9F6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34C075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6C15A3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AD99E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5B8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21583A" w14:textId="2DB435DB" w:rsidR="00B51AB6" w:rsidRPr="00DC19C9" w:rsidRDefault="0030334A" w:rsidP="0030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942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2864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507F" w14:textId="771AE468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5,893</w:t>
            </w:r>
          </w:p>
        </w:tc>
      </w:tr>
      <w:tr w:rsidR="00B51AB6" w:rsidRPr="00B43BC0" w14:paraId="096387D4" w14:textId="77777777" w:rsidTr="00B51AB6">
        <w:tc>
          <w:tcPr>
            <w:tcW w:w="4050" w:type="dxa"/>
          </w:tcPr>
          <w:p w14:paraId="5434EB4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D32C98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6A058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1E7F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C373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D59A" w14:textId="215A0922" w:rsidR="00B51AB6" w:rsidRPr="0001135C" w:rsidRDefault="002A6C70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1135C">
              <w:rPr>
                <w:rFonts w:ascii="Angsana New" w:hAnsi="Angsana New"/>
                <w:sz w:val="30"/>
                <w:szCs w:val="30"/>
              </w:rPr>
              <w:t>2,2</w:t>
            </w:r>
            <w:r w:rsidR="00197808" w:rsidRPr="0001135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455DC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2CD3" w14:textId="3146FD58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</w:tr>
      <w:tr w:rsidR="00B51AB6" w:rsidRPr="00B43BC0" w14:paraId="7AA3FEA6" w14:textId="77777777" w:rsidTr="00B51AB6">
        <w:trPr>
          <w:trHeight w:hRule="exact" w:val="202"/>
        </w:trPr>
        <w:tc>
          <w:tcPr>
            <w:tcW w:w="4050" w:type="dxa"/>
          </w:tcPr>
          <w:p w14:paraId="4A5E7627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3" w:type="dxa"/>
          </w:tcPr>
          <w:p w14:paraId="24E7A178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6" w:type="dxa"/>
          </w:tcPr>
          <w:p w14:paraId="652A3043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78" w:type="dxa"/>
          </w:tcPr>
          <w:p w14:paraId="1E8A78F9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414F9AE2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25F5B34F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5DECA40E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5A5E9C6E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5F7963" w:rsidRPr="00B43BC0" w14:paraId="6CB319FA" w14:textId="77777777" w:rsidTr="00B51AB6">
        <w:tc>
          <w:tcPr>
            <w:tcW w:w="4050" w:type="dxa"/>
          </w:tcPr>
          <w:p w14:paraId="6A7948DF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9ED7026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F4332E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5C293B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674C8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AE6EA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952B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6D05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7963" w:rsidRPr="00B43BC0" w14:paraId="7C87B3B2" w14:textId="77777777" w:rsidTr="00B51AB6">
        <w:tc>
          <w:tcPr>
            <w:tcW w:w="4050" w:type="dxa"/>
          </w:tcPr>
          <w:p w14:paraId="2DF88881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29979EE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E77AB9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5BEE2F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7F42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7B5F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C4D93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8C484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5E141E1" w14:textId="77777777" w:rsidTr="00B51AB6">
        <w:tc>
          <w:tcPr>
            <w:tcW w:w="4050" w:type="dxa"/>
          </w:tcPr>
          <w:p w14:paraId="006D2C95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7753F06C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A3B4416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AFF819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DDDCE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F217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E366B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A8D73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10911C31" w14:textId="77777777" w:rsidTr="00B51AB6">
        <w:tc>
          <w:tcPr>
            <w:tcW w:w="4050" w:type="dxa"/>
          </w:tcPr>
          <w:p w14:paraId="1DA92B0F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DE59B83" w14:textId="488C3680" w:rsidR="00B51AB6" w:rsidRPr="00E07DBA" w:rsidRDefault="00CD2EE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  <w:tc>
          <w:tcPr>
            <w:tcW w:w="276" w:type="dxa"/>
          </w:tcPr>
          <w:p w14:paraId="6C8BF237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D80B1C" w14:textId="5EC777BF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5,592</w:t>
            </w:r>
          </w:p>
        </w:tc>
        <w:tc>
          <w:tcPr>
            <w:tcW w:w="270" w:type="dxa"/>
          </w:tcPr>
          <w:p w14:paraId="2E2F170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2F11" w14:textId="48829DE6" w:rsidR="00B51AB6" w:rsidRPr="007134BE" w:rsidRDefault="00916D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  <w:tc>
          <w:tcPr>
            <w:tcW w:w="270" w:type="dxa"/>
          </w:tcPr>
          <w:p w14:paraId="062497BD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DEB1A" w14:textId="09174756" w:rsidR="00B51AB6" w:rsidRPr="007134BE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5,482</w:t>
            </w:r>
          </w:p>
        </w:tc>
      </w:tr>
      <w:tr w:rsidR="00B51AB6" w:rsidRPr="00B43BC0" w14:paraId="361482E7" w14:textId="77777777" w:rsidTr="00B51AB6">
        <w:tc>
          <w:tcPr>
            <w:tcW w:w="4050" w:type="dxa"/>
          </w:tcPr>
          <w:p w14:paraId="29F32BD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70E4A440" w14:textId="18615A0F" w:rsidR="00B51AB6" w:rsidRPr="00E07DBA" w:rsidRDefault="00CD2EE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6" w:type="dxa"/>
          </w:tcPr>
          <w:p w14:paraId="0E7E155A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05D8F7" w14:textId="57251E5D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79614934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2490D" w14:textId="03AB9FA2" w:rsidR="00B51AB6" w:rsidRPr="007134BE" w:rsidRDefault="00916D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1DF946A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25DD" w14:textId="10D4AF29" w:rsidR="00B51AB6" w:rsidRPr="007134BE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B51AB6" w:rsidRPr="00B43BC0" w14:paraId="789852A3" w14:textId="77777777" w:rsidTr="00B51AB6">
        <w:tc>
          <w:tcPr>
            <w:tcW w:w="4050" w:type="dxa"/>
          </w:tcPr>
          <w:p w14:paraId="4BEE95E2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AF8E143" w14:textId="0BA85035" w:rsidR="00B51AB6" w:rsidRPr="00E07DBA" w:rsidRDefault="00CD2EE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6" w:type="dxa"/>
          </w:tcPr>
          <w:p w14:paraId="58E678DE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7B8F6" w14:textId="0A15246F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4F3F86D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C469" w14:textId="62B47211" w:rsidR="00B51AB6" w:rsidRPr="007134BE" w:rsidRDefault="00916D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16D7B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1E32CABC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58EE" w14:textId="74AB901B" w:rsidR="00B51AB6" w:rsidRPr="007134BE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B51AB6" w:rsidRPr="000C6424" w14:paraId="052EFFCC" w14:textId="77777777" w:rsidTr="00B51AB6">
        <w:tc>
          <w:tcPr>
            <w:tcW w:w="4050" w:type="dxa"/>
          </w:tcPr>
          <w:p w14:paraId="06A72F8E" w14:textId="77777777" w:rsidR="00B51AB6" w:rsidRPr="000C6424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56D80345" w14:textId="2713CCF9" w:rsidR="00B51AB6" w:rsidRPr="00E07DBA" w:rsidRDefault="00CD2EE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7DBA">
              <w:rPr>
                <w:rFonts w:ascii="Angsana New" w:hAnsi="Angsana New"/>
                <w:sz w:val="30"/>
                <w:szCs w:val="30"/>
              </w:rPr>
              <w:t>33,075</w:t>
            </w:r>
          </w:p>
        </w:tc>
        <w:tc>
          <w:tcPr>
            <w:tcW w:w="276" w:type="dxa"/>
          </w:tcPr>
          <w:p w14:paraId="3802601C" w14:textId="77777777" w:rsidR="00B51AB6" w:rsidRPr="000C6424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2DD72E" w14:textId="63D1F3D8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21,616</w:t>
            </w:r>
          </w:p>
        </w:tc>
        <w:tc>
          <w:tcPr>
            <w:tcW w:w="270" w:type="dxa"/>
          </w:tcPr>
          <w:p w14:paraId="4FA4E4B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14A1" w14:textId="3F88DCFA" w:rsidR="00B51AB6" w:rsidRPr="008E362A" w:rsidRDefault="00916D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F174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D5192" w14:textId="74C45DA8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1AB6" w:rsidRPr="00D504D5" w14:paraId="775AE3C7" w14:textId="77777777" w:rsidTr="00B51AB6">
        <w:tc>
          <w:tcPr>
            <w:tcW w:w="4050" w:type="dxa"/>
          </w:tcPr>
          <w:p w14:paraId="7717D999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903AE07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D382EAA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630DB7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21D25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4CB10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F0E9C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062CC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1AB6" w:rsidRPr="00B43BC0" w14:paraId="4090B0C9" w14:textId="77777777" w:rsidTr="00B51AB6">
        <w:tc>
          <w:tcPr>
            <w:tcW w:w="4050" w:type="dxa"/>
          </w:tcPr>
          <w:p w14:paraId="74E147E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15E5C140" w14:textId="77777777" w:rsidTr="00B51AB6">
        <w:tc>
          <w:tcPr>
            <w:tcW w:w="4050" w:type="dxa"/>
          </w:tcPr>
          <w:p w14:paraId="09DADC0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6EB16323" w14:textId="77777777" w:rsidTr="00B51AB6">
        <w:tc>
          <w:tcPr>
            <w:tcW w:w="4050" w:type="dxa"/>
          </w:tcPr>
          <w:p w14:paraId="2A33630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06A0465" w14:textId="0ED57F18" w:rsidR="00B51AB6" w:rsidRPr="006A0B48" w:rsidRDefault="00DC19C9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A0B48">
              <w:rPr>
                <w:rFonts w:ascii="Angsana New" w:hAnsi="Angsana New"/>
                <w:sz w:val="30"/>
                <w:szCs w:val="30"/>
              </w:rPr>
              <w:t>52,732</w:t>
            </w:r>
          </w:p>
        </w:tc>
        <w:tc>
          <w:tcPr>
            <w:tcW w:w="276" w:type="dxa"/>
          </w:tcPr>
          <w:p w14:paraId="4E3740C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DD576" w14:textId="3E45A2BA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58,871</w:t>
            </w:r>
          </w:p>
        </w:tc>
        <w:tc>
          <w:tcPr>
            <w:tcW w:w="270" w:type="dxa"/>
          </w:tcPr>
          <w:p w14:paraId="65B2D34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1D19" w14:textId="0447108B" w:rsidR="00B51AB6" w:rsidRPr="007134BE" w:rsidRDefault="003B5C4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B5C43">
              <w:rPr>
                <w:rFonts w:ascii="Angsana New" w:hAnsi="Angsana New"/>
                <w:sz w:val="30"/>
                <w:szCs w:val="30"/>
              </w:rPr>
              <w:t>24,232</w:t>
            </w:r>
          </w:p>
        </w:tc>
        <w:tc>
          <w:tcPr>
            <w:tcW w:w="270" w:type="dxa"/>
          </w:tcPr>
          <w:p w14:paraId="60A5FFA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782" w14:textId="1F1FCB40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30,414</w:t>
            </w:r>
          </w:p>
        </w:tc>
      </w:tr>
      <w:tr w:rsidR="00B51AB6" w:rsidRPr="00B43BC0" w14:paraId="0B82C165" w14:textId="77777777" w:rsidTr="00B51AB6">
        <w:tc>
          <w:tcPr>
            <w:tcW w:w="4050" w:type="dxa"/>
          </w:tcPr>
          <w:p w14:paraId="2635188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5DFB7CD0" w14:textId="51CFAB52" w:rsidR="00B51AB6" w:rsidRPr="006A0B48" w:rsidRDefault="00130E71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A0B48">
              <w:rPr>
                <w:rFonts w:ascii="Angsana New" w:hAnsi="Angsana New"/>
                <w:sz w:val="30"/>
                <w:szCs w:val="30"/>
              </w:rPr>
              <w:t>3,539</w:t>
            </w:r>
          </w:p>
        </w:tc>
        <w:tc>
          <w:tcPr>
            <w:tcW w:w="276" w:type="dxa"/>
          </w:tcPr>
          <w:p w14:paraId="13F01C1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737B98" w14:textId="15BF52A5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70" w:type="dxa"/>
          </w:tcPr>
          <w:p w14:paraId="5259681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BD79B" w14:textId="28C4C9E0" w:rsidR="00B51AB6" w:rsidRPr="007134BE" w:rsidRDefault="00E043E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043EC">
              <w:rPr>
                <w:rFonts w:ascii="Angsana New" w:hAnsi="Angsana New"/>
                <w:sz w:val="30"/>
                <w:szCs w:val="30"/>
              </w:rPr>
              <w:t>1,56</w:t>
            </w:r>
            <w:r w:rsidR="00130E7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8B428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14FC" w14:textId="217F314C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B51AB6" w:rsidRPr="00B43BC0" w14:paraId="77BC1B03" w14:textId="77777777" w:rsidTr="00B51AB6">
        <w:tc>
          <w:tcPr>
            <w:tcW w:w="4050" w:type="dxa"/>
          </w:tcPr>
          <w:p w14:paraId="3241FBD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7FB4B" w14:textId="701E25C5" w:rsidR="00B51AB6" w:rsidRPr="006A0B48" w:rsidRDefault="00130E71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A0B48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6" w:type="dxa"/>
          </w:tcPr>
          <w:p w14:paraId="382033F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75EAF6" w14:textId="5F9D6711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20232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34C3B89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DF8F6" w14:textId="4601DC67" w:rsidR="00B51AB6" w:rsidRPr="007134BE" w:rsidRDefault="005658B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894C95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DC003" w14:textId="6C6F3C0E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C872FE">
              <w:rPr>
                <w:rFonts w:ascii="Angsana New" w:hAnsi="Angsana New"/>
                <w:sz w:val="30"/>
                <w:szCs w:val="30"/>
              </w:rPr>
              <w:t>3</w:t>
            </w:r>
            <w:r w:rsidR="005572FE" w:rsidRPr="00C872FE">
              <w:rPr>
                <w:rFonts w:ascii="Angsana New" w:hAnsi="Angsana New"/>
                <w:sz w:val="30"/>
                <w:szCs w:val="30"/>
              </w:rPr>
              <w:t>7</w:t>
            </w:r>
            <w:r w:rsidRPr="00C872F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1AB6" w:rsidRPr="00B43BC0" w14:paraId="07ADFDEE" w14:textId="77777777" w:rsidTr="00B51AB6">
        <w:tc>
          <w:tcPr>
            <w:tcW w:w="4050" w:type="dxa"/>
          </w:tcPr>
          <w:p w14:paraId="06653FD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54E2D55" w14:textId="6956A634" w:rsidR="00B51AB6" w:rsidRPr="006A0B48" w:rsidRDefault="00DC19C9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0B48">
              <w:rPr>
                <w:rFonts w:ascii="Angsana New" w:hAnsi="Angsana New"/>
                <w:b/>
                <w:bCs/>
                <w:sz w:val="30"/>
                <w:szCs w:val="30"/>
              </w:rPr>
              <w:t>56,372</w:t>
            </w:r>
          </w:p>
        </w:tc>
        <w:tc>
          <w:tcPr>
            <w:tcW w:w="276" w:type="dxa"/>
          </w:tcPr>
          <w:p w14:paraId="532E121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9799C4E" w14:textId="74DA5E06" w:rsidR="00B51AB6" w:rsidRPr="00CC6365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32">
              <w:rPr>
                <w:rFonts w:ascii="Angsana New" w:hAnsi="Angsana New"/>
                <w:b/>
                <w:bCs/>
                <w:sz w:val="30"/>
                <w:szCs w:val="30"/>
              </w:rPr>
              <w:t>62,770</w:t>
            </w:r>
          </w:p>
        </w:tc>
        <w:tc>
          <w:tcPr>
            <w:tcW w:w="270" w:type="dxa"/>
          </w:tcPr>
          <w:p w14:paraId="396E37E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34B0B" w14:textId="3B254EA4" w:rsidR="00B51AB6" w:rsidRPr="007134BE" w:rsidRDefault="00AE0B59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0B59">
              <w:rPr>
                <w:rFonts w:ascii="Angsana New" w:hAnsi="Angsana New"/>
                <w:b/>
                <w:bCs/>
                <w:sz w:val="30"/>
                <w:szCs w:val="30"/>
              </w:rPr>
              <w:t>25,82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42D2B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9A725" w14:textId="36614FDD" w:rsidR="00B51AB6" w:rsidRPr="00C551BB" w:rsidRDefault="00C2023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232">
              <w:rPr>
                <w:rFonts w:ascii="Angsana New" w:hAnsi="Angsana New"/>
                <w:b/>
                <w:bCs/>
                <w:sz w:val="30"/>
                <w:szCs w:val="30"/>
              </w:rPr>
              <w:t>32,226</w:t>
            </w:r>
          </w:p>
        </w:tc>
      </w:tr>
      <w:tr w:rsidR="00B51AB6" w:rsidRPr="00B43BC0" w14:paraId="36F6C86D" w14:textId="77777777" w:rsidTr="00B51AB6">
        <w:tc>
          <w:tcPr>
            <w:tcW w:w="4050" w:type="dxa"/>
          </w:tcPr>
          <w:p w14:paraId="04846CE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753949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C79470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73C1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7EE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D06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129D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EC5C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07D00BE" w14:textId="77777777" w:rsidTr="00B51AB6">
        <w:tc>
          <w:tcPr>
            <w:tcW w:w="4050" w:type="dxa"/>
          </w:tcPr>
          <w:p w14:paraId="38F339E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ECAFC47" w14:textId="77777777" w:rsidTr="00B51AB6">
        <w:tc>
          <w:tcPr>
            <w:tcW w:w="4050" w:type="dxa"/>
          </w:tcPr>
          <w:p w14:paraId="4692548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6C0F71C" w14:textId="024F786C" w:rsidR="00B51AB6" w:rsidRPr="00DD7810" w:rsidRDefault="00F720D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39,469</w:t>
            </w:r>
          </w:p>
        </w:tc>
        <w:tc>
          <w:tcPr>
            <w:tcW w:w="276" w:type="dxa"/>
          </w:tcPr>
          <w:p w14:paraId="63D4DEF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40B26A75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94,342</w:t>
            </w:r>
          </w:p>
        </w:tc>
        <w:tc>
          <w:tcPr>
            <w:tcW w:w="270" w:type="dxa"/>
          </w:tcPr>
          <w:p w14:paraId="3116421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4A4A297F" w:rsidR="00B51AB6" w:rsidRPr="00CC6365" w:rsidRDefault="00AF11DC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F11DC">
              <w:rPr>
                <w:rFonts w:ascii="Angsana New" w:hAnsi="Angsana New"/>
                <w:sz w:val="30"/>
                <w:szCs w:val="30"/>
              </w:rPr>
              <w:t>8,804</w:t>
            </w:r>
          </w:p>
        </w:tc>
        <w:tc>
          <w:tcPr>
            <w:tcW w:w="270" w:type="dxa"/>
          </w:tcPr>
          <w:p w14:paraId="335C432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38891A74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30,175</w:t>
            </w:r>
          </w:p>
        </w:tc>
      </w:tr>
      <w:tr w:rsidR="00B51AB6" w:rsidRPr="00B43BC0" w14:paraId="5C4C4AAC" w14:textId="77777777" w:rsidTr="00B51AB6">
        <w:tc>
          <w:tcPr>
            <w:tcW w:w="4050" w:type="dxa"/>
          </w:tcPr>
          <w:p w14:paraId="0C3D03F1" w14:textId="77777777" w:rsidR="00B51AB6" w:rsidRPr="001D4C5F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BCCE75B" w14:textId="3A9ED55B" w:rsidR="00B51AB6" w:rsidRPr="00DD7810" w:rsidRDefault="00F720D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6" w:type="dxa"/>
          </w:tcPr>
          <w:p w14:paraId="1ED4476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C32C5A" w14:textId="4C874C3E" w:rsidR="00B51AB6" w:rsidRPr="008E362A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15,707</w:t>
            </w:r>
          </w:p>
        </w:tc>
        <w:tc>
          <w:tcPr>
            <w:tcW w:w="270" w:type="dxa"/>
          </w:tcPr>
          <w:p w14:paraId="6A8969E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0FB18" w14:textId="39371C95" w:rsidR="00B51AB6" w:rsidRDefault="00B25E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25E7B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049D8D5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9F8A" w14:textId="46340326" w:rsidR="00B51AB6" w:rsidRPr="008E362A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15,707</w:t>
            </w:r>
          </w:p>
        </w:tc>
      </w:tr>
      <w:tr w:rsidR="00B51AB6" w:rsidRPr="00B43BC0" w14:paraId="5BFB5682" w14:textId="77777777" w:rsidTr="00B51AB6">
        <w:tc>
          <w:tcPr>
            <w:tcW w:w="4050" w:type="dxa"/>
          </w:tcPr>
          <w:p w14:paraId="75D984A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4C297D1" w14:textId="7669C28C" w:rsidR="00B51AB6" w:rsidRPr="00DD7810" w:rsidRDefault="00F720D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76" w:type="dxa"/>
          </w:tcPr>
          <w:p w14:paraId="2846F9B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73561" w14:textId="5A54808E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6,986</w:t>
            </w:r>
          </w:p>
        </w:tc>
        <w:tc>
          <w:tcPr>
            <w:tcW w:w="270" w:type="dxa"/>
          </w:tcPr>
          <w:p w14:paraId="51F797C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FA26" w14:textId="12504358" w:rsidR="00B51AB6" w:rsidRPr="00CC6365" w:rsidRDefault="00B25E7B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74E8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AEBC" w14:textId="5469B0BB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1AB6" w:rsidRPr="00B43BC0" w14:paraId="24D966C8" w14:textId="77777777" w:rsidTr="00B51AB6">
        <w:tc>
          <w:tcPr>
            <w:tcW w:w="4050" w:type="dxa"/>
          </w:tcPr>
          <w:p w14:paraId="5432AEF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376E14BD" w14:textId="35E9252A" w:rsidR="00B51AB6" w:rsidRPr="00DD7810" w:rsidRDefault="00F720D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5,498</w:t>
            </w:r>
          </w:p>
        </w:tc>
        <w:tc>
          <w:tcPr>
            <w:tcW w:w="276" w:type="dxa"/>
          </w:tcPr>
          <w:p w14:paraId="151E718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6EE5C" w14:textId="74259CE3" w:rsidR="00B51AB6" w:rsidRPr="00CC6365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86,610</w:t>
            </w:r>
          </w:p>
        </w:tc>
        <w:tc>
          <w:tcPr>
            <w:tcW w:w="270" w:type="dxa"/>
          </w:tcPr>
          <w:p w14:paraId="5B232BD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5D0F0" w14:textId="1A773C76" w:rsidR="00B51AB6" w:rsidRPr="00CC6365" w:rsidRDefault="009C3738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C3738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  <w:tc>
          <w:tcPr>
            <w:tcW w:w="270" w:type="dxa"/>
          </w:tcPr>
          <w:p w14:paraId="4A3D6E5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C445" w14:textId="249AA0C7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8,509</w:t>
            </w:r>
          </w:p>
        </w:tc>
      </w:tr>
      <w:tr w:rsidR="00B51AB6" w:rsidRPr="00B43BC0" w14:paraId="6C9D51D7" w14:textId="77777777" w:rsidTr="00B51AB6">
        <w:tc>
          <w:tcPr>
            <w:tcW w:w="4050" w:type="dxa"/>
          </w:tcPr>
          <w:p w14:paraId="4348C6B8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59FC664C" w14:textId="5F360A96" w:rsidR="00B51AB6" w:rsidRPr="00DD7810" w:rsidRDefault="00F720D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10,249</w:t>
            </w:r>
          </w:p>
        </w:tc>
        <w:tc>
          <w:tcPr>
            <w:tcW w:w="276" w:type="dxa"/>
          </w:tcPr>
          <w:p w14:paraId="42ED493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1E1055" w14:textId="5CCCB43C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11,656</w:t>
            </w:r>
          </w:p>
        </w:tc>
        <w:tc>
          <w:tcPr>
            <w:tcW w:w="270" w:type="dxa"/>
          </w:tcPr>
          <w:p w14:paraId="3065487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926C4" w14:textId="7E267170" w:rsidR="00B51AB6" w:rsidRPr="00CC6365" w:rsidRDefault="009C3738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C3738">
              <w:rPr>
                <w:rFonts w:ascii="Angsana New" w:hAnsi="Angsana New"/>
                <w:sz w:val="30"/>
                <w:szCs w:val="30"/>
              </w:rPr>
              <w:t>5,288</w:t>
            </w:r>
          </w:p>
        </w:tc>
        <w:tc>
          <w:tcPr>
            <w:tcW w:w="270" w:type="dxa"/>
          </w:tcPr>
          <w:p w14:paraId="6670EF8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16B47" w14:textId="7DD72547" w:rsidR="00B51AB6" w:rsidRPr="00CC6365" w:rsidRDefault="00B64D34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</w:tr>
      <w:tr w:rsidR="00D24402" w:rsidRPr="00B43BC0" w14:paraId="1D87EC89" w14:textId="77777777" w:rsidTr="00B51AB6">
        <w:tc>
          <w:tcPr>
            <w:tcW w:w="4050" w:type="dxa"/>
          </w:tcPr>
          <w:p w14:paraId="6A599725" w14:textId="77777777" w:rsidR="00D24402" w:rsidRPr="001D4C5F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A0851F8" w14:textId="3740F5F5" w:rsidR="00D24402" w:rsidRPr="00DD7810" w:rsidRDefault="00F720D3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DD78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3D3D4E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5CB9A" w14:textId="6DDE2D24" w:rsidR="00D24402" w:rsidRPr="008E362A" w:rsidRDefault="00B64D34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6040ACEF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72C6F" w14:textId="23DADB5D" w:rsidR="00D24402" w:rsidRDefault="009C3738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06F78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43EF" w14:textId="19127A96" w:rsidR="00D24402" w:rsidRPr="008E362A" w:rsidRDefault="00B64D34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64D34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</w:tbl>
    <w:p w14:paraId="2ABAF3DE" w14:textId="77777777" w:rsidR="00791DA0" w:rsidRDefault="00791DA0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8D603A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1DB830" w14:textId="71B5EAA9"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9A01CF">
        <w:rPr>
          <w:rFonts w:ascii="Angsana New" w:hAnsi="Angsana New" w:hint="cs"/>
          <w:sz w:val="30"/>
          <w:szCs w:val="30"/>
          <w:cs/>
        </w:rPr>
        <w:t>กันยา</w:t>
      </w:r>
      <w:r w:rsidR="006F5CC8">
        <w:rPr>
          <w:rFonts w:ascii="Angsana New" w:hAnsi="Angsana New" w:hint="cs"/>
          <w:sz w:val="30"/>
          <w:szCs w:val="30"/>
          <w:cs/>
        </w:rPr>
        <w:t>ยน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3B1E4D">
        <w:rPr>
          <w:rFonts w:ascii="Angsana New" w:hAnsi="Angsana New"/>
          <w:sz w:val="30"/>
          <w:szCs w:val="30"/>
        </w:rPr>
        <w:t>4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3B1E4D">
        <w:rPr>
          <w:rFonts w:ascii="Angsana New" w:hAnsi="Angsana New"/>
          <w:sz w:val="30"/>
          <w:szCs w:val="30"/>
        </w:rPr>
        <w:t>3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14:paraId="602FBABE" w14:textId="77777777" w:rsidR="005B2070" w:rsidRPr="0071275E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E705B3" w14:paraId="3691AAA3" w14:textId="77777777" w:rsidTr="3C9D2421">
        <w:tc>
          <w:tcPr>
            <w:tcW w:w="405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E705B3" w14:paraId="532861F0" w14:textId="77777777" w:rsidTr="3C9D2421">
        <w:tc>
          <w:tcPr>
            <w:tcW w:w="4050" w:type="dxa"/>
          </w:tcPr>
          <w:p w14:paraId="0D4C0546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730654" w14:textId="4B44D3A4" w:rsidR="009A01CF" w:rsidRPr="00E705B3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vAlign w:val="center"/>
          </w:tcPr>
          <w:p w14:paraId="2FC68B53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01F975FE" w:rsidR="009A01CF" w:rsidRPr="00E705B3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14:paraId="7EB80117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6A024C33" w:rsidR="009A01CF" w:rsidRPr="00E705B3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vAlign w:val="center"/>
          </w:tcPr>
          <w:p w14:paraId="787F6435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639AF9E0" w:rsidR="009A01CF" w:rsidRPr="00E705B3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E705B3" w14:paraId="7B67831C" w14:textId="77777777" w:rsidTr="009C3738">
        <w:tc>
          <w:tcPr>
            <w:tcW w:w="4050" w:type="dxa"/>
          </w:tcPr>
          <w:p w14:paraId="4F421EBC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6A1F760" w14:textId="63C9D46E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7E9BF8FC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592FFF54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1B622EC7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7426367B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17A8E34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5216EED9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E705B3" w14:paraId="7525F1C6" w14:textId="77777777" w:rsidTr="009C373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4D1DB70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top w:val="nil"/>
              <w:bottom w:val="nil"/>
            </w:tcBorders>
            <w:vAlign w:val="bottom"/>
          </w:tcPr>
          <w:p w14:paraId="0802F963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01CF" w:rsidRPr="00E705B3" w14:paraId="73C10230" w14:textId="77777777" w:rsidTr="009C373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50B74779" w14:textId="46E6EF3E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BD2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F5B7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0D0C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E668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E705B3" w14:paraId="7C4F5A6D" w14:textId="77777777" w:rsidTr="009C373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D927" w14:textId="74222761" w:rsidR="009A01CF" w:rsidRPr="00E705B3" w:rsidRDefault="00B64D34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BC7C" w14:textId="0C93CB0B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AE8B" w14:textId="7F631E44" w:rsidR="009A01CF" w:rsidRPr="00E705B3" w:rsidRDefault="226CC2D6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27909090" w:rsidRPr="3C9D2421">
              <w:rPr>
                <w:rFonts w:ascii="Angsana New" w:hAnsi="Angsana New"/>
                <w:sz w:val="30"/>
                <w:szCs w:val="30"/>
              </w:rPr>
              <w:t>38,332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2DD0" w14:textId="10E87B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155,997</w:t>
            </w:r>
          </w:p>
        </w:tc>
      </w:tr>
      <w:tr w:rsidR="009A01CF" w:rsidRPr="00E705B3" w14:paraId="2A27ECC6" w14:textId="77777777" w:rsidTr="3C9D242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0DF3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CA9E" w14:textId="7E4589F7" w:rsidR="009A01CF" w:rsidRPr="008E4DFE" w:rsidRDefault="00423E0D" w:rsidP="0042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E4DFE">
              <w:rPr>
                <w:rFonts w:ascii="Angsana New" w:hAnsi="Angsana New"/>
                <w:sz w:val="30"/>
                <w:szCs w:val="30"/>
              </w:rPr>
              <w:t>4,305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995D0BD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A51F" w14:textId="74973A4C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C7486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EFF7C" w14:textId="6661F064" w:rsidR="009A01CF" w:rsidRPr="00E705B3" w:rsidRDefault="6A217062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 xml:space="preserve">     4,30</w:t>
            </w:r>
            <w:r w:rsidR="1DAA8D46" w:rsidRPr="3C9D24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C2AD5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812" w14:textId="483F8149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</w:tr>
      <w:tr w:rsidR="009A01CF" w:rsidRPr="00E705B3" w14:paraId="5546E549" w14:textId="77777777" w:rsidTr="3C9D242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B3206D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CDC9" w14:textId="0E771BEF" w:rsidR="009A01CF" w:rsidRPr="008E4DFE" w:rsidRDefault="00423E0D" w:rsidP="00423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E4DFE">
              <w:rPr>
                <w:rFonts w:ascii="Angsana New" w:hAnsi="Angsana New"/>
                <w:sz w:val="30"/>
                <w:szCs w:val="30"/>
              </w:rPr>
              <w:t>18,792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CB69035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0237" w14:textId="22E83513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CE45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3704" w14:textId="47A06EBE" w:rsidR="009A01CF" w:rsidRPr="00E705B3" w:rsidRDefault="001C49D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C49DE">
              <w:rPr>
                <w:rFonts w:ascii="Angsana New" w:hAnsi="Angsana New"/>
                <w:sz w:val="30"/>
                <w:szCs w:val="30"/>
              </w:rPr>
              <w:t>5,087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F0B7FC0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C6C8" w14:textId="0605E70E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</w:tr>
      <w:tr w:rsidR="009A01CF" w:rsidRPr="00104961" w14:paraId="063BE81E" w14:textId="77777777" w:rsidTr="3C9D242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1BD6FA50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D8BE8" w14:textId="45344503" w:rsidR="009A01CF" w:rsidRPr="008E4DFE" w:rsidRDefault="00423E0D" w:rsidP="008E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DFE">
              <w:rPr>
                <w:rFonts w:ascii="Angsana New" w:hAnsi="Angsana New"/>
                <w:b/>
                <w:bCs/>
                <w:sz w:val="30"/>
                <w:szCs w:val="30"/>
              </w:rPr>
              <w:t>23,097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6FD09A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18F" w14:textId="5B7627EA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6ADC1A4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A907D" w14:textId="72270DDB" w:rsidR="009A01CF" w:rsidRPr="00E705B3" w:rsidRDefault="001C49D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9DE">
              <w:rPr>
                <w:rFonts w:ascii="Angsana New" w:hAnsi="Angsana New"/>
                <w:b/>
                <w:bCs/>
                <w:sz w:val="30"/>
                <w:szCs w:val="30"/>
              </w:rPr>
              <w:t>147,724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BB5D211" w14:textId="77777777" w:rsidR="009A01CF" w:rsidRPr="00E705B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8BB07" w14:textId="2B32BA7C" w:rsidR="009A01CF" w:rsidRPr="00CB48C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434481F1" w14:textId="77777777" w:rsidR="00D51BBC" w:rsidRPr="00182E14" w:rsidRDefault="00D51BBC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14:paraId="0B38256F" w14:textId="77777777" w:rsidTr="00BD260C">
        <w:tc>
          <w:tcPr>
            <w:tcW w:w="4068" w:type="dxa"/>
          </w:tcPr>
          <w:p w14:paraId="3639D97C" w14:textId="68280EFD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64594934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05A43F4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EDCF58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104961" w14:paraId="27F2B96C" w14:textId="77777777" w:rsidTr="00BD260C">
        <w:tc>
          <w:tcPr>
            <w:tcW w:w="4068" w:type="dxa"/>
          </w:tcPr>
          <w:p w14:paraId="0400CB3A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D811084" w14:textId="544CE04C" w:rsidR="009A01CF" w:rsidRPr="00104961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vAlign w:val="center"/>
          </w:tcPr>
          <w:p w14:paraId="4B63646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3F0EC191" w14:textId="16339B09" w:rsidR="009A01CF" w:rsidRPr="00104961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14:paraId="3424B9D5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FF9F844" w14:textId="2D278612" w:rsidR="009A01CF" w:rsidRPr="00104961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90" w:type="dxa"/>
            <w:vAlign w:val="center"/>
          </w:tcPr>
          <w:p w14:paraId="33B64B6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37699AF" w14:textId="43E248EE" w:rsidR="009A01CF" w:rsidRPr="00104961" w:rsidRDefault="006A0B4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104961" w14:paraId="6993EC26" w14:textId="77777777" w:rsidTr="00BD260C">
        <w:tc>
          <w:tcPr>
            <w:tcW w:w="4068" w:type="dxa"/>
          </w:tcPr>
          <w:p w14:paraId="25C03EF9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3CAF05" w14:textId="79988904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4213477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78AA0C67" w14:textId="4075E7A0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2EAAB9A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66A0838B" w14:textId="6D55BA2E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36E369D3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5FA6EF" w14:textId="4B535E3E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104961" w14:paraId="45AB9535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14:paraId="6AD75906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14:paraId="627F389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01CF" w:rsidRPr="00104961" w14:paraId="52CA38D6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14:paraId="2BF33396" w14:textId="32364CAB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D6FD" w14:textId="77777777" w:rsidR="009A01CF" w:rsidRPr="00CB48C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05A650D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6E385F4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C080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C6B1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CA461F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0FA96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104961" w14:paraId="75AC67C1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287F89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30CC" w14:textId="77777777" w:rsidR="009A01CF" w:rsidRPr="00CB48C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9B1B776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D7E9EE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634E9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CC9A" w14:textId="077B8E37" w:rsidR="009A01CF" w:rsidRPr="00CC6365" w:rsidRDefault="008E1B2B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1B2B"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EDF062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C189" w14:textId="112EC2E4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104961" w14:paraId="3D7E96ED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2153FC9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CF8C8" w14:textId="050D2093" w:rsidR="009A01CF" w:rsidRPr="008E4DFE" w:rsidRDefault="00236F60" w:rsidP="008E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E4DFE">
              <w:rPr>
                <w:rFonts w:ascii="Angsana New" w:hAnsi="Angsana New"/>
                <w:sz w:val="30"/>
                <w:szCs w:val="30"/>
              </w:rPr>
              <w:t>2,448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220E6C0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2246" w14:textId="2972A84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CBF0E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A5DF1" w14:textId="072E1BD7" w:rsidR="009A01CF" w:rsidRPr="00CC6365" w:rsidRDefault="008E1B2B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1B2B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782C8EE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33F42" w14:textId="70F905C4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9A01CF" w:rsidRPr="00FE6229" w14:paraId="7C6D2460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C70D4AB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B8467" w14:textId="706EC7ED" w:rsidR="009A01CF" w:rsidRPr="008E4DFE" w:rsidRDefault="00236F60" w:rsidP="008E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DFE">
              <w:rPr>
                <w:rFonts w:ascii="Angsana New" w:hAnsi="Angsana New"/>
                <w:b/>
                <w:bCs/>
                <w:sz w:val="30"/>
                <w:szCs w:val="30"/>
              </w:rPr>
              <w:t>2,448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C334CEB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AA39E" w14:textId="4B47810E" w:rsidR="009A01CF" w:rsidRPr="00AC7E0B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3D2D8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C786B" w14:textId="5C7CDAE4" w:rsidR="009A01CF" w:rsidRPr="00CC6365" w:rsidRDefault="008E1B2B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B2B">
              <w:rPr>
                <w:rFonts w:ascii="Angsana New" w:hAnsi="Angsana New"/>
                <w:b/>
                <w:bCs/>
                <w:sz w:val="30"/>
                <w:szCs w:val="30"/>
              </w:rPr>
              <w:t>3,442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647372" w14:textId="77777777" w:rsidR="009A01CF" w:rsidRPr="00FE6229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9655" w14:textId="2C789FDB" w:rsidR="009A01CF" w:rsidRPr="00AC7E0B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</w:tbl>
    <w:p w14:paraId="6176BD72" w14:textId="77777777" w:rsidR="00473F9B" w:rsidRPr="00182E14" w:rsidRDefault="00F505FA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F24244">
        <w:rPr>
          <w:rFonts w:ascii="Angsana New" w:hAnsi="Angsana New"/>
          <w:b/>
          <w:bCs/>
          <w:i/>
          <w:iCs/>
          <w:spacing w:val="-6"/>
          <w:sz w:val="30"/>
          <w:szCs w:val="30"/>
        </w:rPr>
        <w:t xml:space="preserve">     </w:t>
      </w:r>
    </w:p>
    <w:tbl>
      <w:tblPr>
        <w:tblW w:w="95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73"/>
        <w:gridCol w:w="236"/>
        <w:gridCol w:w="1042"/>
        <w:gridCol w:w="306"/>
        <w:gridCol w:w="935"/>
        <w:gridCol w:w="236"/>
        <w:gridCol w:w="1001"/>
        <w:gridCol w:w="236"/>
        <w:gridCol w:w="1153"/>
      </w:tblGrid>
      <w:tr w:rsidR="00CD4AE0" w:rsidRPr="00056690" w14:paraId="3E5960C0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86D5F7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bottom"/>
          </w:tcPr>
          <w:p w14:paraId="66F343A5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709B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  <w:vAlign w:val="bottom"/>
          </w:tcPr>
          <w:p w14:paraId="7ABCF6EA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AE0" w:rsidRPr="00493DE8" w14:paraId="25DE5A88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5E17567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61A71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E54F44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D15F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B0CFC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206C87" w14:textId="63A56196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018FD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5FB604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A86CE4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366210C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00EA85E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E0446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AD6E173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3C18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F74668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F8F41DC" w14:textId="6724146C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D4AE0" w:rsidRPr="00056690" w14:paraId="252227BD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E43E36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78CC7F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A26A9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BA0B6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4E289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83735F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1EDAF93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6754662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0F5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ECB727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334B7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63A497E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D4AE0" w:rsidRPr="00493DE8" w14:paraId="489C4D6A" w14:textId="77777777" w:rsidTr="00145CC3">
        <w:trPr>
          <w:tblHeader/>
        </w:trPr>
        <w:tc>
          <w:tcPr>
            <w:tcW w:w="2250" w:type="dxa"/>
            <w:shd w:val="clear" w:color="auto" w:fill="auto"/>
          </w:tcPr>
          <w:p w14:paraId="2A5B43A5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0A3EDD7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8C2235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</w:tcPr>
          <w:p w14:paraId="3AD2EB5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4AE0" w:rsidRPr="00E81952" w14:paraId="384376C8" w14:textId="77777777" w:rsidTr="00145CC3">
        <w:trPr>
          <w:trHeight w:val="380"/>
        </w:trPr>
        <w:tc>
          <w:tcPr>
            <w:tcW w:w="2250" w:type="dxa"/>
            <w:shd w:val="clear" w:color="auto" w:fill="auto"/>
          </w:tcPr>
          <w:p w14:paraId="2F52B44D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2DBAAD1" w14:textId="77777777" w:rsidR="00CD4AE0" w:rsidRPr="007A096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1034DA49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56A6EB80" w14:textId="77777777" w:rsidR="00CD4AE0" w:rsidRPr="007A096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A56431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0018BB5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306" w:type="dxa"/>
            <w:shd w:val="clear" w:color="auto" w:fill="auto"/>
          </w:tcPr>
          <w:p w14:paraId="66598BC6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14540FC9" w14:textId="3CE656A9" w:rsidR="00CD4AE0" w:rsidRPr="00E81952" w:rsidRDefault="008E1B2B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E5839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DBB8A7B" w14:textId="64754BE9" w:rsidR="00CD4AE0" w:rsidRPr="00E81952" w:rsidRDefault="008E1B2B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6EBC4940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485321C6" w14:textId="0F918C71" w:rsidR="00CD4AE0" w:rsidRPr="007D121D" w:rsidRDefault="007D121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21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6B6E24" w14:textId="163417DD" w:rsidR="00366EED" w:rsidRDefault="00366EED">
      <w:pPr>
        <w:rPr>
          <w:rFonts w:ascii="Angsana New" w:hAnsi="Angsana New"/>
          <w:sz w:val="30"/>
          <w:szCs w:val="30"/>
        </w:rPr>
      </w:pPr>
    </w:p>
    <w:p w14:paraId="67843021" w14:textId="553760B1" w:rsidR="00A705B8" w:rsidRDefault="00A705B8">
      <w:pPr>
        <w:rPr>
          <w:rFonts w:ascii="Angsana New" w:hAnsi="Angsana New"/>
          <w:sz w:val="30"/>
          <w:szCs w:val="30"/>
        </w:rPr>
      </w:pPr>
    </w:p>
    <w:p w14:paraId="4885460F" w14:textId="3BDD8C89" w:rsidR="00A705B8" w:rsidRDefault="00A705B8">
      <w:pPr>
        <w:rPr>
          <w:rFonts w:ascii="Angsana New" w:hAnsi="Angsana New"/>
          <w:sz w:val="30"/>
          <w:szCs w:val="30"/>
        </w:rPr>
      </w:pPr>
    </w:p>
    <w:p w14:paraId="3D652A81" w14:textId="6D1C5C52" w:rsidR="00A705B8" w:rsidRDefault="00A705B8">
      <w:pPr>
        <w:rPr>
          <w:rFonts w:ascii="Angsana New" w:hAnsi="Angsana New"/>
          <w:sz w:val="30"/>
          <w:szCs w:val="30"/>
        </w:rPr>
      </w:pPr>
    </w:p>
    <w:p w14:paraId="740E9E3C" w14:textId="77777777" w:rsidR="00A705B8" w:rsidRPr="00D209D0" w:rsidRDefault="00A705B8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14:paraId="5D0060A1" w14:textId="77777777" w:rsidTr="002008E0">
        <w:tc>
          <w:tcPr>
            <w:tcW w:w="2157" w:type="pct"/>
          </w:tcPr>
          <w:p w14:paraId="336D22B6" w14:textId="01E00378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7CD96C77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C2314F4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14:paraId="28E7BB12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104961" w14:paraId="4E030551" w14:textId="77777777" w:rsidTr="002008E0">
        <w:tc>
          <w:tcPr>
            <w:tcW w:w="2157" w:type="pct"/>
          </w:tcPr>
          <w:p w14:paraId="7287D81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795E11" w14:textId="752AC681" w:rsidR="009A01CF" w:rsidRPr="00104961" w:rsidRDefault="008644C4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pct"/>
            <w:vAlign w:val="center"/>
          </w:tcPr>
          <w:p w14:paraId="2B1A941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14:paraId="35B0B929" w14:textId="1E2D1FFD" w:rsidR="009A01CF" w:rsidRPr="00104961" w:rsidRDefault="008644C4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57BC1C3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14:paraId="6692ED93" w14:textId="0722011A" w:rsidR="009A01CF" w:rsidRPr="00104961" w:rsidRDefault="008644C4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pct"/>
            <w:gridSpan w:val="2"/>
            <w:vAlign w:val="center"/>
          </w:tcPr>
          <w:p w14:paraId="2DB115D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7D9EBE9A" w14:textId="443CB3BF" w:rsidR="009A01CF" w:rsidRPr="00104961" w:rsidRDefault="008644C4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104961" w14:paraId="0439319B" w14:textId="77777777" w:rsidTr="002008E0">
        <w:tc>
          <w:tcPr>
            <w:tcW w:w="2157" w:type="pct"/>
          </w:tcPr>
          <w:p w14:paraId="64EFD98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7804F9" w14:textId="60E2E6B4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7763BFD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14:paraId="48C46158" w14:textId="1515809B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30D741B7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14:paraId="4D00CDAA" w14:textId="38D6148E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gridSpan w:val="2"/>
            <w:vAlign w:val="center"/>
          </w:tcPr>
          <w:p w14:paraId="32DED7D6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2A0B07DB" w14:textId="2059D73D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104961" w14:paraId="68C8EE9D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14:paraId="2130C10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14:paraId="666917F5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01CF" w:rsidRPr="00104961" w14:paraId="23275715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14:paraId="4B9266CF" w14:textId="7BB8F6C6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9A01CF" w:rsidRPr="00CC6365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104961" w14:paraId="6577CB0B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77777777" w:rsidR="009A01CF" w:rsidRPr="00CC6365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071F3313" w:rsidR="009A01CF" w:rsidRPr="00104961" w:rsidRDefault="00260EA2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0EA2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03B4FEA9" w:rsidR="009A01CF" w:rsidRPr="00D457A5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</w:tr>
      <w:tr w:rsidR="009A01CF" w:rsidRPr="00104961" w14:paraId="26BDBD05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39C2FEB3" w:rsidR="009A01CF" w:rsidRPr="00A119A3" w:rsidRDefault="00236F6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5,072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7DA7291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23028087" w:rsidR="009A01CF" w:rsidRPr="00104961" w:rsidRDefault="007D121D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519A4108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104961" w14:paraId="5D4280CE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3FDAF524" w:rsidR="009A01CF" w:rsidRPr="00A119A3" w:rsidRDefault="00236F6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26C86BC0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64EAE6BB" w:rsidR="009A01CF" w:rsidRPr="00104961" w:rsidRDefault="00E2552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5528"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692357FA" w:rsidR="009A01CF" w:rsidRPr="00D457A5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9A01CF" w:rsidRPr="00104961" w14:paraId="645CB4B6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14:paraId="5B545153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2A7D9BFC" w:rsidR="009A01CF" w:rsidRPr="00A119A3" w:rsidRDefault="00236F6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6,326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B5DDBBD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7E461D02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7,467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14:paraId="3BB8F756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16395701" w:rsidR="009A01CF" w:rsidRPr="00104961" w:rsidRDefault="00E25528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528">
              <w:rPr>
                <w:rFonts w:ascii="Angsana New" w:hAnsi="Angsana New"/>
                <w:b/>
                <w:bCs/>
                <w:sz w:val="30"/>
                <w:szCs w:val="30"/>
              </w:rPr>
              <w:t>1,389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00A513F6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2F8EAE99" w:rsidR="009A01CF" w:rsidRPr="00EF43F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</w:tr>
    </w:tbl>
    <w:p w14:paraId="538D8D06" w14:textId="77777777" w:rsidR="00E81952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792509" w:rsidRPr="00104961" w14:paraId="1EAF7E49" w14:textId="77777777" w:rsidTr="002008E0">
        <w:tc>
          <w:tcPr>
            <w:tcW w:w="2159" w:type="pct"/>
          </w:tcPr>
          <w:p w14:paraId="7867F006" w14:textId="491734A0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46701602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5092012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14:paraId="5A20281B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CE458C" w14:paraId="0E60D766" w14:textId="77777777" w:rsidTr="002008E0">
        <w:tc>
          <w:tcPr>
            <w:tcW w:w="2159" w:type="pct"/>
          </w:tcPr>
          <w:p w14:paraId="4D8C6E44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6F05F0" w14:textId="6C5A0D47" w:rsidR="009A01CF" w:rsidRPr="00104961" w:rsidRDefault="00E803E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pct"/>
            <w:vAlign w:val="center"/>
          </w:tcPr>
          <w:p w14:paraId="01439CD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19E56124" w14:textId="57369150" w:rsidR="009A01CF" w:rsidRPr="00104961" w:rsidRDefault="00E803E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FCC64E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2F484B40" w14:textId="264B15B7" w:rsidR="009A01CF" w:rsidRPr="00104961" w:rsidRDefault="00E803E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  <w:gridSpan w:val="2"/>
            <w:vAlign w:val="center"/>
          </w:tcPr>
          <w:p w14:paraId="037B971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7608F29" w14:textId="61196443" w:rsidR="009A01CF" w:rsidRPr="00104961" w:rsidRDefault="00E803E0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CE458C" w14:paraId="34DCB35C" w14:textId="77777777" w:rsidTr="002008E0">
        <w:tc>
          <w:tcPr>
            <w:tcW w:w="2159" w:type="pct"/>
          </w:tcPr>
          <w:p w14:paraId="34342864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FE50FB" w14:textId="01DB94C6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6A75800D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38BE6EE1" w14:textId="4387E476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7CB086C0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1B2E6BDD" w14:textId="726F9DAF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  <w:vAlign w:val="center"/>
          </w:tcPr>
          <w:p w14:paraId="5EECB75A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A42EF22" w14:textId="29D6D2CE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CE458C" w14:paraId="1AFBCD4D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14:paraId="11D99941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14:paraId="63D91B5E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01CF" w:rsidRPr="00CE458C" w14:paraId="4D4EBE02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9A01CF" w:rsidRPr="007C7F9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4EB" w:rsidRPr="00CE458C" w14:paraId="1F63D37B" w14:textId="77777777" w:rsidTr="00A110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5080512F" w14:textId="0F71CCA7" w:rsidR="004474EB" w:rsidRPr="007C7F91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646B" w14:textId="31D4BD79" w:rsid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47944FBC" w14:textId="77777777" w:rsidR="004474EB" w:rsidRPr="00CE458C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1FC3CA99" w14:textId="01CD5490" w:rsid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0741" w14:textId="77777777" w:rsidR="004474EB" w:rsidRPr="00CE458C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20E0" w14:textId="5257B466" w:rsid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3088" w14:textId="77777777" w:rsidR="004474EB" w:rsidRPr="00CE458C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54DF8E52" w14:textId="5A78AB0A" w:rsid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74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4EB" w:rsidRPr="00CE458C" w14:paraId="7AEE9DE7" w14:textId="77777777" w:rsidTr="00A110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6163B262" w:rsidR="004474EB" w:rsidRPr="00CE458C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D0B0" w14:textId="5DF294BD" w:rsidR="004474EB" w:rsidRPr="00A119A3" w:rsidRDefault="00FE4CE6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7,932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C9006" w14:textId="77D3DD8D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4EB">
              <w:rPr>
                <w:rFonts w:ascii="Angsana New" w:hAnsi="Angsana New"/>
                <w:sz w:val="30"/>
                <w:szCs w:val="30"/>
              </w:rPr>
              <w:t>11,672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20740" w14:textId="2897F1F1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4E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AF890" w14:textId="6624EBB9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74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4EB" w:rsidRPr="00CE458C" w14:paraId="31F0C15B" w14:textId="77777777" w:rsidTr="00A1105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6C736160" w14:textId="1D9A30A8" w:rsidR="004474EB" w:rsidRPr="00104961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B9C09" w14:textId="1BB9D962" w:rsidR="004474EB" w:rsidRPr="00A119A3" w:rsidRDefault="00FE4CE6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7,932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FF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88A5B" w14:textId="005C9EC3" w:rsidR="004474EB" w:rsidRPr="004474EB" w:rsidRDefault="00FE2E6E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E6E"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7AEF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8ED4E" w14:textId="3EB39138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4EB">
              <w:rPr>
                <w:rFonts w:ascii="Angsana New" w:hAnsi="Angsana New"/>
                <w:b/>
                <w:bCs/>
                <w:sz w:val="30"/>
                <w:szCs w:val="30"/>
              </w:rPr>
              <w:t>2,145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91F0" w14:textId="77777777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FA4C4" w14:textId="67E537BA" w:rsidR="004474EB" w:rsidRPr="004474EB" w:rsidRDefault="004474EB" w:rsidP="004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4E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F2C8ED8" w14:textId="0C704474" w:rsidR="00792509" w:rsidRDefault="007925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EA01B5" w:rsidRPr="00104961" w14:paraId="48EB6B6A" w14:textId="77777777" w:rsidTr="002008E0">
        <w:tc>
          <w:tcPr>
            <w:tcW w:w="2159" w:type="pct"/>
          </w:tcPr>
          <w:p w14:paraId="581A5E86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06A914F9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F964337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14:paraId="629D55A4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CE458C" w14:paraId="36B242E8" w14:textId="77777777" w:rsidTr="002008E0">
        <w:tc>
          <w:tcPr>
            <w:tcW w:w="2159" w:type="pct"/>
          </w:tcPr>
          <w:p w14:paraId="0A849E7F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C13193" w14:textId="12932E36" w:rsidR="009A01CF" w:rsidRPr="00104961" w:rsidRDefault="004F7C4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3" w:type="pct"/>
            <w:vAlign w:val="center"/>
          </w:tcPr>
          <w:p w14:paraId="3A979A29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6501F4DA" w14:textId="4195FDE4" w:rsidR="009A01CF" w:rsidRPr="00104961" w:rsidRDefault="004F7C4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71B46D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0C7A1C79" w14:textId="0DF61EE8" w:rsidR="009A01CF" w:rsidRPr="00104961" w:rsidRDefault="004F7C4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  <w:gridSpan w:val="2"/>
            <w:vAlign w:val="center"/>
          </w:tcPr>
          <w:p w14:paraId="43A30A6D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60D3C17A" w14:textId="27D287AC" w:rsidR="009A01CF" w:rsidRPr="00104961" w:rsidRDefault="004F7C4E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A01CF" w:rsidRPr="0010496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CE458C" w14:paraId="6B2D339E" w14:textId="77777777" w:rsidTr="002008E0">
        <w:tc>
          <w:tcPr>
            <w:tcW w:w="2159" w:type="pct"/>
          </w:tcPr>
          <w:p w14:paraId="6FBD9319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C11799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48B3299D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1C504E7E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4FE0052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60335B2C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  <w:vAlign w:val="center"/>
          </w:tcPr>
          <w:p w14:paraId="2D3DA04B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03B3A02" w14:textId="77777777" w:rsidR="009A01CF" w:rsidRPr="0010496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CE458C" w14:paraId="5416F10C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14:paraId="40222CE2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14:paraId="7A20B6EF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01CF" w:rsidRPr="00CE458C" w14:paraId="4A3F634E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0F2A4DE0" w14:textId="087071D9" w:rsidR="009A01CF" w:rsidRPr="007C7F91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CE458C" w14:paraId="477FD6F1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CD1963A" w14:textId="68EC1E0A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477127FC" w:rsidR="009A01CF" w:rsidRPr="00FE4CE6" w:rsidRDefault="00FE4CE6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11,987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3A67A67E" w:rsidR="009A01CF" w:rsidRPr="00444E0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14,459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9A01CF" w:rsidRPr="00CE458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77777777" w:rsidR="009A01CF" w:rsidRPr="005311E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6889DBC" w14:textId="77777777" w:rsidR="00A11051" w:rsidRDefault="00A1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0B193B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5D39EB5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27C8164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252BC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7D7C8190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916AE22" w14:textId="77777777" w:rsidR="006D2D8F" w:rsidRPr="00DB08F4" w:rsidRDefault="006D2D8F" w:rsidP="006D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4B89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</w:t>
      </w:r>
      <w:r w:rsidRPr="005D4B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มีระยะเวลา </w:t>
      </w:r>
      <w:r w:rsidRPr="005D4B89">
        <w:rPr>
          <w:rFonts w:ascii="Angsana New" w:hAnsi="Angsana New"/>
          <w:spacing w:val="-6"/>
          <w:sz w:val="30"/>
          <w:szCs w:val="30"/>
        </w:rPr>
        <w:t>1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5D4B89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Pr="005D4B89">
        <w:rPr>
          <w:rFonts w:ascii="Angsana New" w:hAnsi="Angsana New"/>
          <w:sz w:val="30"/>
          <w:szCs w:val="30"/>
        </w:rPr>
        <w:t>1</w:t>
      </w:r>
      <w:r w:rsidRPr="005D4B8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4B89">
        <w:rPr>
          <w:rFonts w:ascii="Angsana New" w:hAnsi="Angsana New"/>
          <w:sz w:val="30"/>
          <w:szCs w:val="30"/>
        </w:rPr>
        <w:t>2564</w:t>
      </w:r>
      <w:r w:rsidRPr="005D4B8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D4B89">
        <w:rPr>
          <w:rFonts w:ascii="Angsana New" w:hAnsi="Angsana New"/>
          <w:sz w:val="30"/>
          <w:szCs w:val="30"/>
        </w:rPr>
        <w:t>31</w:t>
      </w:r>
      <w:r w:rsidRPr="005D4B89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4B89">
        <w:rPr>
          <w:rFonts w:ascii="Angsana New" w:hAnsi="Angsana New"/>
          <w:sz w:val="30"/>
          <w:szCs w:val="30"/>
        </w:rPr>
        <w:t>2565</w:t>
      </w:r>
      <w:r w:rsidRPr="005D4B89">
        <w:rPr>
          <w:rFonts w:ascii="Angsana New" w:hAnsi="Angsana New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  <w:r w:rsidRPr="00DB08F4">
        <w:rPr>
          <w:rFonts w:ascii="Angsana New" w:hAnsi="Angsana New"/>
          <w:sz w:val="30"/>
          <w:szCs w:val="30"/>
          <w:cs/>
        </w:rPr>
        <w:t xml:space="preserve"> </w:t>
      </w:r>
    </w:p>
    <w:p w14:paraId="460CB9C7" w14:textId="77777777" w:rsidR="00A74C03" w:rsidRPr="00792509" w:rsidRDefault="00A74C03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F32AB16" w14:textId="54B4F0C9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FD3E489" w14:textId="77777777" w:rsidR="008C317D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72"/>
        <w:gridCol w:w="811"/>
        <w:gridCol w:w="277"/>
        <w:gridCol w:w="1238"/>
        <w:gridCol w:w="238"/>
        <w:gridCol w:w="1190"/>
        <w:gridCol w:w="273"/>
        <w:gridCol w:w="1166"/>
        <w:gridCol w:w="260"/>
        <w:gridCol w:w="1156"/>
      </w:tblGrid>
      <w:tr w:rsidR="008C317D" w:rsidRPr="00ED3D80" w14:paraId="424EB45D" w14:textId="77777777" w:rsidTr="00145CC3">
        <w:trPr>
          <w:tblHeader/>
        </w:trPr>
        <w:tc>
          <w:tcPr>
            <w:tcW w:w="1440" w:type="pct"/>
          </w:tcPr>
          <w:p w14:paraId="5EF34CD6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6D78B4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6060A78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30CC468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7B9A37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7C02B6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ED3D80" w14:paraId="0565CC51" w14:textId="77777777" w:rsidTr="00145CC3">
        <w:trPr>
          <w:tblHeader/>
        </w:trPr>
        <w:tc>
          <w:tcPr>
            <w:tcW w:w="1440" w:type="pct"/>
          </w:tcPr>
          <w:p w14:paraId="606A1D5D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1F560DC" w14:textId="77777777" w:rsidR="009A01CF" w:rsidRPr="0010329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D91BD3A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B1523B9" w14:textId="0DDE5A4A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</w:tcPr>
          <w:p w14:paraId="75085F3F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3AFB95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AD25B2C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3006ADF" w14:textId="4331AB2C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3210B638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62B4794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ED3D80" w14:paraId="49218C52" w14:textId="77777777" w:rsidTr="00145CC3">
        <w:trPr>
          <w:tblHeader/>
        </w:trPr>
        <w:tc>
          <w:tcPr>
            <w:tcW w:w="1440" w:type="pct"/>
          </w:tcPr>
          <w:p w14:paraId="2D5BE0D8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8CD98C2" w14:textId="77777777" w:rsidR="009A01CF" w:rsidRPr="0010329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" w:type="pct"/>
          </w:tcPr>
          <w:p w14:paraId="426A1F98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C4AF13E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215CE5C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99A7C8E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6A94B52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7BB6CD2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C4A7A93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04D1B6B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ED3D80" w14:paraId="306EB82F" w14:textId="77777777" w:rsidTr="00145CC3">
        <w:trPr>
          <w:tblHeader/>
        </w:trPr>
        <w:tc>
          <w:tcPr>
            <w:tcW w:w="1440" w:type="pct"/>
          </w:tcPr>
          <w:p w14:paraId="27110553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53060B55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9ED8EFA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1992D128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01CF" w:rsidRPr="00ED3D80" w14:paraId="1A54150F" w14:textId="77777777" w:rsidTr="00145CC3">
        <w:tc>
          <w:tcPr>
            <w:tcW w:w="1440" w:type="pct"/>
          </w:tcPr>
          <w:p w14:paraId="229CB5F2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0FCDAB4" w14:textId="1044C1AB" w:rsidR="009A01CF" w:rsidRPr="00103296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2F5F2AC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0F8994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1E726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718637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AD8C7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F2E48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3628C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C7E97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ED3D80" w14:paraId="7EB2F9D1" w14:textId="77777777" w:rsidTr="00145CC3">
        <w:trPr>
          <w:trHeight w:val="362"/>
        </w:trPr>
        <w:tc>
          <w:tcPr>
            <w:tcW w:w="1440" w:type="pct"/>
          </w:tcPr>
          <w:p w14:paraId="26B894FA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7" w:type="pct"/>
          </w:tcPr>
          <w:p w14:paraId="1237FAF6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8A3756E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1DCAA12" w14:textId="55817BE6" w:rsidR="009A01CF" w:rsidRPr="00A119A3" w:rsidRDefault="009A3003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A119A3">
              <w:rPr>
                <w:rFonts w:ascii="Angsana New" w:hAnsi="Angsana New"/>
                <w:sz w:val="30"/>
                <w:szCs w:val="30"/>
              </w:rPr>
              <w:t>,</w:t>
            </w:r>
            <w:r w:rsidRPr="00A119A3">
              <w:rPr>
                <w:rFonts w:ascii="Angsana New" w:hAnsi="Angsana New"/>
                <w:sz w:val="30"/>
                <w:szCs w:val="30"/>
                <w:cs/>
              </w:rPr>
              <w:t>686</w:t>
            </w:r>
          </w:p>
        </w:tc>
        <w:tc>
          <w:tcPr>
            <w:tcW w:w="128" w:type="pct"/>
          </w:tcPr>
          <w:p w14:paraId="0975355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08C9C1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35,734</w:t>
            </w:r>
          </w:p>
        </w:tc>
        <w:tc>
          <w:tcPr>
            <w:tcW w:w="147" w:type="pct"/>
          </w:tcPr>
          <w:p w14:paraId="5D4DA38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880436" w14:textId="015FA657" w:rsidR="009A01CF" w:rsidRPr="00ED3D80" w:rsidRDefault="007542EA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42EA">
              <w:rPr>
                <w:rFonts w:ascii="Angsana New" w:hAnsi="Angsana New"/>
                <w:sz w:val="30"/>
                <w:szCs w:val="30"/>
                <w:cs/>
              </w:rPr>
              <w:t>143</w:t>
            </w:r>
            <w:r w:rsidRPr="007542EA">
              <w:rPr>
                <w:rFonts w:ascii="Angsana New" w:hAnsi="Angsana New"/>
                <w:sz w:val="30"/>
                <w:szCs w:val="30"/>
              </w:rPr>
              <w:t>,</w:t>
            </w:r>
            <w:r w:rsidRPr="007542EA">
              <w:rPr>
                <w:rFonts w:ascii="Angsana New" w:hAnsi="Angsana New"/>
                <w:sz w:val="30"/>
                <w:szCs w:val="30"/>
                <w:cs/>
              </w:rPr>
              <w:t>94</w:t>
            </w:r>
            <w:r w:rsidR="00C6693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B1630A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D54865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171,834</w:t>
            </w:r>
          </w:p>
        </w:tc>
      </w:tr>
      <w:tr w:rsidR="009A01CF" w:rsidRPr="00ED3D80" w14:paraId="46CE8B76" w14:textId="77777777" w:rsidTr="00145CC3">
        <w:trPr>
          <w:trHeight w:val="425"/>
        </w:trPr>
        <w:tc>
          <w:tcPr>
            <w:tcW w:w="1440" w:type="pct"/>
          </w:tcPr>
          <w:p w14:paraId="3326BFF0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7" w:type="pct"/>
          </w:tcPr>
          <w:p w14:paraId="709E1B2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846D2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5C3DD1" w14:textId="77777777" w:rsidR="009A01CF" w:rsidRPr="00A119A3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0BC743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8C3FEA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C68B8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11A027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DDE05E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995118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ED3D80" w14:paraId="537F323D" w14:textId="77777777" w:rsidTr="00145CC3">
        <w:trPr>
          <w:trHeight w:val="362"/>
        </w:trPr>
        <w:tc>
          <w:tcPr>
            <w:tcW w:w="1440" w:type="pct"/>
          </w:tcPr>
          <w:p w14:paraId="7CC90DC6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482251F3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EBC34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5770A6E" w14:textId="64A01A6E" w:rsidR="009A01CF" w:rsidRPr="00A119A3" w:rsidRDefault="00284F26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119A3">
              <w:rPr>
                <w:rFonts w:ascii="Angsana New" w:hAnsi="Angsana New"/>
                <w:sz w:val="30"/>
                <w:szCs w:val="30"/>
              </w:rPr>
              <w:t>,</w:t>
            </w:r>
            <w:r w:rsidRPr="00A119A3">
              <w:rPr>
                <w:rFonts w:ascii="Angsana New" w:hAnsi="Angsana New"/>
                <w:sz w:val="30"/>
                <w:szCs w:val="30"/>
                <w:cs/>
              </w:rPr>
              <w:t>444</w:t>
            </w:r>
          </w:p>
        </w:tc>
        <w:tc>
          <w:tcPr>
            <w:tcW w:w="128" w:type="pct"/>
          </w:tcPr>
          <w:p w14:paraId="32D7FB3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2CE7F3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4,855</w:t>
            </w:r>
          </w:p>
        </w:tc>
        <w:tc>
          <w:tcPr>
            <w:tcW w:w="147" w:type="pct"/>
          </w:tcPr>
          <w:p w14:paraId="66F27CC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AAA3EE" w14:textId="0C69C07D" w:rsidR="009A01CF" w:rsidRPr="00ED3D80" w:rsidRDefault="007542EA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2E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542EA">
              <w:rPr>
                <w:rFonts w:ascii="Angsana New" w:hAnsi="Angsana New"/>
                <w:sz w:val="30"/>
                <w:szCs w:val="30"/>
              </w:rPr>
              <w:t>,</w:t>
            </w:r>
            <w:r w:rsidRPr="007542EA">
              <w:rPr>
                <w:rFonts w:ascii="Angsana New" w:hAnsi="Angsana New"/>
                <w:sz w:val="30"/>
                <w:szCs w:val="30"/>
                <w:cs/>
              </w:rPr>
              <w:t>570</w:t>
            </w:r>
          </w:p>
        </w:tc>
        <w:tc>
          <w:tcPr>
            <w:tcW w:w="140" w:type="pct"/>
          </w:tcPr>
          <w:p w14:paraId="505FCB0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5FCEF9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9A01CF" w:rsidRPr="00ED3D80" w14:paraId="6EDAD3AA" w14:textId="77777777" w:rsidTr="00145CC3">
        <w:trPr>
          <w:trHeight w:val="362"/>
        </w:trPr>
        <w:tc>
          <w:tcPr>
            <w:tcW w:w="1440" w:type="pct"/>
          </w:tcPr>
          <w:p w14:paraId="51B74093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E352F40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62A103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7C7C62F" w14:textId="78831A46" w:rsidR="009A01CF" w:rsidRPr="00A119A3" w:rsidRDefault="008402F4" w:rsidP="00840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19A3">
              <w:rPr>
                <w:rFonts w:ascii="Angsana New" w:hAnsi="Angsana New"/>
                <w:sz w:val="30"/>
                <w:szCs w:val="30"/>
                <w:cs/>
              </w:rPr>
              <w:t>911</w:t>
            </w:r>
          </w:p>
        </w:tc>
        <w:tc>
          <w:tcPr>
            <w:tcW w:w="128" w:type="pct"/>
          </w:tcPr>
          <w:p w14:paraId="060AC79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6982035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518731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04DB8D" w14:textId="41DB4C10" w:rsidR="009A01CF" w:rsidRPr="00BD263C" w:rsidRDefault="007442F8" w:rsidP="00744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2F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442F8">
              <w:rPr>
                <w:rFonts w:ascii="Angsana New" w:hAnsi="Angsana New"/>
                <w:sz w:val="30"/>
                <w:szCs w:val="30"/>
              </w:rPr>
              <w:t>,</w:t>
            </w:r>
            <w:r w:rsidRPr="007442F8">
              <w:rPr>
                <w:rFonts w:ascii="Angsana New" w:hAnsi="Angsana New"/>
                <w:sz w:val="30"/>
                <w:szCs w:val="30"/>
                <w:cs/>
              </w:rPr>
              <w:t>061</w:t>
            </w:r>
          </w:p>
        </w:tc>
        <w:tc>
          <w:tcPr>
            <w:tcW w:w="140" w:type="pct"/>
          </w:tcPr>
          <w:p w14:paraId="43679D18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0278A2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A01CF" w:rsidRPr="00ED3D80" w14:paraId="3312F210" w14:textId="77777777" w:rsidTr="00145CC3">
        <w:trPr>
          <w:trHeight w:val="362"/>
        </w:trPr>
        <w:tc>
          <w:tcPr>
            <w:tcW w:w="1440" w:type="pct"/>
          </w:tcPr>
          <w:p w14:paraId="5BF7017D" w14:textId="77777777" w:rsidR="009A01CF" w:rsidRPr="00BD263C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0AC2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20AC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20AC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E01056F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83A31D0" w14:textId="77777777" w:rsidR="009A01CF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B95E522" w14:textId="692AB1F5" w:rsidR="009A01CF" w:rsidRPr="00A119A3" w:rsidRDefault="008402F4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119A3">
              <w:rPr>
                <w:rFonts w:ascii="Angsana New" w:hAnsi="Angsana New"/>
                <w:sz w:val="30"/>
                <w:szCs w:val="30"/>
              </w:rPr>
              <w:t>,</w:t>
            </w:r>
            <w:r w:rsidRPr="00A119A3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  <w:tc>
          <w:tcPr>
            <w:tcW w:w="128" w:type="pct"/>
          </w:tcPr>
          <w:p w14:paraId="70842AD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96C135C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2F6C2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0547200" w14:textId="39E8E426" w:rsidR="009A01CF" w:rsidRPr="00ED3D80" w:rsidRDefault="00D21590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590">
              <w:rPr>
                <w:rFonts w:ascii="Angsana New" w:hAnsi="Angsana New"/>
                <w:sz w:val="30"/>
                <w:szCs w:val="30"/>
                <w:cs/>
              </w:rPr>
              <w:t>147</w:t>
            </w:r>
          </w:p>
        </w:tc>
        <w:tc>
          <w:tcPr>
            <w:tcW w:w="140" w:type="pct"/>
          </w:tcPr>
          <w:p w14:paraId="52A64A6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082556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ED3D80" w14:paraId="4FDFDEBC" w14:textId="77777777" w:rsidTr="00145CC3">
        <w:trPr>
          <w:trHeight w:val="352"/>
        </w:trPr>
        <w:tc>
          <w:tcPr>
            <w:tcW w:w="1440" w:type="pct"/>
          </w:tcPr>
          <w:p w14:paraId="78DD18A4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5073AB2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163A6E4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370645B5" w14:textId="6F5AF6BF" w:rsidR="009A01CF" w:rsidRPr="00A119A3" w:rsidRDefault="009714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1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181</w:t>
            </w:r>
          </w:p>
        </w:tc>
        <w:tc>
          <w:tcPr>
            <w:tcW w:w="128" w:type="pct"/>
          </w:tcPr>
          <w:p w14:paraId="06ACF22C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33D3250D" w14:textId="77777777" w:rsidR="009A01CF" w:rsidRPr="00E92605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40,591</w:t>
            </w:r>
          </w:p>
        </w:tc>
        <w:tc>
          <w:tcPr>
            <w:tcW w:w="147" w:type="pct"/>
          </w:tcPr>
          <w:p w14:paraId="46413DDD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FEF0E77" w14:textId="4F2DACAD" w:rsidR="009A01CF" w:rsidRPr="00E92605" w:rsidRDefault="00646E8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147</w:t>
            </w:r>
            <w:r w:rsidRPr="00646E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6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</w:t>
            </w:r>
            <w:r w:rsidR="00C6693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10ADA80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86D3039" w14:textId="77777777" w:rsidR="009A01CF" w:rsidRPr="00E92605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  <w:tr w:rsidR="009A01CF" w:rsidRPr="00ED3D80" w14:paraId="3099A518" w14:textId="77777777" w:rsidTr="00145CC3">
        <w:trPr>
          <w:trHeight w:val="407"/>
        </w:trPr>
        <w:tc>
          <w:tcPr>
            <w:tcW w:w="1876" w:type="pct"/>
            <w:gridSpan w:val="2"/>
          </w:tcPr>
          <w:p w14:paraId="5A70BEF1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9" w:type="pct"/>
          </w:tcPr>
          <w:p w14:paraId="325A0BED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3885DE9" w14:textId="70667BF4" w:rsidR="009A01CF" w:rsidRPr="00A119A3" w:rsidRDefault="00E53197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128" w:type="pct"/>
          </w:tcPr>
          <w:p w14:paraId="6187932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92615E4" w14:textId="77777777" w:rsidR="009A01CF" w:rsidRPr="00EC73B5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47" w:type="pct"/>
          </w:tcPr>
          <w:p w14:paraId="35229EE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C37AE70" w14:textId="45214326" w:rsidR="009A01CF" w:rsidRPr="00ED3D80" w:rsidRDefault="00646E8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2BA4F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864DDB1" w14:textId="7B8FD545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FF38E5" w14:paraId="2EF70A6C" w14:textId="77777777" w:rsidTr="00145CC3">
        <w:tc>
          <w:tcPr>
            <w:tcW w:w="1440" w:type="pct"/>
          </w:tcPr>
          <w:p w14:paraId="115F62BD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135B980C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E4BE5B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51677329" w14:textId="67D55DC8" w:rsidR="009A01CF" w:rsidRPr="00A119A3" w:rsidRDefault="00897C93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</w:t>
            </w: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1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097</w:t>
            </w:r>
          </w:p>
        </w:tc>
        <w:tc>
          <w:tcPr>
            <w:tcW w:w="128" w:type="pct"/>
          </w:tcPr>
          <w:p w14:paraId="08B9DE6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D95446B" w14:textId="77777777" w:rsidR="009A01CF" w:rsidRPr="00E92605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147" w:type="pct"/>
          </w:tcPr>
          <w:p w14:paraId="426EAF8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B500AFC" w14:textId="6FBB7424" w:rsidR="009A01CF" w:rsidRPr="00E92605" w:rsidRDefault="00931E5C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E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147</w:t>
            </w:r>
            <w:r w:rsidRPr="00931E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1E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</w:t>
            </w:r>
            <w:r w:rsidR="00C6693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8C2299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BC21046" w14:textId="77777777" w:rsidR="009A01CF" w:rsidRPr="00E92605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5657A587" w14:textId="77777777" w:rsidR="008C317D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761324" w14:textId="77777777" w:rsidR="008C317D" w:rsidRDefault="008C317D" w:rsidP="008C317D">
      <w:r>
        <w:br w:type="page"/>
      </w: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ED3D8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1CF" w:rsidRPr="00ED3D80" w14:paraId="350F96FC" w14:textId="77777777" w:rsidTr="00145CC3">
        <w:trPr>
          <w:tblHeader/>
        </w:trPr>
        <w:tc>
          <w:tcPr>
            <w:tcW w:w="1450" w:type="pct"/>
          </w:tcPr>
          <w:p w14:paraId="3423E434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9A01CF" w:rsidRPr="0010329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4C0F819B" w:rsidR="009A01CF" w:rsidRDefault="00106106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8" w:type="pct"/>
          </w:tcPr>
          <w:p w14:paraId="414192E2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2E9F75D9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EEF1CD4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3558DD5C" w:rsidR="009A01CF" w:rsidRDefault="00106106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01C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A01CF" w:rsidRPr="00E705B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</w:tcPr>
          <w:p w14:paraId="362D9570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3305F1D0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A01CF" w:rsidRPr="00ED3D80" w14:paraId="73103493" w14:textId="77777777" w:rsidTr="00145CC3">
        <w:trPr>
          <w:tblHeader/>
        </w:trPr>
        <w:tc>
          <w:tcPr>
            <w:tcW w:w="1450" w:type="pct"/>
          </w:tcPr>
          <w:p w14:paraId="32201B2A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9A01CF" w:rsidRPr="00103296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98CF97D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2AD4E57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4B4CABA9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77777777" w:rsidR="009A01CF" w:rsidRPr="002F4B0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A01CF" w:rsidRPr="00ED3D8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9A01CF" w:rsidRPr="00ED3D80" w:rsidRDefault="009A01CF" w:rsidP="009A01C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01CF" w:rsidRPr="00ED3D80" w14:paraId="1A0C99C5" w14:textId="77777777" w:rsidTr="00145CC3">
        <w:tc>
          <w:tcPr>
            <w:tcW w:w="2035" w:type="pct"/>
            <w:gridSpan w:val="3"/>
          </w:tcPr>
          <w:p w14:paraId="079F3075" w14:textId="313908B6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67" w:type="pct"/>
          </w:tcPr>
          <w:p w14:paraId="0112BE3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170E6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A91676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37DC3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08EE7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B24BE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17185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ED3D80" w14:paraId="60F17495" w14:textId="77777777" w:rsidTr="00145CC3">
        <w:tc>
          <w:tcPr>
            <w:tcW w:w="2035" w:type="pct"/>
            <w:gridSpan w:val="3"/>
          </w:tcPr>
          <w:p w14:paraId="7073D2D6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6808E64B" w:rsidR="009A01CF" w:rsidRPr="00A119A3" w:rsidRDefault="00B91165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2</w:t>
            </w:r>
            <w:r w:rsidR="003645B3" w:rsidRPr="00A119A3">
              <w:rPr>
                <w:rFonts w:ascii="Angsana New" w:hAnsi="Angsana New"/>
                <w:sz w:val="30"/>
                <w:szCs w:val="30"/>
              </w:rPr>
              <w:t>46</w:t>
            </w:r>
            <w:r w:rsidRPr="00A119A3">
              <w:rPr>
                <w:rFonts w:ascii="Angsana New" w:hAnsi="Angsana New"/>
                <w:sz w:val="30"/>
                <w:szCs w:val="30"/>
              </w:rPr>
              <w:t>,</w:t>
            </w:r>
            <w:r w:rsidR="00E53197" w:rsidRPr="00A119A3">
              <w:rPr>
                <w:rFonts w:ascii="Angsana New" w:hAnsi="Angsana New"/>
                <w:sz w:val="30"/>
                <w:szCs w:val="30"/>
              </w:rPr>
              <w:t>42</w:t>
            </w:r>
            <w:r w:rsidR="00AC1617" w:rsidRPr="00A119A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22AEEBA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305,047</w:t>
            </w:r>
          </w:p>
        </w:tc>
        <w:tc>
          <w:tcPr>
            <w:tcW w:w="147" w:type="pct"/>
          </w:tcPr>
          <w:p w14:paraId="5A689E1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77C85964" w:rsidR="009A01CF" w:rsidRPr="00ED3D80" w:rsidRDefault="4021A6B1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56579069">
              <w:rPr>
                <w:rFonts w:ascii="Angsana New" w:hAnsi="Angsana New"/>
                <w:sz w:val="30"/>
                <w:szCs w:val="30"/>
              </w:rPr>
              <w:t>5</w:t>
            </w:r>
            <w:r w:rsidR="00D9744B">
              <w:rPr>
                <w:rFonts w:ascii="Angsana New" w:hAnsi="Angsana New"/>
                <w:sz w:val="30"/>
                <w:szCs w:val="30"/>
              </w:rPr>
              <w:t>7</w:t>
            </w:r>
            <w:r w:rsidRPr="56579069">
              <w:rPr>
                <w:rFonts w:ascii="Angsana New" w:hAnsi="Angsana New"/>
                <w:sz w:val="30"/>
                <w:szCs w:val="30"/>
              </w:rPr>
              <w:t>,</w:t>
            </w:r>
            <w:r w:rsidR="00D9744B">
              <w:rPr>
                <w:rFonts w:ascii="Angsana New" w:hAnsi="Angsana New"/>
                <w:sz w:val="30"/>
                <w:szCs w:val="30"/>
              </w:rPr>
              <w:t>66</w:t>
            </w:r>
            <w:r w:rsidRPr="565790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60B3CFF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93,948</w:t>
            </w:r>
          </w:p>
        </w:tc>
      </w:tr>
      <w:tr w:rsidR="009A01CF" w:rsidRPr="00ED3D80" w14:paraId="08961AC1" w14:textId="77777777" w:rsidTr="00145CC3">
        <w:tc>
          <w:tcPr>
            <w:tcW w:w="2035" w:type="pct"/>
            <w:gridSpan w:val="3"/>
          </w:tcPr>
          <w:p w14:paraId="2A125A5D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9A01CF" w:rsidRPr="00A119A3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1CF" w:rsidRPr="00ED3D80" w14:paraId="18CE8EAD" w14:textId="77777777" w:rsidTr="00145CC3">
        <w:tc>
          <w:tcPr>
            <w:tcW w:w="2035" w:type="pct"/>
            <w:gridSpan w:val="3"/>
          </w:tcPr>
          <w:p w14:paraId="018D1018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5CBE9E3B" w:rsidR="009A01CF" w:rsidRPr="002D12BB" w:rsidRDefault="00AC0B3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32,97</w:t>
            </w:r>
            <w:r w:rsidR="003270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8BC919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58,362</w:t>
            </w:r>
          </w:p>
        </w:tc>
        <w:tc>
          <w:tcPr>
            <w:tcW w:w="147" w:type="pct"/>
          </w:tcPr>
          <w:p w14:paraId="4A1BD4BE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4112E328" w:rsidR="009A01CF" w:rsidRPr="00ED3D80" w:rsidRDefault="34420D1A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7DD3A864">
              <w:rPr>
                <w:rFonts w:ascii="Angsana New" w:hAnsi="Angsana New"/>
                <w:sz w:val="30"/>
                <w:szCs w:val="30"/>
              </w:rPr>
              <w:t>9,907</w:t>
            </w:r>
          </w:p>
        </w:tc>
        <w:tc>
          <w:tcPr>
            <w:tcW w:w="140" w:type="pct"/>
          </w:tcPr>
          <w:p w14:paraId="04FBF3F7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13,509</w:t>
            </w:r>
          </w:p>
        </w:tc>
      </w:tr>
      <w:tr w:rsidR="009A01CF" w:rsidRPr="00ED3D80" w14:paraId="176171D3" w14:textId="77777777" w:rsidTr="00145CC3">
        <w:tc>
          <w:tcPr>
            <w:tcW w:w="2035" w:type="pct"/>
            <w:gridSpan w:val="3"/>
          </w:tcPr>
          <w:p w14:paraId="47443D4B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4AE94240" w:rsidR="009A01CF" w:rsidRPr="002D12BB" w:rsidRDefault="00AC0B3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5,665</w:t>
            </w:r>
          </w:p>
        </w:tc>
        <w:tc>
          <w:tcPr>
            <w:tcW w:w="128" w:type="pct"/>
          </w:tcPr>
          <w:p w14:paraId="5CFFF2D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147" w:type="pct"/>
          </w:tcPr>
          <w:p w14:paraId="652E4AC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34F2D4EE" w:rsidR="009A01CF" w:rsidRPr="00ED3D80" w:rsidRDefault="54A219F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7DD3A864"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  <w:tc>
          <w:tcPr>
            <w:tcW w:w="140" w:type="pct"/>
          </w:tcPr>
          <w:p w14:paraId="214894B8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9A01CF" w:rsidRPr="00ED3D80" w14:paraId="72DEA705" w14:textId="77777777" w:rsidTr="00145CC3">
        <w:tc>
          <w:tcPr>
            <w:tcW w:w="2035" w:type="pct"/>
            <w:gridSpan w:val="3"/>
          </w:tcPr>
          <w:p w14:paraId="10586B6B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0AA61641" w:rsidR="009A01CF" w:rsidRPr="002D12BB" w:rsidRDefault="00AC0B3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19,4</w:t>
            </w:r>
            <w:r w:rsidR="00CE602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2D2D70D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7" w:type="pct"/>
          </w:tcPr>
          <w:p w14:paraId="526A3827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7352C4A1" w:rsidR="009A01CF" w:rsidRPr="00ED3D80" w:rsidRDefault="162B507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37C5749">
              <w:rPr>
                <w:rFonts w:ascii="Angsana New" w:hAnsi="Angsana New"/>
                <w:sz w:val="30"/>
                <w:szCs w:val="30"/>
              </w:rPr>
              <w:t xml:space="preserve">        1,917</w:t>
            </w:r>
          </w:p>
        </w:tc>
        <w:tc>
          <w:tcPr>
            <w:tcW w:w="140" w:type="pct"/>
          </w:tcPr>
          <w:p w14:paraId="232F3BC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9A01CF" w:rsidRPr="00ED3D80" w14:paraId="5D35C233" w14:textId="77777777" w:rsidTr="00145CC3">
        <w:tc>
          <w:tcPr>
            <w:tcW w:w="2035" w:type="pct"/>
            <w:gridSpan w:val="3"/>
          </w:tcPr>
          <w:p w14:paraId="62BA5DC1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2ABA788" w14:textId="1904E28D" w:rsidR="009A01CF" w:rsidRPr="00ED3D80" w:rsidRDefault="00AC0B3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14,137</w:t>
            </w:r>
          </w:p>
        </w:tc>
        <w:tc>
          <w:tcPr>
            <w:tcW w:w="128" w:type="pct"/>
          </w:tcPr>
          <w:p w14:paraId="2E46CDE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D559A96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13,721</w:t>
            </w:r>
          </w:p>
        </w:tc>
        <w:tc>
          <w:tcPr>
            <w:tcW w:w="147" w:type="pct"/>
          </w:tcPr>
          <w:p w14:paraId="081868E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7C20EF" w14:textId="58BD5C12" w:rsidR="009A01CF" w:rsidRPr="00ED3D80" w:rsidRDefault="2D47E193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37C5749">
              <w:rPr>
                <w:rFonts w:ascii="Angsana New" w:hAnsi="Angsana New"/>
                <w:sz w:val="30"/>
                <w:szCs w:val="30"/>
              </w:rPr>
              <w:t>1,</w:t>
            </w:r>
            <w:r w:rsidRPr="56579069">
              <w:rPr>
                <w:rFonts w:ascii="Angsana New" w:hAnsi="Angsana New"/>
                <w:sz w:val="30"/>
                <w:szCs w:val="30"/>
              </w:rPr>
              <w:t>3</w:t>
            </w:r>
            <w:r w:rsidR="00F20509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0" w:type="pct"/>
          </w:tcPr>
          <w:p w14:paraId="54083635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A1470B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9A01CF" w:rsidRPr="00ED3D80" w14:paraId="5EE4D35A" w14:textId="77777777" w:rsidTr="00145CC3">
        <w:tc>
          <w:tcPr>
            <w:tcW w:w="2035" w:type="pct"/>
            <w:gridSpan w:val="3"/>
          </w:tcPr>
          <w:p w14:paraId="7267F990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26C755D8" w:rsidR="009A01CF" w:rsidRPr="00A119A3" w:rsidRDefault="00474F2E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318,64</w:t>
            </w:r>
            <w:r w:rsidR="00517253" w:rsidRPr="00A119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745C931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385,271</w:t>
            </w:r>
          </w:p>
        </w:tc>
        <w:tc>
          <w:tcPr>
            <w:tcW w:w="147" w:type="pct"/>
          </w:tcPr>
          <w:p w14:paraId="2D7E2F47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30966B2B" w:rsidR="009A01CF" w:rsidRPr="00ED3D80" w:rsidRDefault="79FCFE52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56579069">
              <w:rPr>
                <w:rFonts w:ascii="Angsana New" w:hAnsi="Angsana New"/>
                <w:b/>
                <w:bCs/>
                <w:sz w:val="30"/>
                <w:szCs w:val="30"/>
              </w:rPr>
              <w:t>73,03</w:t>
            </w:r>
            <w:r w:rsidR="001E22D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DB72E6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109,526</w:t>
            </w:r>
          </w:p>
        </w:tc>
      </w:tr>
      <w:tr w:rsidR="009A01CF" w:rsidRPr="00ED3D80" w14:paraId="2D9A12CC" w14:textId="77777777" w:rsidTr="00145CC3">
        <w:tc>
          <w:tcPr>
            <w:tcW w:w="2035" w:type="pct"/>
            <w:gridSpan w:val="3"/>
          </w:tcPr>
          <w:p w14:paraId="0B8D11D8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667" w:type="pct"/>
          </w:tcPr>
          <w:p w14:paraId="3DF23F65" w14:textId="0ED16045" w:rsidR="009A01CF" w:rsidRPr="00A119A3" w:rsidRDefault="007C65D6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163</w:t>
            </w:r>
            <w:r w:rsidR="002F5359" w:rsidRPr="00A119A3">
              <w:rPr>
                <w:rFonts w:ascii="Angsana New" w:hAnsi="Angsana New"/>
                <w:sz w:val="30"/>
                <w:szCs w:val="30"/>
              </w:rPr>
              <w:t>,28</w:t>
            </w:r>
            <w:r w:rsidR="0029186B" w:rsidRPr="00A119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1176DAD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7B51E3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93,466</w:t>
            </w:r>
          </w:p>
        </w:tc>
        <w:tc>
          <w:tcPr>
            <w:tcW w:w="147" w:type="pct"/>
          </w:tcPr>
          <w:p w14:paraId="1A55678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9721C7B" w14:textId="08DDE65C" w:rsidR="009A01CF" w:rsidRPr="00ED3D80" w:rsidRDefault="000E3FC1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3FC1">
              <w:rPr>
                <w:rFonts w:ascii="Angsana New" w:hAnsi="Angsana New"/>
                <w:sz w:val="30"/>
                <w:szCs w:val="30"/>
              </w:rPr>
              <w:t>1</w:t>
            </w:r>
            <w:r w:rsidR="00100CED">
              <w:rPr>
                <w:rFonts w:ascii="Angsana New" w:hAnsi="Angsana New"/>
                <w:sz w:val="30"/>
                <w:szCs w:val="30"/>
              </w:rPr>
              <w:t>7,</w:t>
            </w:r>
            <w:r w:rsidR="006B68B5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0" w:type="pct"/>
          </w:tcPr>
          <w:p w14:paraId="09BB847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D64EC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7,256</w:t>
            </w:r>
          </w:p>
        </w:tc>
      </w:tr>
      <w:tr w:rsidR="009A01CF" w:rsidRPr="00ED3D80" w14:paraId="782FF0E3" w14:textId="77777777" w:rsidTr="00145CC3">
        <w:tc>
          <w:tcPr>
            <w:tcW w:w="2035" w:type="pct"/>
            <w:gridSpan w:val="3"/>
          </w:tcPr>
          <w:p w14:paraId="0ACFED8F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5D94B6F" w14:textId="7D37B05B" w:rsidR="009A01CF" w:rsidRPr="00A119A3" w:rsidRDefault="00474F2E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481,92</w:t>
            </w:r>
            <w:r w:rsidR="00517253" w:rsidRPr="00A119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5C2FBBE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2E48CAA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478,737</w:t>
            </w:r>
          </w:p>
        </w:tc>
        <w:tc>
          <w:tcPr>
            <w:tcW w:w="147" w:type="pct"/>
            <w:vAlign w:val="bottom"/>
          </w:tcPr>
          <w:p w14:paraId="3992A5C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9EDD573" w14:textId="37CAB8B8" w:rsidR="009A01CF" w:rsidRPr="00ED3D80" w:rsidRDefault="22FDE4D5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40A79A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90,</w:t>
            </w:r>
            <w:r w:rsidRPr="0185F46C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F71F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44226BA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7789AFF3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116,782</w:t>
            </w:r>
          </w:p>
        </w:tc>
      </w:tr>
      <w:tr w:rsidR="009A01CF" w:rsidRPr="00ED3D80" w14:paraId="090BEEA1" w14:textId="77777777" w:rsidTr="00145CC3">
        <w:tc>
          <w:tcPr>
            <w:tcW w:w="2035" w:type="pct"/>
            <w:gridSpan w:val="3"/>
          </w:tcPr>
          <w:p w14:paraId="62393F28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4938C3C3" w14:textId="3FCD7B46" w:rsidR="009A01CF" w:rsidRPr="00A119A3" w:rsidRDefault="000D6FD2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  <w:tc>
          <w:tcPr>
            <w:tcW w:w="128" w:type="pct"/>
          </w:tcPr>
          <w:p w14:paraId="21BAEEB4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B642138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147" w:type="pct"/>
          </w:tcPr>
          <w:p w14:paraId="6B5B332A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C6B996" w14:textId="66DC7CE1" w:rsidR="009A01CF" w:rsidRPr="00ED3D80" w:rsidRDefault="00B614FD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CA758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00C75B1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ED3D80" w14:paraId="68B068D3" w14:textId="77777777" w:rsidTr="00145CC3">
        <w:tc>
          <w:tcPr>
            <w:tcW w:w="2035" w:type="pct"/>
            <w:gridSpan w:val="3"/>
          </w:tcPr>
          <w:p w14:paraId="29CE5C79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6CBE5A75" w14:textId="2FA35198" w:rsidR="009A01CF" w:rsidRPr="00A119A3" w:rsidRDefault="000D6FD2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(373)</w:t>
            </w:r>
          </w:p>
        </w:tc>
        <w:tc>
          <w:tcPr>
            <w:tcW w:w="128" w:type="pct"/>
          </w:tcPr>
          <w:p w14:paraId="5DA125C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340783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(496)</w:t>
            </w:r>
          </w:p>
        </w:tc>
        <w:tc>
          <w:tcPr>
            <w:tcW w:w="147" w:type="pct"/>
          </w:tcPr>
          <w:p w14:paraId="0910DE7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7346090" w14:textId="33AFA0BA" w:rsidR="009A01CF" w:rsidRPr="00ED3D80" w:rsidRDefault="00B614FD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695784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74F4FA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1CF" w:rsidRPr="00ED3D80" w14:paraId="6CEBC962" w14:textId="77777777" w:rsidTr="00145CC3">
        <w:tc>
          <w:tcPr>
            <w:tcW w:w="2035" w:type="pct"/>
            <w:gridSpan w:val="3"/>
          </w:tcPr>
          <w:p w14:paraId="52B263B5" w14:textId="77777777" w:rsidR="009A01CF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7F5F0E42" w:rsidR="009A01CF" w:rsidRPr="00A119A3" w:rsidRDefault="000D6FD2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A119A3">
              <w:rPr>
                <w:rFonts w:ascii="Angsana New" w:hAnsi="Angsana New"/>
                <w:sz w:val="30"/>
                <w:szCs w:val="30"/>
              </w:rPr>
              <w:t>(15,9</w:t>
            </w:r>
            <w:r w:rsidR="007102E4" w:rsidRPr="00A119A3">
              <w:rPr>
                <w:rFonts w:ascii="Angsana New" w:hAnsi="Angsana New"/>
                <w:sz w:val="30"/>
                <w:szCs w:val="30"/>
              </w:rPr>
              <w:t>27)</w:t>
            </w:r>
          </w:p>
        </w:tc>
        <w:tc>
          <w:tcPr>
            <w:tcW w:w="128" w:type="pct"/>
          </w:tcPr>
          <w:p w14:paraId="54002D5C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(15,653)</w:t>
            </w:r>
          </w:p>
        </w:tc>
        <w:tc>
          <w:tcPr>
            <w:tcW w:w="147" w:type="pct"/>
          </w:tcPr>
          <w:p w14:paraId="132107AF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2CBA55D9" w:rsidR="009A01CF" w:rsidRPr="00ED3D80" w:rsidRDefault="00B614FD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14FD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603DD39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9A01CF" w:rsidRPr="00ED3D80" w14:paraId="24BB4FCB" w14:textId="77777777" w:rsidTr="00145CC3">
        <w:tc>
          <w:tcPr>
            <w:tcW w:w="2035" w:type="pct"/>
            <w:gridSpan w:val="3"/>
          </w:tcPr>
          <w:p w14:paraId="2C999530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1AFD0B29" w14:textId="3DAC9D64" w:rsidR="009A01CF" w:rsidRPr="00A119A3" w:rsidRDefault="00D90F33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465,33</w:t>
            </w:r>
            <w:r w:rsidR="00B277A8" w:rsidRPr="00A119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78A1EAA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6B2E7F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462,175</w:t>
            </w:r>
          </w:p>
        </w:tc>
        <w:tc>
          <w:tcPr>
            <w:tcW w:w="147" w:type="pct"/>
          </w:tcPr>
          <w:p w14:paraId="48791770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68850C83" w14:textId="1DBB779C" w:rsidR="009A01CF" w:rsidRPr="00F25651" w:rsidRDefault="00541B5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B5F">
              <w:rPr>
                <w:rFonts w:ascii="Angsana New" w:hAnsi="Angsana New"/>
                <w:b/>
                <w:bCs/>
                <w:sz w:val="30"/>
                <w:szCs w:val="30"/>
              </w:rPr>
              <w:t>89,33</w:t>
            </w:r>
            <w:r w:rsidR="00E350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33DDBD9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728010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115,135</w:t>
            </w:r>
          </w:p>
        </w:tc>
      </w:tr>
      <w:tr w:rsidR="009A01CF" w:rsidRPr="00F41D0E" w14:paraId="0EE400E1" w14:textId="77777777" w:rsidTr="00145CC3">
        <w:tc>
          <w:tcPr>
            <w:tcW w:w="2035" w:type="pct"/>
            <w:gridSpan w:val="3"/>
          </w:tcPr>
          <w:p w14:paraId="40F0DCB6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3501445" w14:textId="77777777" w:rsidR="009A01CF" w:rsidRPr="00A119A3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2269952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DD4BB2C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1D85C3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8A17091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46845A4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F446BAF" w14:textId="77777777" w:rsidR="009A01CF" w:rsidRPr="00F41D0E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01CF" w:rsidRPr="00CD0D6F" w14:paraId="2B6A1A64" w14:textId="77777777" w:rsidTr="00145CC3">
        <w:tc>
          <w:tcPr>
            <w:tcW w:w="2035" w:type="pct"/>
            <w:gridSpan w:val="3"/>
          </w:tcPr>
          <w:p w14:paraId="5C026538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62F1F8FF" w14:textId="4E69B6F8" w:rsidR="009A01CF" w:rsidRPr="00A119A3" w:rsidRDefault="00474F2E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9A3">
              <w:rPr>
                <w:rFonts w:ascii="Angsana New" w:hAnsi="Angsana New"/>
                <w:b/>
                <w:bCs/>
                <w:sz w:val="30"/>
                <w:szCs w:val="30"/>
              </w:rPr>
              <w:t>488,435</w:t>
            </w:r>
          </w:p>
        </w:tc>
        <w:tc>
          <w:tcPr>
            <w:tcW w:w="128" w:type="pct"/>
            <w:vAlign w:val="bottom"/>
          </w:tcPr>
          <w:p w14:paraId="77EA3ECD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70783B73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507,560</w:t>
            </w:r>
          </w:p>
        </w:tc>
        <w:tc>
          <w:tcPr>
            <w:tcW w:w="147" w:type="pct"/>
            <w:vAlign w:val="bottom"/>
          </w:tcPr>
          <w:p w14:paraId="4F8DAA14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08C2B27C" w14:textId="1F641BAF" w:rsidR="009A01CF" w:rsidRPr="00ED3D80" w:rsidRDefault="00BF694B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94B">
              <w:rPr>
                <w:rFonts w:ascii="Angsana New" w:hAnsi="Angsana New"/>
                <w:b/>
                <w:bCs/>
                <w:sz w:val="30"/>
                <w:szCs w:val="30"/>
              </w:rPr>
              <w:t>237,060</w:t>
            </w:r>
          </w:p>
        </w:tc>
        <w:tc>
          <w:tcPr>
            <w:tcW w:w="140" w:type="pct"/>
            <w:vAlign w:val="bottom"/>
          </w:tcPr>
          <w:p w14:paraId="30460422" w14:textId="77777777" w:rsidR="009A01CF" w:rsidRPr="00ED3D80" w:rsidRDefault="009A01CF" w:rsidP="009A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91951F7" w14:textId="77777777" w:rsidR="009A01CF" w:rsidRPr="00ED3D80" w:rsidRDefault="009A01CF" w:rsidP="009A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291,106</w:t>
            </w:r>
          </w:p>
        </w:tc>
      </w:tr>
    </w:tbl>
    <w:p w14:paraId="008AFDF8" w14:textId="77777777" w:rsidR="00145CC3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5BA4074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C2C37C4" w14:textId="671EDABC" w:rsidR="00145CC3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D2B910C" w14:textId="77777777" w:rsidR="00145CC3" w:rsidRPr="00AF2301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41"/>
        <w:gridCol w:w="929"/>
        <w:gridCol w:w="249"/>
        <w:gridCol w:w="1010"/>
        <w:gridCol w:w="249"/>
        <w:gridCol w:w="1192"/>
        <w:gridCol w:w="249"/>
        <w:gridCol w:w="1101"/>
      </w:tblGrid>
      <w:tr w:rsidR="00A450C3" w:rsidRPr="00164D6A" w14:paraId="10503560" w14:textId="77777777" w:rsidTr="00AD6512">
        <w:trPr>
          <w:tblHeader/>
        </w:trPr>
        <w:tc>
          <w:tcPr>
            <w:tcW w:w="2970" w:type="dxa"/>
            <w:vAlign w:val="bottom"/>
          </w:tcPr>
          <w:p w14:paraId="0281B720" w14:textId="77777777" w:rsidR="00A450C3" w:rsidRPr="00C70989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26B0FF6" w14:textId="14F88795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50C3" w:rsidRPr="00164D6A" w14:paraId="5D5DF2A5" w14:textId="77777777" w:rsidTr="00AD6512">
        <w:trPr>
          <w:tblHeader/>
        </w:trPr>
        <w:tc>
          <w:tcPr>
            <w:tcW w:w="2970" w:type="dxa"/>
            <w:vAlign w:val="bottom"/>
            <w:hideMark/>
          </w:tcPr>
          <w:p w14:paraId="79166703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64D6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164D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6B7AC7BD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4D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90" w:type="dxa"/>
            <w:vAlign w:val="bottom"/>
            <w:hideMark/>
          </w:tcPr>
          <w:p w14:paraId="604D7BFE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79AB37D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4E491B0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  <w:hideMark/>
          </w:tcPr>
          <w:p w14:paraId="6FB5C727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2BA6288B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206E1C43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3B3EFFEC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D01148A" w14:textId="77777777" w:rsidR="00404DF3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7AECC271" w14:textId="40F0B29D" w:rsidR="00A450C3" w:rsidRPr="00164D6A" w:rsidRDefault="00404DF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CBC772F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  <w:hideMark/>
          </w:tcPr>
          <w:p w14:paraId="5535010B" w14:textId="77777777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D75DAF6" w14:textId="6D1130BD" w:rsidR="00A450C3" w:rsidRPr="00164D6A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A01CF"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A450C3" w:rsidRPr="00164D6A" w14:paraId="18A251CF" w14:textId="77777777" w:rsidTr="00AD6512">
        <w:tc>
          <w:tcPr>
            <w:tcW w:w="2970" w:type="dxa"/>
            <w:vAlign w:val="bottom"/>
          </w:tcPr>
          <w:p w14:paraId="3D5E595D" w14:textId="77777777" w:rsidR="00A450C3" w:rsidRPr="00164D6A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16035360" w14:textId="0ED9A1D6" w:rsidR="00A450C3" w:rsidRPr="00164D6A" w:rsidRDefault="00A450C3" w:rsidP="00A450C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6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450C3" w:rsidRPr="00164D6A" w14:paraId="16F6468D" w14:textId="77777777" w:rsidTr="00AD6512">
        <w:tc>
          <w:tcPr>
            <w:tcW w:w="2970" w:type="dxa"/>
            <w:vAlign w:val="bottom"/>
          </w:tcPr>
          <w:p w14:paraId="5827C78C" w14:textId="5B2170ED" w:rsidR="00A450C3" w:rsidRPr="00164D6A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091F222D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A6EC36F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64C3DCF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5EC08CA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B19F804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4C61A1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34A55D3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5CB4EB3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43971B11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0C3" w:rsidRPr="00164D6A" w14:paraId="3A641942" w14:textId="77777777" w:rsidTr="00AD6512">
        <w:tc>
          <w:tcPr>
            <w:tcW w:w="2970" w:type="dxa"/>
            <w:vAlign w:val="bottom"/>
          </w:tcPr>
          <w:p w14:paraId="589FB4CA" w14:textId="77777777" w:rsidR="00A450C3" w:rsidRPr="00164D6A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64D6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90" w:type="dxa"/>
            <w:vAlign w:val="bottom"/>
          </w:tcPr>
          <w:p w14:paraId="01E78639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A14EE35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0033543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61EF2D4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C567E4B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D37CB4A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07EB557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AC5B16D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D344C68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0C3" w:rsidRPr="00164D6A" w14:paraId="44512755" w14:textId="77777777" w:rsidTr="00AD6512">
        <w:tc>
          <w:tcPr>
            <w:tcW w:w="2970" w:type="dxa"/>
            <w:shd w:val="clear" w:color="auto" w:fill="auto"/>
            <w:vAlign w:val="bottom"/>
          </w:tcPr>
          <w:p w14:paraId="2D29CCE6" w14:textId="77777777" w:rsidR="00A450C3" w:rsidRPr="00164D6A" w:rsidRDefault="00A450C3" w:rsidP="00145CC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37A657D1" w14:textId="77777777" w:rsidR="00A450C3" w:rsidRPr="00164D6A" w:rsidRDefault="00A450C3" w:rsidP="00145C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990" w:type="dxa"/>
            <w:vAlign w:val="bottom"/>
          </w:tcPr>
          <w:p w14:paraId="0383B29D" w14:textId="77777777" w:rsidR="00A450C3" w:rsidRPr="00164D6A" w:rsidRDefault="00A450C3" w:rsidP="00145CC3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1" w:type="dxa"/>
            <w:vAlign w:val="bottom"/>
          </w:tcPr>
          <w:p w14:paraId="6E67E1A9" w14:textId="77777777" w:rsidR="00A450C3" w:rsidRPr="00164D6A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2490C2E" w14:textId="62EF5922" w:rsidR="00A450C3" w:rsidRPr="00164D6A" w:rsidRDefault="008C668E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335,609</w:t>
            </w:r>
          </w:p>
        </w:tc>
        <w:tc>
          <w:tcPr>
            <w:tcW w:w="249" w:type="dxa"/>
            <w:vAlign w:val="bottom"/>
          </w:tcPr>
          <w:p w14:paraId="6764F6E2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27602275" w14:textId="77B765DF" w:rsidR="00A450C3" w:rsidRPr="00164D6A" w:rsidRDefault="008C668E" w:rsidP="00145C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1DDF" w:rsidRPr="00164D6A">
              <w:rPr>
                <w:rFonts w:asciiTheme="majorBidi" w:hAnsiTheme="majorBidi" w:cstheme="majorBidi"/>
                <w:sz w:val="28"/>
                <w:szCs w:val="28"/>
              </w:rPr>
              <w:t>800,</w:t>
            </w:r>
            <w:r w:rsidR="00DA1DDF" w:rsidRPr="00164D6A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="00DA1DDF" w:rsidRPr="00164D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E169AA0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436C7D7" w14:textId="1FA8D8CD" w:rsidR="00A450C3" w:rsidRPr="00164D6A" w:rsidRDefault="00933B18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(1,612)</w:t>
            </w:r>
          </w:p>
        </w:tc>
        <w:tc>
          <w:tcPr>
            <w:tcW w:w="249" w:type="dxa"/>
            <w:vAlign w:val="bottom"/>
          </w:tcPr>
          <w:p w14:paraId="36F0E67F" w14:textId="77777777" w:rsidR="00A450C3" w:rsidRPr="00164D6A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2C75693" w14:textId="7FDA1D4B" w:rsidR="00A450C3" w:rsidRPr="00164D6A" w:rsidRDefault="00F254B0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A235E0" w:rsidRPr="00164D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69B" w:rsidRPr="00164D6A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A450C3" w:rsidRPr="00164D6A" w14:paraId="1B6FA6C3" w14:textId="77777777" w:rsidTr="00AD6512">
        <w:tc>
          <w:tcPr>
            <w:tcW w:w="2970" w:type="dxa"/>
            <w:vAlign w:val="bottom"/>
          </w:tcPr>
          <w:p w14:paraId="785ED13A" w14:textId="77777777" w:rsidR="00A450C3" w:rsidRPr="00164D6A" w:rsidRDefault="00A450C3" w:rsidP="00F84A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688D86BE" w14:textId="77777777" w:rsidR="00A450C3" w:rsidRPr="00164D6A" w:rsidRDefault="00A450C3" w:rsidP="00F84A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771DCA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41" w:type="dxa"/>
            <w:vAlign w:val="bottom"/>
          </w:tcPr>
          <w:p w14:paraId="2CBE7E0A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2F60D31" w14:textId="4260430A" w:rsidR="00A450C3" w:rsidRPr="00164D6A" w:rsidRDefault="009864C4" w:rsidP="00A450C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464D62F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6065AF43" w14:textId="77777777" w:rsidR="00E12B68" w:rsidRPr="00164D6A" w:rsidRDefault="00E12B68" w:rsidP="00E12B68">
            <w:pPr>
              <w:pStyle w:val="acctfourfigures"/>
              <w:tabs>
                <w:tab w:val="decimal" w:pos="79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  <w:p w14:paraId="3B79AA8E" w14:textId="38019454" w:rsidR="00A450C3" w:rsidRPr="00164D6A" w:rsidRDefault="00E12B68" w:rsidP="00F84AC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4590EF7D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B7454DE" w14:textId="77777777" w:rsidR="00E12B68" w:rsidRPr="00164D6A" w:rsidRDefault="00E12B68" w:rsidP="00E12B68">
            <w:pPr>
              <w:pStyle w:val="acctfourfigures"/>
              <w:tabs>
                <w:tab w:val="left" w:pos="7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4406972" w14:textId="28E89201" w:rsidR="00A450C3" w:rsidRPr="00164D6A" w:rsidRDefault="00E12B68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249" w:type="dxa"/>
            <w:vAlign w:val="bottom"/>
          </w:tcPr>
          <w:p w14:paraId="3E664818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4E8A0D9" w14:textId="4FA1AF1A" w:rsidR="00A450C3" w:rsidRPr="00164D6A" w:rsidRDefault="009864C4" w:rsidP="00F84AC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50C3" w:rsidRPr="00164D6A" w14:paraId="0BDD6651" w14:textId="77777777" w:rsidTr="00AD6512">
        <w:tc>
          <w:tcPr>
            <w:tcW w:w="2970" w:type="dxa"/>
            <w:vAlign w:val="bottom"/>
          </w:tcPr>
          <w:p w14:paraId="255D391E" w14:textId="765060AB" w:rsidR="00A450C3" w:rsidRPr="00613922" w:rsidRDefault="00613922" w:rsidP="00F84A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9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5092C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41" w:type="dxa"/>
            <w:vAlign w:val="bottom"/>
          </w:tcPr>
          <w:p w14:paraId="331D8539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A3F1" w14:textId="2A03D9EE" w:rsidR="00A450C3" w:rsidRPr="00164D6A" w:rsidRDefault="00B75836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335,609</w:t>
            </w:r>
          </w:p>
        </w:tc>
        <w:tc>
          <w:tcPr>
            <w:tcW w:w="249" w:type="dxa"/>
            <w:vAlign w:val="bottom"/>
          </w:tcPr>
          <w:p w14:paraId="447A0BEC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83F7E" w14:textId="16243747" w:rsidR="00A450C3" w:rsidRPr="00164D6A" w:rsidRDefault="00B75836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(810,700)</w:t>
            </w:r>
          </w:p>
        </w:tc>
        <w:tc>
          <w:tcPr>
            <w:tcW w:w="249" w:type="dxa"/>
            <w:vAlign w:val="bottom"/>
          </w:tcPr>
          <w:p w14:paraId="381887AF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A2648" w14:textId="4B21B995" w:rsidR="00A450C3" w:rsidRPr="00164D6A" w:rsidRDefault="006341CE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</w:t>
            </w:r>
            <w:r w:rsidR="0070480E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65)</w:t>
            </w:r>
          </w:p>
        </w:tc>
        <w:tc>
          <w:tcPr>
            <w:tcW w:w="249" w:type="dxa"/>
            <w:vAlign w:val="bottom"/>
          </w:tcPr>
          <w:p w14:paraId="421D88F6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C1EFC" w14:textId="55E787F9" w:rsidR="00A450C3" w:rsidRPr="00164D6A" w:rsidRDefault="00835E56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233,297</w:t>
            </w:r>
          </w:p>
        </w:tc>
      </w:tr>
      <w:tr w:rsidR="00A450C3" w:rsidRPr="00164D6A" w14:paraId="2218430E" w14:textId="77777777" w:rsidTr="00AD6512">
        <w:tc>
          <w:tcPr>
            <w:tcW w:w="2970" w:type="dxa"/>
            <w:vAlign w:val="bottom"/>
          </w:tcPr>
          <w:p w14:paraId="47AAF0D1" w14:textId="77777777" w:rsidR="00A450C3" w:rsidRPr="00164D6A" w:rsidRDefault="00A450C3" w:rsidP="00F84AC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E56606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287B226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7ACA1798" w14:textId="77777777" w:rsidR="00A450C3" w:rsidRPr="00164D6A" w:rsidRDefault="00A450C3" w:rsidP="00A450C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F82079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0B029E59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816E61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46748C54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B34D93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3AB3E300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0C3" w:rsidRPr="00164D6A" w14:paraId="44D98019" w14:textId="77777777" w:rsidTr="00AD6512">
        <w:tc>
          <w:tcPr>
            <w:tcW w:w="2970" w:type="dxa"/>
            <w:vAlign w:val="bottom"/>
            <w:hideMark/>
          </w:tcPr>
          <w:p w14:paraId="17D13193" w14:textId="77777777" w:rsidR="00A450C3" w:rsidRPr="00164D6A" w:rsidRDefault="00A450C3" w:rsidP="00F84AC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4F67A4CD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62A227D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7A0355" w14:textId="77777777" w:rsidR="00A450C3" w:rsidRPr="00164D6A" w:rsidRDefault="00A450C3" w:rsidP="00A450C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DE9943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EAA80D3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E1CDE32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484D8D8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62E951F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41BAD70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0C3" w:rsidRPr="00164D6A" w14:paraId="69FE66EE" w14:textId="77777777" w:rsidTr="00AD6512">
        <w:tc>
          <w:tcPr>
            <w:tcW w:w="2970" w:type="dxa"/>
            <w:vAlign w:val="bottom"/>
            <w:hideMark/>
          </w:tcPr>
          <w:p w14:paraId="1C8FA489" w14:textId="77777777" w:rsidR="00C70989" w:rsidRPr="00164D6A" w:rsidRDefault="00A450C3" w:rsidP="00C709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  <w:p w14:paraId="08497034" w14:textId="115701F4" w:rsidR="00A450C3" w:rsidRPr="00164D6A" w:rsidRDefault="00C70989" w:rsidP="00C709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450C3"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62399C" w14:textId="77777777" w:rsidR="00A450C3" w:rsidRPr="00164D6A" w:rsidRDefault="00A450C3" w:rsidP="00F84A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4748CA6C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8A6647" w14:textId="726FF303" w:rsidR="00A450C3" w:rsidRPr="00164D6A" w:rsidRDefault="00115456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641,390</w:t>
            </w:r>
          </w:p>
        </w:tc>
        <w:tc>
          <w:tcPr>
            <w:tcW w:w="249" w:type="dxa"/>
            <w:vAlign w:val="bottom"/>
          </w:tcPr>
          <w:p w14:paraId="2E8291DA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62222CCA" w14:textId="1A385C25" w:rsidR="00A450C3" w:rsidRPr="00164D6A" w:rsidRDefault="00115456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41D1DFE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7C148697" w14:textId="0DCEDA62" w:rsidR="00A450C3" w:rsidRPr="00164D6A" w:rsidRDefault="00115456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A93364" w:rsidRPr="00164D6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64D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52F057A0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95E8417" w14:textId="05BCEA10" w:rsidR="00A450C3" w:rsidRPr="00164D6A" w:rsidRDefault="00795944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875,</w:t>
            </w:r>
            <w:r w:rsidR="00211685" w:rsidRPr="00164D6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5890" w:rsidRPr="00164D6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A450C3" w:rsidRPr="00164D6A" w14:paraId="6E49F1A8" w14:textId="77777777" w:rsidTr="00EB2860">
        <w:tc>
          <w:tcPr>
            <w:tcW w:w="2970" w:type="dxa"/>
            <w:vAlign w:val="bottom"/>
          </w:tcPr>
          <w:p w14:paraId="41BE832F" w14:textId="77777777" w:rsidR="00A450C3" w:rsidRPr="00164D6A" w:rsidRDefault="00A450C3" w:rsidP="00F84AC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3F132E6" w14:textId="44BB6DAD" w:rsidR="00A450C3" w:rsidRPr="00164D6A" w:rsidRDefault="00A450C3" w:rsidP="00F84A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A599A" w14:textId="656B6A40" w:rsidR="00A450C3" w:rsidRPr="00164D6A" w:rsidRDefault="00A450C3" w:rsidP="00F5211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48C3DB0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7737C" w14:textId="42F21641" w:rsidR="00A450C3" w:rsidRPr="00164D6A" w:rsidRDefault="001134B2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595F49"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9" w:type="dxa"/>
            <w:vAlign w:val="bottom"/>
          </w:tcPr>
          <w:p w14:paraId="5B864146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3037B" w14:textId="00531B88" w:rsidR="00A450C3" w:rsidRPr="00164D6A" w:rsidRDefault="001617DB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529527C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3FDA" w14:textId="2EAA3938" w:rsidR="00A450C3" w:rsidRPr="00164D6A" w:rsidRDefault="000647B4" w:rsidP="00F521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49" w:type="dxa"/>
            <w:vAlign w:val="bottom"/>
          </w:tcPr>
          <w:p w14:paraId="1EFAB2C4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8BC3B" w14:textId="2686A0E8" w:rsidR="00A450C3" w:rsidRPr="00164D6A" w:rsidRDefault="00B22242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</w:tr>
      <w:tr w:rsidR="00A450C3" w:rsidRPr="00C70989" w14:paraId="0580D0A9" w14:textId="77777777" w:rsidTr="00F54F8D">
        <w:tc>
          <w:tcPr>
            <w:tcW w:w="2970" w:type="dxa"/>
            <w:vAlign w:val="bottom"/>
          </w:tcPr>
          <w:p w14:paraId="575BF102" w14:textId="4402B235" w:rsidR="00A450C3" w:rsidRPr="00613922" w:rsidRDefault="00613922" w:rsidP="00F84A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9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9B164" w14:textId="2BA06119" w:rsidR="00A450C3" w:rsidRPr="00164D6A" w:rsidRDefault="00A450C3" w:rsidP="00F84A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957371A" w14:textId="77777777" w:rsidR="00A450C3" w:rsidRPr="00164D6A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997F8" w14:textId="060DDF6E" w:rsidR="00A450C3" w:rsidRPr="00164D6A" w:rsidRDefault="000F58E7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644,</w:t>
            </w:r>
            <w:r w:rsidR="00645547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E66574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9" w:type="dxa"/>
            <w:vAlign w:val="bottom"/>
          </w:tcPr>
          <w:p w14:paraId="4977CF6C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D4345" w14:textId="0786F2A4" w:rsidR="00A450C3" w:rsidRPr="00164D6A" w:rsidRDefault="00645547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8EA6A28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7744C" w14:textId="18ACC1CD" w:rsidR="00A450C3" w:rsidRPr="00164D6A" w:rsidRDefault="00645547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2F3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C5890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E0F15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97EAD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7E0D9D9C" w14:textId="77777777" w:rsidR="00A450C3" w:rsidRPr="00164D6A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464ED" w14:textId="02F03549" w:rsidR="00A450C3" w:rsidRPr="00164D6A" w:rsidRDefault="00B7776B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878,</w:t>
            </w:r>
            <w:r w:rsidR="00132F2E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AC5890"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</w:tr>
    </w:tbl>
    <w:p w14:paraId="5C0E3430" w14:textId="77777777" w:rsidR="003D6B57" w:rsidRPr="00AF2301" w:rsidRDefault="003D6B57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9"/>
        <w:gridCol w:w="241"/>
        <w:gridCol w:w="920"/>
        <w:gridCol w:w="249"/>
        <w:gridCol w:w="1010"/>
        <w:gridCol w:w="249"/>
        <w:gridCol w:w="1201"/>
        <w:gridCol w:w="249"/>
        <w:gridCol w:w="1092"/>
      </w:tblGrid>
      <w:tr w:rsidR="00AD6512" w:rsidRPr="00164D6A" w14:paraId="53CF41B2" w14:textId="77777777" w:rsidTr="009A01CF">
        <w:tc>
          <w:tcPr>
            <w:tcW w:w="2970" w:type="dxa"/>
            <w:vAlign w:val="bottom"/>
          </w:tcPr>
          <w:p w14:paraId="442CF672" w14:textId="77777777" w:rsidR="00AD6512" w:rsidRPr="00C70989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767CA79" w14:textId="0BD0890B" w:rsidR="00AD6512" w:rsidRPr="00164D6A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4D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F3" w:rsidRPr="00164D6A" w14:paraId="32552963" w14:textId="77777777" w:rsidTr="00AD6512">
        <w:tc>
          <w:tcPr>
            <w:tcW w:w="2970" w:type="dxa"/>
            <w:vAlign w:val="bottom"/>
            <w:hideMark/>
          </w:tcPr>
          <w:p w14:paraId="1784CCAD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64D6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5CACCE28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64D6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99" w:type="dxa"/>
            <w:vAlign w:val="bottom"/>
            <w:hideMark/>
          </w:tcPr>
          <w:p w14:paraId="6C6DAF0B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6E12305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609518E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6E8A8D26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455DF78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7D6AD163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05EFB828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  <w:hideMark/>
          </w:tcPr>
          <w:p w14:paraId="4D522607" w14:textId="77777777" w:rsidR="00404DF3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58788D4D" w14:textId="6389C4CB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51D4690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  <w:hideMark/>
          </w:tcPr>
          <w:p w14:paraId="6F28CC90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B3CB0BE" w14:textId="7B1D4E5F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>30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4D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6512" w:rsidRPr="00164D6A" w14:paraId="738CBD58" w14:textId="77777777" w:rsidTr="009A01CF">
        <w:tc>
          <w:tcPr>
            <w:tcW w:w="2970" w:type="dxa"/>
            <w:vAlign w:val="bottom"/>
          </w:tcPr>
          <w:p w14:paraId="6DC057AC" w14:textId="77777777" w:rsidR="00AD6512" w:rsidRPr="00164D6A" w:rsidRDefault="00AD6512" w:rsidP="00AD651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C49BAB6" w14:textId="295D07CA" w:rsidR="00AD6512" w:rsidRPr="00164D6A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6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6512" w:rsidRPr="00164D6A" w14:paraId="29021453" w14:textId="77777777" w:rsidTr="00AD6512">
        <w:tc>
          <w:tcPr>
            <w:tcW w:w="2970" w:type="dxa"/>
            <w:vAlign w:val="bottom"/>
          </w:tcPr>
          <w:p w14:paraId="01F2DEBD" w14:textId="6F3E8038" w:rsidR="00AD6512" w:rsidRPr="00164D6A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9" w:type="dxa"/>
            <w:vAlign w:val="bottom"/>
          </w:tcPr>
          <w:p w14:paraId="5D5797D4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4688F71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A5389FD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1E181A2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336EBB5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CFD6002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F592415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CA4765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021BAA6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6512" w:rsidRPr="00164D6A" w14:paraId="223106A7" w14:textId="77777777" w:rsidTr="00AD6512">
        <w:tc>
          <w:tcPr>
            <w:tcW w:w="2970" w:type="dxa"/>
            <w:vAlign w:val="bottom"/>
          </w:tcPr>
          <w:p w14:paraId="3DBBEB50" w14:textId="77777777" w:rsidR="00AD6512" w:rsidRPr="00164D6A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9" w:type="dxa"/>
            <w:vAlign w:val="bottom"/>
          </w:tcPr>
          <w:p w14:paraId="6D3F32C1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C8AF606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A0D0AD6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1659899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19BEBCB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5B185CA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6667552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12F8BEC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817C017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6512" w:rsidRPr="00164D6A" w14:paraId="2B7B66DD" w14:textId="77777777" w:rsidTr="00AD6512">
        <w:tc>
          <w:tcPr>
            <w:tcW w:w="2970" w:type="dxa"/>
            <w:shd w:val="clear" w:color="auto" w:fill="auto"/>
            <w:vAlign w:val="bottom"/>
          </w:tcPr>
          <w:p w14:paraId="1ABCA7B3" w14:textId="77777777" w:rsidR="00142AD6" w:rsidRPr="00164D6A" w:rsidRDefault="00AD6512" w:rsidP="00B51AB6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174B6E3A" w14:textId="3E466B9B" w:rsidR="00AD6512" w:rsidRPr="00164D6A" w:rsidRDefault="00142AD6" w:rsidP="00B51A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D6512" w:rsidRPr="00164D6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9" w:type="dxa"/>
            <w:vAlign w:val="bottom"/>
          </w:tcPr>
          <w:p w14:paraId="43D05992" w14:textId="77777777" w:rsidR="00AD6512" w:rsidRPr="00164D6A" w:rsidRDefault="00AD6512" w:rsidP="00B51AB6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241" w:type="dxa"/>
            <w:vAlign w:val="bottom"/>
          </w:tcPr>
          <w:p w14:paraId="2B092037" w14:textId="77777777" w:rsidR="00AD6512" w:rsidRPr="00164D6A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577519C" w14:textId="77777777" w:rsidR="003D2F84" w:rsidRPr="00164D6A" w:rsidRDefault="003D2F84" w:rsidP="003D2F84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825A038" w14:textId="5D82A0C4" w:rsidR="00AD6512" w:rsidRPr="00164D6A" w:rsidRDefault="003D2F84" w:rsidP="003D2F8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141,705</w:t>
            </w:r>
          </w:p>
        </w:tc>
        <w:tc>
          <w:tcPr>
            <w:tcW w:w="249" w:type="dxa"/>
            <w:vAlign w:val="bottom"/>
          </w:tcPr>
          <w:p w14:paraId="76804DB2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4C4ED8B5" w14:textId="77777777" w:rsidR="006E0E43" w:rsidRPr="00164D6A" w:rsidRDefault="006E0E43" w:rsidP="006E0E43">
            <w:pPr>
              <w:pStyle w:val="acctfourfigures"/>
              <w:tabs>
                <w:tab w:val="decimal" w:pos="79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  <w:p w14:paraId="33319F33" w14:textId="07DC7797" w:rsidR="00AD6512" w:rsidRPr="00164D6A" w:rsidRDefault="006E0E43" w:rsidP="006E0E4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11B532FC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7F2BDDFB" w14:textId="77777777" w:rsidR="006E0E43" w:rsidRPr="00164D6A" w:rsidRDefault="006E0E43" w:rsidP="006E0E43">
            <w:pPr>
              <w:pStyle w:val="acctfourfigures"/>
              <w:tabs>
                <w:tab w:val="left" w:pos="7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F719DA6" w14:textId="50EFDE98" w:rsidR="00AD6512" w:rsidRPr="00164D6A" w:rsidRDefault="006E0E43" w:rsidP="006E0E4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(631)</w:t>
            </w:r>
          </w:p>
        </w:tc>
        <w:tc>
          <w:tcPr>
            <w:tcW w:w="249" w:type="dxa"/>
            <w:vAlign w:val="bottom"/>
          </w:tcPr>
          <w:p w14:paraId="34BCD78A" w14:textId="77777777" w:rsidR="00AD6512" w:rsidRPr="00164D6A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34A622B" w14:textId="77777777" w:rsidR="0042738E" w:rsidRPr="00164D6A" w:rsidRDefault="0042738E" w:rsidP="0042738E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BA59CC1" w14:textId="57A4B641" w:rsidR="00AD6512" w:rsidRPr="00164D6A" w:rsidRDefault="0042738E" w:rsidP="0042738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141,074</w:t>
            </w:r>
          </w:p>
        </w:tc>
      </w:tr>
      <w:tr w:rsidR="00AD6512" w:rsidRPr="00164D6A" w14:paraId="552128DA" w14:textId="77777777" w:rsidTr="00AD6512">
        <w:tc>
          <w:tcPr>
            <w:tcW w:w="2970" w:type="dxa"/>
            <w:vAlign w:val="bottom"/>
          </w:tcPr>
          <w:p w14:paraId="38260274" w14:textId="77777777" w:rsidR="00AD6512" w:rsidRPr="00164D6A" w:rsidRDefault="00AD6512" w:rsidP="00F5639F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2538F1A3" w14:textId="77777777" w:rsidR="00AD6512" w:rsidRPr="00164D6A" w:rsidRDefault="00AD6512" w:rsidP="00F5639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49AB75C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10,053</w:t>
            </w:r>
          </w:p>
        </w:tc>
        <w:tc>
          <w:tcPr>
            <w:tcW w:w="241" w:type="dxa"/>
            <w:vAlign w:val="bottom"/>
          </w:tcPr>
          <w:p w14:paraId="0E79004B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30CF5BE" w14:textId="340E8FC4" w:rsidR="00AD6512" w:rsidRPr="00164D6A" w:rsidRDefault="00260405" w:rsidP="00F5639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33C5237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CFE4F16" w14:textId="77777777" w:rsidR="003B149C" w:rsidRPr="00164D6A" w:rsidRDefault="003B149C" w:rsidP="003B149C">
            <w:pPr>
              <w:pStyle w:val="acctfourfigures"/>
              <w:tabs>
                <w:tab w:val="decimal" w:pos="79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  <w:p w14:paraId="2C2AD9CE" w14:textId="132CB192" w:rsidR="00AD6512" w:rsidRPr="00164D6A" w:rsidRDefault="003B149C" w:rsidP="003B149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02F274CE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457B6AD" w14:textId="77777777" w:rsidR="00121257" w:rsidRPr="00164D6A" w:rsidRDefault="00121257" w:rsidP="00121257">
            <w:pPr>
              <w:pStyle w:val="acctfourfigures"/>
              <w:tabs>
                <w:tab w:val="left" w:pos="7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A77A275" w14:textId="0407D40E" w:rsidR="00AD6512" w:rsidRPr="00164D6A" w:rsidRDefault="00121257" w:rsidP="0012125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249" w:type="dxa"/>
            <w:vAlign w:val="bottom"/>
          </w:tcPr>
          <w:p w14:paraId="4E55BDBA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A5C61CF" w14:textId="5230C551" w:rsidR="00AD6512" w:rsidRPr="00164D6A" w:rsidRDefault="00260405" w:rsidP="00F5639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6512" w:rsidRPr="00164D6A" w14:paraId="6FC7522F" w14:textId="77777777" w:rsidTr="00AD6512">
        <w:trPr>
          <w:trHeight w:val="352"/>
        </w:trPr>
        <w:tc>
          <w:tcPr>
            <w:tcW w:w="2970" w:type="dxa"/>
            <w:vAlign w:val="bottom"/>
          </w:tcPr>
          <w:p w14:paraId="74290730" w14:textId="586EFE12" w:rsidR="00AD6512" w:rsidRPr="00164D6A" w:rsidRDefault="00613922" w:rsidP="00F563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AE07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41" w:type="dxa"/>
            <w:vAlign w:val="bottom"/>
          </w:tcPr>
          <w:p w14:paraId="25F22A78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414F6" w14:textId="7EAEF576" w:rsidR="00AD6512" w:rsidRPr="00164D6A" w:rsidRDefault="006E0E43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141,705</w:t>
            </w:r>
          </w:p>
        </w:tc>
        <w:tc>
          <w:tcPr>
            <w:tcW w:w="249" w:type="dxa"/>
            <w:vAlign w:val="bottom"/>
          </w:tcPr>
          <w:p w14:paraId="72B4F343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53FA3" w14:textId="2A383F5D" w:rsidR="00AD6512" w:rsidRPr="00164D6A" w:rsidRDefault="006E0E43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(710,000)</w:t>
            </w:r>
          </w:p>
        </w:tc>
        <w:tc>
          <w:tcPr>
            <w:tcW w:w="249" w:type="dxa"/>
            <w:vAlign w:val="bottom"/>
          </w:tcPr>
          <w:p w14:paraId="4FC71214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5625" w14:textId="3A0B82A3" w:rsidR="00AD6512" w:rsidRPr="00164D6A" w:rsidRDefault="006E0E43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(684)</w:t>
            </w:r>
          </w:p>
        </w:tc>
        <w:tc>
          <w:tcPr>
            <w:tcW w:w="249" w:type="dxa"/>
            <w:vAlign w:val="bottom"/>
          </w:tcPr>
          <w:p w14:paraId="338C100D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089E8" w14:textId="14ABE6EA" w:rsidR="00AD6512" w:rsidRPr="00164D6A" w:rsidRDefault="006B0FA5" w:rsidP="006B0FA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141,074</w:t>
            </w:r>
          </w:p>
        </w:tc>
      </w:tr>
      <w:tr w:rsidR="00AF2301" w:rsidRPr="00164D6A" w14:paraId="5EC5D506" w14:textId="77777777" w:rsidTr="003A1EA2">
        <w:tc>
          <w:tcPr>
            <w:tcW w:w="2970" w:type="dxa"/>
            <w:vAlign w:val="bottom"/>
          </w:tcPr>
          <w:p w14:paraId="2DE90963" w14:textId="77777777" w:rsidR="00AF2301" w:rsidRPr="00164D6A" w:rsidRDefault="00AF2301" w:rsidP="003A1E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019F481" w14:textId="77777777" w:rsidR="00AF2301" w:rsidRPr="00164D6A" w:rsidRDefault="00AF2301" w:rsidP="003A1E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4D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F3" w:rsidRPr="00164D6A" w14:paraId="02DC2B5B" w14:textId="77777777" w:rsidTr="003A1EA2">
        <w:tc>
          <w:tcPr>
            <w:tcW w:w="2970" w:type="dxa"/>
            <w:vAlign w:val="bottom"/>
            <w:hideMark/>
          </w:tcPr>
          <w:p w14:paraId="668A310D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64D6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5E88B2D0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64D6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99" w:type="dxa"/>
            <w:vAlign w:val="bottom"/>
            <w:hideMark/>
          </w:tcPr>
          <w:p w14:paraId="3D40AF67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595D416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FF64FC0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775E20AF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118D2A8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60566540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6D772994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  <w:hideMark/>
          </w:tcPr>
          <w:p w14:paraId="07F16277" w14:textId="77777777" w:rsidR="00404DF3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0F831119" w14:textId="525B31B1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3233A926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  <w:hideMark/>
          </w:tcPr>
          <w:p w14:paraId="02ECF212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70F5928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>30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4D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F2301" w:rsidRPr="00164D6A" w14:paraId="269DF46B" w14:textId="77777777" w:rsidTr="003A1EA2">
        <w:tc>
          <w:tcPr>
            <w:tcW w:w="2970" w:type="dxa"/>
            <w:vAlign w:val="bottom"/>
          </w:tcPr>
          <w:p w14:paraId="5377E1AD" w14:textId="77777777" w:rsidR="00AF2301" w:rsidRPr="00164D6A" w:rsidRDefault="00AF2301" w:rsidP="003A1EA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9199CB7" w14:textId="77777777" w:rsidR="00AF2301" w:rsidRPr="00164D6A" w:rsidRDefault="00AF2301" w:rsidP="003A1EA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6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64D6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6512" w:rsidRPr="00164D6A" w14:paraId="2886D49D" w14:textId="77777777" w:rsidTr="00AD6512">
        <w:tc>
          <w:tcPr>
            <w:tcW w:w="2970" w:type="dxa"/>
            <w:vAlign w:val="bottom"/>
            <w:hideMark/>
          </w:tcPr>
          <w:p w14:paraId="296EC885" w14:textId="77777777" w:rsidR="00AD6512" w:rsidRPr="00164D6A" w:rsidRDefault="00AD6512" w:rsidP="00F5639F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9" w:type="dxa"/>
            <w:vAlign w:val="bottom"/>
          </w:tcPr>
          <w:p w14:paraId="1A0F5F13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ABF1DB0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0E2D535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91A3E27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ECF273A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C20935E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8C258EF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A35BBCF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A72FDFD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6512" w:rsidRPr="00164D6A" w14:paraId="4DCF7E76" w14:textId="77777777" w:rsidTr="00AD6512">
        <w:tc>
          <w:tcPr>
            <w:tcW w:w="2970" w:type="dxa"/>
            <w:vAlign w:val="bottom"/>
            <w:hideMark/>
          </w:tcPr>
          <w:p w14:paraId="38CE70FF" w14:textId="77777777" w:rsidR="00C70989" w:rsidRPr="00164D6A" w:rsidRDefault="00AD6512" w:rsidP="00C70989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62B2DD53" w14:textId="5E573C59" w:rsidR="00AD6512" w:rsidRPr="00164D6A" w:rsidRDefault="00C70989" w:rsidP="00C70989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D6512" w:rsidRPr="00164D6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02E1B11E" w14:textId="77777777" w:rsidR="00AD6512" w:rsidRPr="00164D6A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75477F5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E8AC45A" w14:textId="2C110DC0" w:rsidR="00AD6512" w:rsidRPr="00164D6A" w:rsidRDefault="007A78F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  <w:lang w:bidi="th-TH"/>
              </w:rPr>
              <w:t>478,591</w:t>
            </w:r>
          </w:p>
        </w:tc>
        <w:tc>
          <w:tcPr>
            <w:tcW w:w="249" w:type="dxa"/>
            <w:vAlign w:val="bottom"/>
          </w:tcPr>
          <w:p w14:paraId="5C9B9313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57662CC6" w14:textId="62A3EFE7" w:rsidR="00AD6512" w:rsidRPr="00164D6A" w:rsidRDefault="006A2706" w:rsidP="006C522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5D07EDA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14:paraId="2A9F1949" w14:textId="1FCAED56" w:rsidR="00AD6512" w:rsidRPr="00164D6A" w:rsidRDefault="006A2706" w:rsidP="00DB54B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(483)</w:t>
            </w:r>
          </w:p>
        </w:tc>
        <w:tc>
          <w:tcPr>
            <w:tcW w:w="249" w:type="dxa"/>
            <w:vAlign w:val="bottom"/>
          </w:tcPr>
          <w:p w14:paraId="5463B423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4F930D93" w14:textId="77777777" w:rsidR="000D42CA" w:rsidRPr="00164D6A" w:rsidRDefault="000D42CA" w:rsidP="000D42CA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0029309" w14:textId="577CB2F7" w:rsidR="00AD6512" w:rsidRPr="00164D6A" w:rsidRDefault="000D42CA" w:rsidP="000D42C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713,108</w:t>
            </w:r>
          </w:p>
        </w:tc>
      </w:tr>
      <w:tr w:rsidR="00AD6512" w:rsidRPr="00164D6A" w14:paraId="24000393" w14:textId="77777777" w:rsidTr="00AD6512">
        <w:tc>
          <w:tcPr>
            <w:tcW w:w="2970" w:type="dxa"/>
            <w:vAlign w:val="bottom"/>
          </w:tcPr>
          <w:p w14:paraId="66B1AF84" w14:textId="77777777" w:rsidR="00AD6512" w:rsidRPr="00164D6A" w:rsidRDefault="00AD6512" w:rsidP="007D3ADF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1E8DD5C3" w14:textId="56E80B1B" w:rsidR="00AD6512" w:rsidRPr="00164D6A" w:rsidRDefault="00142AD6" w:rsidP="007D3A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AD6512" w:rsidRPr="00164D6A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575B" w14:textId="3FB62537" w:rsidR="00AD6512" w:rsidRPr="00164D6A" w:rsidRDefault="00AD6512" w:rsidP="00AD651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27A1CC4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E7BD2" w14:textId="547F7D5D" w:rsidR="00AD6512" w:rsidRPr="00164D6A" w:rsidRDefault="007A78F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3,01</w:t>
            </w:r>
            <w:r w:rsidR="008144DA" w:rsidRPr="00164D6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49" w:type="dxa"/>
            <w:vAlign w:val="bottom"/>
          </w:tcPr>
          <w:p w14:paraId="0DD1015B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DC046" w14:textId="3710369F" w:rsidR="00AD6512" w:rsidRPr="00164D6A" w:rsidRDefault="007A78F2" w:rsidP="006C522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44360A75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BF9DA" w14:textId="6293AD16" w:rsidR="00AD6512" w:rsidRPr="00164D6A" w:rsidRDefault="009A793E" w:rsidP="00DB54B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249" w:type="dxa"/>
            <w:vAlign w:val="bottom"/>
          </w:tcPr>
          <w:p w14:paraId="298A34EF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B1A61" w14:textId="77777777" w:rsidR="00905102" w:rsidRPr="00164D6A" w:rsidRDefault="00905102" w:rsidP="00905102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61D7AE2" w14:textId="7ADFEF60" w:rsidR="00AD6512" w:rsidRPr="00164D6A" w:rsidRDefault="00905102" w:rsidP="0090510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sz w:val="28"/>
                <w:szCs w:val="28"/>
              </w:rPr>
              <w:t>3,011</w:t>
            </w:r>
          </w:p>
        </w:tc>
      </w:tr>
      <w:tr w:rsidR="00AD6512" w:rsidRPr="00C70989" w14:paraId="232F3FDC" w14:textId="77777777" w:rsidTr="00AD6512">
        <w:tc>
          <w:tcPr>
            <w:tcW w:w="2970" w:type="dxa"/>
            <w:vAlign w:val="bottom"/>
          </w:tcPr>
          <w:p w14:paraId="092A6970" w14:textId="6532FD65" w:rsidR="00AD6512" w:rsidRPr="007A2412" w:rsidRDefault="007A2412" w:rsidP="00F5639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4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B9759" w14:textId="1DD52098" w:rsidR="00AD6512" w:rsidRPr="00164D6A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C8A0ADF" w14:textId="77777777" w:rsidR="00AD6512" w:rsidRPr="00164D6A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FE92C" w14:textId="2BBFE953" w:rsidR="00AD6512" w:rsidRPr="00164D6A" w:rsidRDefault="007E22A8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481,604</w:t>
            </w:r>
          </w:p>
        </w:tc>
        <w:tc>
          <w:tcPr>
            <w:tcW w:w="249" w:type="dxa"/>
            <w:vAlign w:val="bottom"/>
          </w:tcPr>
          <w:p w14:paraId="313126DC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C92A6" w14:textId="7C66D5E3" w:rsidR="00AD6512" w:rsidRPr="00164D6A" w:rsidRDefault="007E22A8" w:rsidP="00DB54B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882C426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B911E" w14:textId="382BAF80" w:rsidR="00AD6512" w:rsidRPr="00164D6A" w:rsidRDefault="006A2706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(485)</w:t>
            </w:r>
          </w:p>
        </w:tc>
        <w:tc>
          <w:tcPr>
            <w:tcW w:w="249" w:type="dxa"/>
            <w:vAlign w:val="bottom"/>
          </w:tcPr>
          <w:p w14:paraId="3F2153E8" w14:textId="77777777" w:rsidR="00AD6512" w:rsidRPr="00164D6A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CB741" w14:textId="1917161D" w:rsidR="00AD6512" w:rsidRPr="00C70989" w:rsidRDefault="001112F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64D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716,119</w:t>
            </w:r>
          </w:p>
        </w:tc>
      </w:tr>
    </w:tbl>
    <w:p w14:paraId="63C4F104" w14:textId="77777777" w:rsidR="009964D7" w:rsidRPr="000060B3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142AD6" w:rsidRPr="00164D6A" w14:paraId="6D18E3AA" w14:textId="77777777" w:rsidTr="00482137">
        <w:tc>
          <w:tcPr>
            <w:tcW w:w="2698" w:type="dxa"/>
            <w:vAlign w:val="bottom"/>
          </w:tcPr>
          <w:p w14:paraId="6EFC9539" w14:textId="77777777" w:rsidR="00142AD6" w:rsidRPr="00142AD6" w:rsidRDefault="00142AD6" w:rsidP="004821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6AF5A71D" w14:textId="77777777" w:rsidR="00142AD6" w:rsidRPr="00164D6A" w:rsidRDefault="00142AD6" w:rsidP="004821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164D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F3" w:rsidRPr="00164D6A" w14:paraId="5F94007A" w14:textId="77777777" w:rsidTr="00482137">
        <w:tc>
          <w:tcPr>
            <w:tcW w:w="2698" w:type="dxa"/>
            <w:vAlign w:val="bottom"/>
            <w:hideMark/>
          </w:tcPr>
          <w:p w14:paraId="6EE2F2C2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64D6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164D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1387DC03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4D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5E102958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D0EEF09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30F4EC7C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3F211E13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48B8E40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28DD14CD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473D783" w14:textId="77777777" w:rsidR="00404DF3" w:rsidRPr="00164D6A" w:rsidRDefault="00404DF3" w:rsidP="00404D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2F2B9AD0" w14:textId="77777777" w:rsidR="00404DF3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2B1F8AAB" w14:textId="36DEF9E0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64" w:type="dxa"/>
            <w:vAlign w:val="bottom"/>
          </w:tcPr>
          <w:p w14:paraId="74177FEF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4493EE68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7A2DEBE9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4EC04B92" w14:textId="77777777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21FF8AE" w14:textId="599F90DA" w:rsidR="00404DF3" w:rsidRPr="00164D6A" w:rsidRDefault="00404DF3" w:rsidP="00404D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64D6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142AD6" w:rsidRPr="00164D6A" w14:paraId="548B607C" w14:textId="77777777" w:rsidTr="00482137">
        <w:trPr>
          <w:trHeight w:val="254"/>
        </w:trPr>
        <w:tc>
          <w:tcPr>
            <w:tcW w:w="2698" w:type="dxa"/>
            <w:vAlign w:val="bottom"/>
          </w:tcPr>
          <w:p w14:paraId="4BE33D48" w14:textId="77777777" w:rsidR="00142AD6" w:rsidRPr="00164D6A" w:rsidRDefault="00142AD6" w:rsidP="00482137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67B2E1C0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64D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42AD6" w:rsidRPr="00164D6A" w14:paraId="08923CC0" w14:textId="77777777" w:rsidTr="00482137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020157CE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164D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164D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</w:tr>
      <w:tr w:rsidR="00142AD6" w:rsidRPr="00164D6A" w14:paraId="0F53FBA5" w14:textId="77777777" w:rsidTr="00C70989">
        <w:tc>
          <w:tcPr>
            <w:tcW w:w="2698" w:type="dxa"/>
            <w:vAlign w:val="bottom"/>
          </w:tcPr>
          <w:p w14:paraId="6D314D18" w14:textId="77777777" w:rsidR="00142AD6" w:rsidRPr="00164D6A" w:rsidRDefault="00142AD6" w:rsidP="0048213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64D6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17677D29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839445D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800A603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BED8F3D" w14:textId="77777777" w:rsidR="00142AD6" w:rsidRPr="00164D6A" w:rsidRDefault="00142AD6" w:rsidP="004821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39D024F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96E60CB" w14:textId="77777777" w:rsidR="00142AD6" w:rsidRPr="00164D6A" w:rsidRDefault="00142AD6" w:rsidP="004821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1A84529F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1624F70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38E65F0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8E97164" w14:textId="77777777" w:rsidR="00142AD6" w:rsidRPr="00164D6A" w:rsidRDefault="00142AD6" w:rsidP="004821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EAFF4EE" w14:textId="77777777" w:rsidR="00142AD6" w:rsidRPr="00164D6A" w:rsidRDefault="00142AD6" w:rsidP="004821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989" w:rsidRPr="00164D6A" w14:paraId="45D7A0B8" w14:textId="77777777" w:rsidTr="00C70989">
        <w:tc>
          <w:tcPr>
            <w:tcW w:w="2698" w:type="dxa"/>
            <w:vAlign w:val="bottom"/>
          </w:tcPr>
          <w:p w14:paraId="4BE9F39C" w14:textId="77777777" w:rsidR="00C70989" w:rsidRPr="00164D6A" w:rsidRDefault="00C70989" w:rsidP="00C70989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437BF65D" w14:textId="5ACCB60E" w:rsidR="00C70989" w:rsidRPr="00164D6A" w:rsidRDefault="00C70989" w:rsidP="00C709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05A714AC" w14:textId="77777777" w:rsidR="00C70989" w:rsidRPr="00164D6A" w:rsidRDefault="00C70989" w:rsidP="00553CF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5D0B783" w14:textId="77777777" w:rsidR="00C70989" w:rsidRPr="00164D6A" w:rsidRDefault="00C70989" w:rsidP="00553CF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631D2329" w14:textId="77777777" w:rsidR="00C70989" w:rsidRPr="00164D6A" w:rsidRDefault="00C70989" w:rsidP="00553CF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FDABE6C" w14:textId="77777777" w:rsidR="00C70989" w:rsidRPr="00164D6A" w:rsidRDefault="00C70989" w:rsidP="00553CF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35C82FF8" w14:textId="77777777" w:rsidR="00C70989" w:rsidRPr="00164D6A" w:rsidRDefault="00C70989" w:rsidP="00C7098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BE504F3" w14:textId="77777777" w:rsidR="00C70989" w:rsidRPr="00164D6A" w:rsidRDefault="00C70989" w:rsidP="00553CF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7BFBBF88" w14:textId="77777777" w:rsidR="00C70989" w:rsidRPr="00164D6A" w:rsidRDefault="00C70989" w:rsidP="00C7098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03EFBBC5" w14:textId="77777777" w:rsidR="00C70989" w:rsidRPr="00164D6A" w:rsidRDefault="00C70989" w:rsidP="00553CF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1F0335AE" w14:textId="77777777" w:rsidR="00C70989" w:rsidRPr="00164D6A" w:rsidRDefault="00C70989" w:rsidP="00553CF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592F2821" w14:textId="77777777" w:rsidR="00C70989" w:rsidRPr="00164D6A" w:rsidRDefault="00C70989" w:rsidP="00553C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123649E" w14:textId="6F00E571" w:rsidR="00C70989" w:rsidRPr="00164D6A" w:rsidRDefault="00011D89" w:rsidP="00011D8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</w:tr>
      <w:tr w:rsidR="00142AD6" w:rsidRPr="00164D6A" w14:paraId="0AC04618" w14:textId="77777777" w:rsidTr="00C70989">
        <w:tc>
          <w:tcPr>
            <w:tcW w:w="2698" w:type="dxa"/>
            <w:vAlign w:val="bottom"/>
          </w:tcPr>
          <w:p w14:paraId="71245B7B" w14:textId="77777777" w:rsidR="00142AD6" w:rsidRPr="00164D6A" w:rsidRDefault="00142AD6" w:rsidP="00142AD6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572D837F" w14:textId="6D6A3B1E" w:rsidR="00142AD6" w:rsidRPr="00164D6A" w:rsidRDefault="00142AD6" w:rsidP="00142A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64D6A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081A7442" w14:textId="1AAC5E7A" w:rsidR="00142AD6" w:rsidRPr="00164D6A" w:rsidRDefault="00AC101F" w:rsidP="00AC101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79EAC8A3" w14:textId="77777777" w:rsidR="00142AD6" w:rsidRPr="00164D6A" w:rsidRDefault="00142AD6" w:rsidP="00142AD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3F200C0D" w14:textId="558844BD" w:rsidR="00142AD6" w:rsidRPr="00164D6A" w:rsidRDefault="00AC101F" w:rsidP="00AC101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4B7B2BDC" w14:textId="77777777" w:rsidR="00142AD6" w:rsidRPr="00164D6A" w:rsidRDefault="00142AD6" w:rsidP="00142AD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4F4E684B" w14:textId="542A1AEB" w:rsidR="00142AD6" w:rsidRPr="00164D6A" w:rsidRDefault="00AC101F" w:rsidP="00AC101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0E03E921" w14:textId="77777777" w:rsidR="00142AD6" w:rsidRPr="00164D6A" w:rsidRDefault="00142AD6" w:rsidP="00142AD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47134F56" w14:textId="521FBEEE" w:rsidR="00142AD6" w:rsidRPr="00164D6A" w:rsidRDefault="00AC101F" w:rsidP="00AC101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64" w:type="dxa"/>
            <w:vAlign w:val="bottom"/>
          </w:tcPr>
          <w:p w14:paraId="4AD7607F" w14:textId="77777777" w:rsidR="00142AD6" w:rsidRPr="00164D6A" w:rsidRDefault="00142AD6" w:rsidP="00142AD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39DC233" w14:textId="28577ED8" w:rsidR="00142AD6" w:rsidRPr="00164D6A" w:rsidRDefault="00DC19C9" w:rsidP="00DC19C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630051B" w14:textId="77777777" w:rsidR="00142AD6" w:rsidRPr="00164D6A" w:rsidRDefault="00142AD6" w:rsidP="00142A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B40A9D6" w14:textId="187F3430" w:rsidR="00142AD6" w:rsidRPr="00164D6A" w:rsidRDefault="00AC101F" w:rsidP="00142AD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sz w:val="28"/>
                <w:szCs w:val="28"/>
              </w:rPr>
              <w:t>10,085</w:t>
            </w:r>
          </w:p>
        </w:tc>
      </w:tr>
      <w:tr w:rsidR="00DC19C9" w:rsidRPr="00164D6A" w14:paraId="15C9161E" w14:textId="77777777" w:rsidTr="00DC19C9">
        <w:tc>
          <w:tcPr>
            <w:tcW w:w="2698" w:type="dxa"/>
            <w:vAlign w:val="bottom"/>
          </w:tcPr>
          <w:p w14:paraId="305D96C4" w14:textId="673298E8" w:rsidR="00DC19C9" w:rsidRPr="007A2412" w:rsidRDefault="007A2412" w:rsidP="00DC19C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4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DB7CB" w14:textId="45653EC1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3930B160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1866B" w14:textId="58254129" w:rsidR="00DC19C9" w:rsidRPr="00164D6A" w:rsidRDefault="00DC19C9" w:rsidP="00DC19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675E88D7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4955F" w14:textId="2841B3F0" w:rsidR="00DC19C9" w:rsidRPr="00164D6A" w:rsidRDefault="00DC19C9" w:rsidP="00DC1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1AD31B41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959DE" w14:textId="7BA0C331" w:rsidR="00DC19C9" w:rsidRPr="00164D6A" w:rsidRDefault="00DC19C9" w:rsidP="00DC19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(131)</w:t>
            </w:r>
          </w:p>
        </w:tc>
        <w:tc>
          <w:tcPr>
            <w:tcW w:w="264" w:type="dxa"/>
            <w:vAlign w:val="bottom"/>
          </w:tcPr>
          <w:p w14:paraId="5A89578A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02452" w14:textId="31A45524" w:rsidR="00DC19C9" w:rsidRPr="00164D6A" w:rsidRDefault="00DC19C9" w:rsidP="00DC19C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54AE39CD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C4969" w14:textId="257D7576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710,085</w:t>
            </w:r>
          </w:p>
        </w:tc>
      </w:tr>
      <w:tr w:rsidR="000060B3" w:rsidRPr="00164D6A" w14:paraId="4EBCB204" w14:textId="77777777" w:rsidTr="000060B3">
        <w:tc>
          <w:tcPr>
            <w:tcW w:w="2698" w:type="dxa"/>
            <w:vAlign w:val="bottom"/>
          </w:tcPr>
          <w:p w14:paraId="114347E4" w14:textId="77777777" w:rsidR="000060B3" w:rsidRPr="00164D6A" w:rsidRDefault="000060B3" w:rsidP="00DC19C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29A82E" w14:textId="77777777" w:rsidR="000060B3" w:rsidRPr="00164D6A" w:rsidRDefault="000060B3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225C8F3" w14:textId="77777777" w:rsidR="000060B3" w:rsidRPr="00164D6A" w:rsidRDefault="000060B3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E9ADCC2" w14:textId="77777777" w:rsidR="000060B3" w:rsidRPr="00164D6A" w:rsidRDefault="000060B3" w:rsidP="00DC19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613C715" w14:textId="77777777" w:rsidR="000060B3" w:rsidRPr="00164D6A" w:rsidRDefault="000060B3" w:rsidP="00DC19C9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FC94AD8" w14:textId="77777777" w:rsidR="000060B3" w:rsidRPr="00164D6A" w:rsidRDefault="000060B3" w:rsidP="00DC1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8490E9E" w14:textId="77777777" w:rsidR="000060B3" w:rsidRPr="00164D6A" w:rsidRDefault="000060B3" w:rsidP="00DC19C9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5C2AE8D" w14:textId="77777777" w:rsidR="000060B3" w:rsidRPr="00164D6A" w:rsidRDefault="000060B3" w:rsidP="00DC19C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AF00F6" w14:textId="77777777" w:rsidR="000060B3" w:rsidRPr="00164D6A" w:rsidRDefault="000060B3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CC49784" w14:textId="77777777" w:rsidR="000060B3" w:rsidRPr="00164D6A" w:rsidRDefault="000060B3" w:rsidP="00DC19C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CF554A1" w14:textId="77777777" w:rsidR="000060B3" w:rsidRPr="00164D6A" w:rsidRDefault="000060B3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ABC8EBD" w14:textId="77777777" w:rsidR="000060B3" w:rsidRPr="00164D6A" w:rsidRDefault="000060B3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19C9" w:rsidRPr="00164D6A" w14:paraId="32A05FBF" w14:textId="77777777" w:rsidTr="00A05B97">
        <w:tc>
          <w:tcPr>
            <w:tcW w:w="2698" w:type="dxa"/>
            <w:vAlign w:val="bottom"/>
          </w:tcPr>
          <w:p w14:paraId="01EC27F8" w14:textId="77777777" w:rsidR="00DC19C9" w:rsidRPr="00164D6A" w:rsidRDefault="00DC19C9" w:rsidP="00DC19C9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64D6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64D6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5BC611DC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8A80AAD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1AE72F4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C7CC7E4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A0D5A15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D45B2D1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5E9D7F0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70DEE20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4C751698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F09E4F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3F6156B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9C9" w:rsidRPr="00142AD6" w14:paraId="340A017E" w14:textId="77777777" w:rsidTr="008E6064">
        <w:trPr>
          <w:trHeight w:val="677"/>
        </w:trPr>
        <w:tc>
          <w:tcPr>
            <w:tcW w:w="2698" w:type="dxa"/>
            <w:vAlign w:val="bottom"/>
          </w:tcPr>
          <w:p w14:paraId="3E8F34A3" w14:textId="77777777" w:rsidR="00C70989" w:rsidRPr="00164D6A" w:rsidRDefault="00DC19C9" w:rsidP="00C70989">
            <w:pPr>
              <w:rPr>
                <w:rFonts w:ascii="Angsana New" w:hAnsi="Angsana New"/>
                <w:sz w:val="28"/>
                <w:szCs w:val="28"/>
              </w:rPr>
            </w:pPr>
            <w:r w:rsidRPr="00164D6A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7BFAEA2A" w14:textId="1DD1AC3D" w:rsidR="00DC19C9" w:rsidRPr="00164D6A" w:rsidRDefault="00C70989" w:rsidP="00C709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64D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C19C9" w:rsidRPr="00164D6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F65A1F" w14:textId="66170AC6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700</w:t>
            </w: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41" w:type="dxa"/>
            <w:vAlign w:val="bottom"/>
          </w:tcPr>
          <w:p w14:paraId="7CEC43AE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EED640C" w14:textId="65804E1F" w:rsidR="00DC19C9" w:rsidRPr="00164D6A" w:rsidRDefault="00DC19C9" w:rsidP="00DC19C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249" w:type="dxa"/>
            <w:vAlign w:val="bottom"/>
          </w:tcPr>
          <w:p w14:paraId="4423E153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2F87F323" w14:textId="2A75EBA1" w:rsidR="00DC19C9" w:rsidRPr="00164D6A" w:rsidRDefault="00DC19C9" w:rsidP="00DC19C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D875238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1B69F348" w14:textId="28407641" w:rsidR="00DC19C9" w:rsidRPr="00164D6A" w:rsidRDefault="00DC19C9" w:rsidP="00DC19C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AA6C8D4" w14:textId="77777777" w:rsidR="00DC19C9" w:rsidRPr="00164D6A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7B734547" w14:textId="3E7DB867" w:rsidR="00DC19C9" w:rsidRPr="00164D6A" w:rsidRDefault="00DC19C9" w:rsidP="00DC19C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1035B3F3" w14:textId="77777777" w:rsidR="00DC19C9" w:rsidRPr="00164D6A" w:rsidRDefault="00DC19C9" w:rsidP="00DC19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77452E31" w14:textId="38352898" w:rsidR="00DC19C9" w:rsidRPr="00A05B97" w:rsidRDefault="00DC19C9" w:rsidP="00DC19C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4D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62254560" w14:textId="16D77C36"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142AD6" w:rsidRPr="00CE458C" w:rsidSect="004F7E17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E0806" w14:textId="76CC1D18" w:rsidR="00CD6F2B" w:rsidRDefault="00E664E6" w:rsidP="00C7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514CA5E4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9A01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62EBEB82" w14:textId="548DB782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1A775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จำหน่ายหนังสือและให้บริการโฆษณา</w:t>
            </w:r>
          </w:p>
          <w:p w14:paraId="0FB6BCD6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14A2824" w14:textId="77777777" w:rsidR="001A775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94FAFCF" w14:textId="24F2C33F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2118557E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6E1E063" w14:textId="77777777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2269E88B" w14:textId="77777777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40AE746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D2E5060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B788E" w:rsidRPr="00BE540A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2FA808E0" w:rsidR="007B788E" w:rsidRPr="00B92267" w:rsidRDefault="007B788E" w:rsidP="007B78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9A01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955EB3F" w14:textId="751EB33A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02E99EB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55BF8FC4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7D82DAFB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2FE68762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4A6532C4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0FE07315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C16C4B6" w14:textId="77777777" w:rsidR="007B788E" w:rsidRPr="00C10CC6" w:rsidRDefault="007B788E" w:rsidP="007B78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42A8A34D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451E26E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04735B02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5314E57C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69333F35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5453392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7D2B3F14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7FB5A7D8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03C4786A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37AC679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3E9256F1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176CC9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176CC9" w:rsidRPr="00B92267" w:rsidRDefault="00176CC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E1A80" w:rsidRPr="00BE540A" w14:paraId="5DD8F2AB" w14:textId="77777777" w:rsidTr="00145CC3">
        <w:trPr>
          <w:cantSplit/>
        </w:trPr>
        <w:tc>
          <w:tcPr>
            <w:tcW w:w="2779" w:type="dxa"/>
          </w:tcPr>
          <w:p w14:paraId="0E21E481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33BB24B0" w:rsidR="000E1A80" w:rsidRPr="00956616" w:rsidRDefault="002F10B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F10BA">
              <w:rPr>
                <w:rFonts w:ascii="Angsana New" w:eastAsia="MS Mincho" w:hAnsi="Angsana New"/>
                <w:sz w:val="26"/>
                <w:szCs w:val="26"/>
              </w:rPr>
              <w:t>822,878</w:t>
            </w:r>
          </w:p>
        </w:tc>
        <w:tc>
          <w:tcPr>
            <w:tcW w:w="180" w:type="dxa"/>
            <w:vAlign w:val="bottom"/>
          </w:tcPr>
          <w:p w14:paraId="7194BEFF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70412F" w14:textId="25386B19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  <w:lang w:val="en-US"/>
              </w:rPr>
              <w:t>844,274</w:t>
            </w:r>
          </w:p>
        </w:tc>
        <w:tc>
          <w:tcPr>
            <w:tcW w:w="178" w:type="dxa"/>
            <w:vAlign w:val="bottom"/>
          </w:tcPr>
          <w:p w14:paraId="57818E5A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410889ED" w:rsidR="000E1A80" w:rsidRPr="00956616" w:rsidRDefault="00D031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0312B">
              <w:rPr>
                <w:rFonts w:ascii="Angsana New" w:eastAsia="MS Mincho" w:hAnsi="Angsana New"/>
                <w:sz w:val="26"/>
                <w:szCs w:val="26"/>
              </w:rPr>
              <w:t>137,075</w:t>
            </w:r>
          </w:p>
        </w:tc>
        <w:tc>
          <w:tcPr>
            <w:tcW w:w="180" w:type="dxa"/>
            <w:vAlign w:val="bottom"/>
          </w:tcPr>
          <w:p w14:paraId="28AED953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D400B8" w14:textId="1208DDA8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287,467</w:t>
            </w:r>
          </w:p>
        </w:tc>
        <w:tc>
          <w:tcPr>
            <w:tcW w:w="180" w:type="dxa"/>
            <w:vAlign w:val="bottom"/>
          </w:tcPr>
          <w:p w14:paraId="1E2C7C32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6565DA40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sz w:val="26"/>
                <w:szCs w:val="26"/>
              </w:rPr>
              <w:t>941,21</w:t>
            </w:r>
            <w:r w:rsidR="004971C0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F73B4A4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2D972DB0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711,378</w:t>
            </w:r>
          </w:p>
        </w:tc>
        <w:tc>
          <w:tcPr>
            <w:tcW w:w="186" w:type="dxa"/>
            <w:vAlign w:val="bottom"/>
          </w:tcPr>
          <w:p w14:paraId="53C19806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294F1EAD" w:rsidR="000E1A80" w:rsidRPr="00B92267" w:rsidRDefault="003A3252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32995237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0020010D" w:rsidR="000E1A80" w:rsidRPr="009D36B9" w:rsidRDefault="005429C2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429C2">
              <w:rPr>
                <w:rFonts w:ascii="Angsana New" w:eastAsia="MS Mincho" w:hAnsi="Angsana New"/>
                <w:sz w:val="26"/>
                <w:szCs w:val="26"/>
              </w:rPr>
              <w:t>1,901,16</w:t>
            </w:r>
            <w:r w:rsidR="00A12C56">
              <w:rPr>
                <w:rFonts w:ascii="Angsana New" w:eastAsia="MS Mincho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3687B40A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2C3A1633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1,843,119</w:t>
            </w:r>
          </w:p>
        </w:tc>
      </w:tr>
      <w:tr w:rsidR="000E1A80" w:rsidRPr="00BE540A" w14:paraId="6E4DA042" w14:textId="77777777" w:rsidTr="00145CC3">
        <w:trPr>
          <w:cantSplit/>
        </w:trPr>
        <w:tc>
          <w:tcPr>
            <w:tcW w:w="2779" w:type="dxa"/>
          </w:tcPr>
          <w:p w14:paraId="66E27F75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402E037E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sz w:val="26"/>
                <w:szCs w:val="26"/>
              </w:rPr>
              <w:t>258,030</w:t>
            </w:r>
          </w:p>
        </w:tc>
        <w:tc>
          <w:tcPr>
            <w:tcW w:w="180" w:type="dxa"/>
            <w:vAlign w:val="bottom"/>
          </w:tcPr>
          <w:p w14:paraId="3ADD74E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A59D2" w14:textId="0E638C69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231,113</w:t>
            </w:r>
          </w:p>
        </w:tc>
        <w:tc>
          <w:tcPr>
            <w:tcW w:w="178" w:type="dxa"/>
            <w:vAlign w:val="bottom"/>
          </w:tcPr>
          <w:p w14:paraId="3FB4A4F5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6E130671" w:rsidR="000E1A80" w:rsidRPr="00956616" w:rsidRDefault="00D031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0312B">
              <w:rPr>
                <w:rFonts w:ascii="Angsana New" w:eastAsia="MS Mincho" w:hAnsi="Angsana New"/>
                <w:sz w:val="26"/>
                <w:szCs w:val="26"/>
              </w:rPr>
              <w:t>36,964</w:t>
            </w:r>
          </w:p>
        </w:tc>
        <w:tc>
          <w:tcPr>
            <w:tcW w:w="180" w:type="dxa"/>
            <w:vAlign w:val="bottom"/>
          </w:tcPr>
          <w:p w14:paraId="12B423F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5BDDE6C7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88,207</w:t>
            </w:r>
          </w:p>
        </w:tc>
        <w:tc>
          <w:tcPr>
            <w:tcW w:w="180" w:type="dxa"/>
            <w:vAlign w:val="bottom"/>
          </w:tcPr>
          <w:p w14:paraId="1E76A1F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5FB50440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sz w:val="26"/>
                <w:szCs w:val="26"/>
              </w:rPr>
              <w:t>40,378</w:t>
            </w:r>
          </w:p>
        </w:tc>
        <w:tc>
          <w:tcPr>
            <w:tcW w:w="180" w:type="dxa"/>
            <w:vAlign w:val="bottom"/>
          </w:tcPr>
          <w:p w14:paraId="5B0D65FD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5F3F0383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40,773</w:t>
            </w:r>
          </w:p>
        </w:tc>
        <w:tc>
          <w:tcPr>
            <w:tcW w:w="186" w:type="dxa"/>
            <w:vAlign w:val="bottom"/>
          </w:tcPr>
          <w:p w14:paraId="429EB00B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647C814E" w:rsidR="000E1A80" w:rsidRPr="009D36B9" w:rsidRDefault="00D613B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D613BB">
              <w:rPr>
                <w:rFonts w:ascii="Angsana New" w:eastAsia="MS Mincho" w:hAnsi="Angsana New"/>
                <w:sz w:val="26"/>
                <w:szCs w:val="26"/>
              </w:rPr>
              <w:t>(335,372)</w:t>
            </w:r>
          </w:p>
        </w:tc>
        <w:tc>
          <w:tcPr>
            <w:tcW w:w="180" w:type="dxa"/>
          </w:tcPr>
          <w:p w14:paraId="5A27153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687E286D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(360,093)</w:t>
            </w:r>
          </w:p>
        </w:tc>
        <w:tc>
          <w:tcPr>
            <w:tcW w:w="186" w:type="dxa"/>
          </w:tcPr>
          <w:p w14:paraId="42220A86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7467F940" w:rsidR="000E1A80" w:rsidRPr="009D36B9" w:rsidRDefault="003A3252" w:rsidP="003A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4B726AAF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0E1A80" w:rsidRPr="00BE540A" w14:paraId="6CFEA0E9" w14:textId="77777777" w:rsidTr="00145CC3">
        <w:trPr>
          <w:cantSplit/>
        </w:trPr>
        <w:tc>
          <w:tcPr>
            <w:tcW w:w="2779" w:type="dxa"/>
          </w:tcPr>
          <w:p w14:paraId="330A0621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789688F1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1,080,908</w:t>
            </w:r>
          </w:p>
        </w:tc>
        <w:tc>
          <w:tcPr>
            <w:tcW w:w="180" w:type="dxa"/>
            <w:vAlign w:val="bottom"/>
          </w:tcPr>
          <w:p w14:paraId="05436C06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693CFAA" w14:textId="3BAA5359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1,075,387</w:t>
            </w:r>
          </w:p>
        </w:tc>
        <w:tc>
          <w:tcPr>
            <w:tcW w:w="178" w:type="dxa"/>
            <w:vAlign w:val="bottom"/>
          </w:tcPr>
          <w:p w14:paraId="6F926A0C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22B24979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174,039</w:t>
            </w:r>
          </w:p>
        </w:tc>
        <w:tc>
          <w:tcPr>
            <w:tcW w:w="180" w:type="dxa"/>
            <w:vAlign w:val="bottom"/>
          </w:tcPr>
          <w:p w14:paraId="679A97BC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BBE735" w14:textId="3F6D7181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375,674</w:t>
            </w:r>
          </w:p>
        </w:tc>
        <w:tc>
          <w:tcPr>
            <w:tcW w:w="180" w:type="dxa"/>
            <w:vAlign w:val="bottom"/>
          </w:tcPr>
          <w:p w14:paraId="33A1A2EA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1BF99BA7" w:rsidR="000E1A80" w:rsidRPr="00956616" w:rsidRDefault="001D6C2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D6C2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981,594</w:t>
            </w:r>
          </w:p>
        </w:tc>
        <w:tc>
          <w:tcPr>
            <w:tcW w:w="180" w:type="dxa"/>
            <w:vAlign w:val="bottom"/>
          </w:tcPr>
          <w:p w14:paraId="50BA59B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0A175576" w:rsidR="000E1A80" w:rsidRPr="00B92267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752,151</w:t>
            </w:r>
          </w:p>
        </w:tc>
        <w:tc>
          <w:tcPr>
            <w:tcW w:w="186" w:type="dxa"/>
            <w:vAlign w:val="bottom"/>
          </w:tcPr>
          <w:p w14:paraId="45C641D4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05EB3E84" w:rsidR="000E1A80" w:rsidRPr="009D36B9" w:rsidRDefault="00D613BB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613B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(335,372)</w:t>
            </w:r>
          </w:p>
        </w:tc>
        <w:tc>
          <w:tcPr>
            <w:tcW w:w="180" w:type="dxa"/>
          </w:tcPr>
          <w:p w14:paraId="4049290C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0AC20060" w:rsidR="000E1A80" w:rsidRPr="00B60904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(360,093)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6E04B0" w14:textId="77F6BF4E" w:rsidR="000E1A80" w:rsidRPr="009D36B9" w:rsidRDefault="00DE3F3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DE3F3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1,901,169</w:t>
            </w:r>
          </w:p>
        </w:tc>
        <w:tc>
          <w:tcPr>
            <w:tcW w:w="180" w:type="dxa"/>
            <w:vAlign w:val="bottom"/>
          </w:tcPr>
          <w:p w14:paraId="1CB6C11C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1B1B9A" w14:textId="6B6AB628" w:rsidR="000E1A80" w:rsidRPr="00B60904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1,843,119</w:t>
            </w:r>
          </w:p>
        </w:tc>
      </w:tr>
      <w:tr w:rsidR="000E1A80" w:rsidRPr="00BE540A" w14:paraId="40878816" w14:textId="77777777" w:rsidTr="00145CC3">
        <w:trPr>
          <w:cantSplit/>
        </w:trPr>
        <w:tc>
          <w:tcPr>
            <w:tcW w:w="2779" w:type="dxa"/>
          </w:tcPr>
          <w:p w14:paraId="7F6FECCC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AB80C2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FBED42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DB2D99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59642A6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306A1334" w14:textId="77777777" w:rsidTr="00145CC3">
        <w:trPr>
          <w:cantSplit/>
        </w:trPr>
        <w:tc>
          <w:tcPr>
            <w:tcW w:w="2779" w:type="dxa"/>
          </w:tcPr>
          <w:p w14:paraId="2A7C8D29" w14:textId="77777777" w:rsidR="000E1A80" w:rsidRPr="0067027B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E4A96F0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F7692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7CB465CF" w14:textId="77777777" w:rsidTr="00145CC3">
        <w:trPr>
          <w:cantSplit/>
        </w:trPr>
        <w:tc>
          <w:tcPr>
            <w:tcW w:w="2779" w:type="dxa"/>
          </w:tcPr>
          <w:p w14:paraId="706F91CC" w14:textId="77777777" w:rsidR="000E1A80" w:rsidRPr="00640752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CE4E8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9580AC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CFAC9C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3299134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0A85FA7B" w14:textId="77777777" w:rsidTr="00145CC3">
        <w:trPr>
          <w:cantSplit/>
        </w:trPr>
        <w:tc>
          <w:tcPr>
            <w:tcW w:w="2779" w:type="dxa"/>
            <w:vAlign w:val="bottom"/>
          </w:tcPr>
          <w:p w14:paraId="2FB2A1F3" w14:textId="77777777" w:rsidR="000E1A80" w:rsidRPr="00120A9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4A9C74F0" w:rsidR="000E1A80" w:rsidRPr="00956616" w:rsidRDefault="000E1C3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0E1C30">
              <w:rPr>
                <w:rFonts w:ascii="Angsana New" w:eastAsia="MS Mincho" w:hAnsi="Angsana New"/>
                <w:sz w:val="26"/>
                <w:szCs w:val="26"/>
              </w:rPr>
              <w:t>1,077,938</w:t>
            </w:r>
          </w:p>
        </w:tc>
        <w:tc>
          <w:tcPr>
            <w:tcW w:w="180" w:type="dxa"/>
            <w:vAlign w:val="bottom"/>
          </w:tcPr>
          <w:p w14:paraId="3A97A256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771DECCA" w:rsidR="000E1A80" w:rsidRPr="00B60904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1,068,440</w:t>
            </w:r>
          </w:p>
        </w:tc>
        <w:tc>
          <w:tcPr>
            <w:tcW w:w="178" w:type="dxa"/>
            <w:vAlign w:val="bottom"/>
          </w:tcPr>
          <w:p w14:paraId="16175E34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201CD956" w:rsidR="000E1A80" w:rsidRPr="008B17DC" w:rsidRDefault="008A41B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41B5">
              <w:rPr>
                <w:rFonts w:ascii="Angsana New" w:eastAsia="MS Mincho" w:hAnsi="Angsana New"/>
                <w:sz w:val="26"/>
                <w:szCs w:val="26"/>
              </w:rPr>
              <w:t>128,110</w:t>
            </w:r>
          </w:p>
        </w:tc>
        <w:tc>
          <w:tcPr>
            <w:tcW w:w="180" w:type="dxa"/>
            <w:vAlign w:val="bottom"/>
          </w:tcPr>
          <w:p w14:paraId="3641C45B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5776956E" w:rsidR="000E1A80" w:rsidRPr="00936E3B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336,858</w:t>
            </w:r>
          </w:p>
        </w:tc>
        <w:tc>
          <w:tcPr>
            <w:tcW w:w="180" w:type="dxa"/>
            <w:vAlign w:val="bottom"/>
          </w:tcPr>
          <w:p w14:paraId="4600340E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3467DE44" w:rsidR="000E1A80" w:rsidRPr="00956616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859,254</w:t>
            </w:r>
          </w:p>
        </w:tc>
        <w:tc>
          <w:tcPr>
            <w:tcW w:w="180" w:type="dxa"/>
          </w:tcPr>
          <w:p w14:paraId="0E50E835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1A6F47C9" w:rsidR="000E1A80" w:rsidRPr="00F7477C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650,019</w:t>
            </w:r>
          </w:p>
        </w:tc>
        <w:tc>
          <w:tcPr>
            <w:tcW w:w="186" w:type="dxa"/>
            <w:vAlign w:val="bottom"/>
          </w:tcPr>
          <w:p w14:paraId="12951632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60C6A8D7" w:rsidR="000E1A80" w:rsidRPr="009D36B9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(298,914)</w:t>
            </w:r>
          </w:p>
        </w:tc>
        <w:tc>
          <w:tcPr>
            <w:tcW w:w="180" w:type="dxa"/>
          </w:tcPr>
          <w:p w14:paraId="03D6AF33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BFCFC" w14:textId="67928405" w:rsidR="000E1A80" w:rsidRPr="00BA7BC1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(332,024)</w:t>
            </w:r>
          </w:p>
        </w:tc>
        <w:tc>
          <w:tcPr>
            <w:tcW w:w="186" w:type="dxa"/>
          </w:tcPr>
          <w:p w14:paraId="0CF53800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67EE312F" w:rsidR="000E1A80" w:rsidRPr="009D36B9" w:rsidRDefault="00B47AFF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sz w:val="26"/>
                <w:szCs w:val="26"/>
              </w:rPr>
              <w:t>1,766,388</w:t>
            </w:r>
          </w:p>
        </w:tc>
        <w:tc>
          <w:tcPr>
            <w:tcW w:w="180" w:type="dxa"/>
          </w:tcPr>
          <w:p w14:paraId="515FCB48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3AFE664C" w:rsidR="000E1A80" w:rsidRPr="00F7477C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1,723,293</w:t>
            </w:r>
          </w:p>
        </w:tc>
      </w:tr>
      <w:tr w:rsidR="000E1A80" w:rsidRPr="00BE540A" w14:paraId="7DE91439" w14:textId="77777777" w:rsidTr="00145CC3">
        <w:trPr>
          <w:cantSplit/>
        </w:trPr>
        <w:tc>
          <w:tcPr>
            <w:tcW w:w="2779" w:type="dxa"/>
            <w:vAlign w:val="bottom"/>
          </w:tcPr>
          <w:p w14:paraId="50E6F06A" w14:textId="77777777" w:rsidR="000E1A80" w:rsidRPr="00120A9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6D8FFDC7" w:rsidR="000E1A80" w:rsidRPr="00956616" w:rsidRDefault="000C064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0C0647">
              <w:rPr>
                <w:rFonts w:ascii="Angsana New" w:eastAsia="MS Mincho" w:hAnsi="Angsana New"/>
                <w:sz w:val="26"/>
                <w:szCs w:val="26"/>
              </w:rPr>
              <w:t>2,970</w:t>
            </w:r>
          </w:p>
        </w:tc>
        <w:tc>
          <w:tcPr>
            <w:tcW w:w="180" w:type="dxa"/>
            <w:vAlign w:val="bottom"/>
          </w:tcPr>
          <w:p w14:paraId="4B42D78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1DB6FB7E" w:rsidR="000E1A80" w:rsidRPr="00B92267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6,947</w:t>
            </w:r>
          </w:p>
        </w:tc>
        <w:tc>
          <w:tcPr>
            <w:tcW w:w="178" w:type="dxa"/>
            <w:vAlign w:val="bottom"/>
          </w:tcPr>
          <w:p w14:paraId="3F5412B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27BEF45B" w:rsidR="000E1A80" w:rsidRPr="008B17DC" w:rsidRDefault="008A41B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A41B5">
              <w:rPr>
                <w:rFonts w:ascii="Angsana New" w:eastAsia="MS Mincho" w:hAnsi="Angsana New"/>
                <w:sz w:val="26"/>
                <w:szCs w:val="26"/>
              </w:rPr>
              <w:t>45,929</w:t>
            </w:r>
          </w:p>
        </w:tc>
        <w:tc>
          <w:tcPr>
            <w:tcW w:w="180" w:type="dxa"/>
            <w:vAlign w:val="bottom"/>
          </w:tcPr>
          <w:p w14:paraId="3401A887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7F389BF7" w:rsidR="000E1A80" w:rsidRPr="00936E3B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38,816</w:t>
            </w:r>
          </w:p>
        </w:tc>
        <w:tc>
          <w:tcPr>
            <w:tcW w:w="180" w:type="dxa"/>
            <w:vAlign w:val="bottom"/>
          </w:tcPr>
          <w:p w14:paraId="44690851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202BBE9A" w:rsidR="000E1A80" w:rsidRPr="00956616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122,340</w:t>
            </w:r>
          </w:p>
        </w:tc>
        <w:tc>
          <w:tcPr>
            <w:tcW w:w="180" w:type="dxa"/>
            <w:vAlign w:val="bottom"/>
          </w:tcPr>
          <w:p w14:paraId="6470F858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14ED4FD0" w:rsidR="000E1A80" w:rsidRPr="00F7477C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102,132</w:t>
            </w:r>
          </w:p>
        </w:tc>
        <w:tc>
          <w:tcPr>
            <w:tcW w:w="186" w:type="dxa"/>
            <w:vAlign w:val="bottom"/>
          </w:tcPr>
          <w:p w14:paraId="1FD8504F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6D4A849A" w:rsidR="000E1A80" w:rsidRPr="009D36B9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sz w:val="26"/>
                <w:szCs w:val="26"/>
              </w:rPr>
              <w:t>(36,458)</w:t>
            </w:r>
          </w:p>
        </w:tc>
        <w:tc>
          <w:tcPr>
            <w:tcW w:w="180" w:type="dxa"/>
          </w:tcPr>
          <w:p w14:paraId="7DF2C467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2E429043" w:rsidR="000E1A80" w:rsidRPr="00BA7BC1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sz w:val="26"/>
                <w:szCs w:val="26"/>
              </w:rPr>
              <w:t>(28,069)</w:t>
            </w:r>
          </w:p>
        </w:tc>
        <w:tc>
          <w:tcPr>
            <w:tcW w:w="186" w:type="dxa"/>
          </w:tcPr>
          <w:p w14:paraId="03BF2511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1AAD390D" w:rsidR="000E1A80" w:rsidRPr="009D36B9" w:rsidRDefault="00B47AFF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sz w:val="26"/>
                <w:szCs w:val="26"/>
              </w:rPr>
              <w:t>134,781</w:t>
            </w:r>
          </w:p>
        </w:tc>
        <w:tc>
          <w:tcPr>
            <w:tcW w:w="180" w:type="dxa"/>
            <w:vAlign w:val="bottom"/>
          </w:tcPr>
          <w:p w14:paraId="5D496A05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1A70BD6F" w:rsidR="000E1A80" w:rsidRPr="00F7477C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sz w:val="26"/>
                <w:szCs w:val="26"/>
              </w:rPr>
              <w:t>119,826</w:t>
            </w:r>
          </w:p>
        </w:tc>
      </w:tr>
      <w:tr w:rsidR="000E1A80" w:rsidRPr="00BE540A" w14:paraId="6791DB94" w14:textId="77777777" w:rsidTr="00145CC3">
        <w:trPr>
          <w:cantSplit/>
        </w:trPr>
        <w:tc>
          <w:tcPr>
            <w:tcW w:w="2779" w:type="dxa"/>
          </w:tcPr>
          <w:p w14:paraId="71B9C83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09B9E2B7" w:rsidR="000E1A80" w:rsidRPr="00956616" w:rsidRDefault="000E1C3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E1C3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1,080,908</w:t>
            </w:r>
          </w:p>
        </w:tc>
        <w:tc>
          <w:tcPr>
            <w:tcW w:w="180" w:type="dxa"/>
            <w:vAlign w:val="bottom"/>
          </w:tcPr>
          <w:p w14:paraId="64DBF65C" w14:textId="77777777" w:rsidR="000E1A80" w:rsidRPr="00A44FE4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192EE168" w:rsidR="000E1A80" w:rsidRPr="00A44FE4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1,075,387</w:t>
            </w:r>
          </w:p>
        </w:tc>
        <w:tc>
          <w:tcPr>
            <w:tcW w:w="178" w:type="dxa"/>
            <w:vAlign w:val="bottom"/>
          </w:tcPr>
          <w:p w14:paraId="0BDD0440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1722D331" w:rsidR="000E1A80" w:rsidRPr="008B17DC" w:rsidRDefault="008A41B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A41B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174,039</w:t>
            </w:r>
          </w:p>
        </w:tc>
        <w:tc>
          <w:tcPr>
            <w:tcW w:w="180" w:type="dxa"/>
          </w:tcPr>
          <w:p w14:paraId="3AA56CA3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5076507C" w:rsidR="000E1A80" w:rsidRPr="00A44FE4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375,674</w:t>
            </w:r>
          </w:p>
        </w:tc>
        <w:tc>
          <w:tcPr>
            <w:tcW w:w="180" w:type="dxa"/>
          </w:tcPr>
          <w:p w14:paraId="41C9F5D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4E899B0E" w:rsidR="000E1A80" w:rsidRPr="00956616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981,594</w:t>
            </w:r>
          </w:p>
        </w:tc>
        <w:tc>
          <w:tcPr>
            <w:tcW w:w="180" w:type="dxa"/>
          </w:tcPr>
          <w:p w14:paraId="54E84D45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6B47B0A7" w:rsidR="000E1A80" w:rsidRPr="00A44FE4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752,151</w:t>
            </w:r>
          </w:p>
        </w:tc>
        <w:tc>
          <w:tcPr>
            <w:tcW w:w="186" w:type="dxa"/>
          </w:tcPr>
          <w:p w14:paraId="01D6FC82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2C95C884" w:rsidR="000E1A80" w:rsidRPr="009D36B9" w:rsidRDefault="00C2520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252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(335,372)</w:t>
            </w:r>
          </w:p>
        </w:tc>
        <w:tc>
          <w:tcPr>
            <w:tcW w:w="180" w:type="dxa"/>
          </w:tcPr>
          <w:p w14:paraId="6C224A71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7BEB9A85" w:rsidR="000E1A80" w:rsidRPr="00BA7BC1" w:rsidRDefault="00B64D34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(360,093)</w:t>
            </w:r>
          </w:p>
        </w:tc>
        <w:tc>
          <w:tcPr>
            <w:tcW w:w="186" w:type="dxa"/>
          </w:tcPr>
          <w:p w14:paraId="4EEE169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3EA3D66E" w:rsidR="000E1A80" w:rsidRPr="009D36B9" w:rsidRDefault="00B47AFF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47A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1,901,16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0396AE4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53E8A608" w:rsidR="000E1A80" w:rsidRPr="00A44FE4" w:rsidRDefault="00B64D34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1,843,119</w:t>
            </w:r>
          </w:p>
        </w:tc>
      </w:tr>
      <w:tr w:rsidR="000E1A80" w:rsidRPr="00BE540A" w14:paraId="6B31C80C" w14:textId="77777777" w:rsidTr="00145CC3">
        <w:trPr>
          <w:cantSplit/>
        </w:trPr>
        <w:tc>
          <w:tcPr>
            <w:tcW w:w="2779" w:type="dxa"/>
          </w:tcPr>
          <w:p w14:paraId="61A1994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87A8BE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656E17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DCB18C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2477A75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77172B21" w14:textId="77777777" w:rsidTr="00145CC3">
        <w:trPr>
          <w:cantSplit/>
        </w:trPr>
        <w:tc>
          <w:tcPr>
            <w:tcW w:w="2779" w:type="dxa"/>
          </w:tcPr>
          <w:p w14:paraId="6FD463A0" w14:textId="77777777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1FEE74A" w14:textId="77777777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6E30C2" w14:textId="77777777" w:rsidR="00645427" w:rsidRDefault="0064542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7FE7E59" w14:textId="72F176F9" w:rsidR="00EE385B" w:rsidRPr="00956616" w:rsidRDefault="0064542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4542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(24,529)</w:t>
            </w:r>
          </w:p>
        </w:tc>
        <w:tc>
          <w:tcPr>
            <w:tcW w:w="180" w:type="dxa"/>
            <w:vAlign w:val="bottom"/>
          </w:tcPr>
          <w:p w14:paraId="594200F6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5862DC2" w14:textId="77777777" w:rsidR="00B64D34" w:rsidRPr="00B64D34" w:rsidRDefault="00B64D34" w:rsidP="00B64D34">
            <w:pPr>
              <w:pStyle w:val="acctfourfigures"/>
              <w:shd w:val="clear" w:color="auto" w:fill="FFFFFF"/>
              <w:ind w:right="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42BB508" w14:textId="07962B2B" w:rsidR="000E1A80" w:rsidRPr="00CC7E6A" w:rsidRDefault="00B64D34" w:rsidP="00B64D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(71,282)</w:t>
            </w:r>
          </w:p>
        </w:tc>
        <w:tc>
          <w:tcPr>
            <w:tcW w:w="178" w:type="dxa"/>
            <w:vAlign w:val="bottom"/>
          </w:tcPr>
          <w:p w14:paraId="2BCCE1AE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047AC1" w14:textId="77777777" w:rsidR="00A15151" w:rsidRPr="00800012" w:rsidRDefault="00A15151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3321C1" w14:textId="28416676" w:rsidR="003620DD" w:rsidRPr="00800012" w:rsidRDefault="00A15151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0001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(27,033)</w:t>
            </w:r>
          </w:p>
        </w:tc>
        <w:tc>
          <w:tcPr>
            <w:tcW w:w="180" w:type="dxa"/>
            <w:vAlign w:val="bottom"/>
          </w:tcPr>
          <w:p w14:paraId="27A2CE58" w14:textId="77777777" w:rsidR="000E1A80" w:rsidRPr="00800012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22D5B17" w14:textId="77777777" w:rsidR="00B64D34" w:rsidRPr="00800012" w:rsidRDefault="00B64D34" w:rsidP="00B64D34">
            <w:pPr>
              <w:pStyle w:val="acctfourfigures"/>
              <w:shd w:val="clear" w:color="auto" w:fill="FFFFFF"/>
              <w:ind w:right="-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BD2C8A8" w14:textId="710C4AB5" w:rsidR="000E1A80" w:rsidRPr="00800012" w:rsidRDefault="00B64D34" w:rsidP="00B64D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00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23,710</w:t>
            </w:r>
          </w:p>
        </w:tc>
        <w:tc>
          <w:tcPr>
            <w:tcW w:w="180" w:type="dxa"/>
            <w:vAlign w:val="bottom"/>
          </w:tcPr>
          <w:p w14:paraId="5068A1D5" w14:textId="77777777" w:rsidR="000E1A80" w:rsidRPr="00800012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1A3BE6" w14:textId="77777777" w:rsidR="00212E89" w:rsidRPr="00800012" w:rsidRDefault="00212E89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583FE" w14:textId="22BD52B2" w:rsidR="003620DD" w:rsidRPr="00800012" w:rsidRDefault="00212E89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0001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269,699</w:t>
            </w:r>
          </w:p>
        </w:tc>
        <w:tc>
          <w:tcPr>
            <w:tcW w:w="180" w:type="dxa"/>
            <w:vAlign w:val="bottom"/>
          </w:tcPr>
          <w:p w14:paraId="08C55AAE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2A9F9DE" w14:textId="77777777" w:rsidR="00B64D34" w:rsidRPr="00B64D34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1634698E" w14:textId="4DE3676E" w:rsidR="000E1A80" w:rsidRPr="00CC7E6A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66,524</w:t>
            </w:r>
          </w:p>
        </w:tc>
        <w:tc>
          <w:tcPr>
            <w:tcW w:w="186" w:type="dxa"/>
            <w:vAlign w:val="bottom"/>
          </w:tcPr>
          <w:p w14:paraId="73C223BB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2F9AB65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255CE27" w14:textId="47ADCAB3" w:rsidR="003620DD" w:rsidRPr="009D36B9" w:rsidRDefault="003620DD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620D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(6,14</w:t>
            </w:r>
            <w:r w:rsidR="009B2F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Pr="003620D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0D295CC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91BFFC" w14:textId="77777777" w:rsidR="00B64D34" w:rsidRPr="00B64D34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A4EC54" w14:textId="7D7ED6A6" w:rsidR="000E1A80" w:rsidRPr="00CC7E6A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hAnsi="Angsana New"/>
                <w:b/>
                <w:bCs/>
                <w:sz w:val="26"/>
                <w:szCs w:val="26"/>
              </w:rPr>
              <w:t>(1,113)</w:t>
            </w:r>
          </w:p>
        </w:tc>
        <w:tc>
          <w:tcPr>
            <w:tcW w:w="186" w:type="dxa"/>
          </w:tcPr>
          <w:p w14:paraId="350B1906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5E5651" w14:textId="77777777" w:rsidR="002820D1" w:rsidRDefault="002820D1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7747D787" w14:textId="4AED2983" w:rsidR="00C0574A" w:rsidRPr="009D36B9" w:rsidRDefault="002820D1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820D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211,989</w:t>
            </w:r>
          </w:p>
        </w:tc>
        <w:tc>
          <w:tcPr>
            <w:tcW w:w="180" w:type="dxa"/>
            <w:vAlign w:val="bottom"/>
          </w:tcPr>
          <w:p w14:paraId="1A245D11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E36FF57" w14:textId="77777777" w:rsidR="00B64D34" w:rsidRPr="00B64D34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001314F2" w14:textId="3EEE79A2" w:rsidR="000E1A80" w:rsidRPr="00CC7E6A" w:rsidRDefault="00B64D34" w:rsidP="00B64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D3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17,839</w:t>
            </w:r>
          </w:p>
        </w:tc>
      </w:tr>
      <w:tr w:rsidR="000E1A80" w:rsidRPr="00BE540A" w14:paraId="26C4F616" w14:textId="77777777" w:rsidTr="00CF0E68">
        <w:trPr>
          <w:cantSplit/>
          <w:trHeight w:hRule="exact" w:val="259"/>
        </w:trPr>
        <w:tc>
          <w:tcPr>
            <w:tcW w:w="2779" w:type="dxa"/>
          </w:tcPr>
          <w:p w14:paraId="4EDE7911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47D74DD4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29D190E3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B02A4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C51FEFD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02806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0FC2840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A0F05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D306829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18B5BA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0695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D57D4D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B34DF3E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665397E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45B8D3C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746174E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6F8E36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37C42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76BC8D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4589E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85294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14E5E8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0E1A80" w:rsidRPr="00BE540A" w14:paraId="672AFF35" w14:textId="77777777" w:rsidTr="00CF0E68">
        <w:trPr>
          <w:cantSplit/>
        </w:trPr>
        <w:tc>
          <w:tcPr>
            <w:tcW w:w="2779" w:type="dxa"/>
          </w:tcPr>
          <w:p w14:paraId="070EBC28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54FCF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792635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BBABF9" w14:textId="77777777" w:rsidR="000E1A80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C15ECD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5EB529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8EC2B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8F446" w14:textId="77777777" w:rsidR="000E1A80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02CA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6DA2A9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061CBD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6895559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D9C3D9B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F429F7" w14:textId="77777777" w:rsidR="000E1A80" w:rsidRPr="009D243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FACD9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DB9B3" w14:textId="77777777" w:rsidR="000E1A80" w:rsidRPr="009D243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DB9E96F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D2643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19122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59B96B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E1A80" w:rsidRPr="00BE540A" w14:paraId="73EAB5FF" w14:textId="77777777" w:rsidTr="00F5797E">
        <w:trPr>
          <w:cantSplit/>
        </w:trPr>
        <w:tc>
          <w:tcPr>
            <w:tcW w:w="2779" w:type="dxa"/>
          </w:tcPr>
          <w:p w14:paraId="0A941CE3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F24DACC" w14:textId="77777777" w:rsidR="000E1A80" w:rsidRPr="00596EA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0E1A80" w:rsidRPr="00BE540A" w14:paraId="2A1DDA25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0E54FB70" w14:textId="41506C66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9A01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07555CDB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จำหน่ายหนังสือและให้บริการโฆษณา</w:t>
            </w:r>
          </w:p>
          <w:p w14:paraId="1B249A4F" w14:textId="70D7F06F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14:paraId="66407E92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CD822F6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3AC236E5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1513D6F8" w14:textId="47C0CF06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352AB63F" w14:textId="77777777" w:rsidR="000E1A80" w:rsidRPr="00C10CC6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1B966369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737078FA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101DDA3" w14:textId="3CDDF3C0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FA08E41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D7E3DDC" w14:textId="77777777" w:rsidR="000E1A80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4F18107D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14:paraId="693D7701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760B5B45" w14:textId="77777777" w:rsidR="000E1A80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CB95436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CE0760E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E1A80" w:rsidRPr="00BE540A" w14:paraId="699EF822" w14:textId="77777777" w:rsidTr="00145CC3">
        <w:trPr>
          <w:cantSplit/>
        </w:trPr>
        <w:tc>
          <w:tcPr>
            <w:tcW w:w="2779" w:type="dxa"/>
          </w:tcPr>
          <w:p w14:paraId="564675DD" w14:textId="477AAE22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9A01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68247081" w14:textId="62664D3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8FD012B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22B592" w14:textId="6EFE2E4B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379C91E8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965277" w14:textId="2B0999F5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7DE66942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F481" w14:textId="5D38163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1909F27" w14:textId="77777777" w:rsidR="000E1A80" w:rsidRPr="00C10CC6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366E0A" w14:textId="1F23A7C5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77284B6C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FE26D9C" w14:textId="1F91043A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0C93F1C9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2AF6604" w14:textId="74D9D5A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DE9718F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64714" w14:textId="1CD1DDA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4ED192B9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F68F7C" w14:textId="0B824CD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5EB5E71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2D916" w14:textId="3056D30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0E1A80" w:rsidRPr="00BE540A" w14:paraId="5D124276" w14:textId="77777777" w:rsidTr="00A5449A">
        <w:trPr>
          <w:cantSplit/>
        </w:trPr>
        <w:tc>
          <w:tcPr>
            <w:tcW w:w="2779" w:type="dxa"/>
          </w:tcPr>
          <w:p w14:paraId="12A213B6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EDADB0C" w14:textId="03A5DE93" w:rsidR="000E1A80" w:rsidRPr="00A5449A" w:rsidRDefault="00E8540D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F79A7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="000E1A80" w:rsidRPr="002F79A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E1A80" w:rsidRPr="00BE540A" w14:paraId="24A81166" w14:textId="77777777" w:rsidTr="00571A6D">
        <w:trPr>
          <w:cantSplit/>
        </w:trPr>
        <w:tc>
          <w:tcPr>
            <w:tcW w:w="2779" w:type="dxa"/>
          </w:tcPr>
          <w:p w14:paraId="0C7D7215" w14:textId="77777777" w:rsidR="0083478B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9232F90" w14:textId="0856FEE6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3478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9A01C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AE2AA6" w14:textId="6EDE7577" w:rsidR="000E1A80" w:rsidRPr="00A119A3" w:rsidRDefault="000750E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19A3">
              <w:rPr>
                <w:rFonts w:ascii="Angsana New" w:hAnsi="Angsana New" w:cs="Angsana New"/>
                <w:sz w:val="26"/>
                <w:szCs w:val="26"/>
              </w:rPr>
              <w:t>1,596,892</w:t>
            </w:r>
          </w:p>
        </w:tc>
        <w:tc>
          <w:tcPr>
            <w:tcW w:w="180" w:type="dxa"/>
            <w:vAlign w:val="bottom"/>
          </w:tcPr>
          <w:p w14:paraId="10A6EBAA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AB8590" w14:textId="70BC3262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1,796,061</w:t>
            </w:r>
          </w:p>
        </w:tc>
        <w:tc>
          <w:tcPr>
            <w:tcW w:w="178" w:type="dxa"/>
            <w:vAlign w:val="bottom"/>
          </w:tcPr>
          <w:p w14:paraId="452FD6F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04D699" w14:textId="23AAEF21" w:rsidR="000E1A80" w:rsidRPr="00204377" w:rsidRDefault="00EE67DC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67DC">
              <w:rPr>
                <w:rFonts w:ascii="Angsana New" w:hAnsi="Angsana New" w:cs="Angsana New"/>
                <w:sz w:val="26"/>
                <w:szCs w:val="26"/>
              </w:rPr>
              <w:t>17,639</w:t>
            </w:r>
          </w:p>
        </w:tc>
        <w:tc>
          <w:tcPr>
            <w:tcW w:w="180" w:type="dxa"/>
            <w:vAlign w:val="bottom"/>
          </w:tcPr>
          <w:p w14:paraId="65A979BB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AFE615" w14:textId="76E320B3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14,075</w:t>
            </w:r>
          </w:p>
        </w:tc>
        <w:tc>
          <w:tcPr>
            <w:tcW w:w="180" w:type="dxa"/>
            <w:vAlign w:val="bottom"/>
          </w:tcPr>
          <w:p w14:paraId="441A83BA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E5724E" w14:textId="0A18D120" w:rsidR="000E1A80" w:rsidRPr="00204377" w:rsidRDefault="00EE67DC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67DC">
              <w:rPr>
                <w:rFonts w:ascii="Angsana New" w:hAnsi="Angsana New"/>
                <w:sz w:val="26"/>
                <w:szCs w:val="26"/>
              </w:rPr>
              <w:t>2,228,869</w:t>
            </w:r>
          </w:p>
        </w:tc>
        <w:tc>
          <w:tcPr>
            <w:tcW w:w="180" w:type="dxa"/>
            <w:vAlign w:val="bottom"/>
          </w:tcPr>
          <w:p w14:paraId="765F049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3FB7B3" w14:textId="7442D934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1,926,499</w:t>
            </w:r>
          </w:p>
        </w:tc>
        <w:tc>
          <w:tcPr>
            <w:tcW w:w="186" w:type="dxa"/>
            <w:vAlign w:val="bottom"/>
          </w:tcPr>
          <w:p w14:paraId="45771356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166A23" w14:textId="6630E697" w:rsidR="000E1A80" w:rsidRPr="00204377" w:rsidRDefault="00EE67DC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EE67DC">
              <w:rPr>
                <w:rFonts w:ascii="Angsana New" w:hAnsi="Angsana New"/>
                <w:sz w:val="26"/>
                <w:szCs w:val="26"/>
              </w:rPr>
              <w:t>(161,151)</w:t>
            </w:r>
          </w:p>
        </w:tc>
        <w:tc>
          <w:tcPr>
            <w:tcW w:w="180" w:type="dxa"/>
          </w:tcPr>
          <w:p w14:paraId="04F29B62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63492A" w14:textId="0C92AD6C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(183,245)</w:t>
            </w:r>
          </w:p>
        </w:tc>
        <w:tc>
          <w:tcPr>
            <w:tcW w:w="186" w:type="dxa"/>
          </w:tcPr>
          <w:p w14:paraId="26FAA29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5E3270" w14:textId="6B0D19DC" w:rsidR="000E1A80" w:rsidRPr="00A119A3" w:rsidRDefault="002E593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119A3">
              <w:rPr>
                <w:rFonts w:ascii="Angsana New" w:eastAsia="MS Mincho" w:hAnsi="Angsana New"/>
                <w:sz w:val="26"/>
                <w:szCs w:val="26"/>
              </w:rPr>
              <w:t>3,682,249</w:t>
            </w:r>
          </w:p>
        </w:tc>
        <w:tc>
          <w:tcPr>
            <w:tcW w:w="180" w:type="dxa"/>
          </w:tcPr>
          <w:p w14:paraId="02C1C1E4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37FB14" w14:textId="1B9399F0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3,553,390</w:t>
            </w:r>
          </w:p>
        </w:tc>
      </w:tr>
      <w:tr w:rsidR="000E1A80" w:rsidRPr="00BE540A" w14:paraId="14C32EF2" w14:textId="77777777" w:rsidTr="00204377">
        <w:trPr>
          <w:cantSplit/>
        </w:trPr>
        <w:tc>
          <w:tcPr>
            <w:tcW w:w="2779" w:type="dxa"/>
          </w:tcPr>
          <w:p w14:paraId="5EB04C72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2C719BD0" w14:textId="77777777" w:rsidR="000E1A80" w:rsidRPr="00A119A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351B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1249BE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A3F8AF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81262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363E61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03BD9F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8E40F2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5E68FF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EB362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664B202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00DD6DB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DF8917C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21AB0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6A735" w14:textId="77777777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6796AD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051BCB" w14:textId="190B2D31" w:rsidR="000E1A80" w:rsidRPr="00A119A3" w:rsidRDefault="002E593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119A3">
              <w:rPr>
                <w:rFonts w:ascii="Angsana New" w:eastAsia="MS Mincho" w:hAnsi="Angsana New"/>
                <w:sz w:val="26"/>
                <w:szCs w:val="26"/>
              </w:rPr>
              <w:t>1,916,410</w:t>
            </w:r>
          </w:p>
        </w:tc>
        <w:tc>
          <w:tcPr>
            <w:tcW w:w="180" w:type="dxa"/>
            <w:vAlign w:val="bottom"/>
          </w:tcPr>
          <w:p w14:paraId="2E07F21F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04BA8" w14:textId="7A346322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1,862,942</w:t>
            </w:r>
          </w:p>
        </w:tc>
      </w:tr>
      <w:tr w:rsidR="000E1A80" w:rsidRPr="00BE540A" w14:paraId="6838D320" w14:textId="77777777" w:rsidTr="00204377">
        <w:trPr>
          <w:cantSplit/>
        </w:trPr>
        <w:tc>
          <w:tcPr>
            <w:tcW w:w="2779" w:type="dxa"/>
          </w:tcPr>
          <w:p w14:paraId="1EECB543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79F2906C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6B34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6CA05B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507D35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E00BEF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3693B6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D7653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11363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19082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61B960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7114BF3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9B8C5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6377A9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285FA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0AC420" w14:textId="77777777" w:rsidR="000E1A80" w:rsidRPr="00B77F8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012E6A8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76523" w14:textId="6D64BAE5" w:rsidR="000E1A80" w:rsidRPr="00A119A3" w:rsidRDefault="002E5937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119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5,598,659</w:t>
            </w:r>
          </w:p>
        </w:tc>
        <w:tc>
          <w:tcPr>
            <w:tcW w:w="180" w:type="dxa"/>
            <w:vAlign w:val="bottom"/>
          </w:tcPr>
          <w:p w14:paraId="325FF311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A453" w14:textId="3EFACAFF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5,416,332</w:t>
            </w:r>
          </w:p>
        </w:tc>
      </w:tr>
      <w:tr w:rsidR="000E1A80" w:rsidRPr="00BE540A" w14:paraId="09F44833" w14:textId="77777777" w:rsidTr="00204377">
        <w:trPr>
          <w:cantSplit/>
        </w:trPr>
        <w:tc>
          <w:tcPr>
            <w:tcW w:w="2779" w:type="dxa"/>
          </w:tcPr>
          <w:p w14:paraId="67085DB2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46FF6528" w14:textId="4CB31398" w:rsidR="000E1A80" w:rsidRPr="003422C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="009A01C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B8C08F" w14:textId="0BDB44F1" w:rsidR="000E1A80" w:rsidRPr="00204377" w:rsidRDefault="00732EC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2ECA">
              <w:rPr>
                <w:rFonts w:ascii="Angsana New" w:hAnsi="Angsana New" w:cs="Angsana New"/>
                <w:sz w:val="26"/>
                <w:szCs w:val="26"/>
              </w:rPr>
              <w:t>856,879</w:t>
            </w:r>
          </w:p>
        </w:tc>
        <w:tc>
          <w:tcPr>
            <w:tcW w:w="180" w:type="dxa"/>
            <w:vAlign w:val="bottom"/>
          </w:tcPr>
          <w:p w14:paraId="7BC01BB7" w14:textId="77777777" w:rsidR="000E1A80" w:rsidRPr="001936F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F43FA8" w14:textId="171A3253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909,996</w:t>
            </w:r>
          </w:p>
        </w:tc>
        <w:tc>
          <w:tcPr>
            <w:tcW w:w="178" w:type="dxa"/>
            <w:vAlign w:val="bottom"/>
          </w:tcPr>
          <w:p w14:paraId="1C3AD36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CB8C4" w14:textId="4581B11E" w:rsidR="000E1A80" w:rsidRPr="00204377" w:rsidRDefault="001F2D21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2D21">
              <w:rPr>
                <w:rFonts w:ascii="Angsana New" w:hAnsi="Angsana New" w:cs="Angsana New"/>
                <w:sz w:val="26"/>
                <w:szCs w:val="26"/>
              </w:rPr>
              <w:t>95,958</w:t>
            </w:r>
          </w:p>
        </w:tc>
        <w:tc>
          <w:tcPr>
            <w:tcW w:w="180" w:type="dxa"/>
            <w:vAlign w:val="bottom"/>
          </w:tcPr>
          <w:p w14:paraId="43690820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9940F" w14:textId="19B02C5B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107,388</w:t>
            </w:r>
          </w:p>
        </w:tc>
        <w:tc>
          <w:tcPr>
            <w:tcW w:w="180" w:type="dxa"/>
            <w:vAlign w:val="bottom"/>
          </w:tcPr>
          <w:p w14:paraId="0061D48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1288C6" w14:textId="6CDB784C" w:rsidR="000E1A80" w:rsidRPr="00204377" w:rsidRDefault="001F2D21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2D21">
              <w:rPr>
                <w:rFonts w:ascii="Angsana New" w:hAnsi="Angsana New"/>
                <w:sz w:val="26"/>
                <w:szCs w:val="26"/>
              </w:rPr>
              <w:t>324,700</w:t>
            </w:r>
          </w:p>
        </w:tc>
        <w:tc>
          <w:tcPr>
            <w:tcW w:w="180" w:type="dxa"/>
            <w:vAlign w:val="bottom"/>
          </w:tcPr>
          <w:p w14:paraId="2715C4B6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928371D" w14:textId="0FC2BB25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248,068</w:t>
            </w:r>
          </w:p>
        </w:tc>
        <w:tc>
          <w:tcPr>
            <w:tcW w:w="186" w:type="dxa"/>
            <w:vAlign w:val="bottom"/>
          </w:tcPr>
          <w:p w14:paraId="66D70177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EB8A952" w14:textId="0D3B70CD" w:rsidR="000E1A80" w:rsidRPr="00204377" w:rsidRDefault="001F2D21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1F2D21">
              <w:rPr>
                <w:rFonts w:ascii="Angsana New" w:hAnsi="Angsana New"/>
                <w:sz w:val="26"/>
                <w:szCs w:val="26"/>
              </w:rPr>
              <w:t>(142,814)</w:t>
            </w:r>
          </w:p>
        </w:tc>
        <w:tc>
          <w:tcPr>
            <w:tcW w:w="180" w:type="dxa"/>
          </w:tcPr>
          <w:p w14:paraId="4D4487A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0E4FB5" w14:textId="4BF18EFE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(170,487)</w:t>
            </w:r>
          </w:p>
        </w:tc>
        <w:tc>
          <w:tcPr>
            <w:tcW w:w="186" w:type="dxa"/>
          </w:tcPr>
          <w:p w14:paraId="61149C1B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614845" w14:textId="5709DB85" w:rsidR="000E1A80" w:rsidRPr="00204377" w:rsidRDefault="00A11DD6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11DD6">
              <w:rPr>
                <w:rFonts w:ascii="Angsana New" w:eastAsia="MS Mincho" w:hAnsi="Angsana New"/>
                <w:sz w:val="26"/>
                <w:szCs w:val="26"/>
              </w:rPr>
              <w:t>1,134,722</w:t>
            </w:r>
          </w:p>
        </w:tc>
        <w:tc>
          <w:tcPr>
            <w:tcW w:w="180" w:type="dxa"/>
            <w:vAlign w:val="bottom"/>
          </w:tcPr>
          <w:p w14:paraId="6E1E6E08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297C" w14:textId="7556EC31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1,094,965</w:t>
            </w:r>
          </w:p>
        </w:tc>
      </w:tr>
      <w:tr w:rsidR="000E1A80" w:rsidRPr="00BE540A" w14:paraId="2C8055ED" w14:textId="77777777" w:rsidTr="002008E0">
        <w:trPr>
          <w:cantSplit/>
        </w:trPr>
        <w:tc>
          <w:tcPr>
            <w:tcW w:w="2779" w:type="dxa"/>
          </w:tcPr>
          <w:p w14:paraId="7B82914F" w14:textId="77777777" w:rsidR="000E1A80" w:rsidRPr="001936F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B0D7A29" w14:textId="77777777" w:rsidR="000E1A80" w:rsidRPr="001936F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14577A" w14:textId="77777777" w:rsidR="000E1A80" w:rsidRPr="001936F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6CC254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67F6A4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DE186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1938B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6085F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EC0C4A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A03C63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398313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6632F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BDF704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7B9FA4A" w14:textId="77777777" w:rsidR="000E1A80" w:rsidRPr="004D2D0E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DEAC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234A4" w14:textId="77777777" w:rsidR="000E1A80" w:rsidRPr="004D2D0E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BEA4E58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CC6CD9" w14:textId="0A2C714F" w:rsidR="000E1A80" w:rsidRPr="00A119A3" w:rsidRDefault="00A11DD6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119A3">
              <w:rPr>
                <w:rFonts w:ascii="Angsana New" w:eastAsia="MS Mincho" w:hAnsi="Angsana New"/>
                <w:sz w:val="26"/>
                <w:szCs w:val="26"/>
              </w:rPr>
              <w:t>147,814</w:t>
            </w:r>
          </w:p>
        </w:tc>
        <w:tc>
          <w:tcPr>
            <w:tcW w:w="180" w:type="dxa"/>
            <w:vAlign w:val="bottom"/>
          </w:tcPr>
          <w:p w14:paraId="0B78835F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549261" w14:textId="7016745F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100,210</w:t>
            </w:r>
          </w:p>
        </w:tc>
      </w:tr>
      <w:tr w:rsidR="000E1A80" w:rsidRPr="00BE540A" w14:paraId="2CC46528" w14:textId="77777777" w:rsidTr="00204377">
        <w:trPr>
          <w:cantSplit/>
        </w:trPr>
        <w:tc>
          <w:tcPr>
            <w:tcW w:w="2779" w:type="dxa"/>
          </w:tcPr>
          <w:p w14:paraId="526D31E6" w14:textId="77777777" w:rsidR="000E1A80" w:rsidRPr="001936F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220255D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462E55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D6C7302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84DE6E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55FF78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692CF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ADE79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5A88A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BF9524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C96C35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48F6D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323175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A0148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002F0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9C1C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21ABFBB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2F70" w14:textId="3005F257" w:rsidR="000E1A80" w:rsidRPr="00A119A3" w:rsidRDefault="00A11DD6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119A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1,282,536</w:t>
            </w:r>
          </w:p>
        </w:tc>
        <w:tc>
          <w:tcPr>
            <w:tcW w:w="180" w:type="dxa"/>
            <w:vAlign w:val="bottom"/>
          </w:tcPr>
          <w:p w14:paraId="0E3AD8F9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08C" w14:textId="0D746343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1,195,175</w:t>
            </w:r>
          </w:p>
        </w:tc>
      </w:tr>
    </w:tbl>
    <w:p w14:paraId="05696F27" w14:textId="77777777"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DF777E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29C0695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596B2FB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115D28BE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3DF0C788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9238352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271D59A" w14:textId="174CB44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23A72013" w:rsidR="00E91D13" w:rsidRDefault="00E91D13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14:paraId="30134FFB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E0CDAEC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E3771BD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14:paraId="7BADC1F8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FF00E72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6767297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14:paraId="79310642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53F732D7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D6643BD" w14:textId="6FC1CF78"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41E1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14:paraId="67417722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50184E9F" w14:textId="77777777" w:rsidR="00041E15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</w:t>
            </w:r>
          </w:p>
          <w:p w14:paraId="6FCFFC9D" w14:textId="77777777" w:rsidR="00041E15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</w:p>
          <w:p w14:paraId="55844C82" w14:textId="4F8D039A"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ผ่านสื่อออนไลน์</w:t>
            </w:r>
          </w:p>
        </w:tc>
        <w:tc>
          <w:tcPr>
            <w:tcW w:w="270" w:type="dxa"/>
          </w:tcPr>
          <w:p w14:paraId="4F780C6A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B811BA5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0E5A5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8AB92F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0A10C7" w:rsidRPr="00D17657" w14:paraId="56C30272" w14:textId="77777777" w:rsidTr="00F5797E">
        <w:tc>
          <w:tcPr>
            <w:tcW w:w="4680" w:type="dxa"/>
            <w:shd w:val="clear" w:color="auto" w:fill="auto"/>
            <w:vAlign w:val="bottom"/>
          </w:tcPr>
          <w:p w14:paraId="5893C365" w14:textId="2F4D1A9D"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3426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="009A0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BECB5" w14:textId="1BC42E27" w:rsidR="000A10C7" w:rsidRPr="00041E15" w:rsidRDefault="00041E15" w:rsidP="00041E1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6" w:type="dxa"/>
          </w:tcPr>
          <w:p w14:paraId="3F74AEA0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7A5C05EA" w14:textId="014922F1" w:rsidR="000A10C7" w:rsidRPr="00041E15" w:rsidRDefault="00041E15" w:rsidP="00041E1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7" w:type="dxa"/>
          </w:tcPr>
          <w:p w14:paraId="375BE163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AE264B6" w14:textId="7CCD8E3A" w:rsidR="000A10C7" w:rsidRPr="00041E15" w:rsidRDefault="00041E15" w:rsidP="00041E1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A3E7A7A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ED646E" w14:textId="20197C88" w:rsidR="000A10C7" w:rsidRPr="00041E15" w:rsidRDefault="00041E15" w:rsidP="00041E1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733275B9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DB2906" w14:textId="07CA516F" w:rsidR="000A10C7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 w:bidi="ar-SA"/>
              </w:rPr>
              <w:t>2564</w:t>
            </w:r>
          </w:p>
        </w:tc>
        <w:tc>
          <w:tcPr>
            <w:tcW w:w="270" w:type="dxa"/>
          </w:tcPr>
          <w:p w14:paraId="7FC1BDE4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9ED7A0" w14:textId="102DDB28" w:rsidR="000A10C7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 w:bidi="ar-SA"/>
              </w:rPr>
              <w:t>2563</w:t>
            </w:r>
          </w:p>
        </w:tc>
      </w:tr>
      <w:tr w:rsidR="00041E15" w:rsidRPr="00D17657" w14:paraId="518D97ED" w14:textId="77777777" w:rsidTr="00145CC3">
        <w:tc>
          <w:tcPr>
            <w:tcW w:w="4680" w:type="dxa"/>
            <w:shd w:val="clear" w:color="auto" w:fill="auto"/>
            <w:vAlign w:val="bottom"/>
          </w:tcPr>
          <w:p w14:paraId="2F206E87" w14:textId="77777777" w:rsidR="00041E15" w:rsidRPr="00D17657" w:rsidRDefault="00041E15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1B4F7022" w14:textId="5F172747" w:rsidR="00041E15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0A10C7" w:rsidRPr="00325E67" w14:paraId="05134A5F" w14:textId="77777777" w:rsidTr="00325E67">
        <w:tc>
          <w:tcPr>
            <w:tcW w:w="4680" w:type="dxa"/>
          </w:tcPr>
          <w:p w14:paraId="1241A9C8" w14:textId="77777777" w:rsidR="000A10C7" w:rsidRPr="000A10C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1B1360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159834B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26B3688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37BF033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6349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0EEFD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325E67" w14:paraId="5C09962D" w14:textId="77777777" w:rsidTr="00325E67">
        <w:tc>
          <w:tcPr>
            <w:tcW w:w="4680" w:type="dxa"/>
          </w:tcPr>
          <w:p w14:paraId="5018D462" w14:textId="77777777" w:rsidR="000A10C7" w:rsidRPr="00D1765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98A471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3C80408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24A853C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A3C17B2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03A47F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6C97D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E5733C" w:rsidRPr="00325E67" w14:paraId="540160C5" w14:textId="77777777" w:rsidTr="00145CC3">
        <w:tc>
          <w:tcPr>
            <w:tcW w:w="4680" w:type="dxa"/>
            <w:vAlign w:val="bottom"/>
          </w:tcPr>
          <w:p w14:paraId="76D32758" w14:textId="77777777" w:rsidR="00E5733C" w:rsidRPr="00D17657" w:rsidRDefault="00E5733C" w:rsidP="00E5733C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99437F" w14:textId="29542047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531,292</w:t>
            </w:r>
          </w:p>
        </w:tc>
        <w:tc>
          <w:tcPr>
            <w:tcW w:w="246" w:type="dxa"/>
            <w:vAlign w:val="bottom"/>
          </w:tcPr>
          <w:p w14:paraId="1BBF219A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0E78C8D8" w14:textId="06393F5C" w:rsidR="00E5733C" w:rsidRPr="00F7477C" w:rsidRDefault="00B64D34" w:rsidP="00E5733C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/>
                <w:sz w:val="30"/>
                <w:szCs w:val="30"/>
                <w:lang w:eastAsia="en-GB"/>
              </w:rPr>
              <w:t>534,241</w:t>
            </w:r>
          </w:p>
        </w:tc>
        <w:tc>
          <w:tcPr>
            <w:tcW w:w="267" w:type="dxa"/>
            <w:vAlign w:val="bottom"/>
          </w:tcPr>
          <w:p w14:paraId="4ABDCD47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E78E938" w14:textId="30789804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76,971</w:t>
            </w:r>
          </w:p>
        </w:tc>
        <w:tc>
          <w:tcPr>
            <w:tcW w:w="273" w:type="dxa"/>
          </w:tcPr>
          <w:p w14:paraId="2F97EDAD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285C1B6" w14:textId="3AF7DFFD" w:rsidR="00E5733C" w:rsidRPr="00F7477C" w:rsidRDefault="00B64D34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/>
                <w:sz w:val="30"/>
                <w:szCs w:val="30"/>
                <w:lang w:eastAsia="en-GB"/>
              </w:rPr>
              <w:t>188,845</w:t>
            </w:r>
          </w:p>
        </w:tc>
        <w:tc>
          <w:tcPr>
            <w:tcW w:w="270" w:type="dxa"/>
            <w:vAlign w:val="bottom"/>
          </w:tcPr>
          <w:p w14:paraId="10656858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0A9F3" w14:textId="5CFFDBC0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608,263</w:t>
            </w:r>
          </w:p>
        </w:tc>
        <w:tc>
          <w:tcPr>
            <w:tcW w:w="270" w:type="dxa"/>
            <w:vAlign w:val="bottom"/>
          </w:tcPr>
          <w:p w14:paraId="206488AD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DC0D91" w14:textId="39F05EE4" w:rsidR="00E5733C" w:rsidRPr="00F7477C" w:rsidRDefault="00B64D34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 w:cs="Angsana New"/>
                <w:sz w:val="30"/>
                <w:szCs w:val="30"/>
                <w:lang w:eastAsia="en-GB"/>
              </w:rPr>
              <w:t>723,086</w:t>
            </w:r>
          </w:p>
        </w:tc>
      </w:tr>
      <w:tr w:rsidR="00E5733C" w:rsidRPr="00325E67" w14:paraId="1DCBDB49" w14:textId="77777777" w:rsidTr="00145CC3">
        <w:tc>
          <w:tcPr>
            <w:tcW w:w="4680" w:type="dxa"/>
            <w:vAlign w:val="bottom"/>
          </w:tcPr>
          <w:p w14:paraId="53EA5163" w14:textId="77777777" w:rsidR="00E5733C" w:rsidRPr="00D17657" w:rsidRDefault="00E5733C" w:rsidP="00E5733C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1B67049C" w:rsidR="00E5733C" w:rsidRPr="008F02E3" w:rsidRDefault="004D60CA" w:rsidP="00E5733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5D405A0D" w:rsidR="00E5733C" w:rsidRPr="00E5733C" w:rsidRDefault="00B64D34" w:rsidP="00E5733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596C9C18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45,929</w:t>
            </w:r>
          </w:p>
        </w:tc>
        <w:tc>
          <w:tcPr>
            <w:tcW w:w="273" w:type="dxa"/>
          </w:tcPr>
          <w:p w14:paraId="65B3DE9F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637B4499" w:rsidR="00E5733C" w:rsidRPr="00F7477C" w:rsidRDefault="00B64D34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/>
                <w:sz w:val="30"/>
                <w:szCs w:val="30"/>
                <w:lang w:eastAsia="en-GB"/>
              </w:rPr>
              <w:t>38,816</w:t>
            </w:r>
          </w:p>
        </w:tc>
        <w:tc>
          <w:tcPr>
            <w:tcW w:w="270" w:type="dxa"/>
            <w:vAlign w:val="bottom"/>
          </w:tcPr>
          <w:p w14:paraId="30AB87F6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38A2E842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sz w:val="30"/>
                <w:szCs w:val="30"/>
                <w:lang w:eastAsia="en-GB"/>
              </w:rPr>
              <w:t>45,929</w:t>
            </w:r>
          </w:p>
        </w:tc>
        <w:tc>
          <w:tcPr>
            <w:tcW w:w="270" w:type="dxa"/>
            <w:vAlign w:val="bottom"/>
          </w:tcPr>
          <w:p w14:paraId="705874E8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6788A2EA" w:rsidR="00E5733C" w:rsidRPr="00F7477C" w:rsidRDefault="00B64D34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 w:cs="Angsana New"/>
                <w:sz w:val="30"/>
                <w:szCs w:val="30"/>
                <w:lang w:eastAsia="en-GB"/>
              </w:rPr>
              <w:t>38,816</w:t>
            </w:r>
          </w:p>
        </w:tc>
      </w:tr>
      <w:tr w:rsidR="00E5733C" w:rsidRPr="00D17657" w14:paraId="17461825" w14:textId="77777777" w:rsidTr="00145CC3">
        <w:tc>
          <w:tcPr>
            <w:tcW w:w="4680" w:type="dxa"/>
          </w:tcPr>
          <w:p w14:paraId="30A837B8" w14:textId="77777777" w:rsidR="00E5733C" w:rsidRPr="00D17657" w:rsidRDefault="00E5733C" w:rsidP="00E5733C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7DF834ED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531,292</w:t>
            </w:r>
          </w:p>
        </w:tc>
        <w:tc>
          <w:tcPr>
            <w:tcW w:w="246" w:type="dxa"/>
          </w:tcPr>
          <w:p w14:paraId="621FE933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291BFFB7" w:rsidR="00E5733C" w:rsidRPr="00F7477C" w:rsidRDefault="00B64D34" w:rsidP="00E5733C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534,241</w:t>
            </w:r>
          </w:p>
        </w:tc>
        <w:tc>
          <w:tcPr>
            <w:tcW w:w="267" w:type="dxa"/>
          </w:tcPr>
          <w:p w14:paraId="6F1F8A20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2385CBB0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122,900</w:t>
            </w:r>
          </w:p>
        </w:tc>
        <w:tc>
          <w:tcPr>
            <w:tcW w:w="273" w:type="dxa"/>
          </w:tcPr>
          <w:p w14:paraId="124B3CB3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451C6D75" w:rsidR="00E5733C" w:rsidRPr="00F7477C" w:rsidRDefault="00B64D34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227,661</w:t>
            </w:r>
          </w:p>
        </w:tc>
        <w:tc>
          <w:tcPr>
            <w:tcW w:w="270" w:type="dxa"/>
          </w:tcPr>
          <w:p w14:paraId="023C965C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0A436FA2" w:rsidR="00E5733C" w:rsidRPr="008F02E3" w:rsidRDefault="004D60C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0C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654,192</w:t>
            </w:r>
          </w:p>
        </w:tc>
        <w:tc>
          <w:tcPr>
            <w:tcW w:w="270" w:type="dxa"/>
          </w:tcPr>
          <w:p w14:paraId="478366DE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5E2913D6" w:rsidR="00E5733C" w:rsidRPr="00F7477C" w:rsidRDefault="00B64D34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64D3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716,902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7777777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AA46B4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AD0782" w14:textId="74CAF6F2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34261F">
        <w:rPr>
          <w:rFonts w:ascii="Angsana New" w:hAnsi="Angsana New" w:hint="cs"/>
          <w:sz w:val="30"/>
          <w:szCs w:val="30"/>
          <w:cs/>
        </w:rPr>
        <w:t>เก้า</w:t>
      </w:r>
      <w:r w:rsidR="003B71E6" w:rsidRPr="002F79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30 </w:t>
      </w:r>
      <w:r w:rsidR="0034261F">
        <w:rPr>
          <w:rFonts w:ascii="Angsana New" w:hAnsi="Angsana New" w:hint="cs"/>
          <w:sz w:val="30"/>
          <w:szCs w:val="30"/>
          <w:cs/>
        </w:rPr>
        <w:t>กันยายน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DA7901" w:rsidRPr="002F79A7">
        <w:rPr>
          <w:rFonts w:ascii="Angsana New" w:hAnsi="Angsana New"/>
          <w:sz w:val="30"/>
          <w:szCs w:val="30"/>
        </w:rPr>
        <w:t>4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E43A0E">
        <w:rPr>
          <w:rFonts w:ascii="Angsana New" w:hAnsi="Angsana New"/>
          <w:sz w:val="30"/>
          <w:szCs w:val="30"/>
        </w:rPr>
        <w:t>1.2</w:t>
      </w:r>
      <w:r w:rsidR="005B182B">
        <w:rPr>
          <w:rFonts w:ascii="Angsana New" w:hAnsi="Angsana New"/>
          <w:sz w:val="30"/>
          <w:szCs w:val="30"/>
        </w:rPr>
        <w:t>7</w:t>
      </w:r>
      <w:r w:rsidR="00212EA0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3846C3">
        <w:rPr>
          <w:rFonts w:ascii="Angsana New" w:hAnsi="Angsana New"/>
          <w:sz w:val="30"/>
          <w:szCs w:val="30"/>
        </w:rPr>
        <w:t>2.74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DA7901" w:rsidRPr="002F79A7">
        <w:rPr>
          <w:rFonts w:ascii="Angsana New" w:hAnsi="Angsana New"/>
          <w:i/>
          <w:iCs/>
          <w:sz w:val="30"/>
          <w:szCs w:val="30"/>
        </w:rPr>
        <w:t>3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7C1241">
        <w:rPr>
          <w:rFonts w:ascii="Angsana New" w:hAnsi="Angsana New"/>
          <w:i/>
          <w:iCs/>
          <w:sz w:val="30"/>
          <w:szCs w:val="30"/>
        </w:rPr>
        <w:t>1.63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1241">
        <w:rPr>
          <w:rFonts w:ascii="Angsana New" w:hAnsi="Angsana New"/>
          <w:i/>
          <w:iCs/>
          <w:sz w:val="30"/>
          <w:szCs w:val="30"/>
        </w:rPr>
        <w:t>4.31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B913FF">
        <w:rPr>
          <w:rFonts w:ascii="Angsana New" w:hAnsi="Angsana New"/>
          <w:sz w:val="30"/>
          <w:szCs w:val="30"/>
        </w:rPr>
        <w:t xml:space="preserve">        </w:t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45D6AAD7" w14:textId="77777777" w:rsidR="00465C67" w:rsidRPr="00AA46B4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5764D90A" w14:textId="083E09AD" w:rsidR="009D0DD3" w:rsidRDefault="00E664E6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9D0DD3"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14:paraId="52E733CA" w14:textId="77777777" w:rsidR="009D0DD3" w:rsidRPr="00AA46B4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</w:rPr>
      </w:pPr>
    </w:p>
    <w:p w14:paraId="0ABAC073" w14:textId="5F958270" w:rsidR="009D0DD3" w:rsidRPr="00D7267A" w:rsidRDefault="00AD1DD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="009D0DD3" w:rsidRPr="00D7267A">
        <w:rPr>
          <w:rFonts w:ascii="Angsana New" w:hAnsi="Angsana New" w:hint="cs"/>
          <w:sz w:val="30"/>
          <w:szCs w:val="30"/>
          <w:cs/>
        </w:rPr>
        <w:t xml:space="preserve"> มี</w:t>
      </w:r>
      <w:r w:rsidR="009D0DD3" w:rsidRPr="00D7267A">
        <w:rPr>
          <w:rFonts w:ascii="Angsana New" w:hAnsi="Angsana New"/>
          <w:sz w:val="30"/>
          <w:szCs w:val="30"/>
          <w:cs/>
        </w:rPr>
        <w:t>ดังนี้</w:t>
      </w:r>
      <w:r w:rsidR="009D0DD3" w:rsidRPr="00D7267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75BD1E" w14:textId="77777777" w:rsidR="007D6071" w:rsidRPr="00AA46B4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4"/>
        <w:gridCol w:w="1579"/>
        <w:gridCol w:w="1588"/>
        <w:gridCol w:w="1347"/>
        <w:gridCol w:w="236"/>
        <w:gridCol w:w="1286"/>
      </w:tblGrid>
      <w:tr w:rsidR="009B3947" w:rsidRPr="000307FB" w14:paraId="55746AB7" w14:textId="77777777" w:rsidTr="000A6BAE">
        <w:tc>
          <w:tcPr>
            <w:tcW w:w="3234" w:type="dxa"/>
            <w:shd w:val="clear" w:color="auto" w:fill="auto"/>
            <w:vAlign w:val="bottom"/>
          </w:tcPr>
          <w:p w14:paraId="74E4EA5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0CFFA9AF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71D6588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DCCECC5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9A41DA7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8127293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6C24240" w14:textId="77777777"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14:paraId="0CBAAEAE" w14:textId="77777777" w:rsidTr="000A6BAE">
        <w:tc>
          <w:tcPr>
            <w:tcW w:w="3234" w:type="dxa"/>
            <w:shd w:val="clear" w:color="auto" w:fill="auto"/>
          </w:tcPr>
          <w:p w14:paraId="6E2EC3AC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3158B7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3C94BA09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0B1C8A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F6AAEC4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2ABF6CB9" w14:textId="3CC149C2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6B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947" w:rsidRPr="000307FB" w14:paraId="45478274" w14:textId="77777777" w:rsidTr="000A6BAE">
        <w:tc>
          <w:tcPr>
            <w:tcW w:w="3234" w:type="dxa"/>
            <w:shd w:val="clear" w:color="auto" w:fill="auto"/>
          </w:tcPr>
          <w:p w14:paraId="09810237" w14:textId="254CE3BD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AD1DD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748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14:paraId="353EA28A" w14:textId="789E3D2E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3EEE6891" w14:textId="656F84C8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5B2E53BF" w14:textId="34EA3DD0" w:rsidR="009D0DD3" w:rsidRPr="008E5D3D" w:rsidRDefault="000A6BAE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1B4FB4C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5BD63F4E" w14:textId="79B22EC1" w:rsidR="009D0DD3" w:rsidRPr="000A6BAE" w:rsidRDefault="000A6BAE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.79</w:t>
            </w:r>
          </w:p>
        </w:tc>
      </w:tr>
    </w:tbl>
    <w:p w14:paraId="6364844A" w14:textId="77777777" w:rsidR="0067027B" w:rsidRPr="00AA46B4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4"/>
          <w:szCs w:val="24"/>
        </w:rPr>
      </w:pPr>
    </w:p>
    <w:p w14:paraId="2233F728" w14:textId="3188E3D3" w:rsidR="00DA46AF" w:rsidRPr="00176CC9" w:rsidRDefault="00E664E6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46AF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AA46B4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77777777"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B14D18" w14:textId="77777777" w:rsidR="00D735D2" w:rsidRPr="00AA46B4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14:paraId="718A63BC" w14:textId="199E2B94" w:rsidR="00FA57F7" w:rsidRPr="009A6AC5" w:rsidRDefault="009A6AC5" w:rsidP="009A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30 </w:t>
      </w:r>
      <w:r w:rsidR="0034261F">
        <w:rPr>
          <w:rFonts w:ascii="Angsana New" w:hAnsi="Angsana New" w:hint="cs"/>
          <w:spacing w:val="-6"/>
          <w:sz w:val="30"/>
          <w:szCs w:val="30"/>
          <w:cs/>
        </w:rPr>
        <w:t>กันยาย</w:t>
      </w:r>
      <w:r w:rsidRPr="009A6AC5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2564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2563 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B737EEA" w14:textId="77777777" w:rsidR="009A6AC5" w:rsidRPr="00AA46B4" w:rsidRDefault="009A6AC5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32B09FC" w14:textId="6270E5BE" w:rsidR="00E479D1" w:rsidRPr="00CE458C" w:rsidRDefault="00E664E6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3F6D2443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426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2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14:paraId="601356B9" w14:textId="77777777" w:rsidTr="3C9D2421">
        <w:tc>
          <w:tcPr>
            <w:tcW w:w="3367" w:type="pct"/>
          </w:tcPr>
          <w:p w14:paraId="77DCDEB7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6F59112F" w14:textId="06C8E819" w:rsidR="005222D6" w:rsidRPr="00CE458C" w:rsidRDefault="70D015FA" w:rsidP="009B5B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10B56CCD">
              <w:rPr>
                <w:rFonts w:ascii="Angsana New" w:hAnsi="Angsana New"/>
                <w:sz w:val="30"/>
                <w:szCs w:val="30"/>
              </w:rPr>
              <w:t>5,031</w:t>
            </w:r>
          </w:p>
        </w:tc>
        <w:tc>
          <w:tcPr>
            <w:tcW w:w="163" w:type="pct"/>
          </w:tcPr>
          <w:p w14:paraId="46F517E8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3A30569" w14:textId="24731A46" w:rsidR="005222D6" w:rsidRPr="005222D6" w:rsidRDefault="377A37F1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>5,031</w:t>
            </w:r>
          </w:p>
        </w:tc>
      </w:tr>
      <w:tr w:rsidR="005222D6" w:rsidRPr="00CE458C" w14:paraId="2B8CA59B" w14:textId="77777777" w:rsidTr="3C9D2421">
        <w:tc>
          <w:tcPr>
            <w:tcW w:w="3367" w:type="pct"/>
          </w:tcPr>
          <w:p w14:paraId="60F2DF48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72AF8ADC" w:rsidR="005222D6" w:rsidRPr="00CE458C" w:rsidRDefault="7015EB9B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10B56CCD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  <w:tc>
          <w:tcPr>
            <w:tcW w:w="163" w:type="pct"/>
          </w:tcPr>
          <w:p w14:paraId="4507228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5B423EBE" w:rsidR="005222D6" w:rsidRPr="005222D6" w:rsidRDefault="6CB0A86D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</w:tr>
      <w:tr w:rsidR="005222D6" w:rsidRPr="00CE458C" w14:paraId="3E79099B" w14:textId="77777777" w:rsidTr="3C9D2421">
        <w:tc>
          <w:tcPr>
            <w:tcW w:w="3367" w:type="pct"/>
          </w:tcPr>
          <w:p w14:paraId="4DB9F556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52E72337" w:rsidR="005222D6" w:rsidRPr="00CE458C" w:rsidRDefault="2FB8D66C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0B56CCD">
              <w:rPr>
                <w:rFonts w:ascii="Angsana New" w:hAnsi="Angsana New"/>
                <w:b/>
                <w:bCs/>
                <w:sz w:val="30"/>
                <w:szCs w:val="30"/>
              </w:rPr>
              <w:t>7,403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24800C7E" w:rsidR="005222D6" w:rsidRPr="005222D6" w:rsidRDefault="4BA0B0D1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3C9D2421">
              <w:rPr>
                <w:rFonts w:ascii="Angsana New" w:hAnsi="Angsana New"/>
                <w:b/>
                <w:bCs/>
                <w:sz w:val="30"/>
                <w:szCs w:val="30"/>
              </w:rPr>
              <w:t>7,403</w:t>
            </w:r>
          </w:p>
        </w:tc>
      </w:tr>
      <w:tr w:rsidR="005222D6" w:rsidRPr="00CE458C" w14:paraId="42A2216F" w14:textId="77777777" w:rsidTr="3C9D2421">
        <w:tc>
          <w:tcPr>
            <w:tcW w:w="3367" w:type="pct"/>
          </w:tcPr>
          <w:p w14:paraId="4F4266AD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6001C2D5" w14:textId="77777777" w:rsidTr="3C9D2421">
        <w:tc>
          <w:tcPr>
            <w:tcW w:w="3367" w:type="pct"/>
          </w:tcPr>
          <w:p w14:paraId="60E97D95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1A6BD138" w14:textId="77777777" w:rsidTr="3C9D2421">
        <w:tc>
          <w:tcPr>
            <w:tcW w:w="3367" w:type="pct"/>
          </w:tcPr>
          <w:p w14:paraId="3E9C443D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42" w:type="pct"/>
            <w:shd w:val="clear" w:color="auto" w:fill="FFFFFF" w:themeFill="background1"/>
            <w:vAlign w:val="bottom"/>
          </w:tcPr>
          <w:p w14:paraId="0BF2B05B" w14:textId="245E5828" w:rsidR="007D465C" w:rsidRPr="00CE458C" w:rsidRDefault="6AE51BD6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10B56CCD">
              <w:rPr>
                <w:rFonts w:ascii="Angsana New" w:hAnsi="Angsana New"/>
                <w:sz w:val="30"/>
                <w:szCs w:val="30"/>
              </w:rPr>
              <w:t>35,394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8BF3548" w14:textId="73C317E3" w:rsidR="007D465C" w:rsidRPr="00D945B7" w:rsidRDefault="2AF7C0B0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7D465C" w:rsidRPr="00CE458C" w14:paraId="4A4739DA" w14:textId="77777777" w:rsidTr="3C9D2421">
        <w:tc>
          <w:tcPr>
            <w:tcW w:w="3367" w:type="pct"/>
          </w:tcPr>
          <w:p w14:paraId="3545FE74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42" w:type="pct"/>
            <w:shd w:val="clear" w:color="auto" w:fill="FFFFFF" w:themeFill="background1"/>
          </w:tcPr>
          <w:p w14:paraId="593F68F4" w14:textId="7371FF9C" w:rsidR="007D465C" w:rsidRPr="00CE458C" w:rsidRDefault="61FAFF51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185F46C"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4D0EC277" w14:textId="20F5E2BA" w:rsidR="007D465C" w:rsidRPr="00D945B7" w:rsidRDefault="2B1DE8C0" w:rsidP="004A271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</w:rPr>
            </w:pPr>
            <w:r w:rsidRPr="3C9D24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14:paraId="391CBDC9" w14:textId="77777777" w:rsidTr="3C9D2421">
        <w:tc>
          <w:tcPr>
            <w:tcW w:w="3367" w:type="pct"/>
          </w:tcPr>
          <w:p w14:paraId="29834C3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10BD84" w14:textId="25630263" w:rsidR="007D465C" w:rsidRPr="00CE458C" w:rsidRDefault="178E2355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185F46C">
              <w:rPr>
                <w:rFonts w:ascii="Angsana New" w:hAnsi="Angsana New"/>
                <w:b/>
                <w:bCs/>
                <w:sz w:val="30"/>
                <w:szCs w:val="30"/>
              </w:rPr>
              <w:t>41,248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4E4F0F14" w:rsidR="007D465C" w:rsidRPr="007D465C" w:rsidRDefault="3B9F39BD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3C9D2421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</w:p>
        </w:tc>
      </w:tr>
      <w:tr w:rsidR="007D465C" w:rsidRPr="00CE458C" w14:paraId="35D35D94" w14:textId="77777777" w:rsidTr="3C9D2421">
        <w:tc>
          <w:tcPr>
            <w:tcW w:w="3367" w:type="pct"/>
          </w:tcPr>
          <w:p w14:paraId="1EA9AD7A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6E70D28C" w14:textId="77777777" w:rsidR="007D465C" w:rsidRPr="00CE458C" w:rsidRDefault="007D465C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2FC0DB2" w14:textId="77777777" w:rsidTr="3C9D2421">
        <w:tc>
          <w:tcPr>
            <w:tcW w:w="3367" w:type="pct"/>
          </w:tcPr>
          <w:p w14:paraId="08B9C00D" w14:textId="33C31979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427F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7777777" w:rsidR="007D465C" w:rsidRPr="00CE458C" w:rsidRDefault="007D465C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7591C1F0" w:rsidR="007D465C" w:rsidRPr="00CE458C" w:rsidRDefault="2BA863CE" w:rsidP="74FC0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185F46C">
              <w:rPr>
                <w:rFonts w:ascii="Angsana New" w:hAnsi="Angsana New"/>
                <w:b/>
                <w:bCs/>
                <w:sz w:val="30"/>
                <w:szCs w:val="30"/>
              </w:rPr>
              <w:t>34,908</w:t>
            </w:r>
          </w:p>
        </w:tc>
        <w:tc>
          <w:tcPr>
            <w:tcW w:w="163" w:type="pct"/>
            <w:vAlign w:val="bottom"/>
          </w:tcPr>
          <w:p w14:paraId="3C85D71E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56A2ED0F" w:rsidR="007D465C" w:rsidRPr="009D0DD3" w:rsidRDefault="0F79F3A1" w:rsidP="3C9D24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3C9D2421">
              <w:rPr>
                <w:rFonts w:ascii="Angsana New" w:hAnsi="Angsana New"/>
                <w:b/>
                <w:bCs/>
                <w:sz w:val="30"/>
                <w:szCs w:val="30"/>
              </w:rPr>
              <w:t>9,430</w:t>
            </w:r>
          </w:p>
        </w:tc>
      </w:tr>
    </w:tbl>
    <w:p w14:paraId="23912521" w14:textId="77777777" w:rsidR="00B1162C" w:rsidRPr="001251A8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124A3783" w14:textId="77777777" w:rsidR="00D85C31" w:rsidRPr="001251A8" w:rsidRDefault="00D85C3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44404BDF" w14:textId="77777777" w:rsidR="00B27A51" w:rsidRPr="001251A8" w:rsidRDefault="00B27A5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  <w:cs/>
        </w:rPr>
      </w:pPr>
    </w:p>
    <w:sectPr w:rsidR="00B27A51" w:rsidRPr="001251A8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5FD49" w14:textId="77777777" w:rsidR="002921D8" w:rsidRDefault="002921D8">
      <w:r>
        <w:separator/>
      </w:r>
    </w:p>
  </w:endnote>
  <w:endnote w:type="continuationSeparator" w:id="0">
    <w:p w14:paraId="67627FD6" w14:textId="77777777" w:rsidR="002921D8" w:rsidRDefault="002921D8">
      <w:r>
        <w:continuationSeparator/>
      </w:r>
    </w:p>
  </w:endnote>
  <w:endnote w:type="continuationNotice" w:id="1">
    <w:p w14:paraId="4E6E8DC3" w14:textId="77777777" w:rsidR="002921D8" w:rsidRDefault="002921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57AB5"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057AB5">
      <w:rPr>
        <w:rStyle w:val="PageNumber"/>
        <w:rFonts w:ascii="Angsana New" w:hAnsi="Angsana New"/>
        <w:noProof/>
        <w:sz w:val="30"/>
        <w:szCs w:val="30"/>
      </w:rPr>
      <w:t>24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57AB5">
      <w:rPr>
        <w:rStyle w:val="PageNumber"/>
        <w:rFonts w:ascii="Angsana New" w:hAnsi="Angsana New"/>
        <w:noProof/>
        <w:sz w:val="30"/>
        <w:szCs w:val="30"/>
        <w:cs/>
      </w:rPr>
      <w:t>28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29D5CCCF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86314">
      <w:rPr>
        <w:rFonts w:ascii="Angsana New" w:hAnsi="Angsana New"/>
        <w:noProof/>
        <w:sz w:val="30"/>
        <w:szCs w:val="30"/>
      </w:rPr>
      <w:t>amarint3-Q3'21-set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2FD14" w14:textId="77777777" w:rsidR="002921D8" w:rsidRDefault="002921D8">
      <w:r>
        <w:separator/>
      </w:r>
    </w:p>
  </w:footnote>
  <w:footnote w:type="continuationSeparator" w:id="0">
    <w:p w14:paraId="2A2B1613" w14:textId="77777777" w:rsidR="002921D8" w:rsidRDefault="002921D8">
      <w:r>
        <w:continuationSeparator/>
      </w:r>
    </w:p>
  </w:footnote>
  <w:footnote w:type="continuationNotice" w:id="1">
    <w:p w14:paraId="193E7BFE" w14:textId="77777777" w:rsidR="002921D8" w:rsidRDefault="002921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7AB5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5732" w14:textId="77777777" w:rsidR="00482137" w:rsidRPr="008D22B2" w:rsidRDefault="00482137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59ED8C8" w14:textId="77777777" w:rsidR="00482137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6DCAAD90" w:rsidR="00482137" w:rsidRPr="008D22B2" w:rsidRDefault="00482137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0067" w14:textId="77777777" w:rsidR="00482137" w:rsidRPr="004A6A7D" w:rsidRDefault="00057AB5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7AB5">
      <w:rPr>
        <w:noProof/>
        <w:sz w:val="30"/>
        <w:szCs w:val="30"/>
      </w:rPr>
      <w:pict w14:anchorId="637DD0E9">
        <v:shape id="PowerPlusWaterMarkObject7" o:spid="_x0000_s2050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CC469B0" id="WordArt 18 KISDraft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A5F1" w14:textId="77777777" w:rsidR="00482137" w:rsidRDefault="00482137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482137" w:rsidRDefault="00482137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201016AF" w:rsidR="00482137" w:rsidRPr="008D22B2" w:rsidRDefault="00482137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="00800012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800012" w:rsidRPr="00800012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482137" w:rsidRPr="00E66B73" w:rsidRDefault="00482137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482137" w:rsidRPr="001D530E" w:rsidRDefault="00482137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664FB650" w:rsidR="00482137" w:rsidRPr="008D22B2" w:rsidRDefault="00482137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57AB5"/>
    <w:rsid w:val="000602DB"/>
    <w:rsid w:val="00060918"/>
    <w:rsid w:val="00060DFF"/>
    <w:rsid w:val="000612BE"/>
    <w:rsid w:val="00061700"/>
    <w:rsid w:val="00061CA1"/>
    <w:rsid w:val="00061CE4"/>
    <w:rsid w:val="00061D5A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4F2E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0FA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14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0CA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575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B53"/>
    <w:rsid w:val="007A06EC"/>
    <w:rsid w:val="007A0805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C4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97E"/>
    <w:rsid w:val="00A929FE"/>
    <w:rsid w:val="00A92D25"/>
    <w:rsid w:val="00A92DB6"/>
    <w:rsid w:val="00A93214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B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B58"/>
    <w:rsid w:val="00C50BEC"/>
    <w:rsid w:val="00C51722"/>
    <w:rsid w:val="00C51A23"/>
    <w:rsid w:val="00C51AD3"/>
    <w:rsid w:val="00C51C9D"/>
    <w:rsid w:val="00C51E1C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24D9"/>
    <w:rsid w:val="00D22AFA"/>
    <w:rsid w:val="00D22BEA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629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51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610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31C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32EE669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8E2355"/>
    <w:rsid w:val="1AE64703"/>
    <w:rsid w:val="1DAA8D46"/>
    <w:rsid w:val="2042085B"/>
    <w:rsid w:val="226CC2D6"/>
    <w:rsid w:val="22FDE4D5"/>
    <w:rsid w:val="251D5708"/>
    <w:rsid w:val="26FC99C2"/>
    <w:rsid w:val="27909090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ECC311"/>
    <w:rsid w:val="5AEDC552"/>
    <w:rsid w:val="61FAFF51"/>
    <w:rsid w:val="63FBA9F2"/>
    <w:rsid w:val="658708CA"/>
    <w:rsid w:val="66CC96F6"/>
    <w:rsid w:val="6A217062"/>
    <w:rsid w:val="6AE51BD6"/>
    <w:rsid w:val="6C419A31"/>
    <w:rsid w:val="6CB0A86D"/>
    <w:rsid w:val="7015EB9B"/>
    <w:rsid w:val="70D015FA"/>
    <w:rsid w:val="71830FFB"/>
    <w:rsid w:val="74FC0F92"/>
    <w:rsid w:val="79FCFE52"/>
    <w:rsid w:val="7C210D86"/>
    <w:rsid w:val="7DD3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37E3-262A-441B-930E-873A71AB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14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2021-11-02T23:50:00Z</cp:lastPrinted>
  <dcterms:created xsi:type="dcterms:W3CDTF">2021-11-09T10:46:00Z</dcterms:created>
  <dcterms:modified xsi:type="dcterms:W3CDTF">2021-11-09T10:46:00Z</dcterms:modified>
</cp:coreProperties>
</file>