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77777777" w:rsidR="00804175" w:rsidRPr="00CF374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F37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6645C3B0" w:rsidR="00081F88" w:rsidRPr="00CF374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CF3746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CF3746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CF3746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CF3746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CF3746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CF3746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CF3746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46EE38F2" w14:textId="1E8340DB" w:rsidR="00620796" w:rsidRPr="00CF3746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0824C302" w14:textId="77777777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20ADB596" w:rsidR="00620796" w:rsidRPr="00CF374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CF37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431C02AD" w14:textId="07D0DD08" w:rsidR="0052576C" w:rsidRPr="00CF3746" w:rsidRDefault="0052576C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CF3746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0816D9ED" w:rsidR="00620796" w:rsidRPr="00CF3746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E848F5" w14:textId="68245BC9" w:rsidR="007E386C" w:rsidRPr="00CF3746" w:rsidRDefault="00945BAA" w:rsidP="007E38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5522675" w14:textId="74EA6C35" w:rsidR="00945BAA" w:rsidRPr="00CF3746" w:rsidRDefault="00945BAA" w:rsidP="00945BA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6B48A4D4" w14:textId="77777777" w:rsidR="007E386C" w:rsidRPr="00CF3746" w:rsidRDefault="007E386C" w:rsidP="007E386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6007CD67" w14:textId="77777777" w:rsidR="00804175" w:rsidRPr="00CF374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CF374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51DE397D" w:rsidR="00804175" w:rsidRPr="00CF374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 xml:space="preserve">การเงินจากคณะกรรมการเมื่อวันที่ </w:t>
      </w:r>
      <w:r w:rsidR="00216936" w:rsidRPr="00CF3746">
        <w:rPr>
          <w:rFonts w:asciiTheme="majorBidi" w:hAnsiTheme="majorBidi" w:cstheme="majorBidi"/>
          <w:sz w:val="28"/>
          <w:szCs w:val="28"/>
        </w:rPr>
        <w:t xml:space="preserve">9 </w:t>
      </w:r>
      <w:r w:rsidR="00216936" w:rsidRPr="00CF3746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216936" w:rsidRPr="00CF3746">
        <w:rPr>
          <w:rFonts w:asciiTheme="majorBidi" w:hAnsiTheme="majorBidi" w:cstheme="majorBidi"/>
          <w:sz w:val="28"/>
          <w:szCs w:val="28"/>
        </w:rPr>
        <w:t>2564</w:t>
      </w:r>
    </w:p>
    <w:p w14:paraId="75C2EBFE" w14:textId="77777777" w:rsidR="00804175" w:rsidRPr="00CF374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CF374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4A2CEAEC" w:rsidR="00F808FC" w:rsidRPr="00CF374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CF3746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 xml:space="preserve">34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CF3746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eastAsia="Calibri" w:hAnsi="Angsana New" w:cs="Angsana New"/>
          <w:sz w:val="28"/>
          <w:szCs w:val="28"/>
          <w:cs/>
        </w:rPr>
        <w:t>31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eastAsia="Calibri" w:hAnsi="Angsana New" w:cs="Angsana New" w:hint="cs"/>
          <w:sz w:val="28"/>
          <w:szCs w:val="28"/>
          <w:cs/>
        </w:rPr>
        <w:t>ธันวาคม</w:t>
      </w:r>
      <w:r w:rsidR="008C12A1" w:rsidRPr="00CF3746">
        <w:rPr>
          <w:rFonts w:ascii="Angsana New" w:eastAsia="Calibri" w:hAnsi="Angsana New" w:cs="Angsana New"/>
          <w:sz w:val="28"/>
          <w:szCs w:val="28"/>
          <w:cs/>
        </w:rPr>
        <w:t xml:space="preserve"> 2563</w:t>
      </w:r>
    </w:p>
    <w:p w14:paraId="67602ED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17008627" w:rsidR="00927A47" w:rsidRPr="00CF3746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CF3746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F3746">
        <w:rPr>
          <w:rFonts w:ascii="Angsana New" w:hAnsi="Angsana New" w:cs="Angsana New" w:hint="cs"/>
          <w:sz w:val="28"/>
          <w:szCs w:val="28"/>
          <w:cs/>
        </w:rPr>
        <w:t>ไว้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456BC5" w:rsidRPr="00CF3746">
        <w:rPr>
          <w:rFonts w:ascii="Angsana New" w:eastAsia="Calibri" w:hAnsi="Angsana New" w:cs="Angsana New"/>
          <w:sz w:val="28"/>
          <w:szCs w:val="28"/>
        </w:rPr>
        <w:t>3</w:t>
      </w:r>
      <w:r w:rsidR="00195790"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>2563</w:t>
      </w:r>
    </w:p>
    <w:p w14:paraId="13BE869D" w14:textId="77777777" w:rsidR="00B109E8" w:rsidRPr="00CF3746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CF3746" w:rsidRDefault="00D34CA4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CF3746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CF3746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15F24A3" w14:textId="7ACF787E" w:rsidR="007F1F83" w:rsidRPr="00CF3746" w:rsidRDefault="00254BA6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r w:rsidRPr="00CF3746">
        <w:rPr>
          <w:rFonts w:ascii="Angsana New" w:eastAsia="Calibri" w:hAnsi="Angsana New" w:cs="Angsana New"/>
          <w:sz w:val="28"/>
          <w:szCs w:val="28"/>
        </w:rPr>
        <w:t>C</w:t>
      </w:r>
      <w:r w:rsidR="007F1F83" w:rsidRPr="00CF3746">
        <w:rPr>
          <w:rFonts w:ascii="Angsana New" w:eastAsia="Calibri" w:hAnsi="Angsana New" w:cs="Angsana New"/>
          <w:sz w:val="28"/>
          <w:szCs w:val="28"/>
        </w:rPr>
        <w:t>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ยังคงเกิดขึ้นต่อเนื่อง โดยเริ่มมีการแจกจ่ายวัคซีนในระหว่างปี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F808FC" w:rsidRPr="00CF3746">
        <w:rPr>
          <w:rFonts w:ascii="Angsana New" w:eastAsia="Calibri" w:hAnsi="Angsana New" w:cs="Angsana New"/>
          <w:sz w:val="28"/>
          <w:szCs w:val="28"/>
          <w:cs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เมื่อวันที่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12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มกราคม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ธนาคารแห่งประเทศไทย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(“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ธปท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.”)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ได้ออกหนังสือเวียนที่ ธปท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ว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 w:rsidRPr="00CF3746">
        <w:rPr>
          <w:rFonts w:ascii="Angsana New" w:eastAsia="Calibri" w:hAnsi="Angsana New" w:cs="Angsana New"/>
          <w:sz w:val="28"/>
          <w:szCs w:val="28"/>
        </w:rPr>
        <w:t>20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/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1E51A1"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เรื่อง</w:t>
      </w:r>
      <w:r w:rsidR="001E51A1"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การให้ความช่วยเหลือลูกหนี้เพื่อรองรับสถานการณ์การระบาดของโรคติดเชื้อไวรัสโคโรนา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2019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(</w:t>
      </w:r>
      <w:r w:rsidRPr="00CF3746">
        <w:rPr>
          <w:rFonts w:ascii="Angsana New" w:eastAsia="Calibri" w:hAnsi="Angsana New" w:cs="Angsana New"/>
          <w:sz w:val="28"/>
          <w:szCs w:val="28"/>
        </w:rPr>
        <w:t>C</w:t>
      </w:r>
      <w:r w:rsidR="007F1F83" w:rsidRPr="00CF3746">
        <w:rPr>
          <w:rFonts w:ascii="Angsana New" w:eastAsia="Calibri" w:hAnsi="Angsana New" w:cs="Angsana New"/>
          <w:sz w:val="28"/>
          <w:szCs w:val="28"/>
        </w:rPr>
        <w:t>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>19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="0068672E"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ระลอกใหม่</w:t>
      </w:r>
      <w:r w:rsidR="00AC03CD"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เพื่อขยาย</w:t>
      </w:r>
      <w:r w:rsidR="00401F10" w:rsidRPr="00CF3746">
        <w:rPr>
          <w:rFonts w:ascii="Angsana New" w:eastAsia="Calibri" w:hAnsi="Angsana New" w:cs="Angsana New" w:hint="cs"/>
          <w:sz w:val="28"/>
          <w:szCs w:val="28"/>
          <w:cs/>
        </w:rPr>
        <w:t>ระยะ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เวลา</w:t>
      </w:r>
      <w:r w:rsidR="00AF1249" w:rsidRPr="00CF3746">
        <w:rPr>
          <w:rFonts w:ascii="Angsana New" w:eastAsia="Calibri" w:hAnsi="Angsana New" w:cs="Angsana New" w:hint="cs"/>
          <w:sz w:val="28"/>
          <w:szCs w:val="28"/>
          <w:cs/>
        </w:rPr>
        <w:t>ให้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มาตร</w:t>
      </w:r>
      <w:r w:rsidR="004A1A83" w:rsidRPr="00CF3746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การช่วยเหลือจนถึง </w:t>
      </w:r>
      <w:r w:rsidRPr="00CF3746">
        <w:rPr>
          <w:rFonts w:ascii="Angsana New" w:eastAsia="Calibri" w:hAnsi="Angsana New" w:cs="Angsana New"/>
          <w:sz w:val="28"/>
          <w:szCs w:val="28"/>
        </w:rPr>
        <w:t>30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</w:p>
    <w:p w14:paraId="044E7303" w14:textId="25E29E69" w:rsidR="007F1F83" w:rsidRPr="00CF3746" w:rsidRDefault="007F1F83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1E3DCF8" w14:textId="7BB879C7" w:rsidR="007F1F83" w:rsidRPr="00CF3746" w:rsidRDefault="007F1F83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ต่อมาเมื่อวันที่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ธปท.ได้ออกหนังสือเวียนที่ ธปท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ว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 w:rsidRPr="00CF3746">
        <w:rPr>
          <w:rFonts w:ascii="Angsana New" w:eastAsia="Calibri" w:hAnsi="Angsana New" w:cs="Angsana New"/>
          <w:sz w:val="28"/>
          <w:szCs w:val="28"/>
        </w:rPr>
        <w:t>480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/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เรื่อง มาตรการให้ความช่วยเหลือลูกหนี้รายย่อยในช่วงสถานการณ์การระบาดของโรคติดเชื้อไวรัสโคโรนา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2019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(</w:t>
      </w:r>
      <w:r w:rsidRPr="00CF3746">
        <w:rPr>
          <w:rFonts w:ascii="Angsana New" w:eastAsia="Calibri" w:hAnsi="Angsana New" w:cs="Angsana New"/>
          <w:sz w:val="28"/>
          <w:szCs w:val="28"/>
        </w:rPr>
        <w:t>Covid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>19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ระยะที่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3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เพื่อกำหนดมาตรการให้ความช่วยเหลือลูกหนี้รายย่อยที่ได้รับผลกระทบ โดยลูกหนี้สามารถแจ้งความประสงค์ขอรับความช่วยเหลือได้ตั้งแต่วันที่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17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ถึงวันที่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31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นอกจากนี้หนังสือเวียนฉบับนี้ได้ยกเลิกหนังสือเวียน ธปท.ที่เกี่ยวข้องกับมาตรการให้ความช่วยเหลือลูกหนี้รายย่อยในช่วงสถานการณ์การแพร่ระบาดของ </w:t>
      </w:r>
      <w:r w:rsidRPr="00CF3746">
        <w:rPr>
          <w:rFonts w:ascii="Angsana New" w:eastAsia="Calibri" w:hAnsi="Angsana New" w:cs="Angsana New"/>
          <w:sz w:val="28"/>
          <w:szCs w:val="28"/>
        </w:rPr>
        <w:t>Covid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ฉบับเ</w:t>
      </w:r>
      <w:r w:rsidR="000E4154" w:rsidRPr="00CF3746">
        <w:rPr>
          <w:rFonts w:ascii="Angsana New" w:eastAsia="Calibri" w:hAnsi="Angsana New" w:cs="Angsana New" w:hint="cs"/>
          <w:sz w:val="28"/>
          <w:szCs w:val="28"/>
          <w:cs/>
        </w:rPr>
        <w:t>ดิม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ฉบับ ซึ่งออกในปี </w:t>
      </w:r>
      <w:r w:rsidRPr="00CF3746">
        <w:rPr>
          <w:rFonts w:ascii="Angsana New" w:eastAsia="Calibri" w:hAnsi="Angsana New" w:cs="Angsana New"/>
          <w:sz w:val="28"/>
          <w:szCs w:val="28"/>
        </w:rPr>
        <w:t>2</w:t>
      </w:r>
      <w:r w:rsidR="00E937DD" w:rsidRPr="00CF3746">
        <w:rPr>
          <w:rFonts w:ascii="Angsana New" w:eastAsia="Calibri" w:hAnsi="Angsana New" w:cs="Angsana New"/>
          <w:sz w:val="28"/>
          <w:szCs w:val="28"/>
        </w:rPr>
        <w:t>5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63 </w:t>
      </w:r>
      <w:r w:rsidR="00E937DD"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และปี </w:t>
      </w:r>
      <w:r w:rsidRPr="00CF3746">
        <w:rPr>
          <w:rFonts w:ascii="Angsana New" w:eastAsia="Calibri" w:hAnsi="Angsana New" w:cs="Angsana New"/>
          <w:sz w:val="28"/>
          <w:szCs w:val="28"/>
        </w:rPr>
        <w:t>2564</w:t>
      </w:r>
    </w:p>
    <w:p w14:paraId="6F24D175" w14:textId="77777777" w:rsidR="00157929" w:rsidRPr="00CF3746" w:rsidRDefault="00157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/>
          <w:sz w:val="28"/>
          <w:szCs w:val="28"/>
        </w:rPr>
        <w:br w:type="page"/>
      </w:r>
    </w:p>
    <w:p w14:paraId="38A0B9AC" w14:textId="0F902D16" w:rsidR="005E3D8F" w:rsidRPr="00CF3746" w:rsidRDefault="00AB4044" w:rsidP="005E3D8F">
      <w:pPr>
        <w:ind w:left="54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 w:rsidRPr="00CF3746">
        <w:rPr>
          <w:rFonts w:ascii="Angsana New" w:eastAsia="Calibri" w:hAnsi="Angsana New" w:cs="Angsana New"/>
          <w:sz w:val="28"/>
          <w:szCs w:val="28"/>
          <w:cs/>
        </w:rPr>
        <w:lastRenderedPageBreak/>
        <w:t xml:space="preserve">ในเดือนกรกฎาคม </w:t>
      </w:r>
      <w:r w:rsidR="00883C12"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ภาครัฐได้ยกระดับมาตรการป้องกันควบคุมโรคในพื้นที่ที่มีความเสี่ยง เพื่อควบคุมสถานการณ์การแพร่ระบาดของ </w:t>
      </w:r>
      <w:r w:rsidRPr="00CF3746">
        <w:rPr>
          <w:rFonts w:ascii="Angsana New" w:eastAsia="Calibri" w:hAnsi="Angsana New" w:cs="Angsana New"/>
          <w:sz w:val="28"/>
          <w:szCs w:val="28"/>
        </w:rPr>
        <w:t>Covid-</w:t>
      </w:r>
      <w:r w:rsidR="00883C12"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โดยจำกัดการเคลื่อนย้ายและการดำเนินกิจกรรมต่าง ๆ ส่งผลให้มีผู้ได้รับผลกระทบในวงกว้างนั้น ธปท. จึงได้ขอความร่วมมือให้</w:t>
      </w:r>
      <w:r w:rsidR="00C173BF" w:rsidRPr="00CF3746">
        <w:rPr>
          <w:rFonts w:ascii="Angsana New" w:eastAsia="Calibri" w:hAnsi="Angsana New" w:cs="Angsana New" w:hint="cs"/>
          <w:sz w:val="28"/>
          <w:szCs w:val="28"/>
          <w:cs/>
        </w:rPr>
        <w:t>สถาบันการเงินหรือธุรกิจการเงิน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กำหนดมาตรการ</w:t>
      </w:r>
      <w:r w:rsidR="00340273" w:rsidRPr="00CF3746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ให้ความช่วยเหลือลูกหนี้รายย่อย</w:t>
      </w:r>
      <w:r w:rsidR="00565599"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/>
          <w:sz w:val="28"/>
          <w:szCs w:val="28"/>
          <w:cs/>
        </w:rPr>
        <w:t>ที่ได้รับผลกระทบ ทั้งนี้ กลุ่มบริษัทและบริษัทดำเนินการตามมาตรการการให้ความช่วยเหลือในรูปแบบการให้พักชำระ</w:t>
      </w:r>
      <w:r w:rsidR="004D3759"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เงินต้นและดอกเบี้ยเป็นเวลา </w:t>
      </w:r>
      <w:r w:rsidR="00883C12" w:rsidRPr="00CF3746">
        <w:rPr>
          <w:rFonts w:ascii="Angsana New" w:eastAsia="Calibri" w:hAnsi="Angsana New" w:cs="Angsana New"/>
          <w:sz w:val="28"/>
          <w:szCs w:val="28"/>
        </w:rPr>
        <w:t xml:space="preserve">2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เดือนแก่ลูกค้าสินเชื่อที่เป็นไปตามเงื่อนไข ลูกหนี้สามารถ</w:t>
      </w:r>
      <w:r w:rsidR="00883C12" w:rsidRPr="00CF3746">
        <w:rPr>
          <w:rFonts w:ascii="Angsana New" w:eastAsia="Calibri" w:hAnsi="Angsana New" w:cs="Angsana New" w:hint="cs"/>
          <w:sz w:val="28"/>
          <w:szCs w:val="28"/>
          <w:cs/>
        </w:rPr>
        <w:t>ล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งทะเบียนขอใช้สิทธิ์ตั้งแต่วันที่ </w:t>
      </w:r>
      <w:r w:rsidR="00883C12"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กรกฎาคม ถึง </w:t>
      </w:r>
      <w:r w:rsidR="00883C12" w:rsidRPr="00CF3746">
        <w:rPr>
          <w:rFonts w:ascii="Angsana New" w:eastAsia="Calibri" w:hAnsi="Angsana New" w:cs="Angsana New"/>
          <w:sz w:val="28"/>
          <w:szCs w:val="28"/>
        </w:rPr>
        <w:t>31</w:t>
      </w:r>
      <w:r w:rsidR="00313F30" w:rsidRPr="00CF3746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สิงหาคม </w:t>
      </w:r>
      <w:r w:rsidR="00C70E88" w:rsidRPr="00CF3746">
        <w:rPr>
          <w:rFonts w:ascii="Angsana New" w:eastAsia="Calibri" w:hAnsi="Angsana New" w:cs="Angsana New"/>
          <w:sz w:val="28"/>
          <w:szCs w:val="28"/>
        </w:rPr>
        <w:t>2564</w:t>
      </w:r>
    </w:p>
    <w:p w14:paraId="291E5399" w14:textId="7BA6AF49" w:rsidR="00F02D36" w:rsidRPr="00CF3746" w:rsidRDefault="00F02D36" w:rsidP="005E3D8F">
      <w:pPr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3514E869" w14:textId="77777777" w:rsidR="00157929" w:rsidRPr="00CF3746" w:rsidRDefault="00157929" w:rsidP="00157929">
      <w:pPr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นอกเหนือไปจากมาตรการการให้ความช่วยเหลือดังกล่าวข้างต้น</w:t>
      </w:r>
      <w:r w:rsidR="00891EE1" w:rsidRPr="00CF3746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ตั้งแต่วันที่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มกราคม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</w:rPr>
        <w:t>2564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ดำเนินการตามมาตรการการให้ความช่วยเหลือในรูปแบบการขยายระยะเวลาการผ่อนชำระโดยการปรับสัญญาใหม่เพื่อให้ค่างวดผ่อนชำระลดลง</w:t>
      </w:r>
    </w:p>
    <w:p w14:paraId="43778C0B" w14:textId="77777777" w:rsidR="00F22459" w:rsidRPr="00CF3746" w:rsidRDefault="00F22459" w:rsidP="00C16F3E">
      <w:pPr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3259928" w14:textId="719B5EF7" w:rsidR="007D6941" w:rsidRPr="00CF3746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4716367" w14:textId="77777777" w:rsidR="007D6941" w:rsidRPr="00CF3746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7F82C45" w14:textId="57BC513B" w:rsidR="007C14FF" w:rsidRPr="00CF3746" w:rsidRDefault="007D6941" w:rsidP="00411B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CF374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A447B0" w:rsidRPr="00CF3746">
        <w:rPr>
          <w:rFonts w:ascii="Angsana New" w:eastAsia="Calibri" w:hAnsi="Angsana New" w:cs="Angsana New"/>
          <w:sz w:val="28"/>
          <w:szCs w:val="28"/>
        </w:rPr>
        <w:t>6</w:t>
      </w:r>
    </w:p>
    <w:p w14:paraId="5F74D016" w14:textId="77777777" w:rsidR="007C14FF" w:rsidRPr="00CF3746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02559ED6" w14:textId="25C2F4E5" w:rsidR="00662683" w:rsidRPr="00CF3746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CF3746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22513141" w14:textId="77777777" w:rsidR="008C12A1" w:rsidRPr="00CF3746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A0E796A" w14:textId="04AB636F" w:rsidR="00F77744" w:rsidRPr="00CF3746" w:rsidRDefault="00F77744" w:rsidP="00A74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FF3DB3" w:rsidRPr="00CF3746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="00EA04FF" w:rsidRPr="00CF3746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E06A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E06A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FF3DB3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E06A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254BA6" w:rsidRPr="00CF3746">
        <w:rPr>
          <w:rFonts w:asciiTheme="majorBidi" w:hAnsiTheme="majorBidi" w:cstheme="majorBidi"/>
          <w:bCs/>
          <w:sz w:val="28"/>
          <w:szCs w:val="28"/>
        </w:rPr>
        <w:t xml:space="preserve">2564 </w:t>
      </w:r>
      <w:r w:rsidR="00254BA6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254BA6" w:rsidRPr="00CF374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254BA6" w:rsidRPr="00CF3746">
        <w:rPr>
          <w:rFonts w:asciiTheme="majorBidi" w:hAnsiTheme="majorBidi" w:cstheme="majorBidi"/>
          <w:bCs/>
          <w:sz w:val="28"/>
          <w:szCs w:val="28"/>
        </w:rPr>
        <w:t>2563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342F71A" w14:textId="77777777" w:rsidR="005C3B2A" w:rsidRPr="00CF3746" w:rsidRDefault="005C3B2A" w:rsidP="00A74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AA6B35" w:rsidRPr="00CF3746" w14:paraId="2DCAB1A3" w14:textId="77777777" w:rsidTr="00650410">
        <w:trPr>
          <w:tblHeader/>
        </w:trPr>
        <w:tc>
          <w:tcPr>
            <w:tcW w:w="2207" w:type="pct"/>
          </w:tcPr>
          <w:p w14:paraId="3D8F4D1D" w14:textId="77777777" w:rsidR="00AA6B35" w:rsidRPr="00CF3746" w:rsidRDefault="00AA6B35" w:rsidP="006504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3D8E2A53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1FA955C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540B0C7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A6B35" w:rsidRPr="00CF3746" w14:paraId="427CE5CC" w14:textId="77777777" w:rsidTr="00650410">
        <w:trPr>
          <w:tblHeader/>
        </w:trPr>
        <w:tc>
          <w:tcPr>
            <w:tcW w:w="2207" w:type="pct"/>
          </w:tcPr>
          <w:p w14:paraId="715DF3CD" w14:textId="2D1A391B" w:rsidR="00AA6B35" w:rsidRPr="00CF3746" w:rsidRDefault="000D4291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3C5EF350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</w:tcPr>
          <w:p w14:paraId="21A91703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EE4847C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4FBB844E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7CF7688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1D032337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C6AA65C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A6B35" w:rsidRPr="00CF3746" w14:paraId="44B75AE3" w14:textId="77777777" w:rsidTr="00650410">
        <w:trPr>
          <w:tblHeader/>
        </w:trPr>
        <w:tc>
          <w:tcPr>
            <w:tcW w:w="2207" w:type="pct"/>
          </w:tcPr>
          <w:p w14:paraId="4C889CCC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FF42836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6B35" w:rsidRPr="00CF3746" w14:paraId="624B38E9" w14:textId="77777777" w:rsidTr="00650410">
        <w:tc>
          <w:tcPr>
            <w:tcW w:w="2207" w:type="pct"/>
          </w:tcPr>
          <w:p w14:paraId="492683F1" w14:textId="77777777" w:rsidR="00AA6B35" w:rsidRPr="00CF3746" w:rsidRDefault="00AA6B35" w:rsidP="0065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5A08758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A753028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CC54BAA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7F4B07F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123B5A8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1FCA660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87A17F" w14:textId="77777777" w:rsidR="00AA6B35" w:rsidRPr="00CF3746" w:rsidRDefault="00AA6B35" w:rsidP="00650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291" w:rsidRPr="00CF3746" w14:paraId="3DEB9BB1" w14:textId="77777777" w:rsidTr="00650410">
        <w:tc>
          <w:tcPr>
            <w:tcW w:w="2207" w:type="pct"/>
          </w:tcPr>
          <w:p w14:paraId="7AD33030" w14:textId="3CEBC323" w:rsidR="000D4291" w:rsidRPr="00CF3746" w:rsidRDefault="000D4291" w:rsidP="000D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76" w:type="pct"/>
          </w:tcPr>
          <w:p w14:paraId="12EC90B6" w14:textId="36C47ED4" w:rsidR="000D4291" w:rsidRPr="00CF3746" w:rsidRDefault="00136C9E" w:rsidP="00FD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8783F8E" w14:textId="77777777" w:rsidR="000D4291" w:rsidRPr="00CF3746" w:rsidRDefault="000D4291" w:rsidP="000D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82AEF38" w14:textId="0AB805BF" w:rsidR="000D4291" w:rsidRPr="00CF3746" w:rsidRDefault="000D4291" w:rsidP="000D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2281FDF" w14:textId="77777777" w:rsidR="000D4291" w:rsidRPr="00CF3746" w:rsidRDefault="000D4291" w:rsidP="000D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85B7066" w14:textId="3A3DA405" w:rsidR="000D4291" w:rsidRPr="00CF3746" w:rsidRDefault="0044461B" w:rsidP="000D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6F3D059" w14:textId="77777777" w:rsidR="000D4291" w:rsidRPr="00CF3746" w:rsidRDefault="000D4291" w:rsidP="000D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28CC844" w14:textId="3C413153" w:rsidR="000D4291" w:rsidRPr="00CF3746" w:rsidRDefault="000D4291" w:rsidP="000D4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795D5C" w:rsidRPr="00CF3746" w14:paraId="2752FC60" w14:textId="77777777" w:rsidTr="00650410">
        <w:tc>
          <w:tcPr>
            <w:tcW w:w="2207" w:type="pct"/>
          </w:tcPr>
          <w:p w14:paraId="12C0979E" w14:textId="7F864134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0185325D" w14:textId="2B425678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DE9C278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D667A3" w14:textId="1B30B67B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B52A8C4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D2124CC" w14:textId="6F62D03A" w:rsidR="00795D5C" w:rsidRPr="00CF3746" w:rsidRDefault="0025209D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105,655</w:t>
            </w:r>
          </w:p>
        </w:tc>
        <w:tc>
          <w:tcPr>
            <w:tcW w:w="144" w:type="pct"/>
          </w:tcPr>
          <w:p w14:paraId="1B8D656D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A78CCBC" w14:textId="32502590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38,482</w:t>
            </w:r>
          </w:p>
        </w:tc>
      </w:tr>
      <w:tr w:rsidR="00795D5C" w:rsidRPr="00CF3746" w14:paraId="067BB5E7" w14:textId="77777777" w:rsidTr="00650410">
        <w:tc>
          <w:tcPr>
            <w:tcW w:w="2207" w:type="pct"/>
          </w:tcPr>
          <w:p w14:paraId="32D8B5F0" w14:textId="3B6A0CFE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3EC8818B" w14:textId="2AFC1010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D1E84AB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6D45F6E" w14:textId="36D53B84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C5DA12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EFB423C" w14:textId="1BF90B1F" w:rsidR="00795D5C" w:rsidRPr="00CF3746" w:rsidRDefault="0025209D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44" w:type="pct"/>
          </w:tcPr>
          <w:p w14:paraId="1828CA12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DCD8F2" w14:textId="47BDDAF5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</w:tr>
      <w:tr w:rsidR="00795D5C" w:rsidRPr="00CF3746" w14:paraId="3D23472C" w14:textId="77777777" w:rsidTr="00650410">
        <w:tc>
          <w:tcPr>
            <w:tcW w:w="2207" w:type="pct"/>
          </w:tcPr>
          <w:p w14:paraId="19D9C9D9" w14:textId="6E814D4E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5321592E" w14:textId="230100D1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1672143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C73E23B" w14:textId="2D58FE96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4BAB192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3B1A76" w14:textId="5EE2A3CD" w:rsidR="00795D5C" w:rsidRPr="00CF3746" w:rsidRDefault="008274CB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,948</w:t>
            </w:r>
          </w:p>
        </w:tc>
        <w:tc>
          <w:tcPr>
            <w:tcW w:w="144" w:type="pct"/>
          </w:tcPr>
          <w:p w14:paraId="2B72F46A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4174E49" w14:textId="5985B415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1,201</w:t>
            </w:r>
          </w:p>
        </w:tc>
      </w:tr>
      <w:tr w:rsidR="00795D5C" w:rsidRPr="00CF3746" w14:paraId="0201382A" w14:textId="77777777" w:rsidTr="00650410">
        <w:tc>
          <w:tcPr>
            <w:tcW w:w="2207" w:type="pct"/>
          </w:tcPr>
          <w:p w14:paraId="35A8AB91" w14:textId="77777777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22CAB876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56135817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3F27404C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7" w:type="pct"/>
          </w:tcPr>
          <w:p w14:paraId="5FDA8A8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E027FD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0EE5609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6" w:type="pct"/>
          </w:tcPr>
          <w:p w14:paraId="72675A54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795D5C" w:rsidRPr="00CF3746" w14:paraId="6EA56D05" w14:textId="77777777" w:rsidTr="00650410">
        <w:tc>
          <w:tcPr>
            <w:tcW w:w="2207" w:type="pct"/>
          </w:tcPr>
          <w:p w14:paraId="03D44940" w14:textId="77777777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20AD34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571528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BD38517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CA59A0D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139E44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3AB83BA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5E9350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D5C" w:rsidRPr="00CF3746" w14:paraId="79CB09A8" w14:textId="77777777" w:rsidTr="00650410">
        <w:tc>
          <w:tcPr>
            <w:tcW w:w="2207" w:type="pct"/>
          </w:tcPr>
          <w:p w14:paraId="5B543A39" w14:textId="0B9608B3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494A7BA4" w14:textId="63A73533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14:paraId="497621BD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F91D5C" w14:textId="30EBE92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16E83A20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60AA016" w14:textId="20B0E0C9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40AC4A4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CA9666C" w14:textId="6F2A93E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95D5C" w:rsidRPr="00CF3746" w14:paraId="03C303AD" w14:textId="77777777" w:rsidTr="00650410">
        <w:tc>
          <w:tcPr>
            <w:tcW w:w="2207" w:type="pct"/>
          </w:tcPr>
          <w:p w14:paraId="7D3E7CB8" w14:textId="2A5F04AF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6143A770" w14:textId="524A5F09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43686B"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43" w:type="pct"/>
          </w:tcPr>
          <w:p w14:paraId="7B7B529E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51D7CEC" w14:textId="22EA34BF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47" w:type="pct"/>
          </w:tcPr>
          <w:p w14:paraId="174E3796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B744C5" w14:textId="022D3CC0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43686B"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44" w:type="pct"/>
          </w:tcPr>
          <w:p w14:paraId="47D5F3C9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5F64507" w14:textId="6D9E8C6C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795D5C" w:rsidRPr="00CF3746" w14:paraId="4623C726" w14:textId="77777777" w:rsidTr="00650410">
        <w:tc>
          <w:tcPr>
            <w:tcW w:w="2207" w:type="pct"/>
          </w:tcPr>
          <w:p w14:paraId="0840220A" w14:textId="2A476F59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1F66A07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F25DB7A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A61BBA7" w14:textId="0DF63B83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68B177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56CD3C3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B0495CB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9F34ED3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795D5C" w:rsidRPr="00CF3746" w14:paraId="36B98D14" w14:textId="77777777" w:rsidTr="00DA4B13">
        <w:tc>
          <w:tcPr>
            <w:tcW w:w="2207" w:type="pct"/>
          </w:tcPr>
          <w:p w14:paraId="363CA85E" w14:textId="13648754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5013E973" w14:textId="52B68FE5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35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,085</w:t>
            </w:r>
          </w:p>
        </w:tc>
        <w:tc>
          <w:tcPr>
            <w:tcW w:w="143" w:type="pct"/>
          </w:tcPr>
          <w:p w14:paraId="26EFCFAC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8FECCBA" w14:textId="3A55C5F1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35,402</w:t>
            </w:r>
          </w:p>
        </w:tc>
        <w:tc>
          <w:tcPr>
            <w:tcW w:w="147" w:type="pct"/>
          </w:tcPr>
          <w:p w14:paraId="4200F434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A559AA" w14:textId="737C9C5A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35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,085</w:t>
            </w:r>
          </w:p>
        </w:tc>
        <w:tc>
          <w:tcPr>
            <w:tcW w:w="144" w:type="pct"/>
          </w:tcPr>
          <w:p w14:paraId="176DA26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3FB31FC" w14:textId="59E05828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35,402</w:t>
            </w:r>
          </w:p>
        </w:tc>
      </w:tr>
      <w:tr w:rsidR="00795D5C" w:rsidRPr="00CF3746" w14:paraId="4B3EB39A" w14:textId="77777777" w:rsidTr="006737C9">
        <w:tc>
          <w:tcPr>
            <w:tcW w:w="2207" w:type="pct"/>
          </w:tcPr>
          <w:p w14:paraId="6B70A723" w14:textId="5F6F7ED5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BC8D8C2" w14:textId="0B285EF1" w:rsidR="00795D5C" w:rsidRPr="00FD6FD3" w:rsidRDefault="00795D5C" w:rsidP="00FD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FD6FD3">
              <w:rPr>
                <w:rFonts w:asciiTheme="majorBidi" w:hAnsiTheme="majorBidi" w:cs="Angsana New"/>
                <w:sz w:val="28"/>
                <w:szCs w:val="28"/>
              </w:rPr>
              <w:t>1,685</w:t>
            </w:r>
          </w:p>
        </w:tc>
        <w:tc>
          <w:tcPr>
            <w:tcW w:w="143" w:type="pct"/>
          </w:tcPr>
          <w:p w14:paraId="43306BC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3A4BC2B" w14:textId="577B627D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  <w:tc>
          <w:tcPr>
            <w:tcW w:w="147" w:type="pct"/>
          </w:tcPr>
          <w:p w14:paraId="51D37A89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910CD76" w14:textId="21AA4283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144" w:type="pct"/>
          </w:tcPr>
          <w:p w14:paraId="54A6ECBA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D472A4" w14:textId="1BCC6863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</w:tr>
      <w:tr w:rsidR="00795D5C" w:rsidRPr="00CF3746" w14:paraId="5676F937" w14:textId="77777777" w:rsidTr="006737C9">
        <w:tc>
          <w:tcPr>
            <w:tcW w:w="2207" w:type="pct"/>
          </w:tcPr>
          <w:p w14:paraId="32E766E1" w14:textId="53618E4A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629EFA" w14:textId="1892AA96" w:rsidR="00795D5C" w:rsidRPr="00FD6FD3" w:rsidRDefault="00795D5C" w:rsidP="00FD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FD6FD3">
              <w:rPr>
                <w:rFonts w:asciiTheme="majorBidi" w:hAnsiTheme="majorBidi" w:cs="Angsana New"/>
                <w:sz w:val="28"/>
                <w:szCs w:val="28"/>
              </w:rPr>
              <w:t>36,770</w:t>
            </w:r>
          </w:p>
        </w:tc>
        <w:tc>
          <w:tcPr>
            <w:tcW w:w="143" w:type="pct"/>
          </w:tcPr>
          <w:p w14:paraId="4C79C379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4CCD19" w14:textId="0A913FCE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36,971</w:t>
            </w:r>
          </w:p>
        </w:tc>
        <w:tc>
          <w:tcPr>
            <w:tcW w:w="147" w:type="pct"/>
          </w:tcPr>
          <w:p w14:paraId="7B65379B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133B81" w14:textId="1CC83A0C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36,770</w:t>
            </w:r>
          </w:p>
        </w:tc>
        <w:tc>
          <w:tcPr>
            <w:tcW w:w="144" w:type="pct"/>
          </w:tcPr>
          <w:p w14:paraId="7DDEA9FD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22C3EED" w14:textId="6074D9CE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36,971</w:t>
            </w:r>
          </w:p>
        </w:tc>
      </w:tr>
      <w:tr w:rsidR="00795D5C" w:rsidRPr="00CF3746" w14:paraId="1AA0174F" w14:textId="77777777" w:rsidTr="006737C9">
        <w:tc>
          <w:tcPr>
            <w:tcW w:w="2207" w:type="pct"/>
          </w:tcPr>
          <w:p w14:paraId="6C1E25CF" w14:textId="77777777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6"/>
                <w:szCs w:val="6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B9D5D99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3" w:type="pct"/>
          </w:tcPr>
          <w:p w14:paraId="3F1CA9E6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9AEA4E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7" w:type="pct"/>
          </w:tcPr>
          <w:p w14:paraId="4BFA507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CEEF2A6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" w:type="pct"/>
          </w:tcPr>
          <w:p w14:paraId="55DFB454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0215D52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795D5C" w:rsidRPr="00CF3746" w14:paraId="14C829F7" w14:textId="77777777" w:rsidTr="002A32F9">
        <w:tc>
          <w:tcPr>
            <w:tcW w:w="2207" w:type="pct"/>
          </w:tcPr>
          <w:p w14:paraId="1BC98A89" w14:textId="67CE16FC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DD476CC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ADE3F75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35530E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7C01B21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FDD68B3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C067F36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04AE88C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D5C" w:rsidRPr="00CF3746" w14:paraId="511FD2A1" w14:textId="77777777" w:rsidTr="00650410">
        <w:tc>
          <w:tcPr>
            <w:tcW w:w="2207" w:type="pct"/>
          </w:tcPr>
          <w:p w14:paraId="6F18D991" w14:textId="72416249" w:rsidR="00795D5C" w:rsidRPr="00CF3746" w:rsidRDefault="00795D5C" w:rsidP="0079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275F81A5" w14:textId="545127D8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,693</w:t>
            </w:r>
          </w:p>
        </w:tc>
        <w:tc>
          <w:tcPr>
            <w:tcW w:w="143" w:type="pct"/>
          </w:tcPr>
          <w:p w14:paraId="15FD550F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2B4EA2E" w14:textId="5B5444CC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,674</w:t>
            </w:r>
          </w:p>
        </w:tc>
        <w:tc>
          <w:tcPr>
            <w:tcW w:w="147" w:type="pct"/>
          </w:tcPr>
          <w:p w14:paraId="6188B65C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4C8C47B" w14:textId="007BE4C9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144" w:type="pct"/>
          </w:tcPr>
          <w:p w14:paraId="35269374" w14:textId="77777777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3F38AC8" w14:textId="628273B4" w:rsidR="00795D5C" w:rsidRPr="00CF3746" w:rsidRDefault="00795D5C" w:rsidP="00795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</w:tr>
    </w:tbl>
    <w:p w14:paraId="6B370D23" w14:textId="77777777" w:rsidR="0008743D" w:rsidRPr="00CF3746" w:rsidRDefault="0008743D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06EEA9" w14:textId="50D3DFA1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CF3746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CF374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C531FD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341C99"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F77744" w:rsidRPr="00CF3746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="00341C99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sz w:val="28"/>
          <w:szCs w:val="28"/>
        </w:rPr>
        <w:t xml:space="preserve"> 31 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F77744" w:rsidRPr="00CF3746">
        <w:rPr>
          <w:rFonts w:asciiTheme="majorBidi" w:hAnsiTheme="majorBidi" w:cstheme="majorBidi"/>
          <w:sz w:val="28"/>
          <w:szCs w:val="28"/>
        </w:rPr>
        <w:t>3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CF3746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CF3746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34B96" w:rsidRPr="00CF3746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1895FE8B" w:rsidR="007D6941" w:rsidRPr="00CF3746" w:rsidRDefault="009B1BBA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531FD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" w:type="pct"/>
          </w:tcPr>
          <w:p w14:paraId="658FA71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00A32869" w:rsidR="007D6941" w:rsidRPr="00CF3746" w:rsidRDefault="009B1BBA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531FD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pct"/>
          </w:tcPr>
          <w:p w14:paraId="10E9DE8C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4B96" w:rsidRPr="00CF3746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0E7B90F8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 w:rsidRPr="00CF37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5159AF44" w14:textId="77777777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69A75FA0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07E9A905" w14:textId="77777777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172DB4AC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 w:rsidRPr="00CF37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3F023301" w14:textId="77777777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6AB71A3C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B325F" w:rsidRPr="00CF3746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CF3746" w14:paraId="3A285217" w14:textId="77777777" w:rsidTr="00E423A4">
        <w:tc>
          <w:tcPr>
            <w:tcW w:w="2207" w:type="pct"/>
          </w:tcPr>
          <w:p w14:paraId="7ECE6E85" w14:textId="5FB2DF14" w:rsidR="00273501" w:rsidRPr="00CF3746" w:rsidRDefault="00C12357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072E8F0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CF3746" w14:paraId="7078C9A1" w14:textId="77777777" w:rsidTr="00E423A4">
        <w:tc>
          <w:tcPr>
            <w:tcW w:w="2207" w:type="pct"/>
          </w:tcPr>
          <w:p w14:paraId="4D370A55" w14:textId="28B0EFB1" w:rsidR="00215194" w:rsidRPr="00CF3746" w:rsidRDefault="00585B8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3944E39" w14:textId="4CBFF4FF" w:rsidR="00215194" w:rsidRPr="00CF3746" w:rsidRDefault="00A362D6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B89B765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3D38B50C" w:rsidR="00215194" w:rsidRPr="00CF3746" w:rsidRDefault="00215194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03786E6B" w:rsidR="00215194" w:rsidRPr="00CF3746" w:rsidRDefault="005E34EB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228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592</w:t>
            </w:r>
          </w:p>
        </w:tc>
        <w:tc>
          <w:tcPr>
            <w:tcW w:w="144" w:type="pct"/>
          </w:tcPr>
          <w:p w14:paraId="06F3795F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706BA31A" w:rsidR="00215194" w:rsidRPr="00CF3746" w:rsidRDefault="00215194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167,497</w:t>
            </w:r>
          </w:p>
        </w:tc>
      </w:tr>
      <w:tr w:rsidR="00585B84" w:rsidRPr="00CF3746" w14:paraId="1C2F5A9F" w14:textId="77777777" w:rsidTr="00E423A4">
        <w:tc>
          <w:tcPr>
            <w:tcW w:w="2207" w:type="pct"/>
          </w:tcPr>
          <w:p w14:paraId="50A68FA8" w14:textId="05B06A4C" w:rsidR="00585B84" w:rsidRPr="00CF3746" w:rsidRDefault="00585B8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20E1F035" w14:textId="768AFAAF" w:rsidR="00585B84" w:rsidRPr="00CF3746" w:rsidRDefault="00A362D6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6C8E25F" w14:textId="77777777" w:rsidR="00585B84" w:rsidRPr="00CF3746" w:rsidRDefault="00585B8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A10412" w14:textId="6340495D" w:rsidR="00585B84" w:rsidRPr="00CF3746" w:rsidRDefault="00510EC6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25EACD" w14:textId="77777777" w:rsidR="00585B84" w:rsidRPr="00CF3746" w:rsidRDefault="00585B8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AD8029" w14:textId="6C989E7C" w:rsidR="00585B84" w:rsidRPr="00CF3746" w:rsidRDefault="005E34EB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235,470</w:t>
            </w:r>
          </w:p>
        </w:tc>
        <w:tc>
          <w:tcPr>
            <w:tcW w:w="144" w:type="pct"/>
          </w:tcPr>
          <w:p w14:paraId="3B1A5586" w14:textId="77777777" w:rsidR="00585B84" w:rsidRPr="00CF3746" w:rsidRDefault="00585B8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4FCB18" w14:textId="1B6BF92C" w:rsidR="00585B84" w:rsidRPr="00CF3746" w:rsidRDefault="00502FEA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46,987</w:t>
            </w:r>
          </w:p>
        </w:tc>
      </w:tr>
      <w:tr w:rsidR="00215194" w:rsidRPr="00CF3746" w14:paraId="1CB1C1C4" w14:textId="77777777" w:rsidTr="00E423A4">
        <w:tc>
          <w:tcPr>
            <w:tcW w:w="2207" w:type="pct"/>
          </w:tcPr>
          <w:p w14:paraId="47C4319E" w14:textId="77777777" w:rsidR="00215194" w:rsidRPr="00CF3746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CF3746" w14:paraId="1D90D349" w14:textId="77777777" w:rsidTr="00E423A4">
        <w:tc>
          <w:tcPr>
            <w:tcW w:w="2207" w:type="pct"/>
          </w:tcPr>
          <w:p w14:paraId="1C1915F0" w14:textId="2BFC1718" w:rsidR="00215194" w:rsidRPr="00CF3746" w:rsidRDefault="00A3111E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6B4DEA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215194" w:rsidRPr="00CF3746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215194" w:rsidRPr="00CF3746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74" w:rsidRPr="00CF3746" w14:paraId="6FED8222" w14:textId="77777777" w:rsidTr="00E423A4">
        <w:tc>
          <w:tcPr>
            <w:tcW w:w="2207" w:type="pct"/>
          </w:tcPr>
          <w:p w14:paraId="1A71C9D8" w14:textId="63C48089" w:rsidR="007F3B74" w:rsidRPr="00CF3746" w:rsidRDefault="00A3111E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1A59325F" w14:textId="033F216A" w:rsidR="007F3B74" w:rsidRPr="00CF3746" w:rsidRDefault="00A24432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19</w:t>
            </w:r>
            <w:r w:rsidR="00FE5DF9"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701</w:t>
            </w:r>
          </w:p>
        </w:tc>
        <w:tc>
          <w:tcPr>
            <w:tcW w:w="143" w:type="pct"/>
          </w:tcPr>
          <w:p w14:paraId="6AEE2440" w14:textId="77777777" w:rsidR="007F3B74" w:rsidRPr="00CF3746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723F5989" w:rsidR="007F3B74" w:rsidRPr="00CF3746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20,433</w:t>
            </w:r>
          </w:p>
        </w:tc>
        <w:tc>
          <w:tcPr>
            <w:tcW w:w="147" w:type="pct"/>
          </w:tcPr>
          <w:p w14:paraId="6C68689D" w14:textId="77777777" w:rsidR="007F3B74" w:rsidRPr="00CF3746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4682F31B" w:rsidR="007F3B74" w:rsidRPr="00CF3746" w:rsidRDefault="001F4F5E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19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701</w:t>
            </w:r>
          </w:p>
        </w:tc>
        <w:tc>
          <w:tcPr>
            <w:tcW w:w="144" w:type="pct"/>
          </w:tcPr>
          <w:p w14:paraId="29A5FCD8" w14:textId="77777777" w:rsidR="007F3B74" w:rsidRPr="00CF3746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2A39082B" w:rsidR="007F3B74" w:rsidRPr="00CF3746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20,433</w:t>
            </w:r>
          </w:p>
        </w:tc>
      </w:tr>
      <w:tr w:rsidR="00907600" w:rsidRPr="00CF3746" w14:paraId="3E7DF272" w14:textId="77777777" w:rsidTr="00E423A4">
        <w:tc>
          <w:tcPr>
            <w:tcW w:w="2207" w:type="pct"/>
          </w:tcPr>
          <w:p w14:paraId="4F692FF7" w14:textId="1FA59446" w:rsidR="00907600" w:rsidRPr="00CF3746" w:rsidRDefault="00907600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61EEED" w14:textId="112352D2" w:rsidR="00907600" w:rsidRPr="00CF3746" w:rsidRDefault="00CA141E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1E3139"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0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1E3139"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069</w:t>
            </w:r>
          </w:p>
        </w:tc>
        <w:tc>
          <w:tcPr>
            <w:tcW w:w="143" w:type="pct"/>
          </w:tcPr>
          <w:p w14:paraId="7517A58E" w14:textId="77777777" w:rsidR="00907600" w:rsidRPr="00CF3746" w:rsidRDefault="00907600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371FEA" w14:textId="0CB0B703" w:rsidR="00907600" w:rsidRPr="00CF3746" w:rsidRDefault="00502FEA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21,249</w:t>
            </w:r>
          </w:p>
        </w:tc>
        <w:tc>
          <w:tcPr>
            <w:tcW w:w="147" w:type="pct"/>
          </w:tcPr>
          <w:p w14:paraId="08D01A12" w14:textId="77777777" w:rsidR="00907600" w:rsidRPr="00CF3746" w:rsidRDefault="00907600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84D1A6" w14:textId="0411B708" w:rsidR="00907600" w:rsidRPr="00CF3746" w:rsidRDefault="001E3139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0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069</w:t>
            </w:r>
          </w:p>
        </w:tc>
        <w:tc>
          <w:tcPr>
            <w:tcW w:w="144" w:type="pct"/>
          </w:tcPr>
          <w:p w14:paraId="2C6B8E1F" w14:textId="77777777" w:rsidR="00907600" w:rsidRPr="00CF3746" w:rsidRDefault="00907600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37F34F" w14:textId="5820B60E" w:rsidR="00907600" w:rsidRPr="00CF3746" w:rsidRDefault="00502FEA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21,249</w:t>
            </w:r>
          </w:p>
        </w:tc>
      </w:tr>
      <w:tr w:rsidR="0008743D" w:rsidRPr="00CF3746" w14:paraId="2EC6D6ED" w14:textId="77777777" w:rsidTr="00E423A4">
        <w:tc>
          <w:tcPr>
            <w:tcW w:w="2207" w:type="pct"/>
          </w:tcPr>
          <w:p w14:paraId="1D371BEE" w14:textId="77777777" w:rsidR="0008743D" w:rsidRPr="00CF3746" w:rsidRDefault="0008743D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6373062" w14:textId="77777777" w:rsidR="0008743D" w:rsidRPr="00CF3746" w:rsidRDefault="0008743D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E47FEE8" w14:textId="77777777" w:rsidR="0008743D" w:rsidRPr="00CF3746" w:rsidRDefault="0008743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0B0C48" w14:textId="77777777" w:rsidR="0008743D" w:rsidRPr="00CF3746" w:rsidRDefault="0008743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1E305B0" w14:textId="77777777" w:rsidR="0008743D" w:rsidRPr="00CF3746" w:rsidRDefault="0008743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5E217C" w14:textId="77777777" w:rsidR="0008743D" w:rsidRPr="00CF3746" w:rsidRDefault="0008743D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373EC7" w14:textId="77777777" w:rsidR="0008743D" w:rsidRPr="00CF3746" w:rsidRDefault="0008743D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7042FE" w14:textId="77777777" w:rsidR="0008743D" w:rsidRPr="00CF3746" w:rsidRDefault="0008743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CF3746" w14:paraId="1648403A" w14:textId="77777777" w:rsidTr="0089523B">
        <w:tc>
          <w:tcPr>
            <w:tcW w:w="2207" w:type="pct"/>
          </w:tcPr>
          <w:p w14:paraId="6EA02951" w14:textId="791E8042" w:rsidR="00577417" w:rsidRPr="00CF3746" w:rsidRDefault="00907600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15E01AA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577417" w:rsidRPr="00CF3746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577417" w:rsidRPr="00CF3746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CF3746" w14:paraId="4EB2638B" w14:textId="77777777" w:rsidTr="0089523B">
        <w:tc>
          <w:tcPr>
            <w:tcW w:w="2207" w:type="pct"/>
          </w:tcPr>
          <w:p w14:paraId="676E30FE" w14:textId="2374C7F7" w:rsidR="00577417" w:rsidRPr="00CF3746" w:rsidRDefault="00907600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95A6E32" w14:textId="34C6DD1F" w:rsidR="00577417" w:rsidRPr="00CF3746" w:rsidRDefault="00F5758B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143" w:type="pct"/>
          </w:tcPr>
          <w:p w14:paraId="6D42398C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1414956E" w:rsidR="00577417" w:rsidRPr="00CF3746" w:rsidRDefault="00502FEA" w:rsidP="0050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179</w:t>
            </w:r>
          </w:p>
        </w:tc>
        <w:tc>
          <w:tcPr>
            <w:tcW w:w="147" w:type="pct"/>
          </w:tcPr>
          <w:p w14:paraId="31229C96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51FB9C80" w:rsidR="00577417" w:rsidRPr="00CF3746" w:rsidRDefault="00F5758B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144" w:type="pct"/>
          </w:tcPr>
          <w:p w14:paraId="363922AC" w14:textId="77777777" w:rsidR="00577417" w:rsidRPr="00CF3746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2A77E0C9" w:rsidR="00577417" w:rsidRPr="00CF3746" w:rsidRDefault="00502FEA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179</w:t>
            </w:r>
          </w:p>
        </w:tc>
      </w:tr>
    </w:tbl>
    <w:p w14:paraId="304A205D" w14:textId="77777777" w:rsidR="00A532D8" w:rsidRPr="00CF3746" w:rsidRDefault="00A532D8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EEC37" w14:textId="65094933" w:rsidR="00BC6970" w:rsidRPr="00CF3746" w:rsidRDefault="00BC6970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รายการเคลื่อนไหวของเงินให้กู้ยืมระยะสั้นกับ</w:t>
      </w:r>
      <w:r w:rsidRPr="00CF3746">
        <w:rPr>
          <w:rFonts w:asciiTheme="majorBidi" w:hAnsiTheme="majorBidi" w:cstheme="majorBidi"/>
          <w:sz w:val="28"/>
          <w:szCs w:val="28"/>
          <w:cs/>
        </w:rPr>
        <w:t>บุคคลที่เกี่ยวข้องกัน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C00361" w:rsidRPr="00CF374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Pr="00CF3746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C0036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254BA6" w:rsidRPr="00CF3746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842F82D" w14:textId="77777777" w:rsidR="004E315C" w:rsidRPr="00CF3746" w:rsidRDefault="004E315C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C7106F" w:rsidRPr="00CF3746" w14:paraId="649B5573" w14:textId="77777777" w:rsidTr="00B979A1">
        <w:trPr>
          <w:trHeight w:val="374"/>
        </w:trPr>
        <w:tc>
          <w:tcPr>
            <w:tcW w:w="3514" w:type="dxa"/>
            <w:vAlign w:val="bottom"/>
          </w:tcPr>
          <w:p w14:paraId="6B31B655" w14:textId="7C1BDB3A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" w:type="dxa"/>
            <w:vAlign w:val="bottom"/>
          </w:tcPr>
          <w:p w14:paraId="6D2CC50D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vAlign w:val="bottom"/>
          </w:tcPr>
          <w:p w14:paraId="69906C65" w14:textId="112B75AC" w:rsidR="00C7106F" w:rsidRPr="00CF3746" w:rsidRDefault="0044461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7106F" w:rsidRPr="00CF3746" w14:paraId="3C4B7729" w14:textId="77777777" w:rsidTr="00B979A1">
        <w:trPr>
          <w:trHeight w:val="374"/>
        </w:trPr>
        <w:tc>
          <w:tcPr>
            <w:tcW w:w="3514" w:type="dxa"/>
            <w:shd w:val="clear" w:color="auto" w:fill="auto"/>
            <w:vAlign w:val="bottom"/>
          </w:tcPr>
          <w:p w14:paraId="362A1929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57" w:type="dxa"/>
            <w:vAlign w:val="bottom"/>
          </w:tcPr>
          <w:p w14:paraId="08140174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2888487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A50EA29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D340CCD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70DBE026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E32FD2D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278C6D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9430CB7" w14:textId="586490F9" w:rsidR="00C7106F" w:rsidRPr="00CF3746" w:rsidRDefault="009B1BBA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00361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7106F" w:rsidRPr="00CF3746" w14:paraId="22689F2F" w14:textId="77777777" w:rsidTr="00B979A1">
        <w:trPr>
          <w:trHeight w:val="374"/>
        </w:trPr>
        <w:tc>
          <w:tcPr>
            <w:tcW w:w="3514" w:type="dxa"/>
            <w:vAlign w:val="bottom"/>
          </w:tcPr>
          <w:p w14:paraId="36273FF4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7" w:type="dxa"/>
            <w:vAlign w:val="bottom"/>
          </w:tcPr>
          <w:p w14:paraId="1ACD483D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0590268" w14:textId="52BE6674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  <w:vAlign w:val="bottom"/>
          </w:tcPr>
          <w:p w14:paraId="01BE3D1B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A3AE8CE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4102294A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AF6CF6E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6" w:type="dxa"/>
            <w:vAlign w:val="bottom"/>
          </w:tcPr>
          <w:p w14:paraId="398076BE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583151" w14:textId="7B2C4F0F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 w:rsidRPr="00CF37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7106F" w:rsidRPr="00CF3746" w14:paraId="487F0F0A" w14:textId="77777777" w:rsidTr="00B979A1">
        <w:trPr>
          <w:trHeight w:val="374"/>
        </w:trPr>
        <w:tc>
          <w:tcPr>
            <w:tcW w:w="3514" w:type="dxa"/>
          </w:tcPr>
          <w:p w14:paraId="22AF8EBD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dxa"/>
          </w:tcPr>
          <w:p w14:paraId="4403B922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7" w:type="dxa"/>
            <w:gridSpan w:val="7"/>
          </w:tcPr>
          <w:p w14:paraId="5DE22A56" w14:textId="77777777" w:rsidR="00C7106F" w:rsidRPr="00CF3746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C16" w:rsidRPr="00CF3746" w14:paraId="407B17F2" w14:textId="77777777" w:rsidTr="00B979A1">
        <w:trPr>
          <w:trHeight w:val="374"/>
        </w:trPr>
        <w:tc>
          <w:tcPr>
            <w:tcW w:w="3514" w:type="dxa"/>
          </w:tcPr>
          <w:p w14:paraId="786F9B5C" w14:textId="431C67AC" w:rsidR="00D87C16" w:rsidRPr="00CF3746" w:rsidRDefault="00D87C16" w:rsidP="00D8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7" w:type="dxa"/>
          </w:tcPr>
          <w:p w14:paraId="6CA82150" w14:textId="77777777" w:rsidR="00D87C16" w:rsidRPr="00CF3746" w:rsidRDefault="00D87C16" w:rsidP="00D8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912F4E0" w14:textId="33C20E9F" w:rsidR="00D87C16" w:rsidRPr="00CF3746" w:rsidRDefault="00D87C16" w:rsidP="00D87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38</w:t>
            </w:r>
          </w:p>
        </w:tc>
        <w:tc>
          <w:tcPr>
            <w:tcW w:w="268" w:type="dxa"/>
            <w:vAlign w:val="bottom"/>
          </w:tcPr>
          <w:p w14:paraId="3748DDC3" w14:textId="77777777" w:rsidR="00D87C16" w:rsidRPr="00CF3746" w:rsidRDefault="00D87C16" w:rsidP="00D8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01705803" w14:textId="36B7BB22" w:rsidR="00D87C16" w:rsidRPr="00CF3746" w:rsidRDefault="00D87C16" w:rsidP="00D87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100</w:t>
            </w:r>
          </w:p>
        </w:tc>
        <w:tc>
          <w:tcPr>
            <w:tcW w:w="268" w:type="dxa"/>
            <w:vAlign w:val="bottom"/>
          </w:tcPr>
          <w:p w14:paraId="4DED1A38" w14:textId="77777777" w:rsidR="00D87C16" w:rsidRPr="00CF3746" w:rsidRDefault="00D87C16" w:rsidP="00D8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C13B9DA" w14:textId="4192EB3B" w:rsidR="00D87C16" w:rsidRPr="00CF3746" w:rsidRDefault="00D87C16" w:rsidP="00D87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(88)</w:t>
            </w:r>
          </w:p>
        </w:tc>
        <w:tc>
          <w:tcPr>
            <w:tcW w:w="256" w:type="dxa"/>
            <w:vAlign w:val="bottom"/>
          </w:tcPr>
          <w:p w14:paraId="3BCDA787" w14:textId="77777777" w:rsidR="00D87C16" w:rsidRPr="00CF3746" w:rsidRDefault="00D87C16" w:rsidP="00D8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14:paraId="5BA0BCE2" w14:textId="3C571525" w:rsidR="00D87C16" w:rsidRPr="00CF3746" w:rsidRDefault="00D87C16" w:rsidP="00D87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275F4A2B" w14:textId="399EF071" w:rsidR="00776531" w:rsidRPr="00CF3746" w:rsidRDefault="00776531" w:rsidP="0044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058F3" w14:textId="26CF0D22" w:rsidR="009A5C1E" w:rsidRPr="00CF3746" w:rsidRDefault="00CC25CA" w:rsidP="00CF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74038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เงินให้กู้ยืมระยะสั้นมีอัตราดอกเบี้ยร้อยละ </w:t>
      </w:r>
      <w:r w:rsidR="00D73499" w:rsidRPr="00CF3746">
        <w:rPr>
          <w:rFonts w:asciiTheme="majorBidi" w:hAnsiTheme="majorBidi" w:cstheme="majorBidi"/>
          <w:sz w:val="28"/>
          <w:szCs w:val="28"/>
        </w:rPr>
        <w:t>8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111D63"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>-</w:t>
      </w:r>
      <w:r w:rsidR="00111D63"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>)</w:t>
      </w:r>
    </w:p>
    <w:p w14:paraId="6EC2B15E" w14:textId="0BE98051" w:rsidR="003C2D6C" w:rsidRDefault="003C2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DF7ADC" w:rsidRPr="00CF3746" w14:paraId="20766D94" w14:textId="77777777" w:rsidTr="00702B4C">
        <w:trPr>
          <w:trHeight w:val="374"/>
        </w:trPr>
        <w:tc>
          <w:tcPr>
            <w:tcW w:w="3514" w:type="dxa"/>
            <w:vAlign w:val="bottom"/>
          </w:tcPr>
          <w:p w14:paraId="67D1B395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" w:type="dxa"/>
            <w:vAlign w:val="bottom"/>
          </w:tcPr>
          <w:p w14:paraId="72E35B67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vAlign w:val="bottom"/>
          </w:tcPr>
          <w:p w14:paraId="17367D6D" w14:textId="77D266F0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ADC" w:rsidRPr="00CF3746" w14:paraId="06CEEE30" w14:textId="77777777" w:rsidTr="00702B4C">
        <w:trPr>
          <w:trHeight w:val="374"/>
        </w:trPr>
        <w:tc>
          <w:tcPr>
            <w:tcW w:w="3514" w:type="dxa"/>
            <w:shd w:val="clear" w:color="auto" w:fill="auto"/>
            <w:vAlign w:val="bottom"/>
          </w:tcPr>
          <w:p w14:paraId="7A569C55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57" w:type="dxa"/>
            <w:vAlign w:val="bottom"/>
          </w:tcPr>
          <w:p w14:paraId="67B8535A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56281E2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F1D7AF1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024019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2661E30A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44FB5F3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103F169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512396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F7ADC" w:rsidRPr="00CF3746" w14:paraId="25AF87E2" w14:textId="77777777" w:rsidTr="00702B4C">
        <w:trPr>
          <w:trHeight w:val="374"/>
        </w:trPr>
        <w:tc>
          <w:tcPr>
            <w:tcW w:w="3514" w:type="dxa"/>
            <w:vAlign w:val="bottom"/>
          </w:tcPr>
          <w:p w14:paraId="4B945FDC" w14:textId="1715F122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เงินให้กู้ยืมระยะ</w:t>
            </w:r>
            <w:r w:rsidR="003C2D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357" w:type="dxa"/>
            <w:vAlign w:val="bottom"/>
          </w:tcPr>
          <w:p w14:paraId="162E4C26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92BFD63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bottom"/>
          </w:tcPr>
          <w:p w14:paraId="77A47F8D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CBE3416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7E1378A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61C733E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6" w:type="dxa"/>
            <w:vAlign w:val="bottom"/>
          </w:tcPr>
          <w:p w14:paraId="0C7DB74A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DED5A57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7ADC" w:rsidRPr="00CF3746" w14:paraId="7155E8FA" w14:textId="77777777" w:rsidTr="00702B4C">
        <w:trPr>
          <w:trHeight w:val="374"/>
        </w:trPr>
        <w:tc>
          <w:tcPr>
            <w:tcW w:w="3514" w:type="dxa"/>
          </w:tcPr>
          <w:p w14:paraId="59FCBF7E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dxa"/>
          </w:tcPr>
          <w:p w14:paraId="504B2F2C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7" w:type="dxa"/>
            <w:gridSpan w:val="7"/>
          </w:tcPr>
          <w:p w14:paraId="6F5D8220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7ADC" w:rsidRPr="00CF3746" w14:paraId="55EEA885" w14:textId="77777777" w:rsidTr="00702B4C">
        <w:trPr>
          <w:trHeight w:val="374"/>
        </w:trPr>
        <w:tc>
          <w:tcPr>
            <w:tcW w:w="3514" w:type="dxa"/>
          </w:tcPr>
          <w:p w14:paraId="07D7B9A2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7" w:type="dxa"/>
          </w:tcPr>
          <w:p w14:paraId="79F9243C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5F00E53" w14:textId="77777777" w:rsidR="00DF7ADC" w:rsidRPr="00CF3746" w:rsidRDefault="00DF7ADC" w:rsidP="0070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45628229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6F2829F8" w14:textId="1F839FA2" w:rsidR="00DF7ADC" w:rsidRPr="00CF3746" w:rsidRDefault="00DF7ADC" w:rsidP="0070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</w:rPr>
              <w:t>600</w:t>
            </w:r>
            <w:r w:rsidR="0013648A">
              <w:rPr>
                <w:rFonts w:asciiTheme="majorBidi" w:hAnsiTheme="majorBidi" w:cs="Angsana New"/>
                <w:sz w:val="28"/>
                <w:szCs w:val="28"/>
              </w:rPr>
              <w:t>,000</w:t>
            </w:r>
          </w:p>
        </w:tc>
        <w:tc>
          <w:tcPr>
            <w:tcW w:w="268" w:type="dxa"/>
            <w:vAlign w:val="bottom"/>
          </w:tcPr>
          <w:p w14:paraId="72DF0F71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72606818" w14:textId="77777777" w:rsidR="00DF7ADC" w:rsidRPr="00CF3746" w:rsidRDefault="00DF7ADC" w:rsidP="0070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  <w:vAlign w:val="bottom"/>
          </w:tcPr>
          <w:p w14:paraId="77865F45" w14:textId="77777777" w:rsidR="00DF7ADC" w:rsidRPr="00CF3746" w:rsidRDefault="00DF7ADC" w:rsidP="0070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14:paraId="7901D253" w14:textId="233EB4E7" w:rsidR="00DF7ADC" w:rsidRPr="00CF3746" w:rsidRDefault="00DF7ADC" w:rsidP="0070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600</w:t>
            </w:r>
            <w:r w:rsidR="0013648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</w:tbl>
    <w:p w14:paraId="5242CD7A" w14:textId="5DC405EA" w:rsidR="00DF7ADC" w:rsidRPr="00530FE7" w:rsidRDefault="00DF7ADC" w:rsidP="0064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16"/>
          <w:szCs w:val="16"/>
        </w:rPr>
      </w:pPr>
    </w:p>
    <w:p w14:paraId="4423BE3F" w14:textId="11251A9F" w:rsidR="003C2D6C" w:rsidRPr="002636B8" w:rsidRDefault="003C2D6C" w:rsidP="00891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2564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AE0039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เงิน</w:t>
      </w:r>
      <w:r w:rsidR="00FD6FD3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ให้</w:t>
      </w:r>
      <w:r w:rsidR="00AE0039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กู้ยืม</w:t>
      </w:r>
      <w:r w:rsidR="008605C9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ระยะยาว</w:t>
      </w:r>
      <w:r w:rsidR="004910D9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แก่บริษัทย่อยมีจำนวน</w:t>
      </w:r>
      <w:r w:rsidR="0079574F"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600 </w:t>
      </w:r>
      <w:r w:rsidR="0079574F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ล้านบาท</w:t>
      </w:r>
      <w:r w:rsidR="005765C2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3220A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โดยมีกำหนด</w:t>
      </w:r>
      <w:r w:rsidR="00304C48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ชำระคืนเงินต้นทุกไตรมาสและชำระดอกเบี้ยทุกเดือน</w:t>
      </w:r>
      <w:r w:rsidR="004910D9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จนถึงเดือนสิงหาคม </w:t>
      </w:r>
      <w:r w:rsidR="004910D9" w:rsidRPr="002636B8">
        <w:rPr>
          <w:rFonts w:ascii="Angsana New" w:eastAsia="Cordia New" w:hAnsi="Angsana New" w:cs="Angsana New"/>
          <w:spacing w:val="-4"/>
          <w:sz w:val="28"/>
          <w:szCs w:val="28"/>
        </w:rPr>
        <w:t>2568</w:t>
      </w:r>
      <w:r w:rsidR="002636B8"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25599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2636B8"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</w:t>
      </w:r>
      <w:r w:rsidR="001E25F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เป็นไปตามที่ระบุไว้ในสัญญา</w:t>
      </w:r>
    </w:p>
    <w:p w14:paraId="64467BC1" w14:textId="77777777" w:rsidR="003C2D6C" w:rsidRPr="00530FE7" w:rsidRDefault="003C2D6C" w:rsidP="0064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16"/>
          <w:szCs w:val="16"/>
        </w:rPr>
      </w:pPr>
    </w:p>
    <w:p w14:paraId="21550E9B" w14:textId="42F356F2" w:rsidR="007D6941" w:rsidRPr="00CF3746" w:rsidRDefault="004010D9" w:rsidP="0064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37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AF3F05B" w14:textId="0F99E846" w:rsidR="009D0698" w:rsidRPr="00530FE7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52A26027" w14:textId="1F8DABF6" w:rsidR="00840368" w:rsidRPr="00CF3746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74038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77777777" w:rsidR="00D26C68" w:rsidRPr="00530FE7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C4A8C6E" w14:textId="099EF40A" w:rsidR="00776531" w:rsidRPr="00CF3746" w:rsidRDefault="00B43352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EE4E4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9A5C1E"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 w:rsidRPr="00CF3746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สัญญาให้เช่าพื้นที่สำนักงานกับบริษัทย่อยหลายฉบับ โดยมีระยะเวลาเช่า </w:t>
      </w:r>
      <w:r w:rsidRPr="00CF3746">
        <w:rPr>
          <w:rFonts w:asciiTheme="majorBidi" w:hAnsiTheme="majorBidi" w:cstheme="majorBidi"/>
          <w:sz w:val="28"/>
          <w:szCs w:val="28"/>
        </w:rPr>
        <w:t xml:space="preserve">3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7D28F8"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CF3746">
        <w:rPr>
          <w:rFonts w:asciiTheme="majorBidi" w:hAnsiTheme="majorBidi" w:cstheme="majorBidi"/>
          <w:sz w:val="28"/>
          <w:szCs w:val="28"/>
        </w:rPr>
        <w:t xml:space="preserve">1 </w:t>
      </w:r>
      <w:r w:rsidR="00444619" w:rsidRPr="00CF374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</w:t>
      </w:r>
      <w:r w:rsidR="00444619" w:rsidRPr="00CF3746">
        <w:rPr>
          <w:rFonts w:asciiTheme="majorBidi" w:hAnsiTheme="majorBidi" w:cstheme="majorBidi"/>
          <w:sz w:val="28"/>
          <w:szCs w:val="28"/>
        </w:rPr>
        <w:t>64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ED29EE" w:rsidRPr="00CF3746">
        <w:rPr>
          <w:rFonts w:asciiTheme="majorBidi" w:hAnsiTheme="majorBidi" w:cstheme="majorBidi"/>
          <w:sz w:val="28"/>
          <w:szCs w:val="28"/>
        </w:rPr>
        <w:t>28</w:t>
      </w:r>
      <w:r w:rsidR="00444619" w:rsidRPr="00CF3746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ED29EE" w:rsidRPr="00CF3746">
        <w:rPr>
          <w:rFonts w:asciiTheme="majorBidi" w:hAnsiTheme="majorBidi" w:cstheme="majorBidi"/>
          <w:sz w:val="28"/>
          <w:szCs w:val="28"/>
        </w:rPr>
        <w:t>2567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F04B9D"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ค่าเช่าจะมีการทบทวนทุกครั้งเมื่อครบกำหนดสัญญา </w:t>
      </w:r>
    </w:p>
    <w:p w14:paraId="5460AB1E" w14:textId="77777777" w:rsidR="00776531" w:rsidRPr="00530FE7" w:rsidRDefault="00776531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AD41F2B" w14:textId="06C68183" w:rsidR="00E36BA7" w:rsidRPr="00CF3746" w:rsidRDefault="00E72FB6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EE4E4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9A5C1E"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="007D6941" w:rsidRPr="00CF374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504EA" w:rsidRPr="00CF3746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075CF4" w:rsidRPr="00CF3746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="000A01C6" w:rsidRPr="00CF3746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="00075CF4" w:rsidRPr="00CF3746">
        <w:rPr>
          <w:rFonts w:asciiTheme="majorBidi" w:hAnsiTheme="majorBidi" w:cstheme="majorBidi"/>
          <w:sz w:val="28"/>
          <w:szCs w:val="28"/>
          <w:cs/>
        </w:rPr>
        <w:t>สำหรับการ</w:t>
      </w:r>
      <w:r w:rsidR="007D6941" w:rsidRPr="00CF3746">
        <w:rPr>
          <w:rFonts w:asciiTheme="majorBidi" w:hAnsiTheme="majorBidi" w:cstheme="majorBidi"/>
          <w:sz w:val="28"/>
          <w:szCs w:val="28"/>
          <w:cs/>
        </w:rPr>
        <w:t>เช่าอาคารส</w:t>
      </w:r>
      <w:r w:rsidR="00BE4CB9" w:rsidRPr="00CF3746">
        <w:rPr>
          <w:rFonts w:asciiTheme="majorBidi" w:hAnsiTheme="majorBidi" w:cstheme="majorBidi"/>
          <w:sz w:val="28"/>
          <w:szCs w:val="28"/>
          <w:cs/>
        </w:rPr>
        <w:t>ำ</w:t>
      </w:r>
      <w:r w:rsidR="007D6941" w:rsidRPr="00CF3746">
        <w:rPr>
          <w:rFonts w:asciiTheme="majorBidi" w:hAnsiTheme="majorBidi" w:cstheme="majorBidi"/>
          <w:sz w:val="28"/>
          <w:szCs w:val="28"/>
          <w:cs/>
        </w:rPr>
        <w:t xml:space="preserve">นักงาน </w:t>
      </w:r>
      <w:r w:rsidR="00075CF4" w:rsidRPr="00CF3746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6329DE"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CF3746">
        <w:rPr>
          <w:rFonts w:asciiTheme="majorBidi" w:hAnsiTheme="majorBidi" w:cs="Angsana New"/>
          <w:sz w:val="28"/>
          <w:szCs w:val="28"/>
        </w:rPr>
        <w:t>3</w:t>
      </w:r>
      <w:r w:rsidR="007D6941" w:rsidRPr="00CF3746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75CF4" w:rsidRPr="00CF3746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444619" w:rsidRPr="00CF3746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="00075CF4"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CF3746">
        <w:rPr>
          <w:rFonts w:asciiTheme="majorBidi" w:hAnsiTheme="majorBidi" w:cstheme="majorBidi"/>
          <w:sz w:val="28"/>
          <w:szCs w:val="28"/>
        </w:rPr>
        <w:t>256</w:t>
      </w:r>
      <w:r w:rsidR="003E4289" w:rsidRPr="00CF3746">
        <w:rPr>
          <w:rFonts w:asciiTheme="majorBidi" w:hAnsiTheme="majorBidi" w:cstheme="majorBidi"/>
          <w:sz w:val="28"/>
          <w:szCs w:val="28"/>
        </w:rPr>
        <w:t>2</w:t>
      </w:r>
      <w:r w:rsidR="00F53B99"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5CF4" w:rsidRPr="00CF3746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CC666C" w:rsidRPr="00CF3746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44619"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29EE" w:rsidRPr="00CF3746">
        <w:rPr>
          <w:rFonts w:asciiTheme="majorBidi" w:hAnsiTheme="majorBidi" w:cstheme="majorBidi"/>
          <w:sz w:val="28"/>
          <w:szCs w:val="28"/>
        </w:rPr>
        <w:t>256</w:t>
      </w:r>
      <w:r w:rsidR="00CC666C" w:rsidRPr="00CF3746">
        <w:rPr>
          <w:rFonts w:asciiTheme="majorBidi" w:hAnsiTheme="majorBidi" w:cstheme="majorBidi" w:hint="cs"/>
          <w:sz w:val="28"/>
          <w:szCs w:val="28"/>
          <w:cs/>
        </w:rPr>
        <w:t>6</w:t>
      </w:r>
      <w:r w:rsidR="00075CF4"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CF374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2A4DFD" w:rsidRPr="00CF3746">
        <w:rPr>
          <w:rFonts w:asciiTheme="majorBidi" w:hAnsiTheme="majorBidi" w:cs="Angsana New"/>
          <w:i/>
          <w:iCs/>
          <w:sz w:val="28"/>
          <w:szCs w:val="28"/>
        </w:rPr>
        <w:t>31</w:t>
      </w:r>
      <w:r w:rsidR="002A4DFD"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2A4DFD" w:rsidRPr="00CF3746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12367C" w:rsidRPr="00CF374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A5C1E" w:rsidRPr="00CF3746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12367C" w:rsidRPr="00CF3746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6329DE"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2367C" w:rsidRPr="00CF3746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5CF4"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75CF4" w:rsidRPr="00CF3746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1658C" w:rsidRPr="00CF3746">
        <w:rPr>
          <w:rFonts w:asciiTheme="majorBidi" w:hAnsiTheme="majorBidi" w:cstheme="majorBidi"/>
          <w:i/>
          <w:iCs/>
          <w:sz w:val="28"/>
          <w:szCs w:val="28"/>
          <w:cs/>
        </w:rPr>
        <w:t>เดือ</w:t>
      </w:r>
      <w:r w:rsidR="00473A6A"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6329DE"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6329DE" w:rsidRPr="00CF3746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="00E1658C"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329DE" w:rsidRPr="00CF3746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6329DE"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E1658C" w:rsidRPr="00CF374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01CB4"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1658C" w:rsidRPr="00CF374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4FBA6B9" w14:textId="77777777" w:rsidR="0080399A" w:rsidRPr="00530FE7" w:rsidRDefault="0080399A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B76FAE4" w14:textId="3EEA1DBB" w:rsidR="009F2FC2" w:rsidRPr="00CF3746" w:rsidRDefault="00476D6C" w:rsidP="000C288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</w:p>
    <w:p w14:paraId="36835B70" w14:textId="77777777" w:rsidR="00D15DAD" w:rsidRPr="00530FE7" w:rsidRDefault="00D15DAD" w:rsidP="00D15DAD">
      <w:pPr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2587" w:rsidRPr="00CF3746" w14:paraId="58110079" w14:textId="77777777" w:rsidTr="00510366">
        <w:tc>
          <w:tcPr>
            <w:tcW w:w="4860" w:type="dxa"/>
          </w:tcPr>
          <w:p w14:paraId="24BA43BA" w14:textId="77777777" w:rsidR="00D92587" w:rsidRPr="00CF374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8C4FC55" w14:textId="77777777" w:rsidR="00D92587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92587" w:rsidRPr="00CF3746" w14:paraId="4C0F7C87" w14:textId="77777777" w:rsidTr="00510366">
        <w:tc>
          <w:tcPr>
            <w:tcW w:w="4860" w:type="dxa"/>
          </w:tcPr>
          <w:p w14:paraId="1F4C199F" w14:textId="77777777" w:rsidR="00D92587" w:rsidRPr="00CF374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57F9F4F" w14:textId="64965C5B" w:rsidR="00D92587" w:rsidRPr="00CF3746" w:rsidRDefault="009B1BBA" w:rsidP="00D15DAD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CD278B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9A5C1E"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2587" w:rsidRPr="00CF3746" w14:paraId="19C495F5" w14:textId="77777777" w:rsidTr="00510366">
        <w:tc>
          <w:tcPr>
            <w:tcW w:w="4860" w:type="dxa"/>
          </w:tcPr>
          <w:p w14:paraId="0929374A" w14:textId="77777777" w:rsidR="00D92587" w:rsidRPr="00CF374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3AC91C" w14:textId="4AF3E238" w:rsidR="00D92587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341E5A1" w14:textId="2E5705AE" w:rsidR="00D92587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="00016740"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40721F"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="0040721F"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="0040721F"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40721F"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32131CA4" w14:textId="0CC0155F" w:rsidR="009870E0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A18341" w14:textId="77777777" w:rsidR="00D92587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354C7F" w14:textId="77777777" w:rsidR="00D92587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587" w:rsidRPr="00CF3746" w14:paraId="1E87CF83" w14:textId="77777777" w:rsidTr="00510366">
        <w:tc>
          <w:tcPr>
            <w:tcW w:w="4860" w:type="dxa"/>
          </w:tcPr>
          <w:p w14:paraId="25B9881C" w14:textId="77777777" w:rsidR="00D92587" w:rsidRPr="00CF3746" w:rsidRDefault="00D92587" w:rsidP="00D15DAD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A7652D" w14:textId="77777777" w:rsidR="00D92587" w:rsidRPr="00CF3746" w:rsidRDefault="00D9258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1425F" w14:textId="77777777" w:rsidR="00D92587" w:rsidRPr="00CF374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DBBF3E1" w14:textId="77777777" w:rsidR="00D92587" w:rsidRPr="00CF3746" w:rsidRDefault="00D9258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587" w:rsidRPr="00CF3746" w14:paraId="74716649" w14:textId="77777777" w:rsidTr="00510366">
        <w:tc>
          <w:tcPr>
            <w:tcW w:w="4860" w:type="dxa"/>
          </w:tcPr>
          <w:p w14:paraId="5B30A716" w14:textId="1C1AE15C" w:rsidR="00D92587" w:rsidRPr="00CF3746" w:rsidRDefault="00476D6C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486D04E" w14:textId="4D35612D" w:rsidR="00D92587" w:rsidRPr="00BE4C27" w:rsidRDefault="009A1192" w:rsidP="00BE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5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BE4C2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43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E4C2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751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E4C2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845</w:t>
            </w:r>
          </w:p>
        </w:tc>
        <w:tc>
          <w:tcPr>
            <w:tcW w:w="1530" w:type="dxa"/>
          </w:tcPr>
          <w:p w14:paraId="72F22DF4" w14:textId="65D98338" w:rsidR="00D92587" w:rsidRPr="00BE4C27" w:rsidRDefault="009A1192" w:rsidP="00BE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3</w:t>
            </w:r>
            <w:r w:rsidR="0080162E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6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E4C2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906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="00FF2035" w:rsidRPr="00BE4C27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96</w:t>
            </w:r>
            <w:r w:rsidR="0022295F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4FD9DFF4" w14:textId="16969461" w:rsidR="00D92587" w:rsidRPr="00CF3746" w:rsidRDefault="003203E0" w:rsidP="0041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03E0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80</w:t>
            </w:r>
            <w:r w:rsidRPr="003203E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203E0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658</w:t>
            </w:r>
            <w:r w:rsidRPr="003203E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203E0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</w:t>
            </w:r>
            <w:r w:rsidR="0022295F">
              <w:rPr>
                <w:rFonts w:asciiTheme="majorBidi" w:hAnsiTheme="majorBidi" w:cs="Angsana New"/>
                <w:sz w:val="28"/>
                <w:szCs w:val="28"/>
                <w:lang w:val="en-GB"/>
              </w:rPr>
              <w:t>10</w:t>
            </w:r>
          </w:p>
        </w:tc>
      </w:tr>
      <w:tr w:rsidR="00D92587" w:rsidRPr="00CF3746" w14:paraId="7B9E2D56" w14:textId="77777777" w:rsidTr="004F63BC">
        <w:trPr>
          <w:trHeight w:val="274"/>
        </w:trPr>
        <w:tc>
          <w:tcPr>
            <w:tcW w:w="4860" w:type="dxa"/>
          </w:tcPr>
          <w:p w14:paraId="3D6DE5C5" w14:textId="07D1E7A6" w:rsidR="00D92587" w:rsidRPr="00CF3746" w:rsidRDefault="00A317F1" w:rsidP="008C3A1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92587"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DCB"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C149C18" w14:textId="62DE05C0" w:rsidR="00D92587" w:rsidRPr="00BE4C27" w:rsidRDefault="00FF2035" w:rsidP="00BE4C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1,092,590</w:t>
            </w:r>
          </w:p>
        </w:tc>
        <w:tc>
          <w:tcPr>
            <w:tcW w:w="1530" w:type="dxa"/>
          </w:tcPr>
          <w:p w14:paraId="7DB52346" w14:textId="7A8F8A36" w:rsidR="00D92587" w:rsidRPr="00BE4C27" w:rsidRDefault="00FF2035" w:rsidP="00BE4C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29173D7A" w14:textId="3C4DE50A" w:rsidR="00D92587" w:rsidRPr="00CF3746" w:rsidRDefault="00FF2035" w:rsidP="00EA04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1,092,590</w:t>
            </w:r>
          </w:p>
        </w:tc>
      </w:tr>
      <w:tr w:rsidR="00EF08FF" w:rsidRPr="00CF3746" w14:paraId="6C420B16" w14:textId="77777777" w:rsidTr="00510366">
        <w:tc>
          <w:tcPr>
            <w:tcW w:w="4860" w:type="dxa"/>
          </w:tcPr>
          <w:p w14:paraId="7E3E2909" w14:textId="76B69FD7" w:rsidR="00EF08FF" w:rsidRPr="00CF3746" w:rsidRDefault="003E735E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</w:tcPr>
          <w:p w14:paraId="31B93495" w14:textId="45ADA31E" w:rsidR="00EF08FF" w:rsidRPr="00BE4C27" w:rsidRDefault="00FF2035" w:rsidP="00BE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44,844,435</w:t>
            </w:r>
          </w:p>
        </w:tc>
        <w:tc>
          <w:tcPr>
            <w:tcW w:w="1530" w:type="dxa"/>
          </w:tcPr>
          <w:p w14:paraId="29230AC7" w14:textId="686C24F8" w:rsidR="00EF08FF" w:rsidRPr="00BE4C27" w:rsidRDefault="00FF2035" w:rsidP="00BE4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3</w:t>
            </w:r>
            <w:r w:rsidR="003203E0"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6</w:t>
            </w:r>
            <w:r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,906,96</w:t>
            </w:r>
            <w:r w:rsidR="0022295F"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4061352E" w14:textId="3F5902A8" w:rsidR="00EF08FF" w:rsidRPr="00CF3746" w:rsidRDefault="00FF2035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81,751,</w:t>
            </w:r>
            <w:r w:rsidR="0022295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400</w:t>
            </w:r>
          </w:p>
        </w:tc>
      </w:tr>
      <w:tr w:rsidR="00330EE7" w:rsidRPr="00CF3746" w14:paraId="1A7B5622" w14:textId="77777777" w:rsidTr="00510366">
        <w:tc>
          <w:tcPr>
            <w:tcW w:w="4860" w:type="dxa"/>
          </w:tcPr>
          <w:p w14:paraId="3CB041FB" w14:textId="1908645E" w:rsidR="00330EE7" w:rsidRPr="00CF3746" w:rsidRDefault="00330EE7" w:rsidP="00330EE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50DFFEBE" w14:textId="709F4BD0" w:rsidR="00330EE7" w:rsidRPr="00BE4C27" w:rsidRDefault="00FF2035" w:rsidP="00BE4C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F57A05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8</w:t>
            </w:r>
            <w:r w:rsidR="00CF3746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65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="00F57A05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44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  <w:r w:rsidRPr="00BE4C27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3C3CA095" w14:textId="1D0FA689" w:rsidR="00330EE7" w:rsidRPr="00BE4C27" w:rsidRDefault="0009630E" w:rsidP="00BE4C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CF3746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712</w:t>
            </w:r>
            <w:r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="00CF3746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25</w:t>
            </w:r>
            <w:r w:rsidR="0022295F" w:rsidRPr="00BE4C27">
              <w:rPr>
                <w:rFonts w:asciiTheme="majorBidi" w:hAnsiTheme="majorBidi" w:cs="Angsana New"/>
                <w:sz w:val="28"/>
                <w:szCs w:val="28"/>
                <w:lang w:val="en-GB"/>
              </w:rPr>
              <w:t>9</w:t>
            </w:r>
            <w:r w:rsidRPr="00BE4C27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7CE93AA2" w14:textId="0D984430" w:rsidR="00330EE7" w:rsidRPr="003C7D21" w:rsidRDefault="00AF5B94" w:rsidP="00330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3C7D2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03E0" w:rsidRPr="003C7D21">
              <w:rPr>
                <w:rFonts w:asciiTheme="majorBidi" w:hAnsiTheme="majorBidi" w:cstheme="majorBidi"/>
                <w:sz w:val="28"/>
                <w:szCs w:val="28"/>
              </w:rPr>
              <w:t>1,577,70</w:t>
            </w:r>
            <w:r w:rsidR="0022295F" w:rsidRPr="003C7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C7D2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30EE7" w:rsidRPr="00CF3746" w14:paraId="04E37D9E" w14:textId="77777777" w:rsidTr="00692A19">
        <w:tc>
          <w:tcPr>
            <w:tcW w:w="4860" w:type="dxa"/>
            <w:tcBorders>
              <w:bottom w:val="nil"/>
            </w:tcBorders>
          </w:tcPr>
          <w:p w14:paraId="08A424CE" w14:textId="06259505" w:rsidR="00330EE7" w:rsidRPr="00CF3746" w:rsidRDefault="00330EE7" w:rsidP="00330EE7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24AD22" w14:textId="4CFA91C0" w:rsidR="00330EE7" w:rsidRPr="00BE4C27" w:rsidRDefault="00D85D97" w:rsidP="00BE4C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43,978,992</w:t>
            </w:r>
          </w:p>
        </w:tc>
        <w:tc>
          <w:tcPr>
            <w:tcW w:w="1530" w:type="dxa"/>
            <w:tcBorders>
              <w:bottom w:val="nil"/>
            </w:tcBorders>
          </w:tcPr>
          <w:p w14:paraId="4612B0F7" w14:textId="5C8E94E5" w:rsidR="00330EE7" w:rsidRPr="00BE4C27" w:rsidRDefault="00D85D97" w:rsidP="00BE4C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  <w:r w:rsidRPr="00BE4C27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36,194,706</w:t>
            </w:r>
          </w:p>
        </w:tc>
        <w:tc>
          <w:tcPr>
            <w:tcW w:w="1530" w:type="dxa"/>
            <w:tcBorders>
              <w:bottom w:val="nil"/>
            </w:tcBorders>
          </w:tcPr>
          <w:p w14:paraId="561BD5BC" w14:textId="6C095888" w:rsidR="00330EE7" w:rsidRPr="003C7D21" w:rsidRDefault="00D85D97" w:rsidP="00330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7D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80,173,698</w:t>
            </w:r>
          </w:p>
        </w:tc>
      </w:tr>
    </w:tbl>
    <w:p w14:paraId="3E3AB7EE" w14:textId="59533730" w:rsidR="0040721F" w:rsidRPr="003C2D6C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7D1E307" w14:textId="77777777" w:rsidR="003D4D5D" w:rsidRPr="00CF3746" w:rsidRDefault="003D4D5D" w:rsidP="003D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จัดชั้นเป็นลูกหนี้ที่มีการด้อยค่าด้านเครดิต</w:t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9584D" w:rsidRPr="00CF3746" w14:paraId="4F7F96F7" w14:textId="77777777" w:rsidTr="00692A19">
        <w:trPr>
          <w:tblHeader/>
        </w:trPr>
        <w:tc>
          <w:tcPr>
            <w:tcW w:w="4860" w:type="dxa"/>
            <w:tcBorders>
              <w:top w:val="nil"/>
            </w:tcBorders>
          </w:tcPr>
          <w:p w14:paraId="785E641D" w14:textId="004ED92A" w:rsidR="0029584D" w:rsidRPr="00CF3746" w:rsidDel="00034AEF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58339FA0" w14:textId="41EE60AC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584D" w:rsidRPr="00CF3746" w14:paraId="09C2589A" w14:textId="77777777" w:rsidTr="00692A19">
        <w:trPr>
          <w:tblHeader/>
        </w:trPr>
        <w:tc>
          <w:tcPr>
            <w:tcW w:w="4860" w:type="dxa"/>
          </w:tcPr>
          <w:p w14:paraId="63786F06" w14:textId="77777777" w:rsidR="0029584D" w:rsidRPr="00CF3746" w:rsidDel="00034AEF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21E5D8FE" w14:textId="544B6653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5C1E"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584D" w:rsidRPr="00CF3746" w14:paraId="4914BFCB" w14:textId="77777777" w:rsidTr="00692A19">
        <w:trPr>
          <w:tblHeader/>
        </w:trPr>
        <w:tc>
          <w:tcPr>
            <w:tcW w:w="4860" w:type="dxa"/>
          </w:tcPr>
          <w:p w14:paraId="4DC1B0D2" w14:textId="77777777" w:rsidR="0029584D" w:rsidRPr="00CF3746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AF3FAB" w14:textId="57405B6F" w:rsidR="0029584D" w:rsidRPr="00CF374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AA9546A" w14:textId="1D53AE6B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016740"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2367C"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="0012367C"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12367C"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D181E1A" w14:textId="0F96D2AC" w:rsidR="0029584D" w:rsidRPr="00CF374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7105A4" w14:textId="77777777" w:rsidR="0029584D" w:rsidRPr="00CF374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47C31B" w14:textId="25F254F9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584D" w:rsidRPr="00CF3746" w14:paraId="7930F848" w14:textId="77777777" w:rsidTr="00692A19">
        <w:trPr>
          <w:tblHeader/>
        </w:trPr>
        <w:tc>
          <w:tcPr>
            <w:tcW w:w="4860" w:type="dxa"/>
          </w:tcPr>
          <w:p w14:paraId="2D06BAD7" w14:textId="77777777" w:rsidR="0029584D" w:rsidRPr="00CF3746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A9B7A" w14:textId="77777777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6B7B33" w14:textId="5CB2999D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623250" w14:textId="77777777" w:rsidR="0029584D" w:rsidRPr="00CF374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15DAD" w:rsidRPr="00CF3746" w14:paraId="36B0797F" w14:textId="77777777" w:rsidTr="00EA04FF">
        <w:tc>
          <w:tcPr>
            <w:tcW w:w="4860" w:type="dxa"/>
          </w:tcPr>
          <w:p w14:paraId="3EFD1959" w14:textId="4E96DCEE" w:rsidR="00D15DAD" w:rsidRPr="00CF3746" w:rsidDel="00034AEF" w:rsidRDefault="00D15DA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tcBorders>
              <w:bottom w:val="nil"/>
            </w:tcBorders>
          </w:tcPr>
          <w:p w14:paraId="0EC240C1" w14:textId="5B14CEE0" w:rsidR="00D15DAD" w:rsidRPr="00CF3746" w:rsidRDefault="00D15DA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39,143,637</w:t>
            </w:r>
          </w:p>
        </w:tc>
        <w:tc>
          <w:tcPr>
            <w:tcW w:w="1530" w:type="dxa"/>
            <w:tcBorders>
              <w:bottom w:val="nil"/>
            </w:tcBorders>
          </w:tcPr>
          <w:p w14:paraId="4D3AE249" w14:textId="0521216B" w:rsidR="00D15DAD" w:rsidRPr="00CF3746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30,508,550</w:t>
            </w:r>
          </w:p>
        </w:tc>
        <w:tc>
          <w:tcPr>
            <w:tcW w:w="1530" w:type="dxa"/>
            <w:tcBorders>
              <w:bottom w:val="nil"/>
            </w:tcBorders>
          </w:tcPr>
          <w:p w14:paraId="6707F0DF" w14:textId="5ED19211" w:rsidR="00D15DAD" w:rsidRPr="00CF3746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69,652,187</w:t>
            </w:r>
          </w:p>
        </w:tc>
      </w:tr>
      <w:tr w:rsidR="00D15DAD" w:rsidRPr="00CF3746" w14:paraId="2F499A4B" w14:textId="77777777" w:rsidTr="00EA04FF">
        <w:tc>
          <w:tcPr>
            <w:tcW w:w="4860" w:type="dxa"/>
          </w:tcPr>
          <w:p w14:paraId="3BC5F6ED" w14:textId="1F7B23A8" w:rsidR="00D15DAD" w:rsidRPr="00CF3746" w:rsidDel="00034AEF" w:rsidRDefault="003531CA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71124D"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435D"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49EB139" w14:textId="252378C2" w:rsidR="00D15DAD" w:rsidRPr="00CF3746" w:rsidRDefault="00D15DAD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955,087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701AA5A" w14:textId="630BC45C" w:rsidR="00D15DAD" w:rsidRPr="00CF3746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5F125F3" w14:textId="73F8A183" w:rsidR="00D15DAD" w:rsidRPr="00CF3746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955,087</w:t>
            </w:r>
          </w:p>
        </w:tc>
      </w:tr>
      <w:tr w:rsidR="00D15DAD" w:rsidRPr="00CF3746" w14:paraId="1F7F4446" w14:textId="77777777" w:rsidTr="00EA04FF">
        <w:tc>
          <w:tcPr>
            <w:tcW w:w="4860" w:type="dxa"/>
          </w:tcPr>
          <w:p w14:paraId="1AD0EF28" w14:textId="552FC2D1" w:rsidR="00D15DAD" w:rsidRPr="00CF3746" w:rsidDel="00034AEF" w:rsidRDefault="003E735E" w:rsidP="00D15DAD">
            <w:pPr>
              <w:spacing w:line="36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C7390B2" w14:textId="0C1784E5" w:rsidR="00D15DAD" w:rsidRPr="00CF3746" w:rsidRDefault="00D15DA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40,098,724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882DB39" w14:textId="536DA25A" w:rsidR="00D15DAD" w:rsidRPr="00CF3746" w:rsidRDefault="003531CA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30,508,550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F20FC64" w14:textId="13666868" w:rsidR="00D15DAD" w:rsidRPr="00CF3746" w:rsidRDefault="003531CA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70,607,274</w:t>
            </w:r>
          </w:p>
        </w:tc>
      </w:tr>
      <w:tr w:rsidR="00D15DAD" w:rsidRPr="00CF3746" w14:paraId="2DE1F603" w14:textId="77777777" w:rsidTr="00D15DAD">
        <w:tc>
          <w:tcPr>
            <w:tcW w:w="4860" w:type="dxa"/>
          </w:tcPr>
          <w:p w14:paraId="1F046D89" w14:textId="2D543D39" w:rsidR="00D15DAD" w:rsidRPr="00CF3746" w:rsidDel="00034AEF" w:rsidRDefault="003531CA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7EAD91F" w14:textId="2881AE94" w:rsidR="00D15DAD" w:rsidRPr="00CF3746" w:rsidRDefault="00D15DAD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752,988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</w:tcPr>
          <w:p w14:paraId="57981E27" w14:textId="308B6BB6" w:rsidR="00D15DAD" w:rsidRPr="00CF3746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572,900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</w:tcPr>
          <w:p w14:paraId="01C9983C" w14:textId="41FEAC66" w:rsidR="00D15DAD" w:rsidRPr="00CF3746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1,325,888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5DAD" w:rsidRPr="00CF3746" w14:paraId="54A0CEAC" w14:textId="77777777" w:rsidTr="00D15DAD">
        <w:tc>
          <w:tcPr>
            <w:tcW w:w="4860" w:type="dxa"/>
            <w:tcBorders>
              <w:bottom w:val="nil"/>
            </w:tcBorders>
          </w:tcPr>
          <w:p w14:paraId="6CDD8A0F" w14:textId="072DC7D6" w:rsidR="00D15DAD" w:rsidRPr="00CF3746" w:rsidRDefault="003E735E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664F4" w14:textId="1DCE22E0" w:rsidR="00D15DAD" w:rsidRPr="00CF3746" w:rsidRDefault="00D15DAD" w:rsidP="00D15D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39,345,736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25B8FBA" w14:textId="6C1DC949" w:rsidR="00D15DAD" w:rsidRPr="00CF3746" w:rsidRDefault="003531CA" w:rsidP="00EA04F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29,935,650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A5970D" w14:textId="1B4545E3" w:rsidR="00D15DAD" w:rsidRPr="00CF3746" w:rsidRDefault="003531CA" w:rsidP="00EA04F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69,281,386</w:t>
            </w:r>
          </w:p>
        </w:tc>
      </w:tr>
    </w:tbl>
    <w:p w14:paraId="5AA687A5" w14:textId="0A9C0854" w:rsidR="00CA7422" w:rsidRPr="00CF3746" w:rsidRDefault="00C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44A6E2B8" w14:textId="77777777" w:rsidR="00016740" w:rsidRPr="00CF3746" w:rsidRDefault="00016740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="Angsana New" w:hAnsi="Angsana New" w:cs="Angsana New"/>
          <w:sz w:val="21"/>
          <w:szCs w:val="21"/>
        </w:rPr>
      </w:pPr>
    </w:p>
    <w:p w14:paraId="4AE03A52" w14:textId="0DA3169B" w:rsidR="00A72868" w:rsidRPr="00CF3746" w:rsidRDefault="0012367C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="005F18C3"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27242F"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111D63"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2115D42B" w14:textId="77777777" w:rsidR="006E7E62" w:rsidRPr="00CF3746" w:rsidRDefault="006E7E62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1"/>
          <w:szCs w:val="21"/>
        </w:rPr>
      </w:pPr>
    </w:p>
    <w:p w14:paraId="5600639E" w14:textId="1F3E3139" w:rsidR="00F82CEB" w:rsidRPr="00CF3746" w:rsidRDefault="00F82CEB" w:rsidP="00D8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59411C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111D63" w:rsidRPr="00CF3746">
        <w:rPr>
          <w:rFonts w:asciiTheme="majorBidi" w:hAnsiTheme="majorBidi" w:cstheme="majorBidi"/>
          <w:sz w:val="28"/>
          <w:szCs w:val="28"/>
        </w:rPr>
        <w:t>2564</w:t>
      </w:r>
      <w:r w:rsidR="00604B79"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 w:rsidRPr="00CF3746">
        <w:rPr>
          <w:rFonts w:asciiTheme="majorBidi" w:hAnsiTheme="majorBidi" w:cstheme="majorBidi"/>
          <w:sz w:val="28"/>
          <w:szCs w:val="28"/>
        </w:rPr>
        <w:t xml:space="preserve">31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 w:rsidRPr="00CF3746">
        <w:rPr>
          <w:rFonts w:asciiTheme="majorBidi" w:hAnsiTheme="majorBidi" w:cstheme="majorBidi"/>
          <w:sz w:val="28"/>
          <w:szCs w:val="28"/>
        </w:rPr>
        <w:t>2563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CF3746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CF3746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D8798D" w:rsidRPr="00CF3746" w14:paraId="23DBD09B" w14:textId="77777777" w:rsidTr="00480B5B"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8"/>
          </w:tcPr>
          <w:p w14:paraId="144B327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8798D" w:rsidRPr="00CF3746" w14:paraId="4967B3C5" w14:textId="77777777" w:rsidTr="00480B5B"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8"/>
          </w:tcPr>
          <w:p w14:paraId="1835220B" w14:textId="7727F5A5" w:rsidR="00D8798D" w:rsidRPr="00CF3746" w:rsidRDefault="009B1BBA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A5C34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8798D"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8798D" w:rsidRPr="00CF3746" w:rsidDel="00D43E7A" w14:paraId="30D2165B" w14:textId="77777777" w:rsidTr="00480B5B"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5EF851A" w14:textId="77777777" w:rsidR="00D8798D" w:rsidRPr="00CF3746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CF3746" w14:paraId="1EE51E30" w14:textId="77777777" w:rsidTr="00480B5B">
        <w:tc>
          <w:tcPr>
            <w:tcW w:w="1455" w:type="pct"/>
            <w:shd w:val="clear" w:color="auto" w:fill="auto"/>
          </w:tcPr>
          <w:p w14:paraId="06B067B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50F573" w14:textId="6A80388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CF3746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C69DBD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CC1" w:rsidRPr="00CF3746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4A61BEF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66</w:t>
            </w:r>
            <w:r w:rsidRPr="00CF374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,0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51</w:t>
            </w:r>
            <w:r w:rsidRPr="00CF374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635</w:t>
            </w:r>
          </w:p>
        </w:tc>
        <w:tc>
          <w:tcPr>
            <w:tcW w:w="145" w:type="pct"/>
          </w:tcPr>
          <w:p w14:paraId="4E29743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5F1C25FA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9CBB106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374EC9B9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A8D02E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947439B" w14:textId="697F3F0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66</w:t>
            </w:r>
            <w:r w:rsidRPr="00CF374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,0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51</w:t>
            </w:r>
            <w:r w:rsidRPr="00CF374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635</w:t>
            </w:r>
          </w:p>
        </w:tc>
      </w:tr>
      <w:tr w:rsidR="00C12CC1" w:rsidRPr="00CF3746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21ACD65C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10,29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</w:t>
            </w: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212</w:t>
            </w:r>
          </w:p>
        </w:tc>
        <w:tc>
          <w:tcPr>
            <w:tcW w:w="145" w:type="pct"/>
          </w:tcPr>
          <w:p w14:paraId="68931133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55E9C94D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A968333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649D971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80D89D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A6E6A8E" w14:textId="2D48CB33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10,29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</w:t>
            </w: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212</w:t>
            </w:r>
          </w:p>
        </w:tc>
      </w:tr>
      <w:tr w:rsidR="00C12CC1" w:rsidRPr="00CF3746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3F173A4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2F16E7D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2A3888E3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3,44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893</w:t>
            </w:r>
          </w:p>
        </w:tc>
        <w:tc>
          <w:tcPr>
            <w:tcW w:w="149" w:type="pct"/>
          </w:tcPr>
          <w:p w14:paraId="13CC5AF0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0CB977B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3AFE60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E1912B4" w14:textId="4129030A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3,44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893</w:t>
            </w:r>
          </w:p>
        </w:tc>
      </w:tr>
      <w:tr w:rsidR="00C12CC1" w:rsidRPr="00CF3746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79231113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021E90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3D3EEC75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79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,9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97</w:t>
            </w:r>
          </w:p>
        </w:tc>
        <w:tc>
          <w:tcPr>
            <w:tcW w:w="149" w:type="pct"/>
          </w:tcPr>
          <w:p w14:paraId="3D3E41F6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423269B8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A121111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225B302" w14:textId="3B522205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79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,9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97</w:t>
            </w:r>
          </w:p>
        </w:tc>
      </w:tr>
      <w:tr w:rsidR="00C12CC1" w:rsidRPr="00CF3746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515305F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56598C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226243D6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888E6E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4A1221D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820,4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45" w:type="pct"/>
          </w:tcPr>
          <w:p w14:paraId="618B8CA1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19ED91A" w14:textId="331EDF9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820,4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20</w:t>
            </w:r>
          </w:p>
        </w:tc>
      </w:tr>
      <w:tr w:rsidR="00C12CC1" w:rsidRPr="00CF3746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79184BD0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ADBC4F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2ED13FA9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375FAC74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75397DCF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59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24</w:t>
            </w:r>
            <w:r w:rsidR="001818C0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5F4F6948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6CC99" w14:textId="5C9A7C34" w:rsidR="00C12CC1" w:rsidRPr="00CF3746" w:rsidRDefault="00631A55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59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24</w:t>
            </w:r>
            <w:r w:rsidR="00D26243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</w:p>
        </w:tc>
      </w:tr>
      <w:tr w:rsidR="00C12CC1" w:rsidRPr="00CF3746" w14:paraId="08808B55" w14:textId="77777777" w:rsidTr="00D8798D">
        <w:tc>
          <w:tcPr>
            <w:tcW w:w="1455" w:type="pct"/>
            <w:shd w:val="clear" w:color="auto" w:fill="auto"/>
          </w:tcPr>
          <w:p w14:paraId="04817AD8" w14:textId="21A2C0BC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74CCFC3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76,</w:t>
            </w:r>
            <w:r w:rsidRPr="00CF374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348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,8</w:t>
            </w:r>
            <w:r w:rsidRPr="00CF374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47</w:t>
            </w:r>
          </w:p>
        </w:tc>
        <w:tc>
          <w:tcPr>
            <w:tcW w:w="145" w:type="pct"/>
          </w:tcPr>
          <w:p w14:paraId="793DD8A9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2FCD120A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4,42</w:t>
            </w:r>
            <w:r w:rsidRPr="00CF374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890</w:t>
            </w:r>
          </w:p>
        </w:tc>
        <w:tc>
          <w:tcPr>
            <w:tcW w:w="149" w:type="pct"/>
          </w:tcPr>
          <w:p w14:paraId="28BC31AD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40C89CA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</w:t>
            </w:r>
            <w:r w:rsidRPr="00CF374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79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66</w:t>
            </w:r>
            <w:r w:rsidR="001818C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30DEE329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BD5C08" w14:textId="74D626CC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81,751,</w:t>
            </w:r>
            <w:r w:rsidR="001818C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400</w:t>
            </w:r>
          </w:p>
        </w:tc>
      </w:tr>
      <w:tr w:rsidR="00C12CC1" w:rsidRPr="00AA0339" w14:paraId="44D4A88C" w14:textId="77777777" w:rsidTr="00D8798D">
        <w:tc>
          <w:tcPr>
            <w:tcW w:w="1455" w:type="pct"/>
            <w:shd w:val="clear" w:color="auto" w:fill="auto"/>
          </w:tcPr>
          <w:p w14:paraId="768D4535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2CEF8A56" w14:textId="77777777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F7BB589" w14:textId="4F654D74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B0D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BB0D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0339" w:rsidRPr="00BB0D2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B0D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0339" w:rsidRPr="00BB0D2B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Pr="00BB0D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57F01831" w14:textId="77777777" w:rsidR="00C12CC1" w:rsidRPr="00BB0D2B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4F8F47E" w14:textId="77777777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915668F" w14:textId="79A12CE9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B0D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BB0D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0339" w:rsidRPr="00BB0D2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BB0D2B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AA0339" w:rsidRPr="00BB0D2B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BB0D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350C3C77" w14:textId="77777777" w:rsidR="00C12CC1" w:rsidRPr="00BB0D2B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A1E1516" w14:textId="77777777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2983B6E" w14:textId="718F62E4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B0D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BB0D2B">
              <w:rPr>
                <w:rFonts w:asciiTheme="majorBidi" w:hAnsiTheme="majorBidi" w:cstheme="majorBidi"/>
                <w:sz w:val="28"/>
                <w:szCs w:val="28"/>
              </w:rPr>
              <w:t>582,72</w:t>
            </w:r>
            <w:r w:rsidR="001818C0" w:rsidRPr="00BB0D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0D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552CD402" w14:textId="77777777" w:rsidR="00C12CC1" w:rsidRPr="00BB0D2B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B1CE8" w14:textId="77777777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B152261" w14:textId="22EFE19F" w:rsidR="00C12CC1" w:rsidRPr="00BB0D2B" w:rsidRDefault="00AA0339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B0D2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</w:t>
            </w:r>
            <w:r w:rsidRPr="00BB0D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0D2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577</w:t>
            </w:r>
            <w:r w:rsidRPr="00BB0D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0D2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70</w:t>
            </w:r>
            <w:r w:rsidR="001818C0" w:rsidRPr="00BB0D2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BB0D2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12CC1" w:rsidRPr="00CF3746" w14:paraId="2595E090" w14:textId="77777777" w:rsidTr="00D8798D">
        <w:tc>
          <w:tcPr>
            <w:tcW w:w="1455" w:type="pct"/>
            <w:shd w:val="clear" w:color="auto" w:fill="auto"/>
          </w:tcPr>
          <w:p w14:paraId="2D52DD60" w14:textId="2A4CA743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5A56E4E1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75,6</w:t>
            </w:r>
            <w:r w:rsidR="00461CD0"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91</w:t>
            </w:r>
            <w:r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61CD0"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975</w:t>
            </w:r>
          </w:p>
        </w:tc>
        <w:tc>
          <w:tcPr>
            <w:tcW w:w="145" w:type="pct"/>
          </w:tcPr>
          <w:p w14:paraId="5E6F34EB" w14:textId="77777777" w:rsidR="00C12CC1" w:rsidRPr="00BB0D2B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7ADEB4B5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4,0</w:t>
            </w:r>
            <w:r w:rsidR="00461CD0"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84</w:t>
            </w:r>
            <w:r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B0D2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461CD0" w:rsidRPr="00BB0D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86</w:t>
            </w:r>
          </w:p>
        </w:tc>
        <w:tc>
          <w:tcPr>
            <w:tcW w:w="149" w:type="pct"/>
          </w:tcPr>
          <w:p w14:paraId="2D6814E1" w14:textId="77777777" w:rsidR="00C12CC1" w:rsidRPr="00BB0D2B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22FB64A5" w:rsidR="00C12CC1" w:rsidRPr="00BB0D2B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B0D2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Pr="00BB0D2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96</w:t>
            </w:r>
            <w:r w:rsidRPr="00BB0D2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B0D2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93</w:t>
            </w:r>
            <w:r w:rsidR="004C3057" w:rsidRPr="00BB0D2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4BE77945" w14:textId="77777777" w:rsidR="00C12CC1" w:rsidRPr="00BB0D2B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75594A99" w:rsidR="00C12CC1" w:rsidRPr="00BB0D2B" w:rsidRDefault="00AA0339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B0D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80,173,698</w:t>
            </w:r>
          </w:p>
        </w:tc>
      </w:tr>
      <w:tr w:rsidR="00C12CC1" w:rsidRPr="00CF3746" w14:paraId="65943779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2464F4E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E5D1FA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2CC1" w:rsidRPr="00CF3746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9A533DF" w14:textId="123D308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12CC1" w:rsidRPr="00CF3746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38CF515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C12CC1" w:rsidRPr="00CF3746" w:rsidDel="00D43E7A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12CC1" w:rsidRPr="00CF3746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CC1" w:rsidRPr="00CF3746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CC1" w:rsidRPr="00CF3746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2057FA6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55,209,046</w:t>
            </w:r>
          </w:p>
        </w:tc>
        <w:tc>
          <w:tcPr>
            <w:tcW w:w="145" w:type="pct"/>
          </w:tcPr>
          <w:p w14:paraId="1801211F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6F78BC7A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4B847EAB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3CB33BE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55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,209,046</w:t>
            </w:r>
          </w:p>
        </w:tc>
      </w:tr>
      <w:tr w:rsidR="00C12CC1" w:rsidRPr="00CF3746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6A2D4C7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10,162,640</w:t>
            </w:r>
          </w:p>
        </w:tc>
        <w:tc>
          <w:tcPr>
            <w:tcW w:w="145" w:type="pct"/>
          </w:tcPr>
          <w:p w14:paraId="4482BC90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05E3856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34FC472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430D6B20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10,162,640</w:t>
            </w:r>
          </w:p>
        </w:tc>
      </w:tr>
      <w:tr w:rsidR="00C12CC1" w:rsidRPr="00CF3746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66DAE996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0481048E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3,399,512</w:t>
            </w:r>
          </w:p>
        </w:tc>
        <w:tc>
          <w:tcPr>
            <w:tcW w:w="149" w:type="pct"/>
          </w:tcPr>
          <w:p w14:paraId="710F2BB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4D4285A0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74D38788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3,399,512</w:t>
            </w:r>
          </w:p>
        </w:tc>
      </w:tr>
      <w:tr w:rsidR="00C12CC1" w:rsidRPr="00CF3746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77400B76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64986A0A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1,089,099</w:t>
            </w:r>
          </w:p>
        </w:tc>
        <w:tc>
          <w:tcPr>
            <w:tcW w:w="149" w:type="pct"/>
          </w:tcPr>
          <w:p w14:paraId="0DEEBB0C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0C0D1888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72037599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1,089,099</w:t>
            </w:r>
          </w:p>
        </w:tc>
      </w:tr>
      <w:tr w:rsidR="00C12CC1" w:rsidRPr="00CF3746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6F04A440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4628F326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6D72BEDE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584,053</w:t>
            </w:r>
          </w:p>
        </w:tc>
        <w:tc>
          <w:tcPr>
            <w:tcW w:w="145" w:type="pct"/>
          </w:tcPr>
          <w:p w14:paraId="00DDB9F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09C35EE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584,053</w:t>
            </w:r>
          </w:p>
        </w:tc>
      </w:tr>
      <w:tr w:rsidR="00C12CC1" w:rsidRPr="00CF3746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1D9882E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2C04D9C3" w:rsidR="00C12CC1" w:rsidRPr="00CF3746" w:rsidRDefault="00C12CC1" w:rsidP="00C12CC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661143F5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162,924</w:t>
            </w:r>
          </w:p>
        </w:tc>
        <w:tc>
          <w:tcPr>
            <w:tcW w:w="145" w:type="pct"/>
          </w:tcPr>
          <w:p w14:paraId="317F3A93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271C822F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162,924</w:t>
            </w:r>
          </w:p>
        </w:tc>
      </w:tr>
      <w:tr w:rsidR="00C12CC1" w:rsidRPr="00CF3746" w14:paraId="423C4AC1" w14:textId="77777777" w:rsidTr="00F73F27">
        <w:tc>
          <w:tcPr>
            <w:tcW w:w="1455" w:type="pct"/>
            <w:shd w:val="clear" w:color="auto" w:fill="auto"/>
          </w:tcPr>
          <w:p w14:paraId="5B24C7D0" w14:textId="732776C8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406A5368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65,371,686</w:t>
            </w:r>
          </w:p>
        </w:tc>
        <w:tc>
          <w:tcPr>
            <w:tcW w:w="145" w:type="pct"/>
          </w:tcPr>
          <w:p w14:paraId="34DF575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5122E954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4,488,611</w:t>
            </w:r>
          </w:p>
        </w:tc>
        <w:tc>
          <w:tcPr>
            <w:tcW w:w="149" w:type="pct"/>
          </w:tcPr>
          <w:p w14:paraId="2F909DF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3F68EAD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746,977</w:t>
            </w:r>
          </w:p>
        </w:tc>
        <w:tc>
          <w:tcPr>
            <w:tcW w:w="145" w:type="pct"/>
          </w:tcPr>
          <w:p w14:paraId="1EDEEA9D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0BBB1CBE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70,607,274</w:t>
            </w:r>
          </w:p>
        </w:tc>
      </w:tr>
      <w:tr w:rsidR="00C12CC1" w:rsidRPr="00CF3746" w14:paraId="455A9218" w14:textId="77777777" w:rsidTr="00F73F27">
        <w:tc>
          <w:tcPr>
            <w:tcW w:w="1455" w:type="pct"/>
            <w:shd w:val="clear" w:color="auto" w:fill="auto"/>
          </w:tcPr>
          <w:p w14:paraId="1E0CB657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8BBF47B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4A0E8742" w14:textId="7777777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9EFA76" w14:textId="6BD7120B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538,039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26FB4A4C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FDCE43B" w14:textId="7777777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5E1FC0" w14:textId="0B7859A0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306,921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62F4CFEE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15FA42F" w14:textId="7777777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D9CCBA" w14:textId="488A9FC3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(480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,92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8)</w:t>
            </w:r>
          </w:p>
        </w:tc>
        <w:tc>
          <w:tcPr>
            <w:tcW w:w="145" w:type="pct"/>
          </w:tcPr>
          <w:p w14:paraId="128FF1A9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B886B" w14:textId="77777777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69E10" w14:textId="6D65B2A2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325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888)</w:t>
            </w:r>
          </w:p>
        </w:tc>
      </w:tr>
      <w:tr w:rsidR="00C12CC1" w:rsidRPr="00CF3746" w14:paraId="4D961563" w14:textId="77777777" w:rsidTr="00F73F27">
        <w:tc>
          <w:tcPr>
            <w:tcW w:w="1455" w:type="pct"/>
            <w:shd w:val="clear" w:color="auto" w:fill="auto"/>
          </w:tcPr>
          <w:p w14:paraId="3EA38B18" w14:textId="6A325BC1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6DBA6720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  <w:t>64</w:t>
            </w: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,833,647</w:t>
            </w:r>
          </w:p>
        </w:tc>
        <w:tc>
          <w:tcPr>
            <w:tcW w:w="145" w:type="pct"/>
          </w:tcPr>
          <w:p w14:paraId="02342AF2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15D49676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4,181,690</w:t>
            </w:r>
          </w:p>
        </w:tc>
        <w:tc>
          <w:tcPr>
            <w:tcW w:w="149" w:type="pct"/>
          </w:tcPr>
          <w:p w14:paraId="522DBE08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434F0AEE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266,049</w:t>
            </w:r>
          </w:p>
        </w:tc>
        <w:tc>
          <w:tcPr>
            <w:tcW w:w="145" w:type="pct"/>
          </w:tcPr>
          <w:p w14:paraId="1275787A" w14:textId="77777777" w:rsidR="00C12CC1" w:rsidRPr="00CF3746" w:rsidRDefault="00C12CC1" w:rsidP="00C1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5434904A" w:rsidR="00C12CC1" w:rsidRPr="00CF3746" w:rsidRDefault="00C12CC1" w:rsidP="00C12CC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69,281,386</w:t>
            </w:r>
          </w:p>
        </w:tc>
      </w:tr>
    </w:tbl>
    <w:p w14:paraId="014AEBD7" w14:textId="77777777" w:rsidR="00D8798D" w:rsidRPr="00CF3746" w:rsidRDefault="00D8798D" w:rsidP="000A72E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620"/>
        <w:gridCol w:w="180"/>
        <w:gridCol w:w="1536"/>
      </w:tblGrid>
      <w:tr w:rsidR="00DB0A3B" w:rsidRPr="00CF3746" w14:paraId="0F272BAA" w14:textId="77777777" w:rsidTr="00B137CB">
        <w:trPr>
          <w:cantSplit/>
          <w:tblHeader/>
        </w:trPr>
        <w:tc>
          <w:tcPr>
            <w:tcW w:w="5940" w:type="dxa"/>
            <w:vAlign w:val="bottom"/>
            <w:hideMark/>
          </w:tcPr>
          <w:p w14:paraId="001743E5" w14:textId="2610DAB8" w:rsidR="00DB0A3B" w:rsidRPr="00CF3746" w:rsidRDefault="00CD1BD6" w:rsidP="000A72E3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</w:t>
            </w:r>
            <w:r w:rsidR="00DB0A3B"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3336" w:type="dxa"/>
            <w:gridSpan w:val="3"/>
          </w:tcPr>
          <w:p w14:paraId="179448F0" w14:textId="279AD0CB" w:rsidR="00DB0A3B" w:rsidRPr="00CF3746" w:rsidRDefault="00DB0A3B" w:rsidP="00CD32F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="00866D4E" w:rsidRPr="00CF374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br/>
            </w:r>
            <w:r w:rsidRPr="00CF374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0A3B" w:rsidRPr="00CF3746" w14:paraId="7CA3457C" w14:textId="77777777" w:rsidTr="00B137CB">
        <w:trPr>
          <w:cantSplit/>
          <w:tblHeader/>
        </w:trPr>
        <w:tc>
          <w:tcPr>
            <w:tcW w:w="5940" w:type="dxa"/>
            <w:vAlign w:val="bottom"/>
          </w:tcPr>
          <w:p w14:paraId="277D443C" w14:textId="4997CF78" w:rsidR="00DB0A3B" w:rsidRPr="00CF3746" w:rsidRDefault="00866D4E" w:rsidP="00FD5CC8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C5AB3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AC5AB3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620" w:type="dxa"/>
            <w:vAlign w:val="bottom"/>
          </w:tcPr>
          <w:p w14:paraId="1AFCD2C2" w14:textId="4206D654" w:rsidR="00DB0A3B" w:rsidRPr="00CF3746" w:rsidRDefault="00DB0A3B" w:rsidP="00FD5CC8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02E2754" w14:textId="77777777" w:rsidR="00DB0A3B" w:rsidRPr="00CF3746" w:rsidRDefault="00DB0A3B" w:rsidP="00FD5C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6" w:type="dxa"/>
            <w:vAlign w:val="bottom"/>
          </w:tcPr>
          <w:p w14:paraId="35A7ACF7" w14:textId="1B592DC2" w:rsidR="00DB0A3B" w:rsidRPr="00CF3746" w:rsidRDefault="00DB0A3B" w:rsidP="00FD5C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DB0A3B" w:rsidRPr="00CF3746" w14:paraId="54759C95" w14:textId="77777777" w:rsidTr="00B137CB">
        <w:trPr>
          <w:cantSplit/>
          <w:tblHeader/>
        </w:trPr>
        <w:tc>
          <w:tcPr>
            <w:tcW w:w="5940" w:type="dxa"/>
            <w:vAlign w:val="bottom"/>
          </w:tcPr>
          <w:p w14:paraId="46D1C52E" w14:textId="77777777" w:rsidR="00DB0A3B" w:rsidRPr="00CF3746" w:rsidRDefault="00DB0A3B" w:rsidP="00FD5CC8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336" w:type="dxa"/>
            <w:gridSpan w:val="3"/>
          </w:tcPr>
          <w:p w14:paraId="788654F1" w14:textId="5E420B2F" w:rsidR="00DB0A3B" w:rsidRPr="00CF3746" w:rsidRDefault="00DB0A3B" w:rsidP="00FD5C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0A3B" w:rsidRPr="00CF3746" w14:paraId="3184E174" w14:textId="77777777" w:rsidTr="00B137CB">
        <w:trPr>
          <w:cantSplit/>
          <w:tblHeader/>
        </w:trPr>
        <w:tc>
          <w:tcPr>
            <w:tcW w:w="5940" w:type="dxa"/>
            <w:vAlign w:val="bottom"/>
          </w:tcPr>
          <w:p w14:paraId="5D749137" w14:textId="758EF307" w:rsidR="00DB0A3B" w:rsidRPr="00CF3746" w:rsidRDefault="00DB0A3B" w:rsidP="00FD5CC8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รับรู้ในกำไรและขาดทุน</w:t>
            </w:r>
          </w:p>
        </w:tc>
        <w:tc>
          <w:tcPr>
            <w:tcW w:w="1620" w:type="dxa"/>
            <w:vAlign w:val="bottom"/>
          </w:tcPr>
          <w:p w14:paraId="6AB1D201" w14:textId="0C1E505D" w:rsidR="00DB0A3B" w:rsidRPr="00CF3746" w:rsidRDefault="00BB0D2B" w:rsidP="00485E9C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E75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21559" w:rsidRPr="00BB0D2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444</w:t>
            </w:r>
            <w:r w:rsidR="00B21559" w:rsidRPr="00BB0D2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B21559" w:rsidRPr="00BB0D2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641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D26ADF" w14:textId="77777777" w:rsidR="00DB0A3B" w:rsidRPr="00CF3746" w:rsidRDefault="00DB0A3B" w:rsidP="00FD5CC8">
            <w:pPr>
              <w:pStyle w:val="acctmergecolhdg"/>
              <w:tabs>
                <w:tab w:val="decimal" w:pos="870"/>
              </w:tabs>
              <w:spacing w:line="240" w:lineRule="auto"/>
              <w:ind w:left="-83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6" w:type="dxa"/>
            <w:vAlign w:val="bottom"/>
          </w:tcPr>
          <w:p w14:paraId="5BF3C2CC" w14:textId="67CF604D" w:rsidR="00DB0A3B" w:rsidRPr="00CF3746" w:rsidRDefault="00FB15F9" w:rsidP="00485E9C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(163</w:t>
            </w:r>
            <w:r w:rsidR="00DB0A3B"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620)</w:t>
            </w:r>
          </w:p>
        </w:tc>
      </w:tr>
    </w:tbl>
    <w:p w14:paraId="22FFE3A5" w14:textId="77777777" w:rsidR="002A75F6" w:rsidRPr="00CF3746" w:rsidRDefault="002A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F13F99" w14:textId="6AC1A8D2" w:rsidR="00257DB7" w:rsidRPr="00CF3746" w:rsidRDefault="00970B6B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 xml:space="preserve">โดยปกติระยะเวลาการให้สินเชื่อแก่ลูกค้าของกลุ่มบริษัทและบริษัท มีระยะเวลาตั้งแต่ </w:t>
      </w:r>
      <w:r w:rsidRPr="00CF3746">
        <w:rPr>
          <w:rFonts w:asciiTheme="majorBidi" w:hAnsiTheme="majorBidi" w:cstheme="majorBidi"/>
          <w:sz w:val="28"/>
          <w:szCs w:val="28"/>
        </w:rPr>
        <w:t>3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CF3746">
        <w:rPr>
          <w:rFonts w:asciiTheme="majorBidi" w:hAnsiTheme="majorBidi" w:cstheme="majorBidi"/>
          <w:sz w:val="28"/>
          <w:szCs w:val="28"/>
        </w:rPr>
        <w:t xml:space="preserve">80 </w:t>
      </w:r>
      <w:r w:rsidRPr="00CF3746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22766F69" w14:textId="77777777" w:rsidR="00C21BD0" w:rsidRPr="00CF3746" w:rsidRDefault="00C21BD0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F0826BB" w14:textId="77777777" w:rsidR="00C21BD0" w:rsidRPr="00CF3746" w:rsidRDefault="00C21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63EAAA5" w14:textId="17C325E1" w:rsidR="00167120" w:rsidRPr="00CF3746" w:rsidRDefault="004C7F9F" w:rsidP="00DC3E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ลูกหนี้ตามสัญญาเช่าซื้อ</w:t>
      </w:r>
    </w:p>
    <w:p w14:paraId="47ED5028" w14:textId="77777777" w:rsidR="006B635E" w:rsidRPr="00CF3746" w:rsidRDefault="006B635E" w:rsidP="006B635E">
      <w:pPr>
        <w:rPr>
          <w:rFonts w:cstheme="minorBidi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6601E" w:rsidRPr="00CF3746" w14:paraId="1A5E3C17" w14:textId="77777777" w:rsidTr="00D060CF">
        <w:tc>
          <w:tcPr>
            <w:tcW w:w="2427" w:type="dxa"/>
          </w:tcPr>
          <w:p w14:paraId="1530D71E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DB9577E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CF3746" w14:paraId="3D8FACE3" w14:textId="77777777" w:rsidTr="00D060CF">
        <w:tc>
          <w:tcPr>
            <w:tcW w:w="2427" w:type="dxa"/>
          </w:tcPr>
          <w:p w14:paraId="2C34047D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29D09D9" w14:textId="6F73C9BD" w:rsidR="00C6601E" w:rsidRPr="00CF3746" w:rsidRDefault="009B1BBA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260631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DD0B5C"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6601E" w:rsidRPr="00CF3746" w14:paraId="007A41A5" w14:textId="77777777" w:rsidTr="00D060CF">
        <w:tc>
          <w:tcPr>
            <w:tcW w:w="2427" w:type="dxa"/>
          </w:tcPr>
          <w:p w14:paraId="4BE85F40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83A9C82" w14:textId="4B9D3F78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F2A170B" w14:textId="7E729CCE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6CB57423" w14:textId="68ED0C38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CF3746" w14:paraId="109C6E4A" w14:textId="77777777" w:rsidTr="00D060CF">
        <w:tc>
          <w:tcPr>
            <w:tcW w:w="2427" w:type="dxa"/>
          </w:tcPr>
          <w:p w14:paraId="6D34F80F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241D3C3B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1447" w:rsidRPr="00CF3746" w14:paraId="1DB350C7" w14:textId="77777777" w:rsidTr="00444619">
        <w:tc>
          <w:tcPr>
            <w:tcW w:w="2427" w:type="dxa"/>
          </w:tcPr>
          <w:p w14:paraId="5C3FD1F7" w14:textId="77777777" w:rsidR="00ED1447" w:rsidRPr="00CF3746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766DCB4" w14:textId="594A7961" w:rsidR="00ED1447" w:rsidRPr="00CF3746" w:rsidRDefault="00862C59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E0DA1" w:rsidRPr="00CF3746">
              <w:rPr>
                <w:rFonts w:asciiTheme="majorBidi" w:hAnsiTheme="majorBidi" w:cstheme="majorBidi"/>
                <w:sz w:val="28"/>
                <w:szCs w:val="28"/>
              </w:rPr>
              <w:t>537,66</w:t>
            </w:r>
            <w:r w:rsidR="00CD7537" w:rsidRPr="00CF37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14:paraId="602DB56A" w14:textId="6FF8AB81" w:rsidR="00ED1447" w:rsidRPr="00CF3746" w:rsidRDefault="00FE0DA1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1,276,865</w:t>
            </w:r>
          </w:p>
        </w:tc>
        <w:tc>
          <w:tcPr>
            <w:tcW w:w="1008" w:type="dxa"/>
            <w:shd w:val="clear" w:color="auto" w:fill="auto"/>
          </w:tcPr>
          <w:p w14:paraId="54957D0C" w14:textId="08F59501" w:rsidR="00ED1447" w:rsidRPr="00CF3746" w:rsidRDefault="00FE0DA1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904,429</w:t>
            </w:r>
          </w:p>
        </w:tc>
        <w:tc>
          <w:tcPr>
            <w:tcW w:w="1011" w:type="dxa"/>
            <w:shd w:val="clear" w:color="auto" w:fill="auto"/>
          </w:tcPr>
          <w:p w14:paraId="05EB1186" w14:textId="7F664EBF" w:rsidR="00ED1447" w:rsidRPr="00CF3746" w:rsidRDefault="00FE0DA1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496,935</w:t>
            </w:r>
          </w:p>
        </w:tc>
        <w:tc>
          <w:tcPr>
            <w:tcW w:w="1008" w:type="dxa"/>
          </w:tcPr>
          <w:p w14:paraId="260C0531" w14:textId="0B8A0C41" w:rsidR="00ED1447" w:rsidRPr="00CF3746" w:rsidRDefault="00FE0DA1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272,050</w:t>
            </w:r>
          </w:p>
        </w:tc>
        <w:tc>
          <w:tcPr>
            <w:tcW w:w="990" w:type="dxa"/>
          </w:tcPr>
          <w:p w14:paraId="362FF587" w14:textId="3E34B13D" w:rsidR="00ED1447" w:rsidRPr="00CF3746" w:rsidRDefault="00FE0DA1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56,18</w:t>
            </w:r>
            <w:r w:rsidR="0090406F"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990" w:type="dxa"/>
          </w:tcPr>
          <w:p w14:paraId="68EB15E1" w14:textId="1FE858DB" w:rsidR="00ED1447" w:rsidRPr="00CF3746" w:rsidRDefault="00FE0DA1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4,544,122</w:t>
            </w:r>
          </w:p>
        </w:tc>
      </w:tr>
      <w:tr w:rsidR="00ED1447" w:rsidRPr="00CF3746" w14:paraId="69A706CF" w14:textId="77777777" w:rsidTr="004D26C5">
        <w:tc>
          <w:tcPr>
            <w:tcW w:w="2427" w:type="dxa"/>
          </w:tcPr>
          <w:p w14:paraId="032E9553" w14:textId="77777777" w:rsidR="00ED1447" w:rsidRPr="00CF3746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2D233904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4F1A35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AD463B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66C439C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6AB360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7065CF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CFE7A50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1447" w:rsidRPr="00CF3746" w14:paraId="278B0929" w14:textId="77777777" w:rsidTr="00ED1447">
        <w:tc>
          <w:tcPr>
            <w:tcW w:w="2427" w:type="dxa"/>
          </w:tcPr>
          <w:p w14:paraId="47BD126F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B7900FE" w14:textId="57B09F50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611,999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C27F3DB" w14:textId="02E68625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384,090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C2DB66" w14:textId="1989F2AF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211,061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35678C6E" w14:textId="34456948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100,865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60833086" w14:textId="12CF2988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31,660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23E97958" w14:textId="2BB8490B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4,243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4EE0F7B0" w14:textId="6C325652" w:rsidR="00ED1447" w:rsidRPr="00CF3746" w:rsidRDefault="00710408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1,343,918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D1447" w:rsidRPr="00CF3746" w14:paraId="68BC6C5F" w14:textId="77777777" w:rsidTr="00444619">
        <w:tc>
          <w:tcPr>
            <w:tcW w:w="2427" w:type="dxa"/>
          </w:tcPr>
          <w:p w14:paraId="1BEB24CA" w14:textId="1D6B9C84" w:rsidR="00ED1447" w:rsidRPr="00CF3746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6EF2A62" w14:textId="4F82BE28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925,66</w:t>
            </w:r>
            <w:r w:rsidR="00095B92"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14:paraId="4039B2A4" w14:textId="4837C103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892,775</w:t>
            </w:r>
          </w:p>
        </w:tc>
        <w:tc>
          <w:tcPr>
            <w:tcW w:w="1008" w:type="dxa"/>
            <w:shd w:val="clear" w:color="auto" w:fill="auto"/>
          </w:tcPr>
          <w:p w14:paraId="00870A89" w14:textId="59847B2D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693,368</w:t>
            </w:r>
          </w:p>
        </w:tc>
        <w:tc>
          <w:tcPr>
            <w:tcW w:w="1011" w:type="dxa"/>
            <w:shd w:val="clear" w:color="auto" w:fill="auto"/>
          </w:tcPr>
          <w:p w14:paraId="57ABCBC9" w14:textId="3A470AB8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396,070</w:t>
            </w:r>
          </w:p>
        </w:tc>
        <w:tc>
          <w:tcPr>
            <w:tcW w:w="1008" w:type="dxa"/>
          </w:tcPr>
          <w:p w14:paraId="74B5C9B1" w14:textId="41E6159B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240,390</w:t>
            </w:r>
          </w:p>
        </w:tc>
        <w:tc>
          <w:tcPr>
            <w:tcW w:w="990" w:type="dxa"/>
          </w:tcPr>
          <w:p w14:paraId="7D077146" w14:textId="6036597E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51,9</w:t>
            </w:r>
            <w:r w:rsidR="0090406F"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</w:t>
            </w:r>
          </w:p>
        </w:tc>
        <w:tc>
          <w:tcPr>
            <w:tcW w:w="990" w:type="dxa"/>
          </w:tcPr>
          <w:p w14:paraId="219192E0" w14:textId="1F3F41BF" w:rsidR="00ED1447" w:rsidRPr="00CF3746" w:rsidRDefault="00FC49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3,200,204</w:t>
            </w:r>
          </w:p>
        </w:tc>
      </w:tr>
      <w:tr w:rsidR="00ED1447" w:rsidRPr="00CF3746" w14:paraId="10819CB1" w14:textId="77777777" w:rsidTr="00444619">
        <w:tc>
          <w:tcPr>
            <w:tcW w:w="2427" w:type="dxa"/>
          </w:tcPr>
          <w:p w14:paraId="66EA60F5" w14:textId="64467420" w:rsidR="00ED1447" w:rsidRPr="00CF3746" w:rsidRDefault="00ED1447" w:rsidP="00ED1447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489685BF" w14:textId="12104E2C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(5,426)</w:t>
            </w:r>
          </w:p>
        </w:tc>
        <w:tc>
          <w:tcPr>
            <w:tcW w:w="1008" w:type="dxa"/>
            <w:vAlign w:val="bottom"/>
          </w:tcPr>
          <w:p w14:paraId="5195DC0F" w14:textId="2B446254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(5,39</w:t>
            </w:r>
            <w:r w:rsidR="00325BA2"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D2805F6" w14:textId="51807B4A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(4,335)</w:t>
            </w:r>
          </w:p>
        </w:tc>
        <w:tc>
          <w:tcPr>
            <w:tcW w:w="1011" w:type="dxa"/>
            <w:vAlign w:val="bottom"/>
          </w:tcPr>
          <w:p w14:paraId="03799865" w14:textId="669EAED7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(2,627)</w:t>
            </w:r>
          </w:p>
        </w:tc>
        <w:tc>
          <w:tcPr>
            <w:tcW w:w="1008" w:type="dxa"/>
            <w:vAlign w:val="bottom"/>
          </w:tcPr>
          <w:p w14:paraId="6AD80F10" w14:textId="46FA5CA7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(1,568)</w:t>
            </w:r>
          </w:p>
        </w:tc>
        <w:tc>
          <w:tcPr>
            <w:tcW w:w="990" w:type="dxa"/>
            <w:vAlign w:val="bottom"/>
          </w:tcPr>
          <w:p w14:paraId="7DC6D7BD" w14:textId="27785F08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(343)</w:t>
            </w:r>
          </w:p>
        </w:tc>
        <w:tc>
          <w:tcPr>
            <w:tcW w:w="990" w:type="dxa"/>
            <w:vAlign w:val="bottom"/>
          </w:tcPr>
          <w:p w14:paraId="504F6279" w14:textId="6AA09BA1" w:rsidR="00ED1447" w:rsidRPr="00CF3746" w:rsidRDefault="00FC49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lang w:val="en-GB"/>
              </w:rPr>
              <w:t>(19,691)</w:t>
            </w:r>
          </w:p>
        </w:tc>
      </w:tr>
      <w:tr w:rsidR="00ED1447" w:rsidRPr="00CF3746" w14:paraId="345D7EEA" w14:textId="77777777" w:rsidTr="00444619">
        <w:tc>
          <w:tcPr>
            <w:tcW w:w="2427" w:type="dxa"/>
          </w:tcPr>
          <w:p w14:paraId="5764F8E2" w14:textId="77777777" w:rsidR="00ED1447" w:rsidRPr="00CF3746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71B48268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920,23</w:t>
            </w:r>
            <w:r w:rsidR="00095B92"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008" w:type="dxa"/>
          </w:tcPr>
          <w:p w14:paraId="1C4D5B3E" w14:textId="4CDDB869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887,38</w:t>
            </w:r>
            <w:r w:rsidR="00325BA2"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008" w:type="dxa"/>
          </w:tcPr>
          <w:p w14:paraId="5EB21431" w14:textId="7EC040A9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689,033</w:t>
            </w:r>
          </w:p>
        </w:tc>
        <w:tc>
          <w:tcPr>
            <w:tcW w:w="1011" w:type="dxa"/>
          </w:tcPr>
          <w:p w14:paraId="70BD7E41" w14:textId="12A8C394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393,443</w:t>
            </w:r>
          </w:p>
        </w:tc>
        <w:tc>
          <w:tcPr>
            <w:tcW w:w="1008" w:type="dxa"/>
          </w:tcPr>
          <w:p w14:paraId="30A17761" w14:textId="1567C283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238,822</w:t>
            </w:r>
          </w:p>
        </w:tc>
        <w:tc>
          <w:tcPr>
            <w:tcW w:w="990" w:type="dxa"/>
          </w:tcPr>
          <w:p w14:paraId="3D6D9024" w14:textId="07D9549E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51,59</w:t>
            </w:r>
            <w:r w:rsidR="00325BA2" w:rsidRPr="00CF374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990" w:type="dxa"/>
          </w:tcPr>
          <w:p w14:paraId="2F3F8EFE" w14:textId="761C9F08" w:rsidR="00ED1447" w:rsidRPr="00CF3746" w:rsidRDefault="00FC494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3,180,513</w:t>
            </w:r>
          </w:p>
        </w:tc>
      </w:tr>
    </w:tbl>
    <w:p w14:paraId="50A1BAE5" w14:textId="47036B0B" w:rsidR="00D060CF" w:rsidRPr="00CF3746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6B635E" w:rsidRPr="00CF3746" w14:paraId="400D340E" w14:textId="77777777" w:rsidTr="00CD32F3">
        <w:tc>
          <w:tcPr>
            <w:tcW w:w="2427" w:type="dxa"/>
          </w:tcPr>
          <w:p w14:paraId="2E107D3B" w14:textId="77777777" w:rsidR="006B635E" w:rsidRPr="00CF3746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49A0FCC0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B635E" w:rsidRPr="00CF3746" w14:paraId="56A17476" w14:textId="77777777" w:rsidTr="00CD32F3">
        <w:tc>
          <w:tcPr>
            <w:tcW w:w="2427" w:type="dxa"/>
          </w:tcPr>
          <w:p w14:paraId="5592E2EA" w14:textId="77777777" w:rsidR="006B635E" w:rsidRPr="00CF3746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7F17FF13" w14:textId="173F2AB9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B635E" w:rsidRPr="00CF3746" w14:paraId="5EFEF906" w14:textId="77777777" w:rsidTr="00CD32F3">
        <w:tc>
          <w:tcPr>
            <w:tcW w:w="2427" w:type="dxa"/>
          </w:tcPr>
          <w:p w14:paraId="0AFDB6C0" w14:textId="77777777" w:rsidR="006B635E" w:rsidRPr="00CF3746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589C19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C693556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B2FFE4E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3BDCEB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296CA0A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DD18A9E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2ABFB6F3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7DA632B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301B28C3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1CF786E6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635E" w:rsidRPr="00CF3746" w14:paraId="0C977F57" w14:textId="77777777" w:rsidTr="00CD32F3">
        <w:tc>
          <w:tcPr>
            <w:tcW w:w="2427" w:type="dxa"/>
          </w:tcPr>
          <w:p w14:paraId="76A4425A" w14:textId="77777777" w:rsidR="006B635E" w:rsidRPr="00CF3746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16927B79" w14:textId="77777777" w:rsidR="006B635E" w:rsidRPr="00CF3746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35E" w:rsidRPr="00CF3746" w14:paraId="05FF6DEC" w14:textId="77777777" w:rsidTr="00CD32F3">
        <w:tc>
          <w:tcPr>
            <w:tcW w:w="2427" w:type="dxa"/>
          </w:tcPr>
          <w:p w14:paraId="2AFCF0CB" w14:textId="77777777" w:rsidR="006B635E" w:rsidRPr="00CF3746" w:rsidRDefault="006B635E" w:rsidP="00CD32F3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44AE5A76" w14:textId="45A3604C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201,989</w:t>
            </w:r>
          </w:p>
        </w:tc>
        <w:tc>
          <w:tcPr>
            <w:tcW w:w="1008" w:type="dxa"/>
            <w:shd w:val="clear" w:color="auto" w:fill="auto"/>
          </w:tcPr>
          <w:p w14:paraId="6FD13BFA" w14:textId="48885184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158,108</w:t>
            </w:r>
          </w:p>
        </w:tc>
        <w:tc>
          <w:tcPr>
            <w:tcW w:w="1008" w:type="dxa"/>
            <w:shd w:val="clear" w:color="auto" w:fill="auto"/>
          </w:tcPr>
          <w:p w14:paraId="48F6E13A" w14:textId="3D3BE893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94,168</w:t>
            </w:r>
          </w:p>
        </w:tc>
        <w:tc>
          <w:tcPr>
            <w:tcW w:w="1011" w:type="dxa"/>
            <w:shd w:val="clear" w:color="auto" w:fill="auto"/>
          </w:tcPr>
          <w:p w14:paraId="422B4E34" w14:textId="3D44CAA0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32,176</w:t>
            </w:r>
          </w:p>
        </w:tc>
        <w:tc>
          <w:tcPr>
            <w:tcW w:w="1008" w:type="dxa"/>
            <w:shd w:val="clear" w:color="auto" w:fill="auto"/>
          </w:tcPr>
          <w:p w14:paraId="1263FC75" w14:textId="51931EF9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13,538</w:t>
            </w:r>
          </w:p>
        </w:tc>
        <w:tc>
          <w:tcPr>
            <w:tcW w:w="990" w:type="dxa"/>
            <w:shd w:val="clear" w:color="auto" w:fill="auto"/>
          </w:tcPr>
          <w:p w14:paraId="20D8C6A2" w14:textId="6FBD356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132</w:t>
            </w:r>
          </w:p>
        </w:tc>
        <w:tc>
          <w:tcPr>
            <w:tcW w:w="990" w:type="dxa"/>
            <w:shd w:val="clear" w:color="auto" w:fill="auto"/>
          </w:tcPr>
          <w:p w14:paraId="3748FC2F" w14:textId="486CD918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500,111</w:t>
            </w:r>
          </w:p>
        </w:tc>
      </w:tr>
      <w:tr w:rsidR="006B635E" w:rsidRPr="00CF3746" w14:paraId="501973EB" w14:textId="77777777" w:rsidTr="00CD32F3">
        <w:tc>
          <w:tcPr>
            <w:tcW w:w="2427" w:type="dxa"/>
          </w:tcPr>
          <w:p w14:paraId="332897DB" w14:textId="77777777" w:rsidR="006B635E" w:rsidRPr="00CF3746" w:rsidRDefault="006B635E" w:rsidP="00CD32F3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37566AFA" w14:textId="65955FB5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952B810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6BFCFA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5AD4E161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D728EB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049A1AD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CC4FAE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B635E" w:rsidRPr="00CF3746" w14:paraId="5042BF02" w14:textId="77777777" w:rsidTr="00CD32F3">
        <w:tc>
          <w:tcPr>
            <w:tcW w:w="2427" w:type="dxa"/>
          </w:tcPr>
          <w:p w14:paraId="7B80D090" w14:textId="77777777" w:rsidR="006B635E" w:rsidRPr="00CF3746" w:rsidRDefault="006B635E" w:rsidP="00CD32F3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17CE2E7C" w14:textId="674F3AF3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74,884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BD9FC6C" w14:textId="15E4D24C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40,948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4B5AFF9" w14:textId="2B46A6E8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17,194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592CBD25" w14:textId="1B50844F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5,131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4611E8B" w14:textId="0AC264E5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1,271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CDD75C4" w14:textId="287F6C23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6FBADAF" w14:textId="30784EB9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139,438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B635E" w:rsidRPr="00CF3746" w14:paraId="4AEAAC56" w14:textId="77777777" w:rsidTr="00CD32F3">
        <w:tc>
          <w:tcPr>
            <w:tcW w:w="2427" w:type="dxa"/>
          </w:tcPr>
          <w:p w14:paraId="2BA67E8D" w14:textId="77777777" w:rsidR="006B635E" w:rsidRPr="00CF3746" w:rsidRDefault="006B635E" w:rsidP="00CD32F3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D51C45C" w14:textId="2999F61A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127,105</w:t>
            </w:r>
          </w:p>
        </w:tc>
        <w:tc>
          <w:tcPr>
            <w:tcW w:w="1008" w:type="dxa"/>
            <w:shd w:val="clear" w:color="auto" w:fill="auto"/>
          </w:tcPr>
          <w:p w14:paraId="34E6CECC" w14:textId="76FFFF89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117,160</w:t>
            </w:r>
          </w:p>
        </w:tc>
        <w:tc>
          <w:tcPr>
            <w:tcW w:w="1008" w:type="dxa"/>
            <w:shd w:val="clear" w:color="auto" w:fill="auto"/>
          </w:tcPr>
          <w:p w14:paraId="159825A1" w14:textId="29282F87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76,974</w:t>
            </w:r>
          </w:p>
        </w:tc>
        <w:tc>
          <w:tcPr>
            <w:tcW w:w="1011" w:type="dxa"/>
            <w:shd w:val="clear" w:color="auto" w:fill="auto"/>
          </w:tcPr>
          <w:p w14:paraId="08E849D7" w14:textId="383FD658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27,045</w:t>
            </w:r>
          </w:p>
        </w:tc>
        <w:tc>
          <w:tcPr>
            <w:tcW w:w="1008" w:type="dxa"/>
            <w:shd w:val="clear" w:color="auto" w:fill="auto"/>
          </w:tcPr>
          <w:p w14:paraId="526560FF" w14:textId="6070FFA2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12,267</w:t>
            </w:r>
          </w:p>
        </w:tc>
        <w:tc>
          <w:tcPr>
            <w:tcW w:w="990" w:type="dxa"/>
            <w:shd w:val="clear" w:color="auto" w:fill="auto"/>
          </w:tcPr>
          <w:p w14:paraId="1646F0B4" w14:textId="2950EDCB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122</w:t>
            </w:r>
          </w:p>
        </w:tc>
        <w:tc>
          <w:tcPr>
            <w:tcW w:w="990" w:type="dxa"/>
            <w:shd w:val="clear" w:color="auto" w:fill="auto"/>
          </w:tcPr>
          <w:p w14:paraId="3A8CE99B" w14:textId="4EA16695" w:rsidR="006B635E" w:rsidRPr="00CF3746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360,673</w:t>
            </w:r>
          </w:p>
        </w:tc>
      </w:tr>
      <w:tr w:rsidR="006B635E" w:rsidRPr="00CF3746" w14:paraId="73FC96E1" w14:textId="77777777" w:rsidTr="00CD32F3">
        <w:tc>
          <w:tcPr>
            <w:tcW w:w="2427" w:type="dxa"/>
          </w:tcPr>
          <w:p w14:paraId="27E22E98" w14:textId="77777777" w:rsidR="006B635E" w:rsidRPr="00CF3746" w:rsidRDefault="006B635E" w:rsidP="00755123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223E68" w14:textId="7E7F28AA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676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C0F6AB" w14:textId="230A347A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C3E4A0" w14:textId="7F769ADA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A26942F" w14:textId="1473FFFF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138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0FA28B" w14:textId="3C74145F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DB95AB" w14:textId="5737E723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09C5F8" w14:textId="3DF9D5A5" w:rsidR="006B635E" w:rsidRPr="00CF3746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1,834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B635E" w:rsidRPr="00CF3746" w14:paraId="2BFF23A1" w14:textId="77777777" w:rsidTr="00CD32F3">
        <w:tc>
          <w:tcPr>
            <w:tcW w:w="2427" w:type="dxa"/>
          </w:tcPr>
          <w:p w14:paraId="3C352322" w14:textId="77777777" w:rsidR="006B635E" w:rsidRPr="00CF3746" w:rsidRDefault="006B635E" w:rsidP="00CD32F3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5D91B0AF" w14:textId="777965C7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126,429</w:t>
            </w:r>
          </w:p>
        </w:tc>
        <w:tc>
          <w:tcPr>
            <w:tcW w:w="1008" w:type="dxa"/>
            <w:shd w:val="clear" w:color="auto" w:fill="auto"/>
          </w:tcPr>
          <w:p w14:paraId="3934018A" w14:textId="03E44A67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116,581</w:t>
            </w:r>
          </w:p>
        </w:tc>
        <w:tc>
          <w:tcPr>
            <w:tcW w:w="1008" w:type="dxa"/>
            <w:shd w:val="clear" w:color="auto" w:fill="auto"/>
          </w:tcPr>
          <w:p w14:paraId="1B2BEE6A" w14:textId="70B186D3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76,592</w:t>
            </w:r>
          </w:p>
        </w:tc>
        <w:tc>
          <w:tcPr>
            <w:tcW w:w="1011" w:type="dxa"/>
            <w:shd w:val="clear" w:color="auto" w:fill="auto"/>
          </w:tcPr>
          <w:p w14:paraId="7F6625D5" w14:textId="4E334480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26,907</w:t>
            </w:r>
          </w:p>
        </w:tc>
        <w:tc>
          <w:tcPr>
            <w:tcW w:w="1008" w:type="dxa"/>
            <w:shd w:val="clear" w:color="auto" w:fill="auto"/>
          </w:tcPr>
          <w:p w14:paraId="0CC6479B" w14:textId="514414C4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12,209</w:t>
            </w:r>
          </w:p>
        </w:tc>
        <w:tc>
          <w:tcPr>
            <w:tcW w:w="990" w:type="dxa"/>
            <w:shd w:val="clear" w:color="auto" w:fill="auto"/>
          </w:tcPr>
          <w:p w14:paraId="2DB5B617" w14:textId="3E7622D4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121</w:t>
            </w:r>
          </w:p>
        </w:tc>
        <w:tc>
          <w:tcPr>
            <w:tcW w:w="990" w:type="dxa"/>
            <w:shd w:val="clear" w:color="auto" w:fill="auto"/>
          </w:tcPr>
          <w:p w14:paraId="2F174D59" w14:textId="2E86A379" w:rsidR="006B635E" w:rsidRPr="00CF3746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692E6AD9" w14:textId="1E49737C" w:rsidR="006B635E" w:rsidRPr="00CF3746" w:rsidRDefault="006B63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E0155F" w14:textId="69A08F43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DC626B4" w14:textId="45C7A3A1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3328A93" w14:textId="77777777" w:rsidR="00317F21" w:rsidRPr="00CF3746" w:rsidRDefault="0031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16DD21F8" w14:textId="7C423685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1D757C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31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2563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="006E7E62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0B2898AD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7B8B5B32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333C8F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4B0BE90" w14:textId="6C7BB039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88884B5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C3698E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594CCFB" w14:textId="128D8A30" w:rsidR="00E36D93" w:rsidRPr="00CF3746" w:rsidRDefault="009B1BBA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D757C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6D93" w:rsidRPr="00CF37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36D93" w:rsidRPr="00CF3746" w:rsidDel="00D43E7A" w14:paraId="5ED3C7E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858178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C698B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B9D3D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B017B02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2D8DEA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1BDB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7557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CD797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5EDCCBA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2EED0A3B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7DA9861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B8A2CF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19A5E60F" w14:textId="77777777" w:rsidTr="00F73F27">
        <w:tc>
          <w:tcPr>
            <w:tcW w:w="1455" w:type="pct"/>
            <w:shd w:val="clear" w:color="auto" w:fill="auto"/>
          </w:tcPr>
          <w:p w14:paraId="56AE39F2" w14:textId="315AED24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4F1E1D0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70CDC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893A7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38DFA1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F683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0D0F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2A73B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77E" w:rsidRPr="00CF3746" w14:paraId="383AFC9A" w14:textId="77777777" w:rsidTr="00444619">
        <w:tc>
          <w:tcPr>
            <w:tcW w:w="1455" w:type="pct"/>
            <w:shd w:val="clear" w:color="auto" w:fill="auto"/>
          </w:tcPr>
          <w:p w14:paraId="0C77983B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317CD8C" w14:textId="71AA39BB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2,963,891</w:t>
            </w:r>
          </w:p>
        </w:tc>
        <w:tc>
          <w:tcPr>
            <w:tcW w:w="145" w:type="pct"/>
          </w:tcPr>
          <w:p w14:paraId="233563F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48574A" w14:textId="32980688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3C498EF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CFDA451" w14:textId="1C156C8F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9959F6D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C11F6EE" w14:textId="281D490B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2,963,891</w:t>
            </w:r>
          </w:p>
        </w:tc>
      </w:tr>
      <w:tr w:rsidR="0035477E" w:rsidRPr="00CF3746" w14:paraId="33754C33" w14:textId="77777777" w:rsidTr="00444619">
        <w:tc>
          <w:tcPr>
            <w:tcW w:w="1455" w:type="pct"/>
            <w:shd w:val="clear" w:color="auto" w:fill="auto"/>
          </w:tcPr>
          <w:p w14:paraId="49F96840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02143F5" w14:textId="2A7356EB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153,664</w:t>
            </w:r>
          </w:p>
        </w:tc>
        <w:tc>
          <w:tcPr>
            <w:tcW w:w="145" w:type="pct"/>
          </w:tcPr>
          <w:p w14:paraId="1738C647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1B5514" w14:textId="0D3F52C5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B9BCCD1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30D5733" w14:textId="407D2586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1D7213C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522CF3D" w14:textId="4F36FE75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153,664</w:t>
            </w:r>
          </w:p>
        </w:tc>
      </w:tr>
      <w:tr w:rsidR="0035477E" w:rsidRPr="00CF3746" w14:paraId="245BE0FD" w14:textId="77777777" w:rsidTr="00444619">
        <w:tc>
          <w:tcPr>
            <w:tcW w:w="1455" w:type="pct"/>
            <w:shd w:val="clear" w:color="auto" w:fill="auto"/>
          </w:tcPr>
          <w:p w14:paraId="35F90FBA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EDD2C30" w14:textId="25DA38CF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5F4EA3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FC9B2A5" w14:textId="555664FD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55,993</w:t>
            </w:r>
          </w:p>
        </w:tc>
        <w:tc>
          <w:tcPr>
            <w:tcW w:w="149" w:type="pct"/>
          </w:tcPr>
          <w:p w14:paraId="07D7313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587090E" w14:textId="66FAD9A9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8733947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7690E71" w14:textId="78544556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55,993</w:t>
            </w:r>
          </w:p>
        </w:tc>
      </w:tr>
      <w:tr w:rsidR="0035477E" w:rsidRPr="00CF3746" w14:paraId="653CA778" w14:textId="77777777" w:rsidTr="00444619">
        <w:tc>
          <w:tcPr>
            <w:tcW w:w="1455" w:type="pct"/>
            <w:shd w:val="clear" w:color="auto" w:fill="auto"/>
          </w:tcPr>
          <w:p w14:paraId="73D31EE0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55476D5" w14:textId="3FC222F5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45F7BCF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E1D710B" w14:textId="3BD73852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9,315</w:t>
            </w:r>
          </w:p>
        </w:tc>
        <w:tc>
          <w:tcPr>
            <w:tcW w:w="149" w:type="pct"/>
          </w:tcPr>
          <w:p w14:paraId="3A86795B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EA610A" w14:textId="3935FB6A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1999353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B5B70F" w14:textId="0C8B75DA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9,315</w:t>
            </w:r>
          </w:p>
        </w:tc>
      </w:tr>
      <w:tr w:rsidR="0035477E" w:rsidRPr="00CF3746" w14:paraId="01392685" w14:textId="77777777" w:rsidTr="00444619">
        <w:tc>
          <w:tcPr>
            <w:tcW w:w="1455" w:type="pct"/>
            <w:shd w:val="clear" w:color="auto" w:fill="auto"/>
          </w:tcPr>
          <w:p w14:paraId="62F18B7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0FC" w14:textId="15C3EEF8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18424F5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8393" w14:textId="4A9888E4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DE67D91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BCB03" w14:textId="18BD8221" w:rsidR="0035477E" w:rsidRPr="00CF3746" w:rsidRDefault="00A978E1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17,341</w:t>
            </w:r>
          </w:p>
        </w:tc>
        <w:tc>
          <w:tcPr>
            <w:tcW w:w="145" w:type="pct"/>
          </w:tcPr>
          <w:p w14:paraId="685819CA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24336" w14:textId="394088C9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17,341</w:t>
            </w:r>
          </w:p>
        </w:tc>
      </w:tr>
      <w:tr w:rsidR="0035477E" w:rsidRPr="00CF3746" w14:paraId="261AD9B4" w14:textId="77777777" w:rsidTr="00444619">
        <w:tc>
          <w:tcPr>
            <w:tcW w:w="1455" w:type="pct"/>
            <w:shd w:val="clear" w:color="auto" w:fill="auto"/>
          </w:tcPr>
          <w:p w14:paraId="17C1A7A2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8A746" w14:textId="5B183D6A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3,117,555</w:t>
            </w:r>
          </w:p>
        </w:tc>
        <w:tc>
          <w:tcPr>
            <w:tcW w:w="145" w:type="pct"/>
          </w:tcPr>
          <w:p w14:paraId="2D4615D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020FB" w14:textId="12B29FB9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65,308</w:t>
            </w:r>
          </w:p>
        </w:tc>
        <w:tc>
          <w:tcPr>
            <w:tcW w:w="149" w:type="pct"/>
          </w:tcPr>
          <w:p w14:paraId="09BE3B8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DF405" w14:textId="2DD8338E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17,341</w:t>
            </w:r>
          </w:p>
        </w:tc>
        <w:tc>
          <w:tcPr>
            <w:tcW w:w="145" w:type="pct"/>
          </w:tcPr>
          <w:p w14:paraId="66873F14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BC53E" w14:textId="45431B94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3,200,204</w:t>
            </w:r>
          </w:p>
        </w:tc>
      </w:tr>
      <w:tr w:rsidR="0035477E" w:rsidRPr="00CF3746" w14:paraId="5C5DEEE1" w14:textId="77777777" w:rsidTr="00444619">
        <w:tc>
          <w:tcPr>
            <w:tcW w:w="1455" w:type="pct"/>
            <w:shd w:val="clear" w:color="auto" w:fill="auto"/>
          </w:tcPr>
          <w:p w14:paraId="6F1EA3BB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57C38DE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7FBB6" w14:textId="77777777" w:rsidR="002352D4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9E60E9" w14:textId="5ACDA536" w:rsidR="00941CBA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(15,146)</w:t>
            </w:r>
          </w:p>
        </w:tc>
        <w:tc>
          <w:tcPr>
            <w:tcW w:w="145" w:type="pct"/>
          </w:tcPr>
          <w:p w14:paraId="1BF89055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554D8" w14:textId="77777777" w:rsidR="00941CBA" w:rsidRPr="00CF3746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9C5BD82" w14:textId="113D1DC0" w:rsidR="00932159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(1,827)</w:t>
            </w:r>
          </w:p>
        </w:tc>
        <w:tc>
          <w:tcPr>
            <w:tcW w:w="149" w:type="pct"/>
          </w:tcPr>
          <w:p w14:paraId="2203F9A6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F3045" w14:textId="77777777" w:rsidR="00941CBA" w:rsidRPr="00CF3746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D8D0B7B" w14:textId="5D2F9782" w:rsidR="00932159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bidi="th-TH"/>
              </w:rPr>
              <w:t>(2,718)</w:t>
            </w:r>
          </w:p>
        </w:tc>
        <w:tc>
          <w:tcPr>
            <w:tcW w:w="145" w:type="pct"/>
          </w:tcPr>
          <w:p w14:paraId="76FE2DAB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C1788" w14:textId="77777777" w:rsidR="00941CBA" w:rsidRPr="00CF3746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AFDF9" w14:textId="1DFE0663" w:rsidR="00932159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(19,691)</w:t>
            </w:r>
          </w:p>
        </w:tc>
      </w:tr>
      <w:tr w:rsidR="0035477E" w:rsidRPr="00CF3746" w14:paraId="37C71BA1" w14:textId="77777777" w:rsidTr="00444619">
        <w:tc>
          <w:tcPr>
            <w:tcW w:w="1455" w:type="pct"/>
            <w:shd w:val="clear" w:color="auto" w:fill="auto"/>
          </w:tcPr>
          <w:p w14:paraId="1AA21B23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C8AF" w14:textId="2F808F8A" w:rsidR="0035477E" w:rsidRPr="00CF3746" w:rsidRDefault="002352D4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3,102,409</w:t>
            </w:r>
          </w:p>
        </w:tc>
        <w:tc>
          <w:tcPr>
            <w:tcW w:w="145" w:type="pct"/>
          </w:tcPr>
          <w:p w14:paraId="57DAB98A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CC669" w14:textId="4F2CF26D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63,481</w:t>
            </w:r>
          </w:p>
        </w:tc>
        <w:tc>
          <w:tcPr>
            <w:tcW w:w="149" w:type="pct"/>
          </w:tcPr>
          <w:p w14:paraId="6E249DD5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7DF9B" w14:textId="6513D553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14,623</w:t>
            </w:r>
          </w:p>
        </w:tc>
        <w:tc>
          <w:tcPr>
            <w:tcW w:w="145" w:type="pct"/>
          </w:tcPr>
          <w:p w14:paraId="47D9EE16" w14:textId="77777777" w:rsidR="0035477E" w:rsidRPr="00CF3746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FA55A" w14:textId="529B7505" w:rsidR="0035477E" w:rsidRPr="00CF3746" w:rsidRDefault="00932159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3,180,513</w:t>
            </w:r>
          </w:p>
        </w:tc>
      </w:tr>
    </w:tbl>
    <w:p w14:paraId="6E79BC00" w14:textId="393725F2" w:rsidR="00793226" w:rsidRPr="00CF3746" w:rsidRDefault="00793226" w:rsidP="00E36D93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0481CD10" w14:textId="77777777" w:rsidR="00D772C8" w:rsidRPr="00CF3746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3B792A7" w14:textId="77777777" w:rsidR="00D772C8" w:rsidRPr="00CF3746" w:rsidRDefault="00D772C8" w:rsidP="00E36D93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4B1E173D" w14:textId="47ED1CE1" w:rsidR="00E36D93" w:rsidRPr="00CF3746" w:rsidRDefault="00E36D93" w:rsidP="00E36D9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40FC4D41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C6E646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20E130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39813C8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2C976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BB9D7CA" w14:textId="50AAF91D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2056D"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36D93" w:rsidRPr="00CF3746" w:rsidDel="00D43E7A" w14:paraId="20A9B0B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C3BD0B9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DC326C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B40E9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09F9BD5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629F4F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2A7CFF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1486F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FA4BC2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DD2879F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16574152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28EDEB3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64C145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572D6789" w14:textId="77777777" w:rsidTr="00F73F27">
        <w:tc>
          <w:tcPr>
            <w:tcW w:w="1455" w:type="pct"/>
            <w:shd w:val="clear" w:color="auto" w:fill="auto"/>
          </w:tcPr>
          <w:p w14:paraId="2C71A4A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EC7826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E25F1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565EB1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F98C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D9009F4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DAAE5B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5FCC4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D93" w:rsidRPr="00CF3746" w14:paraId="7F7EA173" w14:textId="77777777" w:rsidTr="00F73F27">
        <w:tc>
          <w:tcPr>
            <w:tcW w:w="1455" w:type="pct"/>
            <w:shd w:val="clear" w:color="auto" w:fill="auto"/>
          </w:tcPr>
          <w:p w14:paraId="03E9CA24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AFC729D" w14:textId="34DC9F1B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345,552</w:t>
            </w:r>
          </w:p>
        </w:tc>
        <w:tc>
          <w:tcPr>
            <w:tcW w:w="145" w:type="pct"/>
          </w:tcPr>
          <w:p w14:paraId="01C5B8F8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955C3F5" w14:textId="3036380D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4B5AE3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7EA6885" w14:textId="1B6F7581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6B876AE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DADCC2D" w14:textId="51F54F48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345,552</w:t>
            </w:r>
          </w:p>
        </w:tc>
      </w:tr>
      <w:tr w:rsidR="00E36D93" w:rsidRPr="00CF3746" w14:paraId="37632143" w14:textId="77777777" w:rsidTr="00F73F27">
        <w:tc>
          <w:tcPr>
            <w:tcW w:w="1455" w:type="pct"/>
            <w:shd w:val="clear" w:color="auto" w:fill="auto"/>
          </w:tcPr>
          <w:p w14:paraId="3804C771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640DE6" w14:textId="0ED0922C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9,713</w:t>
            </w:r>
          </w:p>
        </w:tc>
        <w:tc>
          <w:tcPr>
            <w:tcW w:w="145" w:type="pct"/>
          </w:tcPr>
          <w:p w14:paraId="5B75EDD8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63267A3" w14:textId="2B1116B4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6BEAED4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C45FA52" w14:textId="1DFB9927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A0E691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BA2D28" w14:textId="4AEF6767" w:rsidR="00E36D93" w:rsidRPr="00CF3746" w:rsidRDefault="00E36D93" w:rsidP="0057726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9,713</w:t>
            </w:r>
          </w:p>
        </w:tc>
      </w:tr>
      <w:tr w:rsidR="00E36D93" w:rsidRPr="00CF3746" w14:paraId="480FEE70" w14:textId="77777777" w:rsidTr="00F73F27">
        <w:tc>
          <w:tcPr>
            <w:tcW w:w="1455" w:type="pct"/>
            <w:shd w:val="clear" w:color="auto" w:fill="auto"/>
          </w:tcPr>
          <w:p w14:paraId="70FFD6FC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E784F9" w14:textId="728460C6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9E50F03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37DB5A9" w14:textId="49A0B1E9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49" w:type="pct"/>
          </w:tcPr>
          <w:p w14:paraId="38AF10DA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F2649CC" w14:textId="582F24FD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E9DF57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929EA58" w14:textId="5D5EC9FC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</w:tr>
      <w:tr w:rsidR="00E36D93" w:rsidRPr="00CF3746" w14:paraId="708AE663" w14:textId="77777777" w:rsidTr="00F73F27">
        <w:tc>
          <w:tcPr>
            <w:tcW w:w="1455" w:type="pct"/>
            <w:shd w:val="clear" w:color="auto" w:fill="auto"/>
          </w:tcPr>
          <w:p w14:paraId="263B0892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1C48043" w14:textId="5B816E02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795F29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D44730D" w14:textId="34D60C2A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49" w:type="pct"/>
          </w:tcPr>
          <w:p w14:paraId="15FE7452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DC122E9" w14:textId="23AAE41D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5653C87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CFF8DC" w14:textId="1877B426" w:rsidR="00E36D93" w:rsidRPr="00CF3746" w:rsidRDefault="00E36D93" w:rsidP="009F49C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</w:tr>
      <w:tr w:rsidR="00E36D93" w:rsidRPr="00CF3746" w14:paraId="62CBFC6B" w14:textId="77777777" w:rsidTr="00F73F27">
        <w:tc>
          <w:tcPr>
            <w:tcW w:w="1455" w:type="pct"/>
            <w:shd w:val="clear" w:color="auto" w:fill="auto"/>
          </w:tcPr>
          <w:p w14:paraId="1BB55555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69770FA" w14:textId="0F663A17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AD5EB28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BAB2A30" w14:textId="129D7CE7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07E1FF2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19C5CB5" w14:textId="6DFDFD15" w:rsidR="00E36D93" w:rsidRPr="00CF3746" w:rsidRDefault="00E36D93" w:rsidP="00225DD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5" w:type="pct"/>
          </w:tcPr>
          <w:p w14:paraId="269D64C5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F2FAB4F" w14:textId="4346C2FD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E36D93" w:rsidRPr="00CF3746" w14:paraId="34D4AED1" w14:textId="77777777" w:rsidTr="00F73F27">
        <w:tc>
          <w:tcPr>
            <w:tcW w:w="1455" w:type="pct"/>
            <w:shd w:val="clear" w:color="auto" w:fill="auto"/>
          </w:tcPr>
          <w:p w14:paraId="341D043A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837EB47" w14:textId="5FCF4564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355,265</w:t>
            </w:r>
          </w:p>
        </w:tc>
        <w:tc>
          <w:tcPr>
            <w:tcW w:w="145" w:type="pct"/>
          </w:tcPr>
          <w:p w14:paraId="7449E432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1C45776" w14:textId="3ECD74FF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5,004</w:t>
            </w:r>
          </w:p>
        </w:tc>
        <w:tc>
          <w:tcPr>
            <w:tcW w:w="149" w:type="pct"/>
          </w:tcPr>
          <w:p w14:paraId="745C2919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EA19F1E" w14:textId="43E2F295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145" w:type="pct"/>
          </w:tcPr>
          <w:p w14:paraId="6961FF43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8AA479" w14:textId="0CB32BB2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360,673</w:t>
            </w:r>
          </w:p>
        </w:tc>
      </w:tr>
      <w:tr w:rsidR="00E36D93" w:rsidRPr="00CF3746" w14:paraId="3C38A80D" w14:textId="77777777" w:rsidTr="00F73F27">
        <w:tc>
          <w:tcPr>
            <w:tcW w:w="1455" w:type="pct"/>
            <w:shd w:val="clear" w:color="auto" w:fill="auto"/>
          </w:tcPr>
          <w:p w14:paraId="5E436150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9F92EA6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886C" w14:textId="2DA600A5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1,614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02A16337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7EF81" w14:textId="6B0E34A0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225BD606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E6A74" w14:textId="748123F4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67B6BD44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7C90B" w14:textId="509FFF97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36D93" w:rsidRPr="00CF3746" w14:paraId="75D76859" w14:textId="77777777" w:rsidTr="00F73F27">
        <w:tc>
          <w:tcPr>
            <w:tcW w:w="1455" w:type="pct"/>
            <w:shd w:val="clear" w:color="auto" w:fill="auto"/>
          </w:tcPr>
          <w:p w14:paraId="6493DAA1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73F83" w14:textId="54738252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353,651</w:t>
            </w:r>
          </w:p>
        </w:tc>
        <w:tc>
          <w:tcPr>
            <w:tcW w:w="145" w:type="pct"/>
          </w:tcPr>
          <w:p w14:paraId="3D8C4315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642D6" w14:textId="1B05BDBC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4,844</w:t>
            </w:r>
          </w:p>
        </w:tc>
        <w:tc>
          <w:tcPr>
            <w:tcW w:w="149" w:type="pct"/>
          </w:tcPr>
          <w:p w14:paraId="2A6EED27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CA9BC" w14:textId="194D4213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145" w:type="pct"/>
          </w:tcPr>
          <w:p w14:paraId="3B5896D2" w14:textId="77777777" w:rsidR="00E36D93" w:rsidRPr="00CF3746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C424" w14:textId="251D18FA" w:rsidR="00E36D93" w:rsidRPr="00CF3746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63CB2547" w14:textId="77777777" w:rsidR="00E36D93" w:rsidRPr="002470E1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</w:rPr>
      </w:pPr>
    </w:p>
    <w:p w14:paraId="0361F3E2" w14:textId="77777777" w:rsidR="00E36D93" w:rsidRPr="00CF3746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E97443" w14:textId="2C264AF7" w:rsidR="00E36D93" w:rsidRPr="002470E1" w:rsidRDefault="00E36D93" w:rsidP="0072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270"/>
        <w:gridCol w:w="1350"/>
      </w:tblGrid>
      <w:tr w:rsidR="00F46807" w:rsidRPr="00CF3746" w14:paraId="5A2BD30D" w14:textId="77777777" w:rsidTr="0057726D">
        <w:trPr>
          <w:cantSplit/>
          <w:tblHeader/>
        </w:trPr>
        <w:tc>
          <w:tcPr>
            <w:tcW w:w="6120" w:type="dxa"/>
            <w:vAlign w:val="bottom"/>
            <w:hideMark/>
          </w:tcPr>
          <w:p w14:paraId="0FACA760" w14:textId="47D05681" w:rsidR="00F46807" w:rsidRPr="00CF3746" w:rsidRDefault="00F46807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3150" w:type="dxa"/>
            <w:gridSpan w:val="3"/>
          </w:tcPr>
          <w:p w14:paraId="6D9DCF6F" w14:textId="7F32BC63" w:rsidR="00F46807" w:rsidRPr="00CF3746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46807" w:rsidRPr="00CF3746" w14:paraId="0F3FCB0E" w14:textId="77777777" w:rsidTr="007D7AC2">
        <w:trPr>
          <w:cantSplit/>
          <w:tblHeader/>
        </w:trPr>
        <w:tc>
          <w:tcPr>
            <w:tcW w:w="6120" w:type="dxa"/>
            <w:vAlign w:val="bottom"/>
          </w:tcPr>
          <w:p w14:paraId="4DDB5325" w14:textId="0FE31044" w:rsidR="00F46807" w:rsidRPr="00CF3746" w:rsidRDefault="00A56905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37054D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37054D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3063B68" w14:textId="77777777" w:rsidR="00F46807" w:rsidRPr="00CF3746" w:rsidRDefault="00F46807" w:rsidP="008C12A1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121D0AF" w14:textId="77777777" w:rsidR="00F46807" w:rsidRPr="00CF3746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4FA37D" w14:textId="77777777" w:rsidR="00F46807" w:rsidRPr="00CF3746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F46807" w:rsidRPr="00CF3746" w14:paraId="1DF9359C" w14:textId="77777777" w:rsidTr="0057726D">
        <w:trPr>
          <w:cantSplit/>
          <w:tblHeader/>
        </w:trPr>
        <w:tc>
          <w:tcPr>
            <w:tcW w:w="6120" w:type="dxa"/>
            <w:vAlign w:val="bottom"/>
          </w:tcPr>
          <w:p w14:paraId="1D5D86FE" w14:textId="77777777" w:rsidR="00F46807" w:rsidRPr="00CF3746" w:rsidRDefault="00F46807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28108CE0" w14:textId="7F896759" w:rsidR="00F46807" w:rsidRPr="00CF3746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6807" w:rsidRPr="00CF3746" w14:paraId="14F50374" w14:textId="77777777" w:rsidTr="007D7AC2">
        <w:trPr>
          <w:cantSplit/>
          <w:tblHeader/>
        </w:trPr>
        <w:tc>
          <w:tcPr>
            <w:tcW w:w="6120" w:type="dxa"/>
            <w:vAlign w:val="bottom"/>
          </w:tcPr>
          <w:p w14:paraId="7C8A590A" w14:textId="77777777" w:rsidR="00F46807" w:rsidRPr="00CF3746" w:rsidRDefault="00F46807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รับรู้ในกำไรและขาดทุน</w:t>
            </w:r>
          </w:p>
        </w:tc>
        <w:tc>
          <w:tcPr>
            <w:tcW w:w="1530" w:type="dxa"/>
            <w:vAlign w:val="bottom"/>
          </w:tcPr>
          <w:p w14:paraId="012CA88C" w14:textId="1296B246" w:rsidR="00F46807" w:rsidRPr="00CF3746" w:rsidRDefault="00AB755C" w:rsidP="0057726D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837260"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</w:t>
            </w:r>
            <w:r w:rsidR="00837260"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,08</w:t>
            </w:r>
            <w:r w:rsidR="00222D36"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37260" w:rsidRPr="00CF37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4AA374" w14:textId="77777777" w:rsidR="00F46807" w:rsidRPr="00CF3746" w:rsidRDefault="00F46807" w:rsidP="008C12A1">
            <w:pPr>
              <w:pStyle w:val="acctmergecolhdg"/>
              <w:tabs>
                <w:tab w:val="decimal" w:pos="870"/>
              </w:tabs>
              <w:spacing w:line="240" w:lineRule="auto"/>
              <w:ind w:left="-83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F6D7382" w14:textId="7762C44E" w:rsidR="00F46807" w:rsidRPr="00CF3746" w:rsidRDefault="00FF70DE" w:rsidP="00EE74B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7054D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44D377E5" w14:textId="77777777" w:rsidR="001E72D9" w:rsidRPr="002470E1" w:rsidRDefault="001E72D9" w:rsidP="001E72D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</w:rPr>
      </w:pPr>
    </w:p>
    <w:p w14:paraId="7FAB7636" w14:textId="3A1A5642" w:rsidR="001E72D9" w:rsidRPr="00CF3746" w:rsidRDefault="001E72D9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โดยปกติระยะเวลาการให้สินเชื่อแก่ลูกค้าของกลุ่มบริษัทมีระยะเว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Pr="00CF3746">
        <w:rPr>
          <w:rFonts w:asciiTheme="majorBidi" w:hAnsiTheme="majorBidi" w:cstheme="majorBidi"/>
          <w:sz w:val="28"/>
          <w:szCs w:val="28"/>
        </w:rPr>
        <w:t>12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CF3746">
        <w:rPr>
          <w:rFonts w:asciiTheme="majorBidi" w:hAnsiTheme="majorBidi" w:cstheme="majorBidi"/>
          <w:sz w:val="28"/>
          <w:szCs w:val="28"/>
        </w:rPr>
        <w:t>72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40B81536" w14:textId="5B716320" w:rsidR="00C239BD" w:rsidRPr="00CF3746" w:rsidRDefault="00C239BD"/>
    <w:p w14:paraId="67FA39A1" w14:textId="525FE174" w:rsidR="00020DE5" w:rsidRPr="00CF3746" w:rsidRDefault="00020DE5" w:rsidP="00D30A0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3D4F4186" w14:textId="55282695" w:rsidR="00020DE5" w:rsidRPr="00EE5081" w:rsidRDefault="00020DE5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="Angsana New" w:hAnsi="Angsana New" w:cs="Angsana New"/>
        </w:rPr>
      </w:pPr>
    </w:p>
    <w:tbl>
      <w:tblPr>
        <w:tblW w:w="477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7291"/>
        <w:gridCol w:w="1889"/>
      </w:tblGrid>
      <w:tr w:rsidR="00D95368" w:rsidRPr="00CF3746" w14:paraId="3C707A90" w14:textId="77777777" w:rsidTr="0056332C">
        <w:trPr>
          <w:tblHeader/>
        </w:trPr>
        <w:tc>
          <w:tcPr>
            <w:tcW w:w="3971" w:type="pct"/>
            <w:vAlign w:val="bottom"/>
          </w:tcPr>
          <w:p w14:paraId="7CC4707C" w14:textId="77777777" w:rsidR="00D95368" w:rsidRPr="00CF3746" w:rsidRDefault="00D95368" w:rsidP="00D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5DBFABD1" w14:textId="02CDA577" w:rsidR="00D95368" w:rsidRPr="00CF3746" w:rsidRDefault="00D95368" w:rsidP="00D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E3BA3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AE3BA3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29" w:type="pct"/>
            <w:vAlign w:val="bottom"/>
          </w:tcPr>
          <w:p w14:paraId="1D2F58DB" w14:textId="334F92FE" w:rsidR="00D95368" w:rsidRPr="00CF3746" w:rsidRDefault="00D95368" w:rsidP="0091020F">
            <w:pPr>
              <w:tabs>
                <w:tab w:val="clear" w:pos="907"/>
                <w:tab w:val="clear" w:pos="1644"/>
                <w:tab w:val="decimal" w:pos="882"/>
                <w:tab w:val="left" w:pos="1601"/>
              </w:tabs>
              <w:ind w:left="-199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792" w:rsidRPr="00CF3746" w14:paraId="435A45C2" w14:textId="77777777" w:rsidTr="0056332C">
        <w:trPr>
          <w:tblHeader/>
        </w:trPr>
        <w:tc>
          <w:tcPr>
            <w:tcW w:w="3971" w:type="pct"/>
            <w:vAlign w:val="bottom"/>
          </w:tcPr>
          <w:p w14:paraId="445F3181" w14:textId="0D4CEA9B" w:rsidR="00A73792" w:rsidRPr="00CF3746" w:rsidRDefault="00A73792" w:rsidP="00A73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12FB0778" w14:textId="6FD746C0" w:rsidR="00A73792" w:rsidRPr="00CF3746" w:rsidRDefault="00A73792" w:rsidP="00A73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A629B" w:rsidRPr="00CF3746" w14:paraId="3D05F20C" w14:textId="77777777" w:rsidTr="0056332C">
        <w:tc>
          <w:tcPr>
            <w:tcW w:w="3971" w:type="pct"/>
            <w:vAlign w:val="bottom"/>
          </w:tcPr>
          <w:p w14:paraId="41627BBD" w14:textId="63500484" w:rsidR="007A629B" w:rsidRPr="00CF3746" w:rsidRDefault="007A629B" w:rsidP="00F4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29" w:type="pct"/>
          </w:tcPr>
          <w:p w14:paraId="6AEA63DC" w14:textId="77777777" w:rsidR="007A629B" w:rsidRPr="00CF3746" w:rsidRDefault="007A629B" w:rsidP="00F420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29B" w:rsidRPr="00CF3746" w14:paraId="5413364D" w14:textId="77777777" w:rsidTr="0056332C">
        <w:tc>
          <w:tcPr>
            <w:tcW w:w="3971" w:type="pct"/>
            <w:vAlign w:val="bottom"/>
          </w:tcPr>
          <w:p w14:paraId="25933AD4" w14:textId="5A0E57C0" w:rsidR="007A629B" w:rsidRPr="00CF3746" w:rsidRDefault="007A629B" w:rsidP="00F4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ในบริษัท เมืองไทย ลิสซิ่ง จำกัด</w:t>
            </w:r>
          </w:p>
        </w:tc>
        <w:tc>
          <w:tcPr>
            <w:tcW w:w="1029" w:type="pct"/>
            <w:vAlign w:val="bottom"/>
          </w:tcPr>
          <w:p w14:paraId="2A2477C3" w14:textId="5A98ED31" w:rsidR="007A629B" w:rsidRPr="00CF3746" w:rsidRDefault="007A629B" w:rsidP="002C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</w:tbl>
    <w:p w14:paraId="1BACF462" w14:textId="77777777" w:rsidR="00020DE5" w:rsidRPr="00CF3746" w:rsidRDefault="00020DE5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="Angsana New" w:hAnsi="Angsana New" w:cs="Angsana New"/>
          <w:sz w:val="12"/>
          <w:szCs w:val="12"/>
        </w:rPr>
      </w:pPr>
    </w:p>
    <w:p w14:paraId="50B81B08" w14:textId="788C7927" w:rsidR="00FB493A" w:rsidRPr="00CF3746" w:rsidRDefault="00FB493A" w:rsidP="00490A6E">
      <w:pPr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lastRenderedPageBreak/>
        <w:t xml:space="preserve">ในการประชุมสามัญผู้ถือหุ้นของบริษัท เมืองไทย ลิสซิ่ง จำกัด </w:t>
      </w:r>
      <w:r w:rsidR="004A42F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“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>เมืองไทย ลิสซิ่ง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”</w:t>
      </w:r>
      <w:r w:rsidR="001B0471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ซึ่งเป็นบริษัทย่อย เมื่อวันที่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30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เมษายน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2564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ที่ประชุมมีมติอนุมัติการเพิ่มทุนจดทะเบียนของเมืองไทย ลิสซิ่งจากทุนจดทะเบียนเดิมจำนวน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="0051170C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5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>บาท</w:t>
      </w:r>
      <w:r w:rsidR="0051170C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 เป็นทุนจดทะเบียนใหม่จำนวน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1,000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="00B90A97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10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บาท) </w:t>
      </w:r>
      <w:r w:rsidR="00FC2F06" w:rsidRPr="00CF3746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ทั้งนี้ บริษัทจ่ายชำระค่าหุ้นให้แก่เมืองไทย ลิสซิ่ง จำนวน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ล้านบาทในเดือนพฤษภาคม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2564</w:t>
      </w:r>
    </w:p>
    <w:p w14:paraId="35C995AE" w14:textId="77777777" w:rsidR="009C6F32" w:rsidRPr="00CF3746" w:rsidRDefault="009C6F32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="Angsana New" w:hAnsi="Angsana New" w:cs="Angsana New"/>
          <w:sz w:val="12"/>
          <w:szCs w:val="12"/>
        </w:rPr>
      </w:pPr>
    </w:p>
    <w:p w14:paraId="143EEF56" w14:textId="1695BC8D" w:rsidR="00B57F16" w:rsidRPr="00CF3746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5E24012A" w14:textId="5F5CEBE8" w:rsidR="00F321C0" w:rsidRPr="00CF3746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12"/>
          <w:szCs w:val="12"/>
        </w:rPr>
      </w:pPr>
    </w:p>
    <w:p w14:paraId="31A09788" w14:textId="485FC50F" w:rsidR="00655ECB" w:rsidRPr="00CF3746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E36454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hint="cs"/>
          <w:sz w:val="28"/>
          <w:szCs w:val="28"/>
        </w:rPr>
        <w:t>256</w:t>
      </w:r>
      <w:r w:rsidR="000035CF" w:rsidRPr="00CF3746">
        <w:rPr>
          <w:rFonts w:ascii="Angsana New" w:hAnsi="Angsana New"/>
          <w:sz w:val="28"/>
          <w:szCs w:val="28"/>
        </w:rPr>
        <w:t>4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CF3746">
        <w:rPr>
          <w:rFonts w:ascii="Angsana New" w:hAnsi="Angsana New" w:hint="cs"/>
          <w:sz w:val="28"/>
          <w:szCs w:val="28"/>
        </w:rPr>
        <w:t xml:space="preserve">31 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CF3746">
        <w:rPr>
          <w:rFonts w:ascii="Angsana New" w:hAnsi="Angsana New" w:hint="cs"/>
          <w:sz w:val="28"/>
          <w:szCs w:val="28"/>
        </w:rPr>
        <w:t>256</w:t>
      </w:r>
      <w:r w:rsidR="000035CF" w:rsidRPr="00CF3746">
        <w:rPr>
          <w:rFonts w:ascii="Angsana New" w:hAnsi="Angsana New"/>
          <w:sz w:val="28"/>
          <w:szCs w:val="28"/>
        </w:rPr>
        <w:t>3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715F8BEE" w14:textId="77777777" w:rsidR="00655ECB" w:rsidRPr="00CF3746" w:rsidRDefault="00655ECB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655ECB" w:rsidRPr="00CF3746" w14:paraId="715620DF" w14:textId="77777777" w:rsidTr="00655ECB">
        <w:tc>
          <w:tcPr>
            <w:tcW w:w="401" w:type="dxa"/>
          </w:tcPr>
          <w:p w14:paraId="78E1FDF7" w14:textId="77777777" w:rsidR="00655ECB" w:rsidRPr="00CF3746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10D8EA77" w14:textId="77777777" w:rsidR="00655ECB" w:rsidRPr="00CF3746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6CA782E9" w14:textId="77777777" w:rsidR="00655ECB" w:rsidRPr="00CF3746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CF3746" w14:paraId="450B92CC" w14:textId="77777777" w:rsidTr="0015544B">
        <w:tc>
          <w:tcPr>
            <w:tcW w:w="401" w:type="dxa"/>
          </w:tcPr>
          <w:p w14:paraId="10381183" w14:textId="77777777" w:rsidR="00655ECB" w:rsidRPr="00CF3746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520483DD" w14:textId="713E0E19" w:rsidR="00655ECB" w:rsidRPr="00CF3746" w:rsidRDefault="0015544B" w:rsidP="0015544B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124394BF" w14:textId="127B47FC" w:rsidR="00655ECB" w:rsidRPr="00CF3746" w:rsidRDefault="009B1BBA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E36454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8141B9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655EC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45AE2699" w14:textId="753B773F" w:rsidR="00655ECB" w:rsidRPr="00CF3746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F5015" w:rsidRPr="00CF3746" w14:paraId="5FB164CB" w14:textId="77777777" w:rsidTr="00655ECB">
        <w:tc>
          <w:tcPr>
            <w:tcW w:w="401" w:type="dxa"/>
          </w:tcPr>
          <w:p w14:paraId="30A225DA" w14:textId="77777777" w:rsidR="00BF5015" w:rsidRPr="00CF3746" w:rsidRDefault="00BF5015" w:rsidP="00190454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792EB2B" w14:textId="2FE7F8BC" w:rsidR="00BF5015" w:rsidRPr="00CF3746" w:rsidRDefault="00BF5015" w:rsidP="00BF5015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3A54BBB2" w14:textId="77777777" w:rsidR="00BF5015" w:rsidRPr="00CF3746" w:rsidRDefault="00BF5015" w:rsidP="00BF5015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659D" w:rsidRPr="00CF3746" w14:paraId="5491EF66" w14:textId="77777777" w:rsidTr="00C20FF6">
        <w:tc>
          <w:tcPr>
            <w:tcW w:w="401" w:type="dxa"/>
          </w:tcPr>
          <w:p w14:paraId="3374A460" w14:textId="7748D55D" w:rsidR="0048659D" w:rsidRPr="00CF3746" w:rsidRDefault="0048659D" w:rsidP="0048659D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E4A71E7" w14:textId="045D9306" w:rsidR="0048659D" w:rsidRPr="00CF3746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690088BA" w14:textId="2EEBD267" w:rsidR="0048659D" w:rsidRPr="00CF3746" w:rsidRDefault="004D29FE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380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96" w:type="dxa"/>
            <w:vAlign w:val="bottom"/>
          </w:tcPr>
          <w:p w14:paraId="548A314B" w14:textId="585FD0E7" w:rsidR="0048659D" w:rsidRPr="00CF3746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6547DB" w:rsidRPr="00CF3746" w14:paraId="1E308699" w14:textId="77777777" w:rsidTr="00C20FF6">
        <w:tc>
          <w:tcPr>
            <w:tcW w:w="401" w:type="dxa"/>
          </w:tcPr>
          <w:p w14:paraId="4058B97F" w14:textId="46A84D8F" w:rsidR="006547DB" w:rsidRPr="00CF3746" w:rsidRDefault="006547DB" w:rsidP="0048659D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26D119FA" w14:textId="3EC8F144" w:rsidR="006547DB" w:rsidRPr="00CF3746" w:rsidRDefault="006547DB" w:rsidP="0065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2,000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50E30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3EDE4152" w14:textId="28452D6D" w:rsidR="006547DB" w:rsidRPr="00CF3746" w:rsidRDefault="006547DB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F7CB4C9" w14:textId="483B0A4E" w:rsidR="006547DB" w:rsidRPr="00CF3746" w:rsidRDefault="006547DB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48659D" w:rsidRPr="00CF3746" w14:paraId="21B1CC2F" w14:textId="77777777" w:rsidTr="00C20FF6">
        <w:tc>
          <w:tcPr>
            <w:tcW w:w="401" w:type="dxa"/>
          </w:tcPr>
          <w:p w14:paraId="2B6B2DFE" w14:textId="4FFC23D1" w:rsidR="0048659D" w:rsidRPr="00CF3746" w:rsidRDefault="0048659D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49D022F8" w14:textId="516585C0" w:rsidR="0048659D" w:rsidRPr="00CF3746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50DA58B0" w14:textId="3D31B51D" w:rsidR="0048659D" w:rsidRPr="00CF3746" w:rsidRDefault="001D5EA6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200,000</w:t>
            </w:r>
          </w:p>
        </w:tc>
        <w:tc>
          <w:tcPr>
            <w:tcW w:w="1296" w:type="dxa"/>
            <w:vAlign w:val="bottom"/>
          </w:tcPr>
          <w:p w14:paraId="6389348C" w14:textId="693D59A3" w:rsidR="0048659D" w:rsidRPr="00CF3746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</w:tr>
      <w:tr w:rsidR="00FF5D6A" w:rsidRPr="00CF3746" w14:paraId="21345221" w14:textId="77777777" w:rsidTr="00C20FF6">
        <w:tc>
          <w:tcPr>
            <w:tcW w:w="401" w:type="dxa"/>
          </w:tcPr>
          <w:p w14:paraId="2E2D1369" w14:textId="029DD086" w:rsidR="00FF5D6A" w:rsidRPr="00CF3746" w:rsidRDefault="00FF5D6A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63BB814F" w14:textId="77777777" w:rsidR="00FF5D6A" w:rsidRPr="00CF3746" w:rsidRDefault="00FF5D6A" w:rsidP="00FF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24E6768" w14:textId="7D350D4B" w:rsidR="00FF5D6A" w:rsidRPr="00CF3746" w:rsidRDefault="00FF5D6A" w:rsidP="00E2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3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64E1C676" w14:textId="38626C5B" w:rsidR="00FF5D6A" w:rsidRPr="00CF3746" w:rsidRDefault="00324C98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296" w:type="dxa"/>
            <w:vAlign w:val="bottom"/>
          </w:tcPr>
          <w:p w14:paraId="44879A39" w14:textId="618B665D" w:rsidR="00FF5D6A" w:rsidRPr="00CF3746" w:rsidRDefault="000D6351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F3869" w:rsidRPr="00CF3746" w14:paraId="2C8E09BB" w14:textId="77777777" w:rsidTr="00C20FF6">
        <w:tc>
          <w:tcPr>
            <w:tcW w:w="401" w:type="dxa"/>
          </w:tcPr>
          <w:p w14:paraId="46FC3A92" w14:textId="37080089" w:rsidR="000F3869" w:rsidRPr="00CF3746" w:rsidRDefault="00E12FD8" w:rsidP="000F3869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169" w:type="dxa"/>
          </w:tcPr>
          <w:p w14:paraId="1A474AA8" w14:textId="77777777" w:rsidR="000F3869" w:rsidRDefault="000F3869" w:rsidP="000F3869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3BA6480" w14:textId="77777777" w:rsidR="00E21F21" w:rsidRDefault="00E21F21" w:rsidP="00E21F21">
            <w:pPr>
              <w:ind w:left="213"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</w:t>
            </w:r>
          </w:p>
          <w:p w14:paraId="555FE0BC" w14:textId="2A70EC99" w:rsidR="000F3869" w:rsidRPr="00E21F21" w:rsidRDefault="000F3869" w:rsidP="00E21F21">
            <w:pPr>
              <w:ind w:left="213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5A3D6323" w14:textId="7422B925" w:rsidR="000F3869" w:rsidRPr="00CF3746" w:rsidRDefault="000F3869" w:rsidP="000F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296" w:type="dxa"/>
            <w:vAlign w:val="bottom"/>
          </w:tcPr>
          <w:p w14:paraId="00112390" w14:textId="7325C895" w:rsidR="000F3869" w:rsidRPr="00CF3746" w:rsidRDefault="000F3869" w:rsidP="000F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F3869" w:rsidRPr="00CF3746" w14:paraId="679BD3A0" w14:textId="77777777" w:rsidTr="00C20FF6">
        <w:tc>
          <w:tcPr>
            <w:tcW w:w="401" w:type="dxa"/>
          </w:tcPr>
          <w:p w14:paraId="1147F224" w14:textId="0446FBEE" w:rsidR="000F3869" w:rsidRPr="00CF3746" w:rsidRDefault="000F3869" w:rsidP="000F386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169" w:type="dxa"/>
          </w:tcPr>
          <w:p w14:paraId="10210DF3" w14:textId="04B8EB50" w:rsidR="000F3869" w:rsidRPr="00CF3746" w:rsidRDefault="000F3869" w:rsidP="000F3869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F20D69A" w14:textId="2F785552" w:rsidR="000F3869" w:rsidRPr="00CF3746" w:rsidRDefault="000F3869" w:rsidP="000F38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618,651</w:t>
            </w:r>
          </w:p>
        </w:tc>
        <w:tc>
          <w:tcPr>
            <w:tcW w:w="1296" w:type="dxa"/>
            <w:vAlign w:val="bottom"/>
          </w:tcPr>
          <w:p w14:paraId="09D5BC0C" w14:textId="32CEC787" w:rsidR="000F3869" w:rsidRPr="00CF3746" w:rsidRDefault="000F3869" w:rsidP="000F38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1,046,526</w:t>
            </w:r>
          </w:p>
        </w:tc>
      </w:tr>
      <w:tr w:rsidR="000F3869" w:rsidRPr="00CF3746" w14:paraId="3F85A9F4" w14:textId="77777777" w:rsidTr="00655ECB">
        <w:tc>
          <w:tcPr>
            <w:tcW w:w="6570" w:type="dxa"/>
            <w:gridSpan w:val="2"/>
          </w:tcPr>
          <w:p w14:paraId="0362A8C4" w14:textId="69F64FB9" w:rsidR="000F3869" w:rsidRPr="00CF3746" w:rsidRDefault="000F3869" w:rsidP="000F386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7AF1138F" w14:textId="0BC70839" w:rsidR="000F3869" w:rsidRPr="00CF3746" w:rsidRDefault="000F3869" w:rsidP="000F38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1,998,651</w:t>
            </w:r>
          </w:p>
        </w:tc>
        <w:tc>
          <w:tcPr>
            <w:tcW w:w="1296" w:type="dxa"/>
          </w:tcPr>
          <w:p w14:paraId="0D88432C" w14:textId="72D20642" w:rsidR="000F3869" w:rsidRPr="00CF3746" w:rsidRDefault="000F3869" w:rsidP="000F38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2,396,526</w:t>
            </w:r>
          </w:p>
        </w:tc>
      </w:tr>
    </w:tbl>
    <w:p w14:paraId="06D9A033" w14:textId="77777777" w:rsidR="00BE4C27" w:rsidRDefault="00BE4C27" w:rsidP="00655ECB">
      <w:pPr>
        <w:tabs>
          <w:tab w:val="clear" w:pos="907"/>
          <w:tab w:val="left" w:pos="540"/>
        </w:tabs>
        <w:rPr>
          <w:rFonts w:asciiTheme="majorBidi" w:hAnsiTheme="majorBidi" w:cs="Angsana New"/>
          <w:b/>
          <w:sz w:val="28"/>
          <w:szCs w:val="28"/>
        </w:rPr>
      </w:pPr>
    </w:p>
    <w:p w14:paraId="414A1BEA" w14:textId="77777777" w:rsidR="00EE5081" w:rsidRDefault="00EE5081" w:rsidP="00891318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32A1CD2" w14:textId="11F00DB2" w:rsidR="00655ECB" w:rsidRPr="00891318" w:rsidRDefault="00655ECB" w:rsidP="00891318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891318">
        <w:rPr>
          <w:rFonts w:ascii="Angsana New" w:hAnsi="Angsana New" w:cs="Angsana New" w:hint="cs"/>
          <w:sz w:val="28"/>
          <w:szCs w:val="28"/>
          <w:cs/>
        </w:rPr>
        <w:lastRenderedPageBreak/>
        <w:t>เงินกู้ยืม</w:t>
      </w:r>
      <w:r w:rsidR="00483D97" w:rsidRPr="0089131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891318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6C119CC8" w14:textId="77777777" w:rsidR="00655ECB" w:rsidRPr="00CF3746" w:rsidRDefault="00655ECB" w:rsidP="00655ECB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268EBA10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9B1BBA" w:rsidRPr="00CF3746">
        <w:rPr>
          <w:rFonts w:ascii="Angsana New" w:eastAsia="Cordia New" w:hAnsi="Angsana New" w:cs="Angsana New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="001411CF" w:rsidRPr="00CF3746">
        <w:rPr>
          <w:rFonts w:ascii="Angsana New" w:eastAsia="Cordia New" w:hAnsi="Angsana New" w:cs="Angsana New" w:hint="cs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BF5015" w:rsidRPr="00CF3746">
        <w:rPr>
          <w:rFonts w:ascii="Angsana New" w:hAnsi="Angsana New" w:cs="Angsana New"/>
          <w:sz w:val="28"/>
          <w:szCs w:val="28"/>
        </w:rPr>
        <w:t>256</w:t>
      </w:r>
      <w:r w:rsidR="000035CF" w:rsidRPr="00CF3746">
        <w:rPr>
          <w:rFonts w:ascii="Angsana New" w:hAnsi="Angsana New" w:cs="Angsana New"/>
          <w:sz w:val="28"/>
          <w:szCs w:val="28"/>
        </w:rPr>
        <w:t>4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CF3746">
        <w:rPr>
          <w:rFonts w:ascii="Angsana New" w:hAnsi="Angsana New" w:cs="Angsana New" w:hint="cs"/>
          <w:sz w:val="28"/>
          <w:szCs w:val="28"/>
          <w:cs/>
        </w:rPr>
        <w:t>และ</w:t>
      </w:r>
      <w:r w:rsidRPr="00CF3746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92065F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72B1" w:rsidRPr="00CF3746">
        <w:rPr>
          <w:rFonts w:ascii="Angsana New" w:eastAsia="Cordia New" w:hAnsi="Angsana New" w:cs="Angsana New"/>
          <w:sz w:val="28"/>
          <w:szCs w:val="28"/>
        </w:rPr>
        <w:t xml:space="preserve">6,840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CF3746">
        <w:rPr>
          <w:rFonts w:ascii="Angsana New" w:hAnsi="Angsana New" w:cs="Angsana New"/>
          <w:i/>
          <w:iCs/>
          <w:sz w:val="28"/>
          <w:szCs w:val="28"/>
        </w:rPr>
        <w:t>31</w:t>
      </w:r>
      <w:r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 xml:space="preserve">2563: </w:t>
      </w:r>
      <w:r w:rsidR="009D76D9" w:rsidRPr="00CF3746">
        <w:rPr>
          <w:rFonts w:ascii="Angsana New" w:hAnsi="Angsana New" w:cs="Angsana New"/>
          <w:i/>
          <w:iCs/>
          <w:sz w:val="28"/>
          <w:szCs w:val="28"/>
        </w:rPr>
        <w:t>6,870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144808AC" w14:textId="078581DC" w:rsidR="00F53FFA" w:rsidRPr="00CF3746" w:rsidRDefault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08FD6E4" w14:textId="76FC9B8E" w:rsidR="00F321C0" w:rsidRPr="00CF3746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5B783F90" w14:textId="074BB414" w:rsidR="00B57F16" w:rsidRPr="00CF3746" w:rsidRDefault="00B57F16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E481564" w14:textId="4E744FB0" w:rsidR="00655ECB" w:rsidRPr="00CF3746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ab/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1411CF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B741AC" w:rsidRPr="00CF3746">
        <w:rPr>
          <w:rFonts w:ascii="Angsana New" w:hAnsi="Angsana New" w:hint="cs"/>
          <w:sz w:val="28"/>
          <w:szCs w:val="28"/>
        </w:rPr>
        <w:t>256</w:t>
      </w:r>
      <w:r w:rsidR="000035CF" w:rsidRPr="00CF3746">
        <w:rPr>
          <w:rFonts w:ascii="Angsana New" w:hAnsi="Angsana New"/>
          <w:sz w:val="28"/>
          <w:szCs w:val="28"/>
        </w:rPr>
        <w:t>4</w:t>
      </w:r>
      <w:r w:rsidR="00B741AC" w:rsidRPr="00CF3746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B741AC" w:rsidRPr="00CF3746">
        <w:rPr>
          <w:rFonts w:ascii="Angsana New" w:hAnsi="Angsana New" w:hint="cs"/>
          <w:sz w:val="28"/>
          <w:szCs w:val="28"/>
        </w:rPr>
        <w:t xml:space="preserve">31 </w:t>
      </w:r>
      <w:r w:rsidR="00B741AC" w:rsidRPr="00CF3746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741AC" w:rsidRPr="00CF3746">
        <w:rPr>
          <w:rFonts w:ascii="Angsana New" w:hAnsi="Angsana New" w:hint="cs"/>
          <w:sz w:val="28"/>
          <w:szCs w:val="28"/>
        </w:rPr>
        <w:t>256</w:t>
      </w:r>
      <w:r w:rsidR="000035CF" w:rsidRPr="00CF3746">
        <w:rPr>
          <w:rFonts w:ascii="Angsana New" w:hAnsi="Angsana New"/>
          <w:sz w:val="28"/>
          <w:szCs w:val="28"/>
        </w:rPr>
        <w:t>3</w:t>
      </w:r>
      <w:r w:rsidR="00B741AC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กลุ่มบริษัทและบริษัทมีเงินกู้ยืม</w:t>
      </w:r>
      <w:r w:rsidR="00325BC8" w:rsidRPr="00CF3746">
        <w:rPr>
          <w:rFonts w:ascii="Angsana New" w:hAnsi="Angsana New" w:cs="Angsana New" w:hint="cs"/>
          <w:sz w:val="28"/>
          <w:szCs w:val="28"/>
          <w:cs/>
        </w:rPr>
        <w:t>ระยะยาว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จาก</w:t>
      </w:r>
      <w:r w:rsidR="008D2846" w:rsidRPr="00CF3746">
        <w:rPr>
          <w:rFonts w:asciiTheme="majorBidi" w:hAnsiTheme="majorBidi" w:cstheme="majorBidi" w:hint="cs"/>
          <w:b/>
          <w:sz w:val="28"/>
          <w:szCs w:val="28"/>
          <w:cs/>
        </w:rPr>
        <w:t>สถาบันการเงิน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ซึ่งมีรายละเอียดดังนี้</w:t>
      </w:r>
    </w:p>
    <w:p w14:paraId="22073C06" w14:textId="2EFA1C58" w:rsidR="00655ECB" w:rsidRPr="00CF3746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55ECB" w:rsidRPr="00CF3746" w14:paraId="677872AA" w14:textId="77777777" w:rsidTr="0015544B">
        <w:trPr>
          <w:tblHeader/>
        </w:trPr>
        <w:tc>
          <w:tcPr>
            <w:tcW w:w="450" w:type="dxa"/>
          </w:tcPr>
          <w:p w14:paraId="694D37B8" w14:textId="77777777" w:rsidR="00655ECB" w:rsidRPr="00CF374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525F8175" w14:textId="77777777" w:rsidR="00655ECB" w:rsidRPr="00CF374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34F649C2" w14:textId="77777777" w:rsidR="00655ECB" w:rsidRPr="00CF3746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CF3746" w14:paraId="48530D4F" w14:textId="77777777" w:rsidTr="0015544B">
        <w:trPr>
          <w:tblHeader/>
        </w:trPr>
        <w:tc>
          <w:tcPr>
            <w:tcW w:w="450" w:type="dxa"/>
            <w:vAlign w:val="bottom"/>
          </w:tcPr>
          <w:p w14:paraId="12D3BFC6" w14:textId="17F6BBE9" w:rsidR="00655ECB" w:rsidRPr="00CF374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6070C480" w14:textId="24AFB37C" w:rsidR="00655ECB" w:rsidRPr="00CF3746" w:rsidRDefault="0015544B" w:rsidP="00655EC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612F5DD5" w14:textId="2CB62FBD" w:rsidR="00655ECB" w:rsidRPr="00CF3746" w:rsidRDefault="009B1BBA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411CF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55EC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12F8D77" w14:textId="4E47EB31" w:rsidR="00655ECB" w:rsidRPr="00CF3746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55ECB" w:rsidRPr="00CF3746" w14:paraId="75F93E0C" w14:textId="77777777" w:rsidTr="0015544B">
        <w:trPr>
          <w:tblHeader/>
        </w:trPr>
        <w:tc>
          <w:tcPr>
            <w:tcW w:w="450" w:type="dxa"/>
          </w:tcPr>
          <w:p w14:paraId="5B46FD81" w14:textId="77777777" w:rsidR="00655ECB" w:rsidRPr="00CF374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4D781F58" w14:textId="5CD2F938" w:rsidR="00655ECB" w:rsidRPr="00CF3746" w:rsidRDefault="00655ECB" w:rsidP="00B741AC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145758E0" w14:textId="057EE471" w:rsidR="00655ECB" w:rsidRPr="00CF3746" w:rsidRDefault="00655ECB" w:rsidP="00655ECB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1AD" w:rsidRPr="00CF3746" w14:paraId="6A93DD27" w14:textId="77777777" w:rsidTr="0015544B">
        <w:tc>
          <w:tcPr>
            <w:tcW w:w="450" w:type="dxa"/>
          </w:tcPr>
          <w:p w14:paraId="114DEA2C" w14:textId="77777777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02C97BAB" w14:textId="672208C4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 เท่า ๆ กัน ภายใน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   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เดือนพฤศจิกายน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THBFIX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069A0958" w14:textId="559EA013" w:rsidR="000E31AD" w:rsidRPr="00CF3746" w:rsidRDefault="008315B4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  <w:tc>
          <w:tcPr>
            <w:tcW w:w="1125" w:type="dxa"/>
            <w:vAlign w:val="bottom"/>
          </w:tcPr>
          <w:p w14:paraId="5E652D9E" w14:textId="3E640DD4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CF3746" w14:paraId="56C6846B" w14:textId="77777777" w:rsidTr="0015544B">
        <w:tc>
          <w:tcPr>
            <w:tcW w:w="450" w:type="dxa"/>
          </w:tcPr>
          <w:p w14:paraId="6B221530" w14:textId="4C506A22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1593BDE3" w14:textId="02B9C767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E87339" w14:textId="53214424" w:rsidR="000E31AD" w:rsidRPr="00CF3746" w:rsidRDefault="00E6482C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3992FAA" w14:textId="312BEFE8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83,333</w:t>
            </w:r>
          </w:p>
        </w:tc>
      </w:tr>
      <w:tr w:rsidR="000E31AD" w:rsidRPr="00CF3746" w14:paraId="2B73A764" w14:textId="77777777" w:rsidTr="0015544B">
        <w:tc>
          <w:tcPr>
            <w:tcW w:w="450" w:type="dxa"/>
          </w:tcPr>
          <w:p w14:paraId="7C7864AA" w14:textId="18FE66B3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31BABAC8" w14:textId="53D6C27D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39C4938" w14:textId="280DF829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25" w:type="dxa"/>
            <w:vAlign w:val="bottom"/>
          </w:tcPr>
          <w:p w14:paraId="7DB1DCE1" w14:textId="294E13AE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</w:tr>
      <w:tr w:rsidR="000E31AD" w:rsidRPr="00CF3746" w14:paraId="2B9E9456" w14:textId="77777777" w:rsidTr="0015544B">
        <w:tc>
          <w:tcPr>
            <w:tcW w:w="450" w:type="dxa"/>
          </w:tcPr>
          <w:p w14:paraId="0EE9605A" w14:textId="653A5EB1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2A2218F0" w14:textId="31A107E3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9238A86" w14:textId="3AF6093F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38620A0" w14:textId="7DA9746B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CF3746" w14:paraId="3FF2E604" w14:textId="77777777" w:rsidTr="0015544B">
        <w:tc>
          <w:tcPr>
            <w:tcW w:w="450" w:type="dxa"/>
          </w:tcPr>
          <w:p w14:paraId="7DAD6488" w14:textId="32666AD4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7FF6A592" w14:textId="03701E38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ภายในเดือนกรกฎาคม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ACF18" w14:textId="0BCD9340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F27ABB4" w14:textId="5E093BF7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187,500</w:t>
            </w:r>
          </w:p>
        </w:tc>
      </w:tr>
      <w:tr w:rsidR="000E31AD" w:rsidRPr="00CF3746" w14:paraId="0126EFE1" w14:textId="77777777" w:rsidTr="0015544B">
        <w:tc>
          <w:tcPr>
            <w:tcW w:w="450" w:type="dxa"/>
          </w:tcPr>
          <w:p w14:paraId="646F082F" w14:textId="1E1D0F2D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1299E006" w14:textId="6C9B87E9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3FDB4" w14:textId="6896BE29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998ACB8" w14:textId="0C3A82BF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0E31AD" w:rsidRPr="00CF3746" w14:paraId="25A2434F" w14:textId="77777777" w:rsidTr="0015544B">
        <w:tc>
          <w:tcPr>
            <w:tcW w:w="450" w:type="dxa"/>
          </w:tcPr>
          <w:p w14:paraId="4DCD46D5" w14:textId="5BDBE1C0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51" w:type="dxa"/>
          </w:tcPr>
          <w:p w14:paraId="572326C8" w14:textId="66987FED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ภายในเดือนธันวาคม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39DF2" w14:textId="37465136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31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,250</w:t>
            </w:r>
          </w:p>
        </w:tc>
        <w:tc>
          <w:tcPr>
            <w:tcW w:w="1125" w:type="dxa"/>
            <w:vAlign w:val="bottom"/>
          </w:tcPr>
          <w:p w14:paraId="0C1F3E36" w14:textId="7E902DD8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</w:tr>
      <w:tr w:rsidR="000E31AD" w:rsidRPr="00CF3746" w14:paraId="23CEAA2F" w14:textId="77777777" w:rsidTr="0015544B">
        <w:tc>
          <w:tcPr>
            <w:tcW w:w="450" w:type="dxa"/>
          </w:tcPr>
          <w:p w14:paraId="5DF0223F" w14:textId="0BCA746A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8</w:t>
            </w:r>
          </w:p>
        </w:tc>
        <w:tc>
          <w:tcPr>
            <w:tcW w:w="6651" w:type="dxa"/>
          </w:tcPr>
          <w:p w14:paraId="605EB908" w14:textId="64309E50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CED4232" w14:textId="6223399B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125" w:type="dxa"/>
            <w:vAlign w:val="bottom"/>
          </w:tcPr>
          <w:p w14:paraId="25114D49" w14:textId="196DCC24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375,000</w:t>
            </w:r>
          </w:p>
        </w:tc>
      </w:tr>
      <w:tr w:rsidR="000E31AD" w:rsidRPr="00CF3746" w14:paraId="0C715FC0" w14:textId="77777777" w:rsidTr="0015544B">
        <w:tc>
          <w:tcPr>
            <w:tcW w:w="450" w:type="dxa"/>
          </w:tcPr>
          <w:p w14:paraId="12C08191" w14:textId="70E0AE11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6D8FB2A6" w14:textId="77777777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E3746F4" w14:textId="5B50E5A1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9A9F015" w14:textId="7C65D3EF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76C2FC4" w14:textId="4EEAD5B9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CF3746" w14:paraId="10969FD9" w14:textId="77777777" w:rsidTr="0015544B">
        <w:tc>
          <w:tcPr>
            <w:tcW w:w="450" w:type="dxa"/>
          </w:tcPr>
          <w:p w14:paraId="1F8DB358" w14:textId="10DDDB32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3BBEE551" w14:textId="77777777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A25F05E" w14:textId="4421AF01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C82FEDF" w14:textId="1EC9B447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087877BF" w14:textId="0221C9A5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0E31AD" w:rsidRPr="00CF3746" w14:paraId="5EEF0183" w14:textId="77777777" w:rsidTr="0015544B">
        <w:tc>
          <w:tcPr>
            <w:tcW w:w="450" w:type="dxa"/>
          </w:tcPr>
          <w:p w14:paraId="5CFE72C5" w14:textId="60840F86" w:rsidR="000E31AD" w:rsidRPr="00CF3746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48BE1738" w14:textId="77777777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มีกำหนดชำระคืนเงินต้นในเดือนตุลาคม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2885E278" w14:textId="3ADFEB32" w:rsidR="000E31AD" w:rsidRPr="00CF3746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34DF128" w14:textId="17B41631" w:rsidR="000E31AD" w:rsidRPr="00CF3746" w:rsidRDefault="000B5513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25" w:type="dxa"/>
            <w:vAlign w:val="bottom"/>
          </w:tcPr>
          <w:p w14:paraId="50296405" w14:textId="00042997" w:rsidR="000E31AD" w:rsidRPr="00CF3746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A40A00" w:rsidRPr="00CF3746" w14:paraId="410305D1" w14:textId="77777777" w:rsidTr="0015544B">
        <w:tc>
          <w:tcPr>
            <w:tcW w:w="450" w:type="dxa"/>
          </w:tcPr>
          <w:p w14:paraId="1AB9841C" w14:textId="50D7C0DE" w:rsidR="00A40A00" w:rsidRPr="00CF3746" w:rsidRDefault="00A40A00" w:rsidP="00A40A0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51" w:type="dxa"/>
          </w:tcPr>
          <w:p w14:paraId="52B890D8" w14:textId="54684530" w:rsidR="00A40A00" w:rsidRPr="00CF3746" w:rsidRDefault="00A40A00" w:rsidP="00A40A0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มีกำหนดชำระคืนเงินต้นในเดือนกรกฎาคม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5A0DE928" w14:textId="57A3FDF4" w:rsidR="00A40A00" w:rsidRPr="00CF3746" w:rsidRDefault="00A40A00" w:rsidP="00A40A0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2B68C34" w14:textId="0920B749" w:rsidR="00A40A00" w:rsidRPr="00CF3746" w:rsidRDefault="000B5513" w:rsidP="00A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  <w:tc>
          <w:tcPr>
            <w:tcW w:w="1125" w:type="dxa"/>
            <w:vAlign w:val="bottom"/>
          </w:tcPr>
          <w:p w14:paraId="102D9D95" w14:textId="1C8A18DD" w:rsidR="00A40A00" w:rsidRPr="00CF3746" w:rsidRDefault="00A40A00" w:rsidP="00A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</w:tr>
      <w:tr w:rsidR="004B5317" w:rsidRPr="00CF3746" w14:paraId="15EA7DEE" w14:textId="77777777" w:rsidTr="0015544B">
        <w:tc>
          <w:tcPr>
            <w:tcW w:w="450" w:type="dxa"/>
          </w:tcPr>
          <w:p w14:paraId="719D6338" w14:textId="41238948" w:rsidR="004B5317" w:rsidRPr="00CF3746" w:rsidRDefault="004B5317" w:rsidP="004B53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6651" w:type="dxa"/>
          </w:tcPr>
          <w:p w14:paraId="2DFC9A75" w14:textId="1B8E6776" w:rsidR="004B5317" w:rsidRPr="00CF3746" w:rsidRDefault="004B5317" w:rsidP="004B531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="0037764C"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มีกำหนดชำระคืนเงินต้นในเดือนกันยายน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DF44B96" w14:textId="7919A7AB" w:rsidR="004B5317" w:rsidRPr="00CF3746" w:rsidRDefault="004B5317" w:rsidP="004B531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004973A" w14:textId="69A69252" w:rsidR="004B5317" w:rsidRPr="00CF3746" w:rsidRDefault="000B5513" w:rsidP="004B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2B2A6ED4" w14:textId="3F1833AA" w:rsidR="004B5317" w:rsidRPr="009A5386" w:rsidRDefault="004B5317" w:rsidP="004B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3F1A40" w:rsidRPr="00CF3746" w14:paraId="11C86F16" w14:textId="77777777" w:rsidTr="0015544B">
        <w:tc>
          <w:tcPr>
            <w:tcW w:w="450" w:type="dxa"/>
          </w:tcPr>
          <w:p w14:paraId="6C0B97B1" w14:textId="116DF385" w:rsidR="003F1A40" w:rsidRPr="00CF3746" w:rsidRDefault="003F1A40" w:rsidP="003F1A4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51" w:type="dxa"/>
          </w:tcPr>
          <w:p w14:paraId="4755CA52" w14:textId="3087C775" w:rsidR="00F47D40" w:rsidRPr="00CF3746" w:rsidRDefault="001845C2" w:rsidP="003F1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B7B41"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="00EB7B41"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6414E3"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3C74568" w14:textId="506AB6D4" w:rsidR="003F1A40" w:rsidRPr="00CF3746" w:rsidRDefault="001845C2" w:rsidP="00F47D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EBE7408" w14:textId="3C6D583D" w:rsidR="003F1A40" w:rsidRPr="00CF3746" w:rsidRDefault="000B5513" w:rsidP="003F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4B763B29" w14:textId="26E0576C" w:rsidR="003F1A40" w:rsidRPr="009A5386" w:rsidRDefault="009A5386" w:rsidP="003F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9A5386" w:rsidRPr="00CF3746" w14:paraId="5A47FC18" w14:textId="77777777" w:rsidTr="0015544B">
        <w:tc>
          <w:tcPr>
            <w:tcW w:w="450" w:type="dxa"/>
          </w:tcPr>
          <w:p w14:paraId="543C12B8" w14:textId="3789DB37" w:rsidR="009A5386" w:rsidRPr="00CF3746" w:rsidRDefault="009A5386" w:rsidP="009A53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6651" w:type="dxa"/>
          </w:tcPr>
          <w:p w14:paraId="1FA6F363" w14:textId="763667EE" w:rsidR="009A5386" w:rsidRPr="00CF3746" w:rsidRDefault="009A5386" w:rsidP="009A538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="00D97C16">
              <w:rPr>
                <w:rFonts w:ascii="Angsana New" w:hAnsi="Angsana New" w:cs="Angsana New"/>
                <w:spacing w:val="-4"/>
                <w:sz w:val="28"/>
                <w:szCs w:val="28"/>
              </w:rPr>
              <w:t>67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2D3EEEF" w14:textId="4ABE0B9A" w:rsidR="009A5386" w:rsidRPr="00CF374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458,333</w:t>
            </w:r>
          </w:p>
        </w:tc>
        <w:tc>
          <w:tcPr>
            <w:tcW w:w="1125" w:type="dxa"/>
            <w:vAlign w:val="bottom"/>
          </w:tcPr>
          <w:p w14:paraId="77823C15" w14:textId="4C205384" w:rsidR="009A5386" w:rsidRPr="009A538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9A5386" w:rsidRPr="00CF3746" w14:paraId="7283BAF5" w14:textId="77777777" w:rsidTr="0015544B">
        <w:tc>
          <w:tcPr>
            <w:tcW w:w="450" w:type="dxa"/>
          </w:tcPr>
          <w:p w14:paraId="5285D57D" w14:textId="4CA5CCA8" w:rsidR="009A5386" w:rsidRPr="00CF3746" w:rsidRDefault="009A5386" w:rsidP="009A53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6651" w:type="dxa"/>
          </w:tcPr>
          <w:p w14:paraId="514A3BBC" w14:textId="549D45B3" w:rsidR="009A5386" w:rsidRPr="00CF3746" w:rsidRDefault="009A5386" w:rsidP="009A538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7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35C0229" w14:textId="52E66DBC" w:rsidR="009A5386" w:rsidRPr="00CF3746" w:rsidRDefault="009A5386" w:rsidP="009A5386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BCBD25C" w14:textId="05911A33" w:rsidR="009A5386" w:rsidRPr="00CF374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4551E9D0" w14:textId="4188C187" w:rsidR="009A5386" w:rsidRPr="009A538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9A5386" w:rsidRPr="00CF3746" w14:paraId="30EB9DBE" w14:textId="77777777" w:rsidTr="0015544B">
        <w:tc>
          <w:tcPr>
            <w:tcW w:w="450" w:type="dxa"/>
          </w:tcPr>
          <w:p w14:paraId="702DBFA5" w14:textId="18C5B029" w:rsidR="009A5386" w:rsidRPr="00CF3746" w:rsidRDefault="009A5386" w:rsidP="009A53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6651" w:type="dxa"/>
          </w:tcPr>
          <w:p w14:paraId="261E1C8C" w14:textId="4F12FFBF" w:rsidR="009A5386" w:rsidRPr="00CF3746" w:rsidRDefault="009A5386" w:rsidP="009A538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C39E738" w14:textId="44102CCF" w:rsidR="009A5386" w:rsidRPr="00CF374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175,000</w:t>
            </w:r>
          </w:p>
        </w:tc>
        <w:tc>
          <w:tcPr>
            <w:tcW w:w="1125" w:type="dxa"/>
            <w:vAlign w:val="bottom"/>
          </w:tcPr>
          <w:p w14:paraId="046850AD" w14:textId="1ACF289C" w:rsidR="009A5386" w:rsidRPr="009A538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9A5386" w:rsidRPr="00CF3746" w14:paraId="0276EA17" w14:textId="77777777" w:rsidTr="0015544B">
        <w:tc>
          <w:tcPr>
            <w:tcW w:w="450" w:type="dxa"/>
          </w:tcPr>
          <w:p w14:paraId="1CFF38C2" w14:textId="78F14B10" w:rsidR="009A5386" w:rsidRPr="00CF3746" w:rsidRDefault="009A5386" w:rsidP="009A53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51" w:type="dxa"/>
          </w:tcPr>
          <w:p w14:paraId="0631212E" w14:textId="01578B92" w:rsidR="009A5386" w:rsidRPr="00CF3746" w:rsidRDefault="009A5386" w:rsidP="009A538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 w:rsidR="00B5263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566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5D285C1" w14:textId="191574CC" w:rsidR="009A5386" w:rsidRPr="00CF374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  <w:tc>
          <w:tcPr>
            <w:tcW w:w="1125" w:type="dxa"/>
            <w:vAlign w:val="bottom"/>
          </w:tcPr>
          <w:p w14:paraId="1861FEC1" w14:textId="61AA9013" w:rsidR="009A5386" w:rsidRPr="009A5386" w:rsidRDefault="009A5386" w:rsidP="009A5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BA7CED" w:rsidRPr="00CF3746" w14:paraId="23AE30D8" w14:textId="77777777" w:rsidTr="0015544B">
        <w:tc>
          <w:tcPr>
            <w:tcW w:w="450" w:type="dxa"/>
          </w:tcPr>
          <w:p w14:paraId="6455757F" w14:textId="484BB43C" w:rsidR="00BA7CED" w:rsidRPr="00CF3746" w:rsidRDefault="00BA7CED" w:rsidP="00BA7CE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51" w:type="dxa"/>
          </w:tcPr>
          <w:p w14:paraId="3D897CFA" w14:textId="7BB04FE2" w:rsidR="00BA7CED" w:rsidRPr="00CF3746" w:rsidRDefault="00BA7CED" w:rsidP="00BA7CE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566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E8C559D" w14:textId="4611DDCC" w:rsidR="00BA7CED" w:rsidRPr="00CF3746" w:rsidRDefault="00BA7CED" w:rsidP="00BA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48BD5D39" w14:textId="3E03B10F" w:rsidR="00BA7CED" w:rsidRPr="00CF3746" w:rsidRDefault="00BA7CED" w:rsidP="00BA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BA7CED" w:rsidRPr="00CF3746" w14:paraId="4FEA5028" w14:textId="77777777" w:rsidTr="0015544B">
        <w:tc>
          <w:tcPr>
            <w:tcW w:w="450" w:type="dxa"/>
          </w:tcPr>
          <w:p w14:paraId="36FCE389" w14:textId="25D3B10D" w:rsidR="00BA7CED" w:rsidRPr="00CF3746" w:rsidRDefault="00BA7CED" w:rsidP="00BA7CE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51" w:type="dxa"/>
          </w:tcPr>
          <w:p w14:paraId="1EB1D637" w14:textId="289F0184" w:rsidR="00BA7CED" w:rsidRPr="00CF3746" w:rsidRDefault="00BA7CED" w:rsidP="00BA7CE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567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773AE7C" w14:textId="47644CAE" w:rsidR="00BA7CED" w:rsidRPr="00CF3746" w:rsidRDefault="00BA7CED" w:rsidP="00BA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3,000,000</w:t>
            </w:r>
          </w:p>
        </w:tc>
        <w:tc>
          <w:tcPr>
            <w:tcW w:w="1125" w:type="dxa"/>
            <w:vAlign w:val="bottom"/>
          </w:tcPr>
          <w:p w14:paraId="1BF98EDC" w14:textId="74B573CE" w:rsidR="00BA7CED" w:rsidRPr="00CF3746" w:rsidRDefault="00BA7CED" w:rsidP="00BA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BC1CEE" w:rsidRPr="00CF3746" w14:paraId="14FE9184" w14:textId="77777777" w:rsidTr="0015544B">
        <w:tc>
          <w:tcPr>
            <w:tcW w:w="7101" w:type="dxa"/>
            <w:gridSpan w:val="2"/>
          </w:tcPr>
          <w:p w14:paraId="6E70D4D5" w14:textId="074AD6BF" w:rsidR="00BC1CEE" w:rsidRPr="00CF3746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79A1EBC2" w14:textId="38FAC503" w:rsidR="00BC1CEE" w:rsidRPr="00CF3746" w:rsidRDefault="00013BD7" w:rsidP="00BC1CEE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14,697,583</w:t>
            </w:r>
          </w:p>
        </w:tc>
        <w:tc>
          <w:tcPr>
            <w:tcW w:w="1125" w:type="dxa"/>
            <w:vAlign w:val="bottom"/>
          </w:tcPr>
          <w:p w14:paraId="53DE5F65" w14:textId="3D7DF944" w:rsidR="00BC1CEE" w:rsidRPr="00CF3746" w:rsidRDefault="00BC1CEE" w:rsidP="00BC1CEE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10,128,833</w:t>
            </w:r>
          </w:p>
        </w:tc>
      </w:tr>
      <w:tr w:rsidR="00BC1CEE" w:rsidRPr="00CF3746" w14:paraId="55340D49" w14:textId="77777777" w:rsidTr="0015544B">
        <w:tc>
          <w:tcPr>
            <w:tcW w:w="7101" w:type="dxa"/>
            <w:gridSpan w:val="2"/>
          </w:tcPr>
          <w:p w14:paraId="0521370B" w14:textId="3510DA3C" w:rsidR="00BC1CEE" w:rsidRPr="00CF3746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66495C6A" w14:textId="132447AB" w:rsidR="00BC1CEE" w:rsidRPr="00CF3746" w:rsidRDefault="00013BD7" w:rsidP="00BC1C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,067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76B29EC" w14:textId="6222F93B" w:rsidR="00BC1CEE" w:rsidRPr="00CF3746" w:rsidRDefault="00BC1CEE" w:rsidP="00BC1C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3,452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BC1CEE" w:rsidRPr="00CF3746" w14:paraId="03132870" w14:textId="77777777" w:rsidTr="0015544B">
        <w:tc>
          <w:tcPr>
            <w:tcW w:w="7101" w:type="dxa"/>
            <w:gridSpan w:val="2"/>
          </w:tcPr>
          <w:p w14:paraId="48EE9F75" w14:textId="7EF800D8" w:rsidR="00BC1CEE" w:rsidRPr="00CF3746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0568219A" w14:textId="1A992C9E" w:rsidR="00BC1CEE" w:rsidRPr="00CF3746" w:rsidRDefault="00013BD7" w:rsidP="00BC1C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14,691,516</w:t>
            </w:r>
          </w:p>
        </w:tc>
        <w:tc>
          <w:tcPr>
            <w:tcW w:w="1125" w:type="dxa"/>
            <w:vAlign w:val="bottom"/>
          </w:tcPr>
          <w:p w14:paraId="06DDB91C" w14:textId="59782073" w:rsidR="00BC1CEE" w:rsidRPr="00CF3746" w:rsidRDefault="00BC1CEE" w:rsidP="00BC1C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  <w:tr w:rsidR="00BC1CEE" w:rsidRPr="00CF3746" w14:paraId="4CA8C998" w14:textId="77777777" w:rsidTr="0015544B">
        <w:tc>
          <w:tcPr>
            <w:tcW w:w="7101" w:type="dxa"/>
            <w:gridSpan w:val="2"/>
          </w:tcPr>
          <w:p w14:paraId="66AB7D1C" w14:textId="44F494A6" w:rsidR="00BC1CEE" w:rsidRPr="00CF3746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5BEB7FB9" w14:textId="60C1B999" w:rsidR="00BC1CEE" w:rsidRPr="00CF3746" w:rsidRDefault="00683279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10,344,001</w:t>
            </w:r>
          </w:p>
        </w:tc>
        <w:tc>
          <w:tcPr>
            <w:tcW w:w="1125" w:type="dxa"/>
            <w:vAlign w:val="bottom"/>
          </w:tcPr>
          <w:p w14:paraId="748FD344" w14:textId="50BBBC3E" w:rsidR="00BC1CEE" w:rsidRPr="00CF3746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3,959,328</w:t>
            </w:r>
          </w:p>
        </w:tc>
      </w:tr>
      <w:tr w:rsidR="00BC1CEE" w:rsidRPr="00CF3746" w14:paraId="05403B1D" w14:textId="77777777" w:rsidTr="0015544B">
        <w:tc>
          <w:tcPr>
            <w:tcW w:w="7101" w:type="dxa"/>
            <w:gridSpan w:val="2"/>
          </w:tcPr>
          <w:p w14:paraId="145DF9D8" w14:textId="75F76F75" w:rsidR="00BC1CEE" w:rsidRPr="00CF3746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44699F9" w14:textId="68F97746" w:rsidR="00BC1CEE" w:rsidRPr="00CF3746" w:rsidRDefault="00B0131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4,347,515</w:t>
            </w:r>
          </w:p>
        </w:tc>
        <w:tc>
          <w:tcPr>
            <w:tcW w:w="1125" w:type="dxa"/>
            <w:vAlign w:val="bottom"/>
          </w:tcPr>
          <w:p w14:paraId="538DE2BC" w14:textId="29E62B57" w:rsidR="00BC1CEE" w:rsidRPr="00CF3746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6,166,053</w:t>
            </w:r>
          </w:p>
        </w:tc>
      </w:tr>
      <w:tr w:rsidR="00BC1CEE" w:rsidRPr="00CF3746" w14:paraId="0E49FC5A" w14:textId="77777777" w:rsidTr="0015544B">
        <w:tc>
          <w:tcPr>
            <w:tcW w:w="7101" w:type="dxa"/>
            <w:gridSpan w:val="2"/>
          </w:tcPr>
          <w:p w14:paraId="3A8255AC" w14:textId="307BC7ED" w:rsidR="00BC1CEE" w:rsidRPr="00CF3746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1D720A" w14:textId="38D8810B" w:rsidR="00BC1CEE" w:rsidRPr="00CF3746" w:rsidRDefault="00B0131E" w:rsidP="00BC1C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14,691,516</w:t>
            </w:r>
          </w:p>
        </w:tc>
        <w:tc>
          <w:tcPr>
            <w:tcW w:w="1125" w:type="dxa"/>
            <w:vAlign w:val="bottom"/>
          </w:tcPr>
          <w:p w14:paraId="45ACB935" w14:textId="336AF072" w:rsidR="00BC1CEE" w:rsidRPr="00CF3746" w:rsidRDefault="00BC1CEE" w:rsidP="00BC1C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</w:tbl>
    <w:p w14:paraId="4C1E3283" w14:textId="3D849D90" w:rsidR="00655ECB" w:rsidRPr="00CF3746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D3F5535" w14:textId="658C92C5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013D77" w14:textId="74C7FA7B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1411CF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4249E7" w:rsidRPr="00CF3746">
        <w:rPr>
          <w:rFonts w:ascii="Angsana New" w:hAnsi="Angsana New" w:hint="cs"/>
          <w:sz w:val="28"/>
          <w:szCs w:val="28"/>
        </w:rPr>
        <w:t>256</w:t>
      </w:r>
      <w:r w:rsidR="000035CF" w:rsidRPr="00CF3746">
        <w:rPr>
          <w:rFonts w:ascii="Angsana New" w:hAnsi="Angsana New"/>
          <w:sz w:val="28"/>
          <w:szCs w:val="28"/>
        </w:rPr>
        <w:t>4</w:t>
      </w:r>
      <w:r w:rsidR="004249E7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จากสถาบันการเงินที่ยังมิได้เบิกใช้คงเหลือจำนวน</w:t>
      </w:r>
      <w:r w:rsidR="00BC7EDF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4660BB" w:rsidRPr="00CF3746">
        <w:rPr>
          <w:rFonts w:ascii="Angsana New" w:hAnsi="Angsana New" w:cs="Angsana New"/>
          <w:spacing w:val="-4"/>
          <w:sz w:val="28"/>
          <w:szCs w:val="28"/>
        </w:rPr>
        <w:t xml:space="preserve">1,500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0035CF" w:rsidRPr="00CF3746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CA0364" w:rsidRPr="00CF3746">
        <w:rPr>
          <w:rFonts w:ascii="Angsana New" w:hAnsi="Angsana New" w:cs="Angsana New"/>
          <w:i/>
          <w:iCs/>
          <w:spacing w:val="-4"/>
          <w:sz w:val="28"/>
          <w:szCs w:val="28"/>
        </w:rPr>
        <w:t>2,000</w:t>
      </w:r>
      <w:r w:rsidR="00CA0364" w:rsidRPr="00CF37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698AC299" w14:textId="77777777" w:rsidR="00C20FF6" w:rsidRPr="00CF3746" w:rsidRDefault="00C20FF6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287CE0F" w14:textId="78807589" w:rsidR="00AF6948" w:rsidRPr="00CF3746" w:rsidRDefault="00C863BB" w:rsidP="00C86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เพื่อเป็นการป้องกันความเสี่ยงจากอัตราดอกเบี้ย ณ วันที่ </w:t>
      </w:r>
      <w:r w:rsidR="009B1BBA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1411CF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hint="cs"/>
          <w:sz w:val="28"/>
          <w:szCs w:val="28"/>
        </w:rPr>
        <w:t>256</w:t>
      </w:r>
      <w:r w:rsidRPr="00CF3746">
        <w:rPr>
          <w:rFonts w:ascii="Angsana New" w:hAnsi="Angsana New"/>
          <w:sz w:val="28"/>
          <w:szCs w:val="28"/>
        </w:rPr>
        <w:t>4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มีภ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ระผูกพันต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มสัญญ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ดอกเบี้ยกับธน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ค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พาณิชย์ในประเทศแห่งหนึ่ง ภายใต้สัญญาดังกล่าว กลุ่มบริษัทและบริษัทจะจ่ายดอกเบี้ยในอัตราคงที่ให้กับธนาคาร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เพื่อแลกกับดอกเบี้ยในอัตรา</w:t>
      </w:r>
      <w:r w:rsidRPr="00CF374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THBFIX</w:t>
      </w:r>
      <w:r w:rsidRPr="00CF374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บวกอัตราร้อยละคงที่ต่อปี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ซึ่งสัญญ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ดอกเบี้ยจะทยอยครบกำหนดจำนวน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A7CED" w:rsidRPr="00CF3746">
        <w:rPr>
          <w:rFonts w:ascii="Angsana New" w:hAnsi="Angsana New" w:cs="Angsana New"/>
          <w:spacing w:val="-4"/>
          <w:sz w:val="28"/>
          <w:szCs w:val="28"/>
        </w:rPr>
        <w:t>3</w:t>
      </w:r>
      <w:r w:rsidR="00BA7CED">
        <w:rPr>
          <w:rFonts w:ascii="Angsana New" w:hAnsi="Angsana New" w:cs="Angsana New"/>
          <w:spacing w:val="-4"/>
          <w:sz w:val="28"/>
          <w:szCs w:val="28"/>
        </w:rPr>
        <w:t>1.25</w:t>
      </w:r>
      <w:r w:rsidR="00823B83" w:rsidRPr="00CF374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ทในเดือนพฤศจิก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ยน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2564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A7CED">
        <w:rPr>
          <w:rFonts w:ascii="Angsana New" w:hAnsi="Angsana New" w:cs="Angsana New"/>
          <w:spacing w:val="-4"/>
          <w:sz w:val="28"/>
          <w:szCs w:val="28"/>
        </w:rPr>
        <w:t>93.75</w:t>
      </w:r>
      <w:r w:rsidR="00BA7CED" w:rsidRPr="00CF37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ทในเดือนธันว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คม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2564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ต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มล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ดับ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เช่นเดียวกับเงื่อนไขก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รจ่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ยชำระคืนเงินกู้ยืม</w:t>
      </w:r>
    </w:p>
    <w:p w14:paraId="69D57FC1" w14:textId="52CEA1A8" w:rsidR="008F2AE5" w:rsidRDefault="008F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4BA2B20C" w14:textId="08A75B6D" w:rsidR="00F321C0" w:rsidRPr="00C310CC" w:rsidRDefault="00F321C0" w:rsidP="00C310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310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หุ้นกู้</w:t>
      </w:r>
    </w:p>
    <w:p w14:paraId="5B364284" w14:textId="77777777" w:rsidR="00F321C0" w:rsidRPr="00C310CC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D6564A6" w14:textId="2CE25FA9" w:rsidR="00F321C0" w:rsidRPr="00C310CC" w:rsidRDefault="00F321C0" w:rsidP="00C310CC">
      <w:pPr>
        <w:tabs>
          <w:tab w:val="clear" w:pos="1644"/>
          <w:tab w:val="left" w:pos="1620"/>
        </w:tabs>
        <w:spacing w:line="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310C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B1BBA" w:rsidRPr="00C310C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310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441BDF" w:rsidRPr="00C310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9B1BBA" w:rsidRPr="00C310CC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10CC">
        <w:rPr>
          <w:rFonts w:ascii="Angsana New" w:hAnsi="Angsana New" w:cs="Angsana New" w:hint="cs"/>
          <w:sz w:val="28"/>
          <w:szCs w:val="28"/>
        </w:rPr>
        <w:t>256</w:t>
      </w:r>
      <w:r w:rsidR="000035CF" w:rsidRPr="00C310CC">
        <w:rPr>
          <w:rFonts w:ascii="Angsana New" w:hAnsi="Angsana New" w:cs="Angsana New"/>
          <w:sz w:val="28"/>
          <w:szCs w:val="28"/>
        </w:rPr>
        <w:t>4</w:t>
      </w:r>
      <w:r w:rsidRPr="00C310CC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C310CC">
        <w:rPr>
          <w:rFonts w:ascii="Angsana New" w:hAnsi="Angsana New" w:cs="Angsana New" w:hint="cs"/>
          <w:sz w:val="28"/>
          <w:szCs w:val="28"/>
        </w:rPr>
        <w:t xml:space="preserve">31 </w:t>
      </w:r>
      <w:r w:rsidRPr="00C310C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C310CC">
        <w:rPr>
          <w:rFonts w:ascii="Angsana New" w:hAnsi="Angsana New" w:cs="Angsana New" w:hint="cs"/>
          <w:sz w:val="28"/>
          <w:szCs w:val="28"/>
        </w:rPr>
        <w:t>256</w:t>
      </w:r>
      <w:r w:rsidR="000035CF" w:rsidRPr="00C310CC">
        <w:rPr>
          <w:rFonts w:ascii="Angsana New" w:hAnsi="Angsana New" w:cs="Angsana New"/>
          <w:sz w:val="28"/>
          <w:szCs w:val="28"/>
        </w:rPr>
        <w:t>3</w:t>
      </w:r>
      <w:r w:rsidRPr="00C310CC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66C1C8CD" w14:textId="77777777" w:rsidR="00F321C0" w:rsidRPr="00C310CC" w:rsidRDefault="00F321C0" w:rsidP="00C310CC">
      <w:pPr>
        <w:tabs>
          <w:tab w:val="clear" w:pos="1644"/>
          <w:tab w:val="left" w:pos="1620"/>
        </w:tabs>
        <w:spacing w:line="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F321C0" w:rsidRPr="00C310CC" w14:paraId="766A2A25" w14:textId="77777777" w:rsidTr="00B43E9E">
        <w:trPr>
          <w:tblHeader/>
        </w:trPr>
        <w:tc>
          <w:tcPr>
            <w:tcW w:w="450" w:type="dxa"/>
            <w:vAlign w:val="center"/>
          </w:tcPr>
          <w:p w14:paraId="65D32213" w14:textId="77777777" w:rsidR="00F321C0" w:rsidRPr="00C310CC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6FCF10C9" w14:textId="77777777" w:rsidR="00F321C0" w:rsidRPr="00C310CC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5C3DFB5" w14:textId="77777777" w:rsidR="00F321C0" w:rsidRPr="00C310CC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310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912636" w:rsidRPr="00CF3746" w14:paraId="17167C6A" w14:textId="77777777" w:rsidTr="00B43E9E">
        <w:trPr>
          <w:tblHeader/>
        </w:trPr>
        <w:tc>
          <w:tcPr>
            <w:tcW w:w="450" w:type="dxa"/>
            <w:vAlign w:val="center"/>
          </w:tcPr>
          <w:p w14:paraId="61DFD655" w14:textId="6F938D44" w:rsidR="00912636" w:rsidRPr="00CF3746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632E75AF" w14:textId="65786715" w:rsidR="00912636" w:rsidRPr="00CF3746" w:rsidRDefault="00912636" w:rsidP="00912636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0865AF9E" w14:textId="5C726665" w:rsidR="00912636" w:rsidRPr="00CF3746" w:rsidRDefault="00777412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41BDF" w:rsidRPr="00CF3746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12636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400EE93C" w14:textId="6EBE1184" w:rsidR="00912636" w:rsidRPr="00CF3746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12636" w:rsidRPr="00CF3746" w14:paraId="1FD31EBE" w14:textId="77777777" w:rsidTr="00B43E9E">
        <w:trPr>
          <w:tblHeader/>
        </w:trPr>
        <w:tc>
          <w:tcPr>
            <w:tcW w:w="450" w:type="dxa"/>
          </w:tcPr>
          <w:p w14:paraId="54AFAB46" w14:textId="77777777" w:rsidR="00912636" w:rsidRPr="00CF3746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4A822E" w14:textId="2ED5B77B" w:rsidR="00912636" w:rsidRPr="00CF3746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71122D" w14:textId="77777777" w:rsidR="00912636" w:rsidRPr="00CF3746" w:rsidRDefault="00912636" w:rsidP="00912636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3B62" w:rsidRPr="00CF3746" w14:paraId="2290FCDD" w14:textId="77777777" w:rsidTr="00B43E9E">
        <w:tc>
          <w:tcPr>
            <w:tcW w:w="450" w:type="dxa"/>
          </w:tcPr>
          <w:p w14:paraId="5921861B" w14:textId="646EC322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26DAA0BD" w14:textId="4A29E5D5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C5536EC" w14:textId="4C4BF268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C28C16B" w14:textId="6274EC8E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1,295,800</w:t>
            </w:r>
          </w:p>
        </w:tc>
      </w:tr>
      <w:tr w:rsidR="00AC3B62" w:rsidRPr="00CF3746" w14:paraId="006899DB" w14:textId="77777777" w:rsidTr="00B43E9E">
        <w:tc>
          <w:tcPr>
            <w:tcW w:w="450" w:type="dxa"/>
          </w:tcPr>
          <w:p w14:paraId="520346AA" w14:textId="3AA3B541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303D6C4B" w14:textId="239AF35F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703890" w14:textId="189F53EE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F36B272" w14:textId="2CEEF4DB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000,000</w:t>
            </w:r>
          </w:p>
        </w:tc>
      </w:tr>
      <w:tr w:rsidR="00AC3B62" w:rsidRPr="00CF3746" w14:paraId="6F35F7C2" w14:textId="77777777" w:rsidTr="00B43E9E">
        <w:tc>
          <w:tcPr>
            <w:tcW w:w="450" w:type="dxa"/>
          </w:tcPr>
          <w:p w14:paraId="47E32340" w14:textId="514F53A8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06E891E2" w14:textId="0A77484D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3135E3" w14:textId="0BD5DE07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31ED1471" w14:textId="717C4BA2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AC3B62" w:rsidRPr="00CF3746" w14:paraId="6A2FA077" w14:textId="77777777" w:rsidTr="00B43E9E">
        <w:tc>
          <w:tcPr>
            <w:tcW w:w="450" w:type="dxa"/>
          </w:tcPr>
          <w:p w14:paraId="046EBCF9" w14:textId="23C7856F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27545AB9" w14:textId="1D1D5BB6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ครบกำหนดไถ่ถอนในเดือนพฤษภาคม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2942DF" w14:textId="26B3644C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BF752C8" w14:textId="53AC3250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AC3B62" w:rsidRPr="00CF3746" w14:paraId="252DB2BA" w14:textId="77777777" w:rsidTr="00B43E9E">
        <w:tc>
          <w:tcPr>
            <w:tcW w:w="450" w:type="dxa"/>
          </w:tcPr>
          <w:p w14:paraId="402BDEF4" w14:textId="04AA8907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3AD81CD4" w14:textId="0A540F44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D6C204" w14:textId="45A5ED09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  <w:tc>
          <w:tcPr>
            <w:tcW w:w="1134" w:type="dxa"/>
            <w:vAlign w:val="bottom"/>
          </w:tcPr>
          <w:p w14:paraId="3CDDD47E" w14:textId="435B97FF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AC3B62" w:rsidRPr="00CF3746" w14:paraId="566EB172" w14:textId="77777777" w:rsidTr="00B43E9E">
        <w:tc>
          <w:tcPr>
            <w:tcW w:w="450" w:type="dxa"/>
          </w:tcPr>
          <w:p w14:paraId="652E51F3" w14:textId="2342EA4A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3D0AC2F3" w14:textId="55DA5561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0E5BECA" w14:textId="123E3513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  <w:tc>
          <w:tcPr>
            <w:tcW w:w="1134" w:type="dxa"/>
            <w:vAlign w:val="bottom"/>
          </w:tcPr>
          <w:p w14:paraId="68D53567" w14:textId="3B455AEF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AC3B62" w:rsidRPr="00CF3746" w14:paraId="33011C2D" w14:textId="77777777" w:rsidTr="00B43E9E">
        <w:tc>
          <w:tcPr>
            <w:tcW w:w="450" w:type="dxa"/>
          </w:tcPr>
          <w:p w14:paraId="6F9A3402" w14:textId="5922D86C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09CA2984" w14:textId="340A547D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A758F0" w14:textId="2AE8012A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  <w:tc>
          <w:tcPr>
            <w:tcW w:w="1134" w:type="dxa"/>
            <w:vAlign w:val="bottom"/>
          </w:tcPr>
          <w:p w14:paraId="4E0BBA91" w14:textId="15A871F2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AC3B62" w:rsidRPr="00CF3746" w14:paraId="184D7C1F" w14:textId="77777777" w:rsidTr="00B43E9E">
        <w:tc>
          <w:tcPr>
            <w:tcW w:w="450" w:type="dxa"/>
          </w:tcPr>
          <w:p w14:paraId="4CA2B979" w14:textId="28D58246" w:rsidR="00AC3B62" w:rsidRPr="00CF3746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9B2299B" w14:textId="0B58089E" w:rsidR="00AC3B62" w:rsidRPr="00CF3746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F2E032" w14:textId="2FB0E085" w:rsidR="00AC3B62" w:rsidRPr="00CF3746" w:rsidRDefault="00903C70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  <w:tc>
          <w:tcPr>
            <w:tcW w:w="1134" w:type="dxa"/>
            <w:vAlign w:val="bottom"/>
          </w:tcPr>
          <w:p w14:paraId="1A8FC38B" w14:textId="6C4E8139" w:rsidR="00AC3B62" w:rsidRPr="00CF3746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B47B9A" w:rsidRPr="00CF3746" w14:paraId="54EA3BE9" w14:textId="77777777" w:rsidTr="00B43E9E">
        <w:tc>
          <w:tcPr>
            <w:tcW w:w="450" w:type="dxa"/>
          </w:tcPr>
          <w:p w14:paraId="6F9F75D2" w14:textId="21F38582" w:rsidR="00B47B9A" w:rsidRPr="00CF3746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5377DAD8" w14:textId="4B4F5AA2" w:rsidR="00B47B9A" w:rsidRPr="00CF3746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137D7D" w14:textId="511B5874" w:rsidR="00B47B9A" w:rsidRPr="00CF3746" w:rsidRDefault="00903C70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  <w:tc>
          <w:tcPr>
            <w:tcW w:w="1134" w:type="dxa"/>
            <w:vAlign w:val="bottom"/>
          </w:tcPr>
          <w:p w14:paraId="5EC20943" w14:textId="5E9952D8" w:rsidR="00B47B9A" w:rsidRPr="00CF3746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B47B9A" w:rsidRPr="00CF3746" w14:paraId="4F833333" w14:textId="77777777" w:rsidTr="00B43E9E">
        <w:tc>
          <w:tcPr>
            <w:tcW w:w="450" w:type="dxa"/>
          </w:tcPr>
          <w:p w14:paraId="39093B0D" w14:textId="5D7E56B8" w:rsidR="00B47B9A" w:rsidRPr="00CF3746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322B40A8" w14:textId="3E54CC66" w:rsidR="00B47B9A" w:rsidRPr="00CF3746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5C4C31" w14:textId="0212844F" w:rsidR="00B47B9A" w:rsidRPr="00CF3746" w:rsidRDefault="00903C70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FE3C181" w14:textId="584570E9" w:rsidR="00B47B9A" w:rsidRPr="00CF3746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03C70" w:rsidRPr="00CF3746" w14:paraId="6FC69805" w14:textId="77777777" w:rsidTr="00B43E9E">
        <w:tc>
          <w:tcPr>
            <w:tcW w:w="450" w:type="dxa"/>
          </w:tcPr>
          <w:p w14:paraId="77501459" w14:textId="188E3067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56299EF4" w14:textId="56322CD6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C3E3F7" w14:textId="3B3BAA46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1134" w:type="dxa"/>
            <w:vAlign w:val="bottom"/>
          </w:tcPr>
          <w:p w14:paraId="170D2EBC" w14:textId="37924A84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903C70" w:rsidRPr="00CF3746" w14:paraId="3CC1DC81" w14:textId="77777777" w:rsidTr="00B43E9E">
        <w:tc>
          <w:tcPr>
            <w:tcW w:w="450" w:type="dxa"/>
          </w:tcPr>
          <w:p w14:paraId="30C2DAB9" w14:textId="5ADA3CF2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E4DBC0E" w14:textId="5DEEE807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343E8D" w14:textId="77204BBA" w:rsidR="00903C70" w:rsidRPr="00CF3746" w:rsidRDefault="00D24E7E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A507C6B" w14:textId="27CE4462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903C70" w:rsidRPr="00CF3746" w14:paraId="2162ED04" w14:textId="77777777" w:rsidTr="00B43E9E">
        <w:tc>
          <w:tcPr>
            <w:tcW w:w="450" w:type="dxa"/>
          </w:tcPr>
          <w:p w14:paraId="74350D36" w14:textId="7D5EE982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13</w:t>
            </w:r>
          </w:p>
        </w:tc>
        <w:tc>
          <w:tcPr>
            <w:tcW w:w="6660" w:type="dxa"/>
          </w:tcPr>
          <w:p w14:paraId="3248D458" w14:textId="3E32DD35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F06F409" w14:textId="56A174EC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  <w:tc>
          <w:tcPr>
            <w:tcW w:w="1134" w:type="dxa"/>
            <w:vAlign w:val="bottom"/>
          </w:tcPr>
          <w:p w14:paraId="38CCBC5C" w14:textId="4DB356B6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903C70" w:rsidRPr="00CF3746" w14:paraId="02801C9B" w14:textId="77777777" w:rsidTr="00B43E9E">
        <w:tc>
          <w:tcPr>
            <w:tcW w:w="450" w:type="dxa"/>
          </w:tcPr>
          <w:p w14:paraId="6B2B72E4" w14:textId="1E435571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7CE376C2" w14:textId="4C715E8E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D4FD9E7" w14:textId="309F2683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3B673C46" w14:textId="7FBF70C4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903C70" w:rsidRPr="00CF3746" w14:paraId="4AE32075" w14:textId="77777777" w:rsidTr="00B43E9E">
        <w:tc>
          <w:tcPr>
            <w:tcW w:w="450" w:type="dxa"/>
          </w:tcPr>
          <w:p w14:paraId="07D60B41" w14:textId="28F2BC80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397A5EC9" w14:textId="34455763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9308E6" w14:textId="61F12A48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1C91979" w14:textId="77F88ABF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903C70" w:rsidRPr="00CF3746" w14:paraId="440CF14F" w14:textId="77777777" w:rsidTr="00B43E9E">
        <w:tc>
          <w:tcPr>
            <w:tcW w:w="450" w:type="dxa"/>
          </w:tcPr>
          <w:p w14:paraId="0660F8C2" w14:textId="153075E0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133CC32" w14:textId="633636B9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2D69F6" w14:textId="4A58986D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846ED5E" w14:textId="4D444B34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03C70" w:rsidRPr="00CF3746" w14:paraId="6AC27CCA" w14:textId="77777777" w:rsidTr="00B43E9E">
        <w:tc>
          <w:tcPr>
            <w:tcW w:w="450" w:type="dxa"/>
          </w:tcPr>
          <w:p w14:paraId="3F924C73" w14:textId="10EAE68E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6A8BAF11" w14:textId="31DE352B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C81079" w14:textId="51D9465E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152C97A6" w14:textId="0FF80C56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903C70" w:rsidRPr="00CF3746" w14:paraId="735A43AA" w14:textId="77777777" w:rsidTr="00B43E9E">
        <w:tc>
          <w:tcPr>
            <w:tcW w:w="450" w:type="dxa"/>
          </w:tcPr>
          <w:p w14:paraId="423A4825" w14:textId="51D4663D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0EE8975" w14:textId="34AA83EB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1C3B6C" w14:textId="176D63AF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82089FB" w14:textId="6154CBFC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03C70" w:rsidRPr="00CF3746" w14:paraId="41CA5496" w14:textId="77777777" w:rsidTr="00B43E9E">
        <w:tc>
          <w:tcPr>
            <w:tcW w:w="450" w:type="dxa"/>
          </w:tcPr>
          <w:p w14:paraId="68E2B6A8" w14:textId="18BF15DC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526F1443" w14:textId="77777777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</w:p>
          <w:p w14:paraId="272F0C67" w14:textId="6393DA9E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B893C" w14:textId="5A95FAC0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6CC9705" w14:textId="7C025F54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03C70" w:rsidRPr="00CF3746" w14:paraId="5AAD7894" w14:textId="77777777" w:rsidTr="00B43E9E">
        <w:tc>
          <w:tcPr>
            <w:tcW w:w="450" w:type="dxa"/>
          </w:tcPr>
          <w:p w14:paraId="0A1BDA0F" w14:textId="6F780163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69892393" w14:textId="24348CF8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D26AC19" w14:textId="2F4EC54B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FA511EC" w14:textId="3F6C9185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903C70" w:rsidRPr="00CF3746" w14:paraId="5752ACFC" w14:textId="77777777" w:rsidTr="00B43E9E">
        <w:tc>
          <w:tcPr>
            <w:tcW w:w="450" w:type="dxa"/>
          </w:tcPr>
          <w:p w14:paraId="4BF7AA8B" w14:textId="6EB0FAFE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77567C19" w14:textId="5D38EB41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E3B09C" w14:textId="52114C64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78FB2F4E" w14:textId="739223C0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903C70" w:rsidRPr="00CF3746" w14:paraId="482741EF" w14:textId="77777777" w:rsidTr="00B43E9E">
        <w:tc>
          <w:tcPr>
            <w:tcW w:w="450" w:type="dxa"/>
          </w:tcPr>
          <w:p w14:paraId="19C31DE2" w14:textId="260B713E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521F640B" w14:textId="3CC4A5E3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4DDEC7" w14:textId="1878BB5A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B683788" w14:textId="691406B3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903C70" w:rsidRPr="00CF3746" w14:paraId="71A236BB" w14:textId="77777777" w:rsidTr="00B43E9E">
        <w:tc>
          <w:tcPr>
            <w:tcW w:w="450" w:type="dxa"/>
          </w:tcPr>
          <w:p w14:paraId="25194C63" w14:textId="59264E24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60" w:type="dxa"/>
          </w:tcPr>
          <w:p w14:paraId="56942E48" w14:textId="6D89492E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DC06277" w14:textId="24A80950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288E2EB2" w14:textId="215FD023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903C70" w:rsidRPr="00CF3746" w14:paraId="672A9973" w14:textId="77777777" w:rsidTr="00B43E9E">
        <w:tc>
          <w:tcPr>
            <w:tcW w:w="450" w:type="dxa"/>
          </w:tcPr>
          <w:p w14:paraId="2B16C102" w14:textId="207118BE" w:rsidR="00903C70" w:rsidRPr="00CF3746" w:rsidRDefault="00903C70" w:rsidP="00903C7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660" w:type="dxa"/>
          </w:tcPr>
          <w:p w14:paraId="22F7393A" w14:textId="367B5891" w:rsidR="00903C70" w:rsidRPr="00CF3746" w:rsidRDefault="00903C70" w:rsidP="00903C7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15B3533" w14:textId="12CF6590" w:rsidR="00903C70" w:rsidRPr="00CF3746" w:rsidRDefault="00C93F7B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231491D0" w14:textId="407C87DB" w:rsidR="00903C70" w:rsidRPr="00CF3746" w:rsidRDefault="00903C70" w:rsidP="00903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</w:tr>
      <w:tr w:rsidR="00C93F7B" w:rsidRPr="00CF3746" w14:paraId="3F5A01B1" w14:textId="77777777" w:rsidTr="00B43E9E">
        <w:tc>
          <w:tcPr>
            <w:tcW w:w="450" w:type="dxa"/>
          </w:tcPr>
          <w:p w14:paraId="1F0ECB2A" w14:textId="55DDF69D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660" w:type="dxa"/>
          </w:tcPr>
          <w:p w14:paraId="1594BE43" w14:textId="19E39773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653C611" w14:textId="35843743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6E236B7" w14:textId="09785BE8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C93F7B" w:rsidRPr="00CF3746" w14:paraId="5C55073E" w14:textId="77777777" w:rsidTr="00B43E9E">
        <w:tc>
          <w:tcPr>
            <w:tcW w:w="450" w:type="dxa"/>
          </w:tcPr>
          <w:p w14:paraId="0943CACB" w14:textId="30BA725C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660" w:type="dxa"/>
          </w:tcPr>
          <w:p w14:paraId="644E372F" w14:textId="77777777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08C7747D" w14:textId="27A7E7A2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8F5D" w14:textId="172682F3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0A4C637" w14:textId="37F14471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C93F7B" w:rsidRPr="00CF3746" w14:paraId="484BCF25" w14:textId="77777777" w:rsidTr="00B43E9E">
        <w:tc>
          <w:tcPr>
            <w:tcW w:w="450" w:type="dxa"/>
          </w:tcPr>
          <w:p w14:paraId="774909D0" w14:textId="5CEB6760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660" w:type="dxa"/>
          </w:tcPr>
          <w:p w14:paraId="480A612E" w14:textId="1D756148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2,680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13EFBD9" w14:textId="63736B85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  <w:tc>
          <w:tcPr>
            <w:tcW w:w="1134" w:type="dxa"/>
            <w:vAlign w:val="bottom"/>
          </w:tcPr>
          <w:p w14:paraId="7850A160" w14:textId="0B749566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</w:tr>
      <w:tr w:rsidR="00C93F7B" w:rsidRPr="00CF3746" w14:paraId="46FC59B7" w14:textId="77777777" w:rsidTr="00B43E9E">
        <w:tc>
          <w:tcPr>
            <w:tcW w:w="450" w:type="dxa"/>
          </w:tcPr>
          <w:p w14:paraId="45F89396" w14:textId="41092DA6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28</w:t>
            </w:r>
          </w:p>
        </w:tc>
        <w:tc>
          <w:tcPr>
            <w:tcW w:w="6660" w:type="dxa"/>
          </w:tcPr>
          <w:p w14:paraId="6C42A8BF" w14:textId="76700C1A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1,319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509D9F" w14:textId="690B0D69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33BBCEE1" w14:textId="006B175F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</w:tr>
      <w:tr w:rsidR="00C93F7B" w:rsidRPr="00CF3746" w14:paraId="7E983583" w14:textId="77777777" w:rsidTr="00B43E9E">
        <w:tc>
          <w:tcPr>
            <w:tcW w:w="450" w:type="dxa"/>
          </w:tcPr>
          <w:p w14:paraId="2C33AE0B" w14:textId="78915DFA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6660" w:type="dxa"/>
          </w:tcPr>
          <w:p w14:paraId="55A8AEB7" w14:textId="1B4DB647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2,163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4390B3" w14:textId="5342C437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  <w:tc>
          <w:tcPr>
            <w:tcW w:w="1134" w:type="dxa"/>
            <w:vAlign w:val="bottom"/>
          </w:tcPr>
          <w:p w14:paraId="1213044A" w14:textId="33CA9DCE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</w:tr>
      <w:tr w:rsidR="00C93F7B" w:rsidRPr="00CF3746" w14:paraId="2149251E" w14:textId="77777777" w:rsidTr="00B43E9E">
        <w:tc>
          <w:tcPr>
            <w:tcW w:w="450" w:type="dxa"/>
          </w:tcPr>
          <w:p w14:paraId="16121EBE" w14:textId="579C5AF2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660" w:type="dxa"/>
          </w:tcPr>
          <w:p w14:paraId="50322322" w14:textId="0F569198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2,836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E7AAD77" w14:textId="554F6F0D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  <w:tc>
          <w:tcPr>
            <w:tcW w:w="1134" w:type="dxa"/>
            <w:vAlign w:val="bottom"/>
          </w:tcPr>
          <w:p w14:paraId="335D671A" w14:textId="2EDF1585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</w:tr>
      <w:tr w:rsidR="00C93F7B" w:rsidRPr="00CF3746" w14:paraId="5535B16F" w14:textId="77777777" w:rsidTr="00B43E9E">
        <w:tc>
          <w:tcPr>
            <w:tcW w:w="450" w:type="dxa"/>
          </w:tcPr>
          <w:p w14:paraId="5CC70486" w14:textId="6E0C0D2E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5A0568E3" w14:textId="13AF9C00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1,514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C95AEFF" w14:textId="6197D0BA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1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,514,000</w:t>
            </w:r>
          </w:p>
        </w:tc>
        <w:tc>
          <w:tcPr>
            <w:tcW w:w="1134" w:type="dxa"/>
            <w:vAlign w:val="bottom"/>
          </w:tcPr>
          <w:p w14:paraId="35674102" w14:textId="01ED5442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6CCCE9B0" w14:textId="77777777" w:rsidTr="00B43E9E">
        <w:tc>
          <w:tcPr>
            <w:tcW w:w="450" w:type="dxa"/>
          </w:tcPr>
          <w:p w14:paraId="7F796ED0" w14:textId="18286249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6660" w:type="dxa"/>
          </w:tcPr>
          <w:p w14:paraId="709D1446" w14:textId="34DC9F1B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51FC53A" w14:textId="0FC6B1FD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  <w:tc>
          <w:tcPr>
            <w:tcW w:w="1134" w:type="dxa"/>
            <w:vAlign w:val="bottom"/>
          </w:tcPr>
          <w:p w14:paraId="3EDE2F64" w14:textId="7CBEB362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270AC4F6" w14:textId="77777777" w:rsidTr="00B43E9E">
        <w:tc>
          <w:tcPr>
            <w:tcW w:w="450" w:type="dxa"/>
          </w:tcPr>
          <w:p w14:paraId="2CA76B63" w14:textId="3187B82C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2DCF7CD3" w14:textId="5259F748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F4658D" w14:textId="508AD1FC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39E87CDC" w14:textId="24886EEB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7CC91186" w14:textId="77777777" w:rsidTr="00B43E9E">
        <w:tc>
          <w:tcPr>
            <w:tcW w:w="450" w:type="dxa"/>
          </w:tcPr>
          <w:p w14:paraId="163F9E2F" w14:textId="66399BE9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21A43EDA" w14:textId="7D8AEE8B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50BF981" w14:textId="37059234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76F8835" w14:textId="1BC38D9C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4E73F765" w14:textId="77777777" w:rsidTr="00B43E9E">
        <w:tc>
          <w:tcPr>
            <w:tcW w:w="450" w:type="dxa"/>
          </w:tcPr>
          <w:p w14:paraId="3ED0918A" w14:textId="1AB152DE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626C3319" w14:textId="547A3D23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1,100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BF1295C" w14:textId="2A83721A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1,100,000</w:t>
            </w:r>
          </w:p>
        </w:tc>
        <w:tc>
          <w:tcPr>
            <w:tcW w:w="1134" w:type="dxa"/>
            <w:vAlign w:val="bottom"/>
          </w:tcPr>
          <w:p w14:paraId="1DCCA21D" w14:textId="1303E348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594258D8" w14:textId="77777777" w:rsidTr="00B43E9E">
        <w:tc>
          <w:tcPr>
            <w:tcW w:w="450" w:type="dxa"/>
          </w:tcPr>
          <w:p w14:paraId="7E4D6B51" w14:textId="6D576528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6660" w:type="dxa"/>
          </w:tcPr>
          <w:p w14:paraId="7B1AF630" w14:textId="239A50BC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1,600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6381B4" w14:textId="389F76EB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1,600,000</w:t>
            </w:r>
          </w:p>
        </w:tc>
        <w:tc>
          <w:tcPr>
            <w:tcW w:w="1134" w:type="dxa"/>
            <w:vAlign w:val="bottom"/>
          </w:tcPr>
          <w:p w14:paraId="0873B062" w14:textId="0A3CB71B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3960C496" w14:textId="77777777" w:rsidTr="00B43E9E">
        <w:tc>
          <w:tcPr>
            <w:tcW w:w="450" w:type="dxa"/>
          </w:tcPr>
          <w:p w14:paraId="4F565CD0" w14:textId="6CF5AEFE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6660" w:type="dxa"/>
          </w:tcPr>
          <w:p w14:paraId="3F3380E9" w14:textId="41AD6161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800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5E55352" w14:textId="78A0922A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  <w:tc>
          <w:tcPr>
            <w:tcW w:w="1134" w:type="dxa"/>
            <w:vAlign w:val="bottom"/>
          </w:tcPr>
          <w:p w14:paraId="39BA411D" w14:textId="005AFF6A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93F7B" w:rsidRPr="00CF3746" w14:paraId="1442F416" w14:textId="77777777" w:rsidTr="00B43E9E">
        <w:tc>
          <w:tcPr>
            <w:tcW w:w="450" w:type="dxa"/>
          </w:tcPr>
          <w:p w14:paraId="048D1919" w14:textId="3580619B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6660" w:type="dxa"/>
          </w:tcPr>
          <w:p w14:paraId="340879C6" w14:textId="18AC8F67" w:rsidR="00C93F7B" w:rsidRPr="00CF3746" w:rsidRDefault="00C93F7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434626B" w14:textId="7C88075A" w:rsidR="00C93F7B" w:rsidRPr="00CF3746" w:rsidRDefault="00266B71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8B07345" w14:textId="547CBC19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0D19E0" w:rsidRPr="00CF3746" w14:paraId="0B81F8D5" w14:textId="77777777" w:rsidTr="00B43E9E">
        <w:tc>
          <w:tcPr>
            <w:tcW w:w="450" w:type="dxa"/>
          </w:tcPr>
          <w:p w14:paraId="352CB7C3" w14:textId="1EC65A9C" w:rsidR="000D19E0" w:rsidRPr="00CF3746" w:rsidRDefault="00EF1719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6660" w:type="dxa"/>
          </w:tcPr>
          <w:p w14:paraId="0F927362" w14:textId="541A41FC" w:rsidR="000D19E0" w:rsidRPr="00CF3746" w:rsidRDefault="000D19E0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="00997CD6">
              <w:rPr>
                <w:rFonts w:ascii="Angsana New" w:hAnsi="Angsana New" w:cs="Angsana New"/>
                <w:sz w:val="28"/>
                <w:szCs w:val="28"/>
              </w:rPr>
              <w:t xml:space="preserve"> 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0612B48" w14:textId="3382A83D" w:rsidR="000D19E0" w:rsidRPr="00CF3746" w:rsidRDefault="000D19E0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  <w:tc>
          <w:tcPr>
            <w:tcW w:w="1134" w:type="dxa"/>
            <w:vAlign w:val="bottom"/>
          </w:tcPr>
          <w:p w14:paraId="2AC610DF" w14:textId="0E4DAB6F" w:rsidR="000D19E0" w:rsidRPr="00CF3746" w:rsidRDefault="000D19E0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0D19E0" w:rsidRPr="00CF3746" w14:paraId="00941380" w14:textId="77777777" w:rsidTr="00B43E9E">
        <w:tc>
          <w:tcPr>
            <w:tcW w:w="450" w:type="dxa"/>
          </w:tcPr>
          <w:p w14:paraId="51770BA2" w14:textId="15794D45" w:rsidR="000D19E0" w:rsidRPr="00CF3746" w:rsidRDefault="00EF1719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6660" w:type="dxa"/>
          </w:tcPr>
          <w:p w14:paraId="5F062622" w14:textId="6019BB00" w:rsidR="000D19E0" w:rsidRPr="00CF3746" w:rsidRDefault="000D19E0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1,641.80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9F1CFDB" w14:textId="2B9856FB" w:rsidR="000D19E0" w:rsidRPr="00CF3746" w:rsidRDefault="000D19E0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1,641,800</w:t>
            </w:r>
          </w:p>
        </w:tc>
        <w:tc>
          <w:tcPr>
            <w:tcW w:w="1134" w:type="dxa"/>
            <w:vAlign w:val="bottom"/>
          </w:tcPr>
          <w:p w14:paraId="1CBFAE72" w14:textId="54B68968" w:rsidR="000D19E0" w:rsidRPr="00CF3746" w:rsidRDefault="000D19E0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E67CF4" w:rsidRPr="00CF3746" w14:paraId="1376424E" w14:textId="77777777" w:rsidTr="00B43E9E">
        <w:tc>
          <w:tcPr>
            <w:tcW w:w="450" w:type="dxa"/>
          </w:tcPr>
          <w:p w14:paraId="7B6A0F66" w14:textId="3A8E831E" w:rsidR="00E67CF4" w:rsidRPr="00CF3746" w:rsidRDefault="00EF1719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6660" w:type="dxa"/>
          </w:tcPr>
          <w:p w14:paraId="2EDDA46E" w14:textId="044A305B" w:rsidR="00E67CF4" w:rsidRPr="00CF3746" w:rsidRDefault="00E67CF4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1,361.80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7F9EADA" w14:textId="0FCC93E3" w:rsidR="00E67CF4" w:rsidRPr="00CF3746" w:rsidRDefault="00E67CF4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  <w:tc>
          <w:tcPr>
            <w:tcW w:w="1134" w:type="dxa"/>
            <w:vAlign w:val="bottom"/>
          </w:tcPr>
          <w:p w14:paraId="19B36D56" w14:textId="36521F64" w:rsidR="00E67CF4" w:rsidRPr="00CF3746" w:rsidRDefault="00E67CF4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9207D0" w:rsidRPr="00CF3746" w14:paraId="3E615AFC" w14:textId="77777777" w:rsidTr="00B43E9E">
        <w:tc>
          <w:tcPr>
            <w:tcW w:w="450" w:type="dxa"/>
          </w:tcPr>
          <w:p w14:paraId="171D1306" w14:textId="77777777" w:rsidR="009207D0" w:rsidRPr="00CF3746" w:rsidRDefault="009207D0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16F982F" w14:textId="77777777" w:rsidR="009207D0" w:rsidRPr="00CF3746" w:rsidRDefault="009207D0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2E2D19" w14:textId="77777777" w:rsidR="009207D0" w:rsidRPr="00CF3746" w:rsidRDefault="009207D0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384F2BF" w14:textId="77777777" w:rsidR="009207D0" w:rsidRPr="00CF3746" w:rsidRDefault="009207D0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</w:p>
        </w:tc>
      </w:tr>
      <w:tr w:rsidR="0031452B" w:rsidRPr="00CF3746" w14:paraId="02C64F19" w14:textId="77777777" w:rsidTr="00B43E9E">
        <w:tc>
          <w:tcPr>
            <w:tcW w:w="450" w:type="dxa"/>
          </w:tcPr>
          <w:p w14:paraId="30B0FCE1" w14:textId="70BA7BFC" w:rsidR="0031452B" w:rsidRPr="00CF3746" w:rsidRDefault="00EF1719" w:rsidP="00C93F7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42</w:t>
            </w:r>
          </w:p>
        </w:tc>
        <w:tc>
          <w:tcPr>
            <w:tcW w:w="6660" w:type="dxa"/>
          </w:tcPr>
          <w:p w14:paraId="10E2205B" w14:textId="2850A531" w:rsidR="0031452B" w:rsidRPr="00CF3746" w:rsidRDefault="0031452B" w:rsidP="00C93F7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996.40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DFFF14A" w14:textId="266F2411" w:rsidR="0031452B" w:rsidRPr="00CF3746" w:rsidRDefault="0031452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  <w:tc>
          <w:tcPr>
            <w:tcW w:w="1134" w:type="dxa"/>
            <w:vAlign w:val="bottom"/>
          </w:tcPr>
          <w:p w14:paraId="6ED8807E" w14:textId="10C755FA" w:rsidR="0031452B" w:rsidRPr="00CF3746" w:rsidRDefault="0031452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C93F7B" w:rsidRPr="00CF3746" w14:paraId="407B4EBA" w14:textId="77777777" w:rsidTr="00B43E9E">
        <w:tc>
          <w:tcPr>
            <w:tcW w:w="7110" w:type="dxa"/>
            <w:gridSpan w:val="2"/>
          </w:tcPr>
          <w:p w14:paraId="52F271A7" w14:textId="0E01EB86" w:rsidR="00C93F7B" w:rsidRPr="00CF3746" w:rsidRDefault="00C93F7B" w:rsidP="00C93F7B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9FEF274" w14:textId="00B37436" w:rsidR="00C93F7B" w:rsidRPr="00CF3746" w:rsidRDefault="00A57269" w:rsidP="00C93F7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46,047,000</w:t>
            </w:r>
          </w:p>
        </w:tc>
        <w:tc>
          <w:tcPr>
            <w:tcW w:w="1134" w:type="dxa"/>
          </w:tcPr>
          <w:p w14:paraId="04A81D5E" w14:textId="1CB6F3C2" w:rsidR="00C93F7B" w:rsidRPr="00CF3746" w:rsidRDefault="00C93F7B" w:rsidP="00C93F7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38,575,800</w:t>
            </w:r>
          </w:p>
        </w:tc>
      </w:tr>
      <w:tr w:rsidR="00C93F7B" w:rsidRPr="00CF3746" w14:paraId="2E956423" w14:textId="77777777" w:rsidTr="00444619">
        <w:tc>
          <w:tcPr>
            <w:tcW w:w="7110" w:type="dxa"/>
            <w:gridSpan w:val="2"/>
          </w:tcPr>
          <w:p w14:paraId="55881C85" w14:textId="409ACC77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61BB0A2F" w14:textId="25012FB1" w:rsidR="00C93F7B" w:rsidRPr="00CF3746" w:rsidRDefault="00C21554" w:rsidP="00C93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128,</w:t>
            </w:r>
            <w:r w:rsidR="006E269F"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  <w:r w:rsidR="0084072A"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5F828E2E" w14:textId="5C22FEAE" w:rsidR="00C93F7B" w:rsidRPr="00CF3746" w:rsidRDefault="00C93F7B" w:rsidP="00C93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122,959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93F7B" w:rsidRPr="00CF3746" w14:paraId="30120D90" w14:textId="77777777" w:rsidTr="00444619">
        <w:tc>
          <w:tcPr>
            <w:tcW w:w="7110" w:type="dxa"/>
            <w:gridSpan w:val="2"/>
          </w:tcPr>
          <w:p w14:paraId="342F5BFF" w14:textId="78DE714C" w:rsidR="00C93F7B" w:rsidRPr="00CF3746" w:rsidRDefault="00C93F7B" w:rsidP="00C93F7B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17E911D7" w14:textId="395CBA63" w:rsidR="00C93F7B" w:rsidRPr="00CF3746" w:rsidRDefault="00C21554" w:rsidP="00C93F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45,918,84</w:t>
            </w:r>
            <w:r w:rsidR="0084072A"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</w:tcPr>
          <w:p w14:paraId="635E3487" w14:textId="400812E0" w:rsidR="00C93F7B" w:rsidRPr="00CF3746" w:rsidRDefault="00C93F7B" w:rsidP="00C93F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  <w:tr w:rsidR="00C93F7B" w:rsidRPr="00CF3746" w14:paraId="7CCB9F0C" w14:textId="77777777" w:rsidTr="00D15DAD">
        <w:tc>
          <w:tcPr>
            <w:tcW w:w="7110" w:type="dxa"/>
            <w:gridSpan w:val="2"/>
          </w:tcPr>
          <w:p w14:paraId="3F9F2414" w14:textId="6E98DD65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37FA24" w14:textId="77777777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841FFB" w14:textId="66E5FF0B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93F7B" w:rsidRPr="00CF3746" w14:paraId="066EBE27" w14:textId="77777777" w:rsidTr="00444619">
        <w:tc>
          <w:tcPr>
            <w:tcW w:w="7110" w:type="dxa"/>
            <w:gridSpan w:val="2"/>
          </w:tcPr>
          <w:p w14:paraId="65248B12" w14:textId="2DDDD5D4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  <w:vAlign w:val="bottom"/>
          </w:tcPr>
          <w:p w14:paraId="45F830FE" w14:textId="64396B79" w:rsidR="00C93F7B" w:rsidRPr="00CF3746" w:rsidRDefault="009D5328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13,794,244</w:t>
            </w:r>
          </w:p>
        </w:tc>
        <w:tc>
          <w:tcPr>
            <w:tcW w:w="1134" w:type="dxa"/>
          </w:tcPr>
          <w:p w14:paraId="5D7C58FD" w14:textId="3C8ED6EE" w:rsidR="00C93F7B" w:rsidRPr="00CF3746" w:rsidRDefault="00C93F7B" w:rsidP="00C9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12,886,772</w:t>
            </w:r>
          </w:p>
        </w:tc>
      </w:tr>
      <w:tr w:rsidR="00C93F7B" w:rsidRPr="00CF3746" w14:paraId="0EEB71B3" w14:textId="77777777" w:rsidTr="00444619">
        <w:tc>
          <w:tcPr>
            <w:tcW w:w="7110" w:type="dxa"/>
            <w:gridSpan w:val="2"/>
          </w:tcPr>
          <w:p w14:paraId="1A60C242" w14:textId="1ADD3282" w:rsidR="00C93F7B" w:rsidRPr="00CF3746" w:rsidRDefault="00C93F7B" w:rsidP="00C93F7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vAlign w:val="bottom"/>
          </w:tcPr>
          <w:p w14:paraId="0D0922C4" w14:textId="3939D691" w:rsidR="00C93F7B" w:rsidRPr="00CF3746" w:rsidRDefault="009D5328" w:rsidP="00C93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32,124,60</w:t>
            </w:r>
            <w:r w:rsidR="00331D10"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</w:tcPr>
          <w:p w14:paraId="328762F0" w14:textId="2111E326" w:rsidR="00C93F7B" w:rsidRPr="00CF3746" w:rsidRDefault="00C93F7B" w:rsidP="00C93F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25,566,069</w:t>
            </w:r>
          </w:p>
        </w:tc>
      </w:tr>
      <w:tr w:rsidR="009D5328" w:rsidRPr="00CF3746" w14:paraId="589D8E8A" w14:textId="77777777" w:rsidTr="00444619">
        <w:tc>
          <w:tcPr>
            <w:tcW w:w="7110" w:type="dxa"/>
            <w:gridSpan w:val="2"/>
          </w:tcPr>
          <w:p w14:paraId="2AA17869" w14:textId="28E4DA56" w:rsidR="009D5328" w:rsidRPr="00CF3746" w:rsidRDefault="009D5328" w:rsidP="009D5328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F952119" w14:textId="60384FDA" w:rsidR="009D5328" w:rsidRPr="00CF3746" w:rsidRDefault="009D5328" w:rsidP="009D53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45,918,84</w:t>
            </w:r>
            <w:r w:rsidR="00331D10"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</w:tcPr>
          <w:p w14:paraId="67238476" w14:textId="1DA8AC8F" w:rsidR="009D5328" w:rsidRPr="00CF3746" w:rsidRDefault="009D5328" w:rsidP="009D53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</w:tbl>
    <w:p w14:paraId="639001C6" w14:textId="77777777" w:rsidR="003E7081" w:rsidRPr="00CF3746" w:rsidRDefault="003E7081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F721EA6" w14:textId="1EA78038" w:rsidR="008F5400" w:rsidRPr="00CF3746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B03135" w:rsidRPr="00CF3746">
        <w:rPr>
          <w:rFonts w:asciiTheme="majorBidi" w:hAnsiTheme="majorBidi" w:cstheme="majorBidi" w:hint="cs"/>
          <w:b/>
          <w:sz w:val="28"/>
          <w:szCs w:val="28"/>
          <w:cs/>
        </w:rPr>
        <w:t>ใน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6E7E62" w:rsidRPr="00CF3746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4249E7" w:rsidRPr="00CF3746">
        <w:rPr>
          <w:rFonts w:asciiTheme="majorBidi" w:hAnsiTheme="majorBidi" w:cstheme="majorBidi"/>
          <w:b/>
          <w:sz w:val="28"/>
          <w:szCs w:val="28"/>
        </w:rPr>
        <w:br/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31F88071" w14:textId="77777777" w:rsidR="00DB47A9" w:rsidRPr="00CF3746" w:rsidRDefault="00DB47A9" w:rsidP="00DB47A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4D41B6D" w14:textId="77777777" w:rsidR="00777412" w:rsidRPr="00CF3746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</w:p>
    <w:p w14:paraId="0A2C19E6" w14:textId="4F755F41" w:rsidR="00777412" w:rsidRPr="00CF3746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777412" w:rsidRPr="00CF3746" w:rsidSect="001E6CC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2E7DB76E" w14:textId="77777777" w:rsidR="00B80499" w:rsidRPr="00CF3746" w:rsidRDefault="00B80499" w:rsidP="00B804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108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43657AF" w14:textId="66FEC655" w:rsidR="005A7A86" w:rsidRPr="00CF3746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2914BDF6" w14:textId="215E346D" w:rsidR="00667770" w:rsidRPr="00CF3746" w:rsidRDefault="00667770" w:rsidP="00312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="009C7956" w:rsidRPr="00CF3746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="00D70E92" w:rsidRPr="00CF3746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CF374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777412" w:rsidRPr="00CF374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777412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9C7956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กันยายน</w:t>
      </w:r>
      <w:r w:rsidR="00777412" w:rsidRPr="00CF37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2563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767283C8" w14:textId="77777777" w:rsidR="00E54EE3" w:rsidRPr="00CF3746" w:rsidRDefault="00E54EE3" w:rsidP="00312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5D1A61" w:rsidRPr="00CF3746" w14:paraId="4371E6CA" w14:textId="77777777" w:rsidTr="00D70E92">
        <w:trPr>
          <w:trHeight w:val="144"/>
        </w:trPr>
        <w:tc>
          <w:tcPr>
            <w:tcW w:w="3150" w:type="dxa"/>
            <w:shd w:val="clear" w:color="auto" w:fill="auto"/>
          </w:tcPr>
          <w:p w14:paraId="40B22B43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0E328701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1A61" w:rsidRPr="00CF3746" w14:paraId="0B6942B8" w14:textId="77777777" w:rsidTr="00057AEE">
        <w:trPr>
          <w:trHeight w:val="144"/>
        </w:trPr>
        <w:tc>
          <w:tcPr>
            <w:tcW w:w="3150" w:type="dxa"/>
            <w:shd w:val="clear" w:color="auto" w:fill="auto"/>
          </w:tcPr>
          <w:p w14:paraId="0FFE8E55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33A7192A" w14:textId="7EF48C4A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2C7D2245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57988BE1" w14:textId="1D158DC1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123B1646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7FD2459B" w14:textId="1153DDC3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544C5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6AEBFDF9" w14:textId="596F29DA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7B3370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637144CC" w14:textId="18A569E3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1A61" w:rsidRPr="00CF3746" w14:paraId="6986C5F3" w14:textId="77777777" w:rsidTr="00591B17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089E2613" w14:textId="5FE4C13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9C7956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C7956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276E16" w14:textId="0303CF52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1B70AE6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629E948" w14:textId="4894C65A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72CD3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AF60F0" w14:textId="4D5E038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69933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1D01458" w14:textId="41DC3E2A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92D24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358841" w14:textId="0B6A35A9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B91F13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3E9E03D" w14:textId="0772872C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C50D0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C50E6F" w14:textId="2DD42E0A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78E1E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CA3EDEA" w14:textId="7F791BE8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AFBC1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CC8FB78" w14:textId="163B670C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641B0F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6F0104" w14:textId="3F4781EC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D1A61" w:rsidRPr="00CF3746" w14:paraId="2337A929" w14:textId="77777777" w:rsidTr="00D70E92">
        <w:trPr>
          <w:trHeight w:val="144"/>
        </w:trPr>
        <w:tc>
          <w:tcPr>
            <w:tcW w:w="3150" w:type="dxa"/>
            <w:shd w:val="clear" w:color="auto" w:fill="auto"/>
          </w:tcPr>
          <w:p w14:paraId="7264F0C3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257561DA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D1A61" w:rsidRPr="00CF3746" w14:paraId="552F0CF1" w14:textId="77777777" w:rsidTr="00591B17">
        <w:tc>
          <w:tcPr>
            <w:tcW w:w="3150" w:type="dxa"/>
            <w:shd w:val="clear" w:color="auto" w:fill="auto"/>
          </w:tcPr>
          <w:p w14:paraId="29614FE1" w14:textId="155E2F63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42373E" w14:textId="580BA05F" w:rsidR="005D1A61" w:rsidRPr="00CF3746" w:rsidRDefault="00C80B08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10,825,163</w:t>
            </w:r>
          </w:p>
        </w:tc>
        <w:tc>
          <w:tcPr>
            <w:tcW w:w="257" w:type="dxa"/>
            <w:shd w:val="clear" w:color="auto" w:fill="auto"/>
          </w:tcPr>
          <w:p w14:paraId="284E0A76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4F4088A" w14:textId="196B0B21" w:rsidR="005D1A61" w:rsidRPr="00CF3746" w:rsidRDefault="003D5BA8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30F86E66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5B017D8" w14:textId="1C36284B" w:rsidR="005D1A61" w:rsidRPr="00CF3746" w:rsidRDefault="00476662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8F9CAD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7A5F35" w14:textId="018EC2C4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A33D3C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970FD7E" w14:textId="4913D669" w:rsidR="005D1A61" w:rsidRPr="00CF3746" w:rsidRDefault="00C6577C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288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4EB98451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E160472" w14:textId="2F017F2A" w:rsidR="005D1A61" w:rsidRPr="00CF3746" w:rsidRDefault="003D5BA8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09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DB56E44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4541346" w14:textId="3C0C579F" w:rsidR="005D1A61" w:rsidRPr="00CF3746" w:rsidRDefault="008D396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445EA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FAAE18B" w14:textId="0E0D93C3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B92E7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05F4FB5" w14:textId="00BC728E" w:rsidR="005D1A61" w:rsidRPr="00CF3746" w:rsidRDefault="007B3FA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11,113,353</w:t>
            </w:r>
          </w:p>
        </w:tc>
        <w:tc>
          <w:tcPr>
            <w:tcW w:w="236" w:type="dxa"/>
            <w:shd w:val="clear" w:color="auto" w:fill="auto"/>
          </w:tcPr>
          <w:p w14:paraId="5381978A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9F593C" w14:textId="02DEBD8A" w:rsidR="005D1A61" w:rsidRPr="00CF3746" w:rsidRDefault="003D5BA8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7836" w:rsidRPr="00CF374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67836" w:rsidRPr="00CF37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7836" w:rsidRPr="00CF3746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  <w:tr w:rsidR="005D1A61" w:rsidRPr="00CF3746" w14:paraId="3906F2CE" w14:textId="77777777" w:rsidTr="00591B17">
        <w:tc>
          <w:tcPr>
            <w:tcW w:w="3150" w:type="dxa"/>
            <w:shd w:val="clear" w:color="auto" w:fill="auto"/>
          </w:tcPr>
          <w:p w14:paraId="09105198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16F81A" w14:textId="15DACB95" w:rsidR="005D1A61" w:rsidRPr="00CF3746" w:rsidRDefault="00455DDD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591,</w:t>
            </w:r>
            <w:r w:rsidR="004F58FA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57" w:type="dxa"/>
            <w:shd w:val="clear" w:color="auto" w:fill="auto"/>
          </w:tcPr>
          <w:p w14:paraId="5638ED03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0E977AF" w14:textId="1BDA5003" w:rsidR="005D1A61" w:rsidRPr="00CF3746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7A16E7B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71852D5" w14:textId="6E06FA22" w:rsidR="005D1A61" w:rsidRPr="00CF3746" w:rsidRDefault="00D36D4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44,8</w:t>
            </w:r>
            <w:r w:rsidR="0018108A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4B2E6974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E906A32" w14:textId="32700892" w:rsidR="005D1A61" w:rsidRPr="00CF3746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36" w:type="dxa"/>
            <w:shd w:val="clear" w:color="auto" w:fill="auto"/>
          </w:tcPr>
          <w:p w14:paraId="1546DEF4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E3E180" w14:textId="2D9BC325" w:rsidR="005D1A61" w:rsidRPr="00CF3746" w:rsidRDefault="000E6DE2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2,15</w:t>
            </w:r>
            <w:r w:rsidR="00150087"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34EC171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F5FF301" w14:textId="3D789138" w:rsidR="005D1A61" w:rsidRPr="00CF3746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0EFA3705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01D8380" w14:textId="408A4C6D" w:rsidR="005D1A61" w:rsidRPr="00CF3746" w:rsidRDefault="008D396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A8051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02993D3" w14:textId="6D6B7D85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18A472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A699C5C" w14:textId="7D2DE445" w:rsidR="005D1A61" w:rsidRPr="00CF3746" w:rsidRDefault="007B3FA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638,85</w:t>
            </w:r>
            <w:r w:rsidR="003F72B9"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0A0295A" w14:textId="77777777" w:rsidR="005D1A61" w:rsidRPr="00CF3746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5F1073" w14:textId="2C2EA7B0" w:rsidR="005D1A61" w:rsidRPr="00CF3746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374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D1A61" w:rsidRPr="00CF374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D1A61" w:rsidRPr="004F58FA" w14:paraId="30827FD8" w14:textId="77777777" w:rsidTr="00591B17">
        <w:tc>
          <w:tcPr>
            <w:tcW w:w="3150" w:type="dxa"/>
            <w:shd w:val="clear" w:color="auto" w:fill="auto"/>
          </w:tcPr>
          <w:p w14:paraId="5A9D996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12288E" w14:textId="34BDF766" w:rsidR="005D1A61" w:rsidRPr="004F58FA" w:rsidRDefault="00897CB7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2AAB54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9F8B7E9" w14:textId="43B7F51A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5B4470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0169CA8" w14:textId="1D158D5C" w:rsidR="005D1A61" w:rsidRPr="004F58FA" w:rsidRDefault="00D36D4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84B83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49AFD81" w14:textId="2C1E2D84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FBFF3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67A305B" w14:textId="6F6B43A0" w:rsidR="005D1A61" w:rsidRPr="004F58FA" w:rsidRDefault="005E612B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DCAF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87FDFD0" w14:textId="14CADB4B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B9FAF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5DEA03E" w14:textId="14A2BE07" w:rsidR="005D1A61" w:rsidRPr="004F58FA" w:rsidRDefault="008D396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B6266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EBA931" w14:textId="5C53B21A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C66EA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48EE850" w14:textId="588DED43" w:rsidR="005D1A61" w:rsidRPr="004F58FA" w:rsidRDefault="00AB4900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30607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B1787" w14:textId="73E9173C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D1A61" w:rsidRPr="004F58FA" w14:paraId="334BE129" w14:textId="77777777" w:rsidTr="00591B17">
        <w:tc>
          <w:tcPr>
            <w:tcW w:w="3150" w:type="dxa"/>
            <w:shd w:val="clear" w:color="auto" w:fill="auto"/>
          </w:tcPr>
          <w:p w14:paraId="196F473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5A07" w14:textId="2E07D413" w:rsidR="005D1A61" w:rsidRPr="004F58FA" w:rsidRDefault="00897CB7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141,</w:t>
            </w:r>
            <w:r w:rsidR="004F58FA" w:rsidRPr="004F58FA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257" w:type="dxa"/>
            <w:shd w:val="clear" w:color="auto" w:fill="auto"/>
          </w:tcPr>
          <w:p w14:paraId="3DE6B63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C5CD" w14:textId="305AE324" w:rsidR="005D1A61" w:rsidRPr="004F58FA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741B7" w:rsidRPr="004F58FA">
              <w:rPr>
                <w:rFonts w:asciiTheme="majorBidi" w:hAnsiTheme="majorBidi" w:cstheme="majorBidi"/>
                <w:sz w:val="24"/>
                <w:szCs w:val="24"/>
              </w:rPr>
              <w:t>3,1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AF92C4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57638" w14:textId="58E9B44C" w:rsidR="005D1A61" w:rsidRPr="004F58FA" w:rsidRDefault="00D36D4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2C34F99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0480" w14:textId="1148C8F4" w:rsidR="005D1A61" w:rsidRPr="004F58FA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D1A61" w:rsidRPr="004F58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054474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C2D7" w14:textId="18183339" w:rsidR="005D1A61" w:rsidRPr="004F58FA" w:rsidRDefault="00E26C1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25228D9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ED1BE" w14:textId="7C083288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E1317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EBCB" w14:textId="4CE4DE82" w:rsidR="005D1A61" w:rsidRPr="004F58FA" w:rsidRDefault="008D396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108,445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E96F6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FBFC" w14:textId="502A347D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933EA" w:rsidRPr="004F58F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933EA" w:rsidRPr="004F58FA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69D64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E3291" w14:textId="427E6DA7" w:rsidR="005D1A61" w:rsidRPr="004F58FA" w:rsidRDefault="007B3FA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E14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1402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36" w:type="dxa"/>
            <w:shd w:val="clear" w:color="auto" w:fill="auto"/>
          </w:tcPr>
          <w:p w14:paraId="7BF6B75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3AC0A" w14:textId="369E3571" w:rsidR="005D1A61" w:rsidRPr="004F58FA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E741B7"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5D1A61" w:rsidRPr="004F58FA" w14:paraId="19A2DC4A" w14:textId="77777777" w:rsidTr="00591B17">
        <w:tc>
          <w:tcPr>
            <w:tcW w:w="3150" w:type="dxa"/>
            <w:shd w:val="clear" w:color="auto" w:fill="auto"/>
          </w:tcPr>
          <w:p w14:paraId="0109C07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904D2" w14:textId="6EF23D95" w:rsidR="005D1A61" w:rsidRPr="004F58FA" w:rsidRDefault="00455DDD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11,558,</w:t>
            </w:r>
            <w:r w:rsidR="004F58FA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257" w:type="dxa"/>
            <w:shd w:val="clear" w:color="auto" w:fill="auto"/>
          </w:tcPr>
          <w:p w14:paraId="36AACE9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8E96" w14:textId="06556287" w:rsidR="005D1A61" w:rsidRPr="004F58FA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E741B7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852</w:t>
            </w:r>
            <w:r w:rsidR="00E741B7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7C9EE38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AFC51" w14:textId="357BF5C9" w:rsidR="005D1A61" w:rsidRPr="004F58FA" w:rsidRDefault="00D36D4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44,8</w:t>
            </w:r>
            <w:r w:rsidR="001810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4CFEA6A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B94C1" w14:textId="0EC28531" w:rsidR="005D1A61" w:rsidRPr="004F58FA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4E968C4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434F" w14:textId="0F40CB02" w:rsidR="005D1A61" w:rsidRPr="004F58FA" w:rsidRDefault="001918DC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290,42</w:t>
            </w:r>
            <w:r w:rsidR="00395F0F" w:rsidRPr="004F58F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972D41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E43A8" w14:textId="695EFE1D" w:rsidR="005D1A61" w:rsidRPr="004F58FA" w:rsidRDefault="001933E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36" w:type="dxa"/>
            <w:shd w:val="clear" w:color="auto" w:fill="auto"/>
          </w:tcPr>
          <w:p w14:paraId="40B63AC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AC236" w14:textId="3CFCFD91" w:rsidR="005D1A61" w:rsidRPr="004F58FA" w:rsidRDefault="00D369E5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108,445</w:t>
            </w: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F94F2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DAA0F" w14:textId="5C84C969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1933EA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55D15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51F21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0503D" w14:textId="77D0947D" w:rsidR="005D1A61" w:rsidRPr="004F58FA" w:rsidRDefault="007B3FA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11,78</w:t>
            </w:r>
            <w:r w:rsidR="00FE14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E14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236" w:type="dxa"/>
            <w:shd w:val="clear" w:color="auto" w:fill="auto"/>
          </w:tcPr>
          <w:p w14:paraId="20D31AB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91AF" w14:textId="4E4FEA06" w:rsidR="005D1A61" w:rsidRPr="004F58FA" w:rsidRDefault="00D55D15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E741B7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022</w:t>
            </w:r>
          </w:p>
        </w:tc>
      </w:tr>
      <w:tr w:rsidR="00E653B2" w:rsidRPr="004F58FA" w14:paraId="4307F07F" w14:textId="77777777" w:rsidTr="00591B17">
        <w:tc>
          <w:tcPr>
            <w:tcW w:w="3150" w:type="dxa"/>
            <w:shd w:val="clear" w:color="auto" w:fill="auto"/>
          </w:tcPr>
          <w:p w14:paraId="17E9C41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C16C" w14:textId="77777777" w:rsidR="005D1A61" w:rsidRPr="004F58FA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56F0591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7008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4FB285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2C0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71F37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23E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48595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90A7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2338017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B01A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017C57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BC42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6FE8D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5315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28226E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A449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C6B0F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0F37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A61" w:rsidRPr="004F58FA" w14:paraId="0812AAAB" w14:textId="77777777" w:rsidTr="00591B17">
        <w:tc>
          <w:tcPr>
            <w:tcW w:w="3150" w:type="dxa"/>
            <w:shd w:val="clear" w:color="auto" w:fill="auto"/>
          </w:tcPr>
          <w:p w14:paraId="0190BBCB" w14:textId="27ECD2FA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811857" w14:textId="3F48990E" w:rsidR="005D1A61" w:rsidRPr="004F58FA" w:rsidRDefault="00E653B2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4,630,327</w:t>
            </w:r>
          </w:p>
        </w:tc>
        <w:tc>
          <w:tcPr>
            <w:tcW w:w="257" w:type="dxa"/>
            <w:shd w:val="clear" w:color="auto" w:fill="auto"/>
          </w:tcPr>
          <w:p w14:paraId="7B8F80E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B51AF5E" w14:textId="48645CAA" w:rsidR="005D1A61" w:rsidRPr="004F58FA" w:rsidRDefault="00D55D15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D1A61"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5D1A61" w:rsidRPr="004F58FA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270" w:type="dxa"/>
            <w:shd w:val="clear" w:color="auto" w:fill="auto"/>
          </w:tcPr>
          <w:p w14:paraId="17C19247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8155B32" w14:textId="656B4DBA" w:rsidR="005D1A61" w:rsidRPr="004F58FA" w:rsidRDefault="007B4C4B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8,278</w:t>
            </w:r>
          </w:p>
        </w:tc>
        <w:tc>
          <w:tcPr>
            <w:tcW w:w="236" w:type="dxa"/>
            <w:shd w:val="clear" w:color="auto" w:fill="auto"/>
          </w:tcPr>
          <w:p w14:paraId="6658903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A15BFA" w14:textId="4CB1724C" w:rsidR="005D1A61" w:rsidRPr="004F58FA" w:rsidRDefault="00310858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D1A61"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67217" w:rsidRPr="004F58F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F52896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C6DC008" w14:textId="4D85B466" w:rsidR="005D1A61" w:rsidRPr="004F58FA" w:rsidRDefault="007B45C6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195,233</w:t>
            </w:r>
          </w:p>
        </w:tc>
        <w:tc>
          <w:tcPr>
            <w:tcW w:w="236" w:type="dxa"/>
            <w:shd w:val="clear" w:color="auto" w:fill="auto"/>
          </w:tcPr>
          <w:p w14:paraId="796CD2A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EDAA2D7" w14:textId="0DAEB587" w:rsidR="005D1A61" w:rsidRPr="004F58FA" w:rsidRDefault="005D1A61" w:rsidP="00AD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E67F5D" w:rsidRPr="004F58FA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4A5FF4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F3F1338" w14:textId="6F688396" w:rsidR="005D1A61" w:rsidRPr="004F58FA" w:rsidRDefault="00B05FC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D12FA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11EBBB7" w14:textId="65A74DD8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143A5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0EF3CC" w14:textId="2021709C" w:rsidR="005D1A61" w:rsidRPr="004F58FA" w:rsidRDefault="000E5408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4,833,838</w:t>
            </w:r>
          </w:p>
        </w:tc>
        <w:tc>
          <w:tcPr>
            <w:tcW w:w="236" w:type="dxa"/>
            <w:shd w:val="clear" w:color="auto" w:fill="auto"/>
          </w:tcPr>
          <w:p w14:paraId="6AABAAE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C96ACA" w14:textId="5014ED5B" w:rsidR="005D1A61" w:rsidRPr="004F58FA" w:rsidRDefault="00E67F5D" w:rsidP="00392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D1A61"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5D1A61"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</w:tr>
      <w:tr w:rsidR="005D1A61" w:rsidRPr="004F58FA" w14:paraId="1B8C3D28" w14:textId="77777777" w:rsidTr="00591B17">
        <w:tc>
          <w:tcPr>
            <w:tcW w:w="3150" w:type="dxa"/>
            <w:shd w:val="clear" w:color="auto" w:fill="auto"/>
          </w:tcPr>
          <w:p w14:paraId="4F2A091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B55DB" w14:textId="6F4989A1" w:rsidR="005D1A61" w:rsidRPr="004F58FA" w:rsidRDefault="00E653B2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(948,635)</w:t>
            </w:r>
          </w:p>
        </w:tc>
        <w:tc>
          <w:tcPr>
            <w:tcW w:w="257" w:type="dxa"/>
            <w:shd w:val="clear" w:color="auto" w:fill="auto"/>
          </w:tcPr>
          <w:p w14:paraId="3A09634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1DDBB" w14:textId="140B873B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85102F" w:rsidRPr="004F58FA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5102F" w:rsidRPr="004F58FA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1400F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6AA46" w14:textId="2B4126D3" w:rsidR="005D1A61" w:rsidRPr="004F58FA" w:rsidRDefault="007B4C4B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1,65</w:t>
            </w:r>
            <w:r w:rsidR="00380A52" w:rsidRPr="004F58F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6F1A6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45BCD" w14:textId="692718A0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67F5D" w:rsidRPr="004F58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67F5D" w:rsidRPr="004F58FA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52897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34DD" w14:textId="5BFDEAF1" w:rsidR="005D1A61" w:rsidRPr="004F58FA" w:rsidRDefault="007B45C6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39,0</w:t>
            </w:r>
            <w:r w:rsidR="004437C3" w:rsidRPr="004F58FA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F5238B"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05BB7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541AF" w14:textId="44BFCFA8" w:rsidR="005D1A61" w:rsidRPr="004F58FA" w:rsidRDefault="005D1A61" w:rsidP="00AD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2,6</w:t>
            </w:r>
            <w:r w:rsidR="00E67F5D" w:rsidRPr="004F58FA">
              <w:rPr>
                <w:rFonts w:asciiTheme="majorBidi" w:hAnsiTheme="majorBidi" w:cs="Angsana New"/>
                <w:sz w:val="24"/>
                <w:szCs w:val="24"/>
              </w:rPr>
              <w:t>69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E5A9A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AEFD1" w14:textId="178D099B" w:rsidR="005D1A61" w:rsidRPr="004F58FA" w:rsidRDefault="00B05FC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BF17F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64B6C" w14:textId="78D96C0E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88440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998E" w14:textId="49BEBE79" w:rsidR="005D1A61" w:rsidRPr="004F58FA" w:rsidRDefault="000E5408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(989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34</w:t>
            </w:r>
            <w:r w:rsidR="00514665" w:rsidRPr="004F58F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5DD4B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9119" w14:textId="4435FB45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67F5D" w:rsidRPr="004F58FA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67F5D" w:rsidRPr="004F58FA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D1A61" w:rsidRPr="004F58FA" w14:paraId="6D655A70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6E12EF89" w14:textId="4EC5CC09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C49F6" w14:textId="555AFF52" w:rsidR="005D1A61" w:rsidRPr="004F58FA" w:rsidRDefault="00E653B2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3,681,692</w:t>
            </w:r>
          </w:p>
        </w:tc>
        <w:tc>
          <w:tcPr>
            <w:tcW w:w="257" w:type="dxa"/>
            <w:shd w:val="clear" w:color="auto" w:fill="auto"/>
          </w:tcPr>
          <w:p w14:paraId="262E517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8EA32" w14:textId="405778CC" w:rsidR="005D1A61" w:rsidRPr="004F58FA" w:rsidRDefault="0085102F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860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3D3D6C7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5CA38" w14:textId="7924914B" w:rsidR="005D1A61" w:rsidRPr="004F58FA" w:rsidRDefault="007B4C4B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6,62</w:t>
            </w:r>
            <w:r w:rsidR="00380A52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9DBB5C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8D793" w14:textId="7149F7DE" w:rsidR="005D1A61" w:rsidRPr="004F58FA" w:rsidRDefault="00E67F5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236" w:type="dxa"/>
            <w:shd w:val="clear" w:color="auto" w:fill="auto"/>
          </w:tcPr>
          <w:p w14:paraId="05D3052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9B8CF" w14:textId="5911BC82" w:rsidR="005D1A61" w:rsidRPr="004F58FA" w:rsidRDefault="00A05ECC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156,18</w:t>
            </w:r>
            <w:r w:rsidR="009D7DA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7B3988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E0F1" w14:textId="247A9908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</w:t>
            </w:r>
            <w:r w:rsidR="00E67F5D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50954C3A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A1C46" w14:textId="18B63961" w:rsidR="005D1A61" w:rsidRPr="004F58FA" w:rsidRDefault="00B05FC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3B5CA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F6257" w14:textId="2A3178D2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 w:rsidRPr="004F58F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4C895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E5B86" w14:textId="07EEB559" w:rsidR="005D1A61" w:rsidRPr="004F58FA" w:rsidRDefault="00816594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3,844,49</w:t>
            </w:r>
            <w:r w:rsidR="00514665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549F9FF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88F12" w14:textId="72F4030E" w:rsidR="005D1A61" w:rsidRPr="004F58FA" w:rsidRDefault="00E67F5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843</w:t>
            </w:r>
            <w:r w:rsidR="005D1A61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D1B74" w:rsidRPr="004F5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868</w:t>
            </w:r>
          </w:p>
        </w:tc>
      </w:tr>
      <w:tr w:rsidR="005D1A61" w:rsidRPr="004F58FA" w14:paraId="6B7AA4F1" w14:textId="77777777" w:rsidTr="00E26975">
        <w:trPr>
          <w:trHeight w:val="125"/>
        </w:trPr>
        <w:tc>
          <w:tcPr>
            <w:tcW w:w="3150" w:type="dxa"/>
            <w:shd w:val="clear" w:color="auto" w:fill="auto"/>
          </w:tcPr>
          <w:p w14:paraId="39ACB83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42791" w14:textId="77777777" w:rsidR="005D1A61" w:rsidRPr="004F58FA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00EBCB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A16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1C118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81A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ADA4E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B668A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B9A05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F14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00374A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ED7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8306E7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B99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5992E2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4893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F10E2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7A0D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A323D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1C12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1A61" w:rsidRPr="004F58FA" w14:paraId="5111B40B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081AA2D6" w14:textId="7B98A68E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59927" w14:textId="77777777" w:rsidR="005D1A61" w:rsidRPr="004F58FA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0331237F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F2B66B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0FC2C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AAFD3A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58565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F562D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DE533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2A13E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4B73D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FA7EBE6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11CCDD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DED334C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D5AB7F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3210C8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E9F49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B589653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8BCFB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AC3FA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1A61" w:rsidRPr="004F58FA" w14:paraId="2C1AD855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2E12788B" w14:textId="4CF82F7F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ผลกำไรจากการตัดรายการสินทรัพย์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ทางการเงินที่วัดมูลค่าด้วยราคาทุน</w:t>
            </w: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4F58FA"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72585" w14:textId="35145735" w:rsidR="005D1A61" w:rsidRPr="004F58FA" w:rsidRDefault="0003401F" w:rsidP="00A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12,83</w:t>
            </w:r>
            <w:r w:rsidR="007A49BF"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48571B8F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0C91849" w14:textId="2764FFC9" w:rsidR="005D1A61" w:rsidRPr="004F58FA" w:rsidRDefault="002E5B5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24,787</w:t>
            </w:r>
          </w:p>
        </w:tc>
        <w:tc>
          <w:tcPr>
            <w:tcW w:w="270" w:type="dxa"/>
            <w:shd w:val="clear" w:color="auto" w:fill="auto"/>
          </w:tcPr>
          <w:p w14:paraId="4DB5927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9C0D94A" w14:textId="53AB9A15" w:rsidR="005D1A61" w:rsidRPr="004F58FA" w:rsidRDefault="00F9505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5CC19B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F7C02FE" w14:textId="5BA9E7CB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8BA02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E8B650F" w14:textId="19BA68CF" w:rsidR="005D1A61" w:rsidRPr="004F58FA" w:rsidRDefault="00F9505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B0E47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1387D6C" w14:textId="202E38FB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305ED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DB255CF" w14:textId="644ADE30" w:rsidR="005D1A61" w:rsidRPr="004F58FA" w:rsidRDefault="00F9505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92D6E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54AC9DD" w14:textId="284CADAE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2EDF61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E3C59A4" w14:textId="64593395" w:rsidR="005D1A61" w:rsidRPr="004F58FA" w:rsidRDefault="00F9505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12,83</w:t>
            </w:r>
            <w:r w:rsidR="00DD6192"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47B46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E0CCBA" w14:textId="164A5B92" w:rsidR="005D1A61" w:rsidRPr="004F58FA" w:rsidRDefault="002E5B5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24,787</w:t>
            </w:r>
          </w:p>
        </w:tc>
      </w:tr>
      <w:tr w:rsidR="005D1A61" w:rsidRPr="00CF3746" w14:paraId="0B2668E1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22F88C26" w14:textId="1A831B6C" w:rsidR="005D1A61" w:rsidRPr="004F58FA" w:rsidRDefault="005D1A61" w:rsidP="005D1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254D45" w14:textId="57481C6D" w:rsidR="005D1A61" w:rsidRPr="004F58FA" w:rsidRDefault="007857CA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(462,736)</w:t>
            </w:r>
          </w:p>
        </w:tc>
        <w:tc>
          <w:tcPr>
            <w:tcW w:w="257" w:type="dxa"/>
            <w:shd w:val="clear" w:color="auto" w:fill="auto"/>
          </w:tcPr>
          <w:p w14:paraId="16122FA4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2BA610F" w14:textId="19210013" w:rsidR="005D1A61" w:rsidRPr="004F58FA" w:rsidRDefault="002E5B5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</w:rPr>
              <w:t>(163</w:t>
            </w:r>
            <w:r w:rsidR="00E741B7" w:rsidRPr="004F58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58FA">
              <w:rPr>
                <w:rFonts w:asciiTheme="majorBidi" w:hAnsiTheme="majorBidi" w:cstheme="majorBidi"/>
                <w:sz w:val="24"/>
                <w:szCs w:val="24"/>
              </w:rPr>
              <w:t>620)</w:t>
            </w:r>
          </w:p>
        </w:tc>
        <w:tc>
          <w:tcPr>
            <w:tcW w:w="270" w:type="dxa"/>
            <w:shd w:val="clear" w:color="auto" w:fill="auto"/>
          </w:tcPr>
          <w:p w14:paraId="532A60AA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CB449C" w14:textId="7942FB94" w:rsidR="005D1A61" w:rsidRPr="004F58FA" w:rsidRDefault="00F9505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3C8E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20EEA2E" w14:textId="120E753E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3AE39E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B3AF673" w14:textId="255FA6FC" w:rsidR="005D1A61" w:rsidRPr="004F58FA" w:rsidRDefault="00632CA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</w:rPr>
              <w:t>(22,08</w:t>
            </w:r>
            <w:r w:rsidR="009970F0" w:rsidRPr="004F58F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0D4947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8C12F24" w14:textId="258AFBBC" w:rsidR="005D1A61" w:rsidRPr="004F58FA" w:rsidRDefault="00232809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</w:rPr>
              <w:t>(184)</w:t>
            </w:r>
          </w:p>
        </w:tc>
        <w:tc>
          <w:tcPr>
            <w:tcW w:w="236" w:type="dxa"/>
            <w:shd w:val="clear" w:color="auto" w:fill="auto"/>
          </w:tcPr>
          <w:p w14:paraId="363A45C8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93CAFE" w14:textId="273AB660" w:rsidR="005D1A61" w:rsidRPr="004F58FA" w:rsidRDefault="00F9505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DF5B19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7B6AC6A" w14:textId="5C7E5D64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152A5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BCC729C" w14:textId="60BD1402" w:rsidR="005D1A61" w:rsidRPr="004F58FA" w:rsidRDefault="007857CA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58FA">
              <w:rPr>
                <w:rFonts w:asciiTheme="majorBidi" w:hAnsiTheme="majorBidi" w:cstheme="majorBidi"/>
                <w:sz w:val="24"/>
                <w:szCs w:val="24"/>
              </w:rPr>
              <w:t>(484,820)</w:t>
            </w:r>
          </w:p>
        </w:tc>
        <w:tc>
          <w:tcPr>
            <w:tcW w:w="236" w:type="dxa"/>
            <w:shd w:val="clear" w:color="auto" w:fill="auto"/>
          </w:tcPr>
          <w:p w14:paraId="4D55AF60" w14:textId="77777777" w:rsidR="005D1A61" w:rsidRPr="004F58F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35D482" w14:textId="1A431255" w:rsidR="005D1A61" w:rsidRPr="00CF3746" w:rsidRDefault="002E5B5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58FA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E67217" w:rsidRPr="004F58FA">
              <w:rPr>
                <w:rFonts w:asciiTheme="majorBidi" w:hAnsiTheme="majorBidi" w:cs="Angsana New"/>
                <w:sz w:val="24"/>
                <w:szCs w:val="24"/>
              </w:rPr>
              <w:t>163,804</w:t>
            </w:r>
            <w:r w:rsidRPr="004F58FA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</w:tbl>
    <w:p w14:paraId="6F381BFD" w14:textId="7A2096BA" w:rsidR="00B95AC5" w:rsidRPr="00CF3746" w:rsidRDefault="00B95AC5" w:rsidP="006677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F43444C" w14:textId="77777777" w:rsidR="00783898" w:rsidRPr="00CF3746" w:rsidRDefault="00783898" w:rsidP="006677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412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0E4154" w:rsidRPr="00CF3746" w14:paraId="04EA2B53" w14:textId="77777777" w:rsidTr="008C12A1">
        <w:trPr>
          <w:trHeight w:val="144"/>
        </w:trPr>
        <w:tc>
          <w:tcPr>
            <w:tcW w:w="3150" w:type="dxa"/>
            <w:shd w:val="clear" w:color="auto" w:fill="auto"/>
          </w:tcPr>
          <w:p w14:paraId="6806772A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5B16633E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4154" w:rsidRPr="00CF3746" w14:paraId="4CA6C75F" w14:textId="77777777" w:rsidTr="008C12A1">
        <w:trPr>
          <w:trHeight w:val="144"/>
        </w:trPr>
        <w:tc>
          <w:tcPr>
            <w:tcW w:w="3150" w:type="dxa"/>
            <w:shd w:val="clear" w:color="auto" w:fill="auto"/>
          </w:tcPr>
          <w:p w14:paraId="268CD4EA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03D0CC9C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7C46279A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2A6A4239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497B412D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1880253B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0FFA9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17FCA4DA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D0A59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7092D949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E4154" w:rsidRPr="00CF3746" w14:paraId="64E381C9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353B591C" w14:textId="06F6DF14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65998" w14:textId="04FDCAF3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37EE90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EC7FC0E" w14:textId="223CE61E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D74BC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A142D5C" w14:textId="19B79E2C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1CECD3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7B642A7" w14:textId="7307F709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7DF00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A2F723" w14:textId="30737D94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FE862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EB2DC4F" w14:textId="3776C32B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A7AF8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0C65BE" w14:textId="205F0B20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80835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24FBF74" w14:textId="546638B8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0BC0E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7EB22AE" w14:textId="4A802B11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E2C86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1EFD2C" w14:textId="6B61052D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E4154" w:rsidRPr="00CF3746" w14:paraId="6960FF71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423D36FA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2EC09" w14:textId="116489F1" w:rsidR="000E4154" w:rsidRPr="00CF3746" w:rsidRDefault="0068053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0D5FF97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CBB3A64" w14:textId="200344E1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BBF5F5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6D7737F" w14:textId="746B8DDA" w:rsidR="000E4154" w:rsidRPr="00CF3746" w:rsidRDefault="0068053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76B184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E8501C0" w14:textId="46EDCADC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0F2B2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C8B8F99" w14:textId="40951D5C" w:rsidR="000E4154" w:rsidRPr="00CF3746" w:rsidRDefault="0068053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0C0DD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AC3C7CA" w14:textId="0D87D7DB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43A45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FCC3126" w14:textId="558A027C" w:rsidR="000E4154" w:rsidRPr="00CF3746" w:rsidRDefault="0068053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64E9A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68254F2" w14:textId="7A646DB5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18A13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31AE3A6" w14:textId="2EBA107C" w:rsidR="000E4154" w:rsidRPr="00CF3746" w:rsidRDefault="0068053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C551D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79EC0A" w14:textId="7704A825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0E4154" w:rsidRPr="00CF3746" w14:paraId="3E0667EE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49347AA7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22205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2F01359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F232F26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49B45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55976E" w14:textId="3AE18613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9F5058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EDA23B3" w14:textId="79ADC62A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85ACD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E03CF7" w14:textId="0EA70BB8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FCF68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514B667" w14:textId="00088290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65D5D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58B1B8" w14:textId="7C9A8D5E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6C047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82B34DE" w14:textId="1A599072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7F0A8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BF825DD" w14:textId="6AE9617C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1580A" w14:textId="77777777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2B5FC8" w14:textId="3EBEFEA8" w:rsidR="000E4154" w:rsidRPr="00CF3746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E4154" w:rsidRPr="00CF3746" w14:paraId="3B413D46" w14:textId="77777777" w:rsidTr="008C12A1">
        <w:trPr>
          <w:trHeight w:val="144"/>
        </w:trPr>
        <w:tc>
          <w:tcPr>
            <w:tcW w:w="3150" w:type="dxa"/>
            <w:shd w:val="clear" w:color="auto" w:fill="auto"/>
          </w:tcPr>
          <w:p w14:paraId="5DBCDA4C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310F83D5" w14:textId="77777777" w:rsidR="000E4154" w:rsidRPr="00CF3746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56FF2" w:rsidRPr="00CF3746" w14:paraId="1F8BC539" w14:textId="77777777" w:rsidTr="000E4154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514EC0BF" w14:textId="77777777" w:rsidR="00356FF2" w:rsidRPr="00CF3746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53BEC" w14:textId="7AFC36C8" w:rsidR="00356FF2" w:rsidRPr="00F84EA2" w:rsidRDefault="008751EB" w:rsidP="007A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91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907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775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C18B316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9B317A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77,210,195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5F108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CA655" w14:textId="2375E98F" w:rsidR="00356FF2" w:rsidRPr="00F84EA2" w:rsidRDefault="008751EB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</w:t>
            </w:r>
            <w:r w:rsidR="00477CF6"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45F067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4A458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18070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691291" w14:textId="55B17400" w:rsidR="00356FF2" w:rsidRPr="00F84EA2" w:rsidRDefault="008751EB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006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</w:t>
            </w:r>
            <w:r w:rsidR="00A31AC7"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A30A1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50286861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92D8D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954BAB" w14:textId="67A8B437" w:rsidR="00356FF2" w:rsidRPr="00F84EA2" w:rsidRDefault="008B0E78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4,066,062</w:t>
            </w:r>
            <w:r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4C9F8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509AE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716,483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14933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22670" w14:textId="1EBD6EE6" w:rsidR="00356FF2" w:rsidRPr="00F84EA2" w:rsidRDefault="008751EB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91,898,41</w:t>
            </w:r>
            <w:r w:rsidR="00477CF6"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9425E" w14:textId="77777777" w:rsidR="00356FF2" w:rsidRPr="00CF3746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40C62" w14:textId="77777777" w:rsidR="00356FF2" w:rsidRPr="00CF3746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77,221,878</w:t>
            </w:r>
          </w:p>
        </w:tc>
      </w:tr>
      <w:tr w:rsidR="00356FF2" w:rsidRPr="00CF3746" w14:paraId="296EF379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5019E955" w14:textId="77777777" w:rsidR="00356FF2" w:rsidRPr="00CF3746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9429D" w14:textId="733FC9E2" w:rsidR="00356FF2" w:rsidRPr="00F84EA2" w:rsidRDefault="008751EB" w:rsidP="007A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68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354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1D479F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1564A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56,558,893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7F8D9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C27DDD" w14:textId="11FA96BC" w:rsidR="00356FF2" w:rsidRPr="00F84EA2" w:rsidRDefault="00605CB5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27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6369BD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DC6B93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7C02C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3FC54" w14:textId="37C98D11" w:rsidR="00356FF2" w:rsidRPr="00F84EA2" w:rsidRDefault="004E24A9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2,833,9</w:t>
            </w:r>
            <w:r w:rsidR="00A846CD"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  <w:r w:rsidR="003014F6"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3D9AA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50A21C9C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05BF1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44337F" w14:textId="57E2086C" w:rsidR="00356FF2" w:rsidRPr="00F84EA2" w:rsidRDefault="00512BBC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3,064,062</w:t>
            </w:r>
            <w:r w:rsidRPr="00F8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86E39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94770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214,483</w:t>
            </w:r>
            <w:r w:rsidRPr="00F84E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67F83" w14:textId="77777777" w:rsidR="00356FF2" w:rsidRPr="00F84EA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7686AD" w14:textId="52902CD5" w:rsidR="00356FF2" w:rsidRPr="00F84EA2" w:rsidRDefault="008751EB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68,151,50</w:t>
            </w:r>
            <w:r w:rsidR="003014F6" w:rsidRPr="00F84E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97CA0" w14:textId="77777777" w:rsidR="00356FF2" w:rsidRPr="00CF3746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CF07E7" w14:textId="77777777" w:rsidR="00356FF2" w:rsidRPr="00CF3746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56,539,744</w:t>
            </w:r>
          </w:p>
        </w:tc>
      </w:tr>
    </w:tbl>
    <w:p w14:paraId="0FEB9D6A" w14:textId="6B5FC7CB" w:rsidR="000E4154" w:rsidRPr="00CF3746" w:rsidRDefault="000E4154" w:rsidP="00876D13">
      <w:pPr>
        <w:rPr>
          <w:rFonts w:eastAsia="DengXian" w:cs="Angsana New"/>
          <w:sz w:val="28"/>
          <w:szCs w:val="28"/>
          <w:cs/>
        </w:rPr>
        <w:sectPr w:rsidR="000E4154" w:rsidRPr="00CF3746" w:rsidSect="003A0904">
          <w:headerReference w:type="default" r:id="rId13"/>
          <w:footerReference w:type="default" r:id="rId14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02A91A2C" w14:textId="54B131EC" w:rsidR="00D04AD4" w:rsidRPr="00CF3746" w:rsidRDefault="00D04AD4" w:rsidP="001B148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เงินปันผล</w:t>
      </w:r>
    </w:p>
    <w:p w14:paraId="2C5DBC56" w14:textId="77777777" w:rsidR="00D04AD4" w:rsidRPr="00CF3746" w:rsidRDefault="00D04AD4" w:rsidP="00D04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DengXian" w:hAnsi="Angsana New" w:cs="Angsana New"/>
          <w:b/>
          <w:bCs/>
          <w:sz w:val="28"/>
          <w:szCs w:val="28"/>
          <w:cs/>
        </w:rPr>
      </w:pPr>
    </w:p>
    <w:p w14:paraId="230F0B7C" w14:textId="77777777" w:rsidR="00D04AD4" w:rsidRPr="00CF3746" w:rsidRDefault="00D04AD4" w:rsidP="00D04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</w:rPr>
      </w:pPr>
      <w:r w:rsidRPr="00CF3746">
        <w:rPr>
          <w:rFonts w:ascii="Angsana New" w:eastAsia="DengXian" w:hAnsi="Angsana New" w:cs="Angsana New"/>
          <w:sz w:val="28"/>
          <w:szCs w:val="28"/>
          <w:cs/>
        </w:rPr>
        <w:t>เงินปันผลที</w:t>
      </w:r>
      <w:r w:rsidRPr="00CF3746">
        <w:rPr>
          <w:rFonts w:ascii="Angsana New" w:eastAsia="DengXian" w:hAnsi="Angsana New" w:cs="Angsana New" w:hint="cs"/>
          <w:sz w:val="28"/>
          <w:szCs w:val="28"/>
          <w:cs/>
        </w:rPr>
        <w:t>่บริษัท</w:t>
      </w:r>
      <w:r w:rsidRPr="00CF3746">
        <w:rPr>
          <w:rFonts w:ascii="Angsana New" w:eastAsia="DengXian" w:hAnsi="Angsana New" w:cs="Angsana New"/>
          <w:sz w:val="28"/>
          <w:szCs w:val="28"/>
          <w:cs/>
        </w:rPr>
        <w:t>จ่ายให้ผู้ถือหุ้น มีดังนี้</w:t>
      </w:r>
    </w:p>
    <w:p w14:paraId="13384F2B" w14:textId="77777777" w:rsidR="00D04AD4" w:rsidRPr="00CF3746" w:rsidRDefault="00D04AD4" w:rsidP="00D04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D04AD4" w:rsidRPr="00CF3746" w14:paraId="738022EC" w14:textId="77777777" w:rsidTr="00057AEE">
        <w:trPr>
          <w:trHeight w:val="218"/>
          <w:tblHeader/>
        </w:trPr>
        <w:tc>
          <w:tcPr>
            <w:tcW w:w="2520" w:type="dxa"/>
            <w:vAlign w:val="bottom"/>
          </w:tcPr>
          <w:p w14:paraId="7241E428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DAD3EE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A0145FA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5DE64C9A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715A668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9DC44A" w14:textId="77777777" w:rsidR="00D04AD4" w:rsidRPr="00CF3746" w:rsidDel="00D43E7A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D04AD4" w:rsidRPr="00CF3746" w14:paraId="639C973D" w14:textId="77777777" w:rsidTr="00057AEE">
        <w:trPr>
          <w:trHeight w:val="220"/>
          <w:tblHeader/>
        </w:trPr>
        <w:tc>
          <w:tcPr>
            <w:tcW w:w="2520" w:type="dxa"/>
          </w:tcPr>
          <w:p w14:paraId="15C8A1FC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CFB09E7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B7B616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3D15BAA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1B62AEE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999959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4AD4" w:rsidRPr="00CF3746" w14:paraId="28A8C6EE" w14:textId="77777777" w:rsidTr="00057AEE">
        <w:trPr>
          <w:trHeight w:val="228"/>
        </w:trPr>
        <w:tc>
          <w:tcPr>
            <w:tcW w:w="2520" w:type="dxa"/>
          </w:tcPr>
          <w:p w14:paraId="0962E9F0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32B54972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CF6929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02466E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4993F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87AA9B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AD4" w:rsidRPr="00CF3746" w14:paraId="3EF5F8AF" w14:textId="77777777" w:rsidTr="00057AEE">
        <w:trPr>
          <w:trHeight w:val="228"/>
        </w:trPr>
        <w:tc>
          <w:tcPr>
            <w:tcW w:w="2520" w:type="dxa"/>
          </w:tcPr>
          <w:p w14:paraId="6DE45FC1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6D3A55A6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20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F37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71F4C480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F37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562364CD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26DEE185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7E6503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  <w:tr w:rsidR="00D04AD4" w:rsidRPr="00CF3746" w14:paraId="02D202AF" w14:textId="77777777" w:rsidTr="00057AEE">
        <w:trPr>
          <w:trHeight w:val="58"/>
        </w:trPr>
        <w:tc>
          <w:tcPr>
            <w:tcW w:w="2520" w:type="dxa"/>
          </w:tcPr>
          <w:p w14:paraId="7D522E2F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C2AE65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A93321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51B5C0B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6F0C7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6FF9E1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AD4" w:rsidRPr="00CF3746" w14:paraId="55568642" w14:textId="77777777" w:rsidTr="00057AEE">
        <w:trPr>
          <w:trHeight w:val="220"/>
        </w:trPr>
        <w:tc>
          <w:tcPr>
            <w:tcW w:w="2520" w:type="dxa"/>
          </w:tcPr>
          <w:p w14:paraId="4DBDB429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01B578C5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9E6C8F4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B7F2A4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E43852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518B36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AD4" w:rsidRPr="00CF3746" w14:paraId="2D99E669" w14:textId="77777777" w:rsidTr="00057AEE">
        <w:trPr>
          <w:trHeight w:val="192"/>
        </w:trPr>
        <w:tc>
          <w:tcPr>
            <w:tcW w:w="2520" w:type="dxa"/>
          </w:tcPr>
          <w:p w14:paraId="7369848A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320E97EC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8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74E700E3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5D1A0198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49BC0B3F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08405C" w14:textId="77777777" w:rsidR="00D04AD4" w:rsidRPr="00CF3746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</w:tr>
    </w:tbl>
    <w:p w14:paraId="5FB10148" w14:textId="6F5AF811" w:rsidR="00E430FB" w:rsidRPr="00CF3746" w:rsidRDefault="00E430FB" w:rsidP="00876D13">
      <w:pPr>
        <w:rPr>
          <w:rFonts w:asciiTheme="majorBidi" w:hAnsiTheme="majorBidi" w:cstheme="majorBidi"/>
          <w:b/>
          <w:sz w:val="28"/>
          <w:szCs w:val="28"/>
        </w:rPr>
      </w:pPr>
    </w:p>
    <w:p w14:paraId="0455EC68" w14:textId="77777777" w:rsidR="00E430FB" w:rsidRPr="00CF3746" w:rsidRDefault="00E430FB" w:rsidP="00876D13">
      <w:pPr>
        <w:rPr>
          <w:rFonts w:asciiTheme="majorBidi" w:hAnsiTheme="majorBidi" w:cstheme="majorBidi"/>
          <w:b/>
          <w:sz w:val="28"/>
          <w:szCs w:val="28"/>
        </w:rPr>
      </w:pPr>
    </w:p>
    <w:p w14:paraId="795F3AEB" w14:textId="77777777" w:rsidR="00811E03" w:rsidRPr="00CF3746" w:rsidRDefault="00811E03" w:rsidP="00876D13">
      <w:pPr>
        <w:rPr>
          <w:rFonts w:asciiTheme="majorBidi" w:hAnsiTheme="majorBidi" w:cstheme="majorBidi"/>
          <w:b/>
          <w:sz w:val="28"/>
          <w:szCs w:val="28"/>
        </w:rPr>
      </w:pPr>
    </w:p>
    <w:p w14:paraId="3EB7BB2E" w14:textId="61C26310" w:rsidR="00811E03" w:rsidRPr="00CF3746" w:rsidRDefault="00811E03" w:rsidP="00876D13">
      <w:pPr>
        <w:rPr>
          <w:rFonts w:eastAsia="DengXian" w:cs="Angsana New"/>
          <w:sz w:val="28"/>
          <w:szCs w:val="28"/>
          <w:cs/>
        </w:rPr>
        <w:sectPr w:rsidR="00811E03" w:rsidRPr="00CF3746" w:rsidSect="00E430FB">
          <w:headerReference w:type="default" r:id="rId15"/>
          <w:footerReference w:type="default" r:id="rId16"/>
          <w:pgSz w:w="11909" w:h="16834" w:code="9"/>
          <w:pgMar w:top="1264" w:right="1152" w:bottom="576" w:left="1152" w:header="720" w:footer="720" w:gutter="0"/>
          <w:cols w:space="720"/>
          <w:docGrid w:linePitch="360"/>
        </w:sectPr>
      </w:pPr>
    </w:p>
    <w:p w14:paraId="3F56007B" w14:textId="4E3FD6F2" w:rsidR="00BC097E" w:rsidRPr="00CF3746" w:rsidRDefault="00BC097E" w:rsidP="001E6C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1170" w:right="-45" w:hanging="540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 w:rsidRPr="00CF3746">
        <w:rPr>
          <w:rFonts w:ascii="Angsana New" w:eastAsia="DengXian" w:hAnsi="Angsana New" w:cs="Angsana New"/>
          <w:sz w:val="28"/>
          <w:szCs w:val="28"/>
          <w:u w:val="none"/>
          <w:cs/>
        </w:rPr>
        <w:lastRenderedPageBreak/>
        <w:t xml:space="preserve">เครื่องมือทางการเงิน </w:t>
      </w:r>
    </w:p>
    <w:p w14:paraId="615D3CC2" w14:textId="77777777" w:rsidR="00BC097E" w:rsidRPr="00CF3746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Pr="00CF3746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CF3746" w:rsidRDefault="005C0500" w:rsidP="007565C4">
      <w:pPr>
        <w:pStyle w:val="block"/>
        <w:shd w:val="clear" w:color="auto" w:fill="FFFFFF" w:themeFill="background1"/>
        <w:spacing w:after="0" w:line="240" w:lineRule="auto"/>
        <w:ind w:left="108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61805AC8" w:rsidR="005C0500" w:rsidRPr="00CF3746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142791B0" w14:textId="77777777" w:rsidR="00BF4AC0" w:rsidRPr="00CF3746" w:rsidRDefault="00BF4AC0" w:rsidP="005C050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0F466D" w:rsidRPr="00CF3746" w14:paraId="5FDAF657" w14:textId="77777777" w:rsidTr="001E6CC5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1CFD9A84" w14:textId="77777777" w:rsidR="000F466D" w:rsidRPr="00CF3746" w:rsidDel="00A71EB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E070F19" w14:textId="60C11306" w:rsidR="000F466D" w:rsidRPr="00CF3746" w:rsidRDefault="000F466D" w:rsidP="00BF4AC0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F540A" w:rsidRPr="00CF3746" w14:paraId="1943E832" w14:textId="77777777" w:rsidTr="001E6CC5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4802C026" w14:textId="77777777" w:rsidR="000F540A" w:rsidRPr="00CF3746" w:rsidRDefault="000F540A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6C9E15C7" w14:textId="67E19C71" w:rsidR="000F540A" w:rsidRPr="00CF3746" w:rsidRDefault="000F540A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07B662CA" w14:textId="77777777" w:rsidR="000F540A" w:rsidRPr="00CF3746" w:rsidRDefault="000F540A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AA5E4B7" w14:textId="78914011" w:rsidR="000F540A" w:rsidRPr="00CF3746" w:rsidRDefault="000F540A" w:rsidP="00BF4AC0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F540A" w:rsidRPr="00CF3746" w14:paraId="5DD3019B" w14:textId="77777777" w:rsidTr="001E6CC5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5EB6DCFE" w14:textId="77777777" w:rsidR="000F540A" w:rsidRPr="00CF374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48D49E" w14:textId="068535E4" w:rsidR="000F540A" w:rsidRPr="00CF374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D116ACC" w14:textId="77777777" w:rsidR="000F540A" w:rsidRPr="00CF374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03ACCD4" w14:textId="3F7132F0" w:rsidR="000F540A" w:rsidRPr="00CF3746" w:rsidRDefault="000F540A" w:rsidP="000F540A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AD0CE1D" w14:textId="77777777" w:rsidR="000F540A" w:rsidRPr="00CF374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7FF3FE" w14:textId="74BBFA1D" w:rsidR="000F540A" w:rsidRPr="00CF374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62C03FB9" w14:textId="77777777" w:rsidR="000F540A" w:rsidRPr="00CF374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597DFE" w14:textId="6A7732C1" w:rsidR="000F540A" w:rsidRPr="00CF374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8432E52" w14:textId="77777777" w:rsidR="000F540A" w:rsidRPr="00CF374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54F0B5" w14:textId="79E2F8A4" w:rsidR="000F540A" w:rsidRPr="00CF374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9A31F68" w14:textId="77777777" w:rsidR="000F540A" w:rsidRPr="00CF374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F88F7A" w14:textId="1369A650" w:rsidR="000F540A" w:rsidRPr="00CF374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A52C16" w14:textId="77777777" w:rsidR="000F540A" w:rsidRPr="00CF374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92FFF" w14:textId="571E12EB" w:rsidR="000F540A" w:rsidRPr="00CF3746" w:rsidRDefault="000F540A" w:rsidP="000F540A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F540A" w:rsidRPr="00CF3746" w14:paraId="7871F7C9" w14:textId="77777777" w:rsidTr="001E6CC5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D2F83FA" w14:textId="77777777" w:rsidR="000F540A" w:rsidRPr="00CF374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43A378C" w14:textId="2334C909" w:rsidR="000F540A" w:rsidRPr="00CF3746" w:rsidRDefault="000F540A" w:rsidP="000F54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F540A" w:rsidRPr="00CF3746" w14:paraId="17E8E398" w14:textId="77777777" w:rsidTr="001E6CC5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473BC996" w14:textId="1CEE12B0" w:rsidR="000F540A" w:rsidRPr="00CF3746" w:rsidRDefault="000F540A" w:rsidP="00BA650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4428F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260" w:type="dxa"/>
            <w:gridSpan w:val="13"/>
            <w:vAlign w:val="bottom"/>
          </w:tcPr>
          <w:p w14:paraId="406904C6" w14:textId="77777777" w:rsidR="000F540A" w:rsidRPr="00CF3746" w:rsidRDefault="000F540A" w:rsidP="000F540A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F540A" w:rsidRPr="00CF3746" w14:paraId="1010CD45" w14:textId="77777777" w:rsidTr="001E6CC5">
        <w:trPr>
          <w:cantSplit/>
        </w:trPr>
        <w:tc>
          <w:tcPr>
            <w:tcW w:w="3780" w:type="dxa"/>
          </w:tcPr>
          <w:p w14:paraId="5C6FF284" w14:textId="22CFD5C1" w:rsidR="000F540A" w:rsidRPr="00CF374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9FE486E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B2D764F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A208014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DE4EC4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808453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F615D2A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3FD526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E0D1D2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DE35E9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C71692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B99A4F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61962D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CB0F25" w14:textId="77777777" w:rsidR="000F540A" w:rsidRPr="00CF3746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D36" w:rsidRPr="00CF3746" w14:paraId="367E12FD" w14:textId="77777777" w:rsidTr="00CD7537">
        <w:trPr>
          <w:cantSplit/>
        </w:trPr>
        <w:tc>
          <w:tcPr>
            <w:tcW w:w="3780" w:type="dxa"/>
          </w:tcPr>
          <w:p w14:paraId="6F9F86D6" w14:textId="758F413C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0DFFA75A" w14:textId="2ED82643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3C3EDF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E8D7832" w14:textId="05DDD80A" w:rsidR="00056D36" w:rsidRPr="00583485" w:rsidRDefault="00AE587E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80,173,698</w:t>
            </w:r>
          </w:p>
        </w:tc>
        <w:tc>
          <w:tcPr>
            <w:tcW w:w="180" w:type="dxa"/>
          </w:tcPr>
          <w:p w14:paraId="0448F0FB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51865A" w14:textId="5080511E" w:rsidR="00056D36" w:rsidRPr="00583485" w:rsidRDefault="00AE587E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80,173,698</w:t>
            </w:r>
          </w:p>
        </w:tc>
        <w:tc>
          <w:tcPr>
            <w:tcW w:w="182" w:type="dxa"/>
            <w:vAlign w:val="bottom"/>
          </w:tcPr>
          <w:p w14:paraId="3B9C1B3D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ECDC667" w14:textId="5BA3A46C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41560D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F1BA5" w14:textId="50D7DF4F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246A80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67703" w14:textId="56EFFF63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="001B3051" w:rsidRPr="00583485">
              <w:rPr>
                <w:rFonts w:asciiTheme="majorBidi" w:hAnsiTheme="majorBidi" w:cstheme="majorBidi" w:hint="cs"/>
                <w:sz w:val="28"/>
                <w:szCs w:val="28"/>
                <w:cs/>
              </w:rPr>
              <w:t>343</w:t>
            </w:r>
            <w:r w:rsidRPr="00583485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9F03C7" w:rsidRPr="0058348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80" w:type="dxa"/>
            <w:vAlign w:val="bottom"/>
          </w:tcPr>
          <w:p w14:paraId="0DE05EA6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BAE63" w14:textId="22F1AA79" w:rsidR="00056D36" w:rsidRPr="00583485" w:rsidRDefault="009F03C7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79,</w:t>
            </w:r>
            <w:r w:rsidRPr="00583485">
              <w:rPr>
                <w:rFonts w:asciiTheme="majorBidi" w:hAnsiTheme="majorBidi" w:cstheme="majorBidi" w:hint="cs"/>
                <w:sz w:val="28"/>
                <w:szCs w:val="28"/>
                <w:cs/>
              </w:rPr>
              <w:t>343</w:t>
            </w:r>
            <w:r w:rsidRPr="00583485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58348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</w:tr>
      <w:tr w:rsidR="00056D36" w:rsidRPr="00CF3746" w14:paraId="102E9455" w14:textId="77777777" w:rsidTr="001E6CC5">
        <w:trPr>
          <w:cantSplit/>
          <w:trHeight w:val="189"/>
        </w:trPr>
        <w:tc>
          <w:tcPr>
            <w:tcW w:w="3780" w:type="dxa"/>
          </w:tcPr>
          <w:p w14:paraId="1B613330" w14:textId="77777777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58FDDC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B3C7ED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0ADB3D53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7CC619C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6C969F4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47F265AB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39333B85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D7F3474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40C4FDD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607F5E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C0307D4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4FF8D9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60A9CCE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6D36" w:rsidRPr="00CF3746" w14:paraId="74799CF7" w14:textId="77777777" w:rsidTr="001E6CC5">
        <w:trPr>
          <w:cantSplit/>
        </w:trPr>
        <w:tc>
          <w:tcPr>
            <w:tcW w:w="3780" w:type="dxa"/>
          </w:tcPr>
          <w:p w14:paraId="65FD4057" w14:textId="25DFEBA8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C3105D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B979D3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9834508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FC1248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562DDA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529A192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28194F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5FC78D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772355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93516F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A7BE1F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355C3A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FFEAA" w14:textId="77777777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D36" w:rsidRPr="00CF3746" w14:paraId="761390C4" w14:textId="77777777" w:rsidTr="001E6CC5">
        <w:trPr>
          <w:cantSplit/>
        </w:trPr>
        <w:tc>
          <w:tcPr>
            <w:tcW w:w="3780" w:type="dxa"/>
          </w:tcPr>
          <w:p w14:paraId="7887AE6E" w14:textId="4BCBBAC1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vAlign w:val="bottom"/>
          </w:tcPr>
          <w:p w14:paraId="7614BCA8" w14:textId="2C0C7370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83" w:type="dxa"/>
            <w:vAlign w:val="bottom"/>
          </w:tcPr>
          <w:p w14:paraId="149668FA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94600AE" w14:textId="1AD4CAAD" w:rsidR="00056D36" w:rsidRPr="00583485" w:rsidRDefault="00056D36" w:rsidP="00056D3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950673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25518E" w14:textId="4887A593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82" w:type="dxa"/>
            <w:vAlign w:val="bottom"/>
          </w:tcPr>
          <w:p w14:paraId="47B67E04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F0D3998" w14:textId="1C2A38E1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674366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18F54" w14:textId="0627461C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80" w:type="dxa"/>
            <w:vAlign w:val="bottom"/>
          </w:tcPr>
          <w:p w14:paraId="303432F4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37F46" w14:textId="1ED9DE40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8688F3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0E165" w14:textId="3DA545E5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056D36" w:rsidRPr="00CF3746" w14:paraId="60C05DFC" w14:textId="77777777" w:rsidTr="001E6CC5">
        <w:trPr>
          <w:cantSplit/>
        </w:trPr>
        <w:tc>
          <w:tcPr>
            <w:tcW w:w="3780" w:type="dxa"/>
          </w:tcPr>
          <w:p w14:paraId="67A5AE6E" w14:textId="2A167BCC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6756CB1" w14:textId="6B86B95D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D7A9C6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9990B36" w14:textId="438C667D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14,691,516</w:t>
            </w:r>
          </w:p>
        </w:tc>
        <w:tc>
          <w:tcPr>
            <w:tcW w:w="180" w:type="dxa"/>
            <w:vAlign w:val="bottom"/>
          </w:tcPr>
          <w:p w14:paraId="7F50013D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4C6D48" w14:textId="2381714B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14,691,516</w:t>
            </w:r>
          </w:p>
        </w:tc>
        <w:tc>
          <w:tcPr>
            <w:tcW w:w="182" w:type="dxa"/>
            <w:vAlign w:val="bottom"/>
          </w:tcPr>
          <w:p w14:paraId="7E094130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16CD11" w14:textId="0673A48C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C5DE1E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6EFAD" w14:textId="22BDA5D3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14,697,0</w:t>
            </w:r>
            <w:r w:rsidR="00F225E8" w:rsidRPr="00583485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  <w:tc>
          <w:tcPr>
            <w:tcW w:w="180" w:type="dxa"/>
            <w:vAlign w:val="bottom"/>
          </w:tcPr>
          <w:p w14:paraId="1485A454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FDF451" w14:textId="27300063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92C468" w14:textId="77777777" w:rsidR="00056D36" w:rsidRPr="00583485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5A2B9" w14:textId="3CE43632" w:rsidR="00056D36" w:rsidRPr="00583485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3485">
              <w:rPr>
                <w:rFonts w:asciiTheme="majorBidi" w:hAnsiTheme="majorBidi" w:cstheme="majorBidi"/>
                <w:sz w:val="28"/>
                <w:szCs w:val="28"/>
              </w:rPr>
              <w:t>14,697,0</w:t>
            </w:r>
            <w:r w:rsidR="00F225E8" w:rsidRPr="00583485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</w:tr>
      <w:tr w:rsidR="00056D36" w:rsidRPr="00CF3746" w14:paraId="2C7DA24B" w14:textId="77777777" w:rsidTr="001E6CC5">
        <w:trPr>
          <w:cantSplit/>
        </w:trPr>
        <w:tc>
          <w:tcPr>
            <w:tcW w:w="3780" w:type="dxa"/>
          </w:tcPr>
          <w:p w14:paraId="4EE27106" w14:textId="18ADCDF3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919C414" w14:textId="2A8216C1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C841054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7330EC" w14:textId="1D486ED8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45,918,847</w:t>
            </w:r>
          </w:p>
        </w:tc>
        <w:tc>
          <w:tcPr>
            <w:tcW w:w="180" w:type="dxa"/>
            <w:vAlign w:val="bottom"/>
          </w:tcPr>
          <w:p w14:paraId="0B288F60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110DD9" w14:textId="3541740B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45,918,847</w:t>
            </w:r>
          </w:p>
        </w:tc>
        <w:tc>
          <w:tcPr>
            <w:tcW w:w="182" w:type="dxa"/>
            <w:vAlign w:val="bottom"/>
          </w:tcPr>
          <w:p w14:paraId="5F4D0B9B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C327FB" w14:textId="1D7C525F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E18686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2A150" w14:textId="107E4A00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44,788,752</w:t>
            </w:r>
          </w:p>
        </w:tc>
        <w:tc>
          <w:tcPr>
            <w:tcW w:w="180" w:type="dxa"/>
            <w:vAlign w:val="bottom"/>
          </w:tcPr>
          <w:p w14:paraId="332363B6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B51B73" w14:textId="778BA636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1EAFEEB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245D3" w14:textId="23132292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44,788,752</w:t>
            </w:r>
          </w:p>
        </w:tc>
      </w:tr>
      <w:tr w:rsidR="00056D36" w:rsidRPr="00CF3746" w14:paraId="199AA168" w14:textId="77777777" w:rsidTr="001E6CC5">
        <w:trPr>
          <w:cantSplit/>
        </w:trPr>
        <w:tc>
          <w:tcPr>
            <w:tcW w:w="3780" w:type="dxa"/>
            <w:vAlign w:val="bottom"/>
          </w:tcPr>
          <w:p w14:paraId="30AFC74B" w14:textId="2C6C3620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7AD60974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0358E3F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19EB7F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045798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A15AC6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F24681A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2BA5ED4" w14:textId="1464A501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49307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194D3B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B4D18A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74D69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18A69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E7D31C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D36" w:rsidRPr="00CF3746" w14:paraId="47714952" w14:textId="77777777" w:rsidTr="001E6CC5">
        <w:trPr>
          <w:cantSplit/>
        </w:trPr>
        <w:tc>
          <w:tcPr>
            <w:tcW w:w="3780" w:type="dxa"/>
          </w:tcPr>
          <w:p w14:paraId="5C2ECA27" w14:textId="50BE642F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A78730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9E0F56F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63477C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38F3E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FB0CB9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B23EED2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C8DD16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A7DBA0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A1563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75C563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24A64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CDFF5" w14:textId="77777777" w:rsidR="00056D36" w:rsidRPr="00CF3746" w:rsidRDefault="00056D36" w:rsidP="00056D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7876C6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D36" w:rsidRPr="00CF3746" w14:paraId="51CBCF17" w14:textId="77777777" w:rsidTr="001E6CC5">
        <w:trPr>
          <w:cantSplit/>
        </w:trPr>
        <w:tc>
          <w:tcPr>
            <w:tcW w:w="3780" w:type="dxa"/>
          </w:tcPr>
          <w:p w14:paraId="60169BE3" w14:textId="33163492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3C7A7EDF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42620C46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67DBC6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0" w:type="dxa"/>
            <w:vAlign w:val="bottom"/>
          </w:tcPr>
          <w:p w14:paraId="60B1DFF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E9B5B6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2" w:type="dxa"/>
            <w:vAlign w:val="bottom"/>
          </w:tcPr>
          <w:p w14:paraId="7AECDCAF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DB100C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E037A8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810CC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FD3DF7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FF840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  <w:tc>
          <w:tcPr>
            <w:tcW w:w="180" w:type="dxa"/>
          </w:tcPr>
          <w:p w14:paraId="61536EF0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3D62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</w:tr>
      <w:tr w:rsidR="00056D36" w:rsidRPr="00CF3746" w14:paraId="2ED0DA77" w14:textId="77777777" w:rsidTr="001E6CC5">
        <w:trPr>
          <w:cantSplit/>
        </w:trPr>
        <w:tc>
          <w:tcPr>
            <w:tcW w:w="3780" w:type="dxa"/>
          </w:tcPr>
          <w:p w14:paraId="523B05B2" w14:textId="77777777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6C9261E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5DC82EF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3BF241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6D9003E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3DEB1B9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7F8E8496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19815DB0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2F3F1B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38BFB74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C3A570D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52A5343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3C8D40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A7B149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6D36" w:rsidRPr="00CF3746" w14:paraId="3E09BB36" w14:textId="77777777" w:rsidTr="001E6CC5">
        <w:trPr>
          <w:cantSplit/>
        </w:trPr>
        <w:tc>
          <w:tcPr>
            <w:tcW w:w="3780" w:type="dxa"/>
          </w:tcPr>
          <w:p w14:paraId="1D59CE44" w14:textId="66EE00F1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3F4BB73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C80E0F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BD022C7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D2F12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7A3C3D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165A62F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3A5317D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686F23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C6CAD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621651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FF09B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24F86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5ADE2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D36" w:rsidRPr="00CF3746" w14:paraId="30D91E9B" w14:textId="77777777" w:rsidTr="001E6CC5">
        <w:trPr>
          <w:cantSplit/>
        </w:trPr>
        <w:tc>
          <w:tcPr>
            <w:tcW w:w="3780" w:type="dxa"/>
          </w:tcPr>
          <w:p w14:paraId="165FEB2C" w14:textId="53A6FC7C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vAlign w:val="bottom"/>
          </w:tcPr>
          <w:p w14:paraId="0972501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3" w:type="dxa"/>
          </w:tcPr>
          <w:p w14:paraId="0177D2E3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CE1EEF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29A0CF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F655F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2" w:type="dxa"/>
            <w:vAlign w:val="bottom"/>
          </w:tcPr>
          <w:p w14:paraId="2D10D5F7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ED202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8F72D3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8E87E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0" w:type="dxa"/>
            <w:vAlign w:val="bottom"/>
          </w:tcPr>
          <w:p w14:paraId="40005221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B9214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FFFE27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605C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</w:tr>
      <w:tr w:rsidR="00056D36" w:rsidRPr="00CF3746" w14:paraId="181AE6F2" w14:textId="77777777" w:rsidTr="001E6CC5">
        <w:trPr>
          <w:cantSplit/>
          <w:trHeight w:val="189"/>
        </w:trPr>
        <w:tc>
          <w:tcPr>
            <w:tcW w:w="3780" w:type="dxa"/>
          </w:tcPr>
          <w:p w14:paraId="1477DC7B" w14:textId="48310035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724360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5338BE0C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2DFAB9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0" w:type="dxa"/>
            <w:vAlign w:val="bottom"/>
          </w:tcPr>
          <w:p w14:paraId="19C6F33D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6E18CC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2" w:type="dxa"/>
            <w:vAlign w:val="bottom"/>
          </w:tcPr>
          <w:p w14:paraId="1AB9EEF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11AE6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35BC87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6841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  <w:tc>
          <w:tcPr>
            <w:tcW w:w="180" w:type="dxa"/>
            <w:vAlign w:val="bottom"/>
          </w:tcPr>
          <w:p w14:paraId="67A6B17C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3CC4D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3F148D1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833F2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</w:tr>
      <w:tr w:rsidR="00056D36" w:rsidRPr="00CF3746" w14:paraId="0B491FA3" w14:textId="77777777" w:rsidTr="001E6CC5">
        <w:trPr>
          <w:cantSplit/>
          <w:trHeight w:val="60"/>
        </w:trPr>
        <w:tc>
          <w:tcPr>
            <w:tcW w:w="3780" w:type="dxa"/>
          </w:tcPr>
          <w:p w14:paraId="5B1A8217" w14:textId="1AE1BEF5" w:rsidR="00056D36" w:rsidRPr="00CF3746" w:rsidRDefault="00056D36" w:rsidP="00056D3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7A3E932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66362DA1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7816D1A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0" w:type="dxa"/>
            <w:vAlign w:val="bottom"/>
          </w:tcPr>
          <w:p w14:paraId="4B4362B3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2E4836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2" w:type="dxa"/>
            <w:vAlign w:val="bottom"/>
          </w:tcPr>
          <w:p w14:paraId="519541FE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11893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C9B196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AEA095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  <w:tc>
          <w:tcPr>
            <w:tcW w:w="180" w:type="dxa"/>
            <w:vAlign w:val="bottom"/>
          </w:tcPr>
          <w:p w14:paraId="1B534CD9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7D6B4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B4A83B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6CE68" w14:textId="77777777" w:rsidR="00056D36" w:rsidRPr="00CF3746" w:rsidRDefault="00056D36" w:rsidP="0005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</w:tr>
    </w:tbl>
    <w:p w14:paraId="03829EE1" w14:textId="77777777" w:rsidR="00BF4AC0" w:rsidRPr="00CF3746" w:rsidRDefault="00BF4AC0" w:rsidP="00781B5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="Angsana New"/>
          <w:sz w:val="16"/>
          <w:szCs w:val="16"/>
          <w:cs/>
          <w:lang w:bidi="th-TH"/>
        </w:rPr>
        <w:sectPr w:rsidR="00BF4AC0" w:rsidRPr="00CF3746" w:rsidSect="003A0904">
          <w:headerReference w:type="default" r:id="rId17"/>
          <w:footerReference w:type="default" r:id="rId18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3D4BE6BA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23DF49BC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1C74CF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06B9F5EE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A239D" w14:textId="7E40D630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31AFB7BA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1C5EF0" w14:textId="3544F675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</w:t>
      </w:r>
      <w:r w:rsidRPr="00CF3746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672EEDD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24751" w14:textId="0B9AF039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สำหรับตราสารที่มีลักษณะและเงื่อนไขคล้ายกัน</w:t>
      </w:r>
    </w:p>
    <w:p w14:paraId="61B1C599" w14:textId="7BF678F0" w:rsidR="001B3AB0" w:rsidRPr="00CF3746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A80C8" w14:textId="4845B00A" w:rsidR="001B3AB0" w:rsidRPr="00CF3746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4CE0CFBB" w14:textId="147C66DB" w:rsidR="005C0500" w:rsidRPr="00CF3746" w:rsidRDefault="005C0500" w:rsidP="003C003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486B8" w14:textId="3B025E34" w:rsidR="00E7567D" w:rsidRPr="00CF3746" w:rsidRDefault="00E7567D" w:rsidP="00B006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CF3746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CF3746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CF3746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36ABEF73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777412" w:rsidRPr="00CF374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4428F"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15DAD"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67499F16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15DAD"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A2EFB" w:rsidRPr="00CF3746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CF3746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349B" w:rsidRPr="00CF3746" w14:paraId="223749CD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2C6B6163" w:rsidR="0007349B" w:rsidRPr="00CF3746" w:rsidRDefault="00F0008E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A10014" w:rsidRPr="00CF3746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68" w:type="dxa"/>
            <w:vAlign w:val="bottom"/>
          </w:tcPr>
          <w:p w14:paraId="23F62016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439A337" w14:textId="35DF0005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66,282</w:t>
            </w:r>
          </w:p>
        </w:tc>
      </w:tr>
      <w:tr w:rsidR="0007349B" w:rsidRPr="00CF3746" w14:paraId="4CBE1D0B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F634A90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3F3038B3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7FC0252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9F1CEB7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C9434E6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349B" w:rsidRPr="00CF3746" w14:paraId="28A9A40A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43B2FE5" w14:textId="09A3033B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0DA92635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D2B73B5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029FEC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ABE1147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349B" w:rsidRPr="00CF3746" w14:paraId="686C64B9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3DD074B" w14:textId="404776EC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</w:t>
            </w:r>
            <w:r w:rsidR="003B5DD5"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5" w:type="dxa"/>
          </w:tcPr>
          <w:p w14:paraId="316DAAA1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737A8EB" w14:textId="4BAF4972" w:rsidR="0007349B" w:rsidRPr="00CF3746" w:rsidRDefault="00077471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8" w:type="dxa"/>
            <w:vAlign w:val="bottom"/>
          </w:tcPr>
          <w:p w14:paraId="0D5835B0" w14:textId="77777777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C104D26" w14:textId="0FA8E4E2" w:rsidR="0007349B" w:rsidRPr="00CF3746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</w:tbl>
    <w:p w14:paraId="514B5C99" w14:textId="560E67C5" w:rsidR="007154C6" w:rsidRPr="00CF3746" w:rsidRDefault="007154C6" w:rsidP="00CC509B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BC671C4" w14:textId="6B752DB1" w:rsidR="00CA17FA" w:rsidRPr="00CF3746" w:rsidRDefault="00526B34" w:rsidP="00CA17F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ณ วันที่</w:t>
      </w:r>
      <w:r w:rsidR="003522B5"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D15DAD" w:rsidRPr="00CF3746">
        <w:rPr>
          <w:rFonts w:ascii="Angsana New" w:hAnsi="Angsana New" w:cs="Angsana New"/>
          <w:sz w:val="28"/>
          <w:szCs w:val="28"/>
        </w:rPr>
        <w:t>3</w:t>
      </w:r>
      <w:r w:rsidR="00777412" w:rsidRPr="00CF3746">
        <w:rPr>
          <w:rFonts w:ascii="Angsana New" w:hAnsi="Angsana New" w:cs="Angsana New"/>
          <w:sz w:val="28"/>
          <w:szCs w:val="28"/>
        </w:rPr>
        <w:t>0</w:t>
      </w:r>
      <w:r w:rsidR="00D15DAD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14428F" w:rsidRPr="00CF374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D15DAD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15DAD" w:rsidRPr="00CF3746">
        <w:rPr>
          <w:rFonts w:asciiTheme="majorBidi" w:hAnsiTheme="majorBidi" w:cstheme="majorBidi"/>
          <w:sz w:val="28"/>
          <w:szCs w:val="28"/>
        </w:rPr>
        <w:t>2564</w:t>
      </w:r>
      <w:r w:rsidR="00D15DAD" w:rsidRPr="00CF374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กลุ่มบริษัทและบริษัท</w:t>
      </w:r>
      <w:r w:rsidR="00925D2C"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มี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สัญญาสำหรับการใช้บริการอุปกรณ์สำนักงาน โดยมีระยะเวลา </w:t>
      </w:r>
      <w:r w:rsidR="00CA17FA" w:rsidRPr="00CF3746">
        <w:rPr>
          <w:rFonts w:ascii="Angsana New" w:hAnsi="Angsana New" w:cs="Angsana New"/>
          <w:sz w:val="28"/>
          <w:szCs w:val="28"/>
          <w:cs/>
          <w:lang w:val="th-TH"/>
        </w:rPr>
        <w:br/>
      </w:r>
      <w:r w:rsidR="00CA17FA" w:rsidRPr="00CF3746">
        <w:rPr>
          <w:rFonts w:ascii="Angsana New" w:hAnsi="Angsana New" w:cs="Angsana New"/>
          <w:sz w:val="28"/>
          <w:szCs w:val="28"/>
        </w:rPr>
        <w:t>4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ปี ตั้งแต่เดือนมกราคม </w:t>
      </w:r>
      <w:r w:rsidR="00CA17FA" w:rsidRPr="00CF3746">
        <w:rPr>
          <w:rFonts w:ascii="Angsana New" w:hAnsi="Angsana New" w:cs="Angsana New"/>
          <w:sz w:val="28"/>
          <w:szCs w:val="28"/>
        </w:rPr>
        <w:t>2561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และสิ้นสุดเดือนมกราคม </w:t>
      </w:r>
      <w:r w:rsidR="008342AC" w:rsidRPr="00CF3746">
        <w:rPr>
          <w:rFonts w:ascii="Angsana New" w:hAnsi="Angsana New" w:cs="Angsana New"/>
          <w:sz w:val="28"/>
          <w:szCs w:val="28"/>
        </w:rPr>
        <w:t>2565</w:t>
      </w:r>
      <w:r w:rsidR="00D04AD4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D04AD4"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D04AD4" w:rsidRPr="00CF3746">
        <w:rPr>
          <w:rFonts w:ascii="Angsana New" w:hAnsi="Angsana New" w:cs="Angsana New"/>
          <w:i/>
          <w:iCs/>
          <w:sz w:val="28"/>
          <w:szCs w:val="28"/>
        </w:rPr>
        <w:t xml:space="preserve">31 </w:t>
      </w:r>
      <w:r w:rsidR="00D04AD4"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ธันวาคม </w:t>
      </w:r>
      <w:r w:rsidR="00D04AD4" w:rsidRPr="00CF3746">
        <w:rPr>
          <w:rFonts w:ascii="Angsana New" w:hAnsi="Angsana New" w:cs="Angsana New"/>
          <w:i/>
          <w:iCs/>
          <w:sz w:val="28"/>
          <w:szCs w:val="28"/>
        </w:rPr>
        <w:t>2563</w:t>
      </w:r>
      <w:r w:rsidR="00D04AD4" w:rsidRPr="00CF3746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D04AD4" w:rsidRPr="00CF3746">
        <w:rPr>
          <w:rFonts w:ascii="Angsana New" w:hAnsi="Angsana New" w:cs="Angsana New"/>
          <w:i/>
          <w:iCs/>
          <w:sz w:val="28"/>
          <w:szCs w:val="28"/>
        </w:rPr>
        <w:t xml:space="preserve">4 </w:t>
      </w:r>
      <w:r w:rsidR="00D04AD4"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ปี ตั้งแต่เดือนมกราคม </w:t>
      </w:r>
      <w:r w:rsidR="00D04AD4" w:rsidRPr="00CF3746">
        <w:rPr>
          <w:rFonts w:ascii="Angsana New" w:hAnsi="Angsana New" w:cs="Angsana New"/>
          <w:i/>
          <w:iCs/>
          <w:sz w:val="28"/>
          <w:szCs w:val="28"/>
        </w:rPr>
        <w:t xml:space="preserve">2561 </w:t>
      </w:r>
      <w:r w:rsidR="00D04AD4"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และสิ้นสุดเดือนมกราคม </w:t>
      </w:r>
      <w:r w:rsidR="00D04AD4" w:rsidRPr="00CF3746">
        <w:rPr>
          <w:rFonts w:ascii="Angsana New" w:hAnsi="Angsana New" w:cs="Angsana New"/>
          <w:i/>
          <w:iCs/>
          <w:sz w:val="28"/>
          <w:szCs w:val="28"/>
        </w:rPr>
        <w:t>2565</w:t>
      </w:r>
      <w:r w:rsidR="00D04AD4" w:rsidRPr="00CF374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29F17BA8" w14:textId="495F7A47" w:rsidR="004E4E1A" w:rsidRPr="00CF3746" w:rsidRDefault="005729C9" w:rsidP="00DA5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 w:rsidRPr="00CF3746">
        <w:rPr>
          <w:rFonts w:ascii="Angsana New" w:hAnsi="Angsana New" w:cs="Angsana New"/>
          <w:sz w:val="28"/>
          <w:szCs w:val="28"/>
          <w:cs/>
        </w:rPr>
        <w:br w:type="page"/>
      </w:r>
    </w:p>
    <w:p w14:paraId="77F129EC" w14:textId="11A514FB" w:rsidR="00C03244" w:rsidRPr="00CF3746" w:rsidRDefault="00592D96" w:rsidP="00592D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0522AD51" w14:textId="77777777" w:rsidR="008B367F" w:rsidRPr="002B641F" w:rsidRDefault="008B367F" w:rsidP="008B367F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F80E67E" w14:textId="5D2043AE" w:rsidR="00F14EAA" w:rsidRPr="00CF6960" w:rsidRDefault="00F14EAA" w:rsidP="00B356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ในก</w:t>
      </w:r>
      <w:r w:rsidR="00CF6960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ารประชุมคณะกรรมการบริษัทเมื่อวันที่ </w:t>
      </w:r>
      <w:r w:rsidR="00CF6960">
        <w:rPr>
          <w:rFonts w:asciiTheme="majorBidi" w:hAnsiTheme="majorBidi" w:cstheme="majorBidi"/>
          <w:sz w:val="28"/>
          <w:szCs w:val="28"/>
        </w:rPr>
        <w:t xml:space="preserve">18 </w:t>
      </w:r>
      <w:r w:rsidR="00CF6960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CF6960">
        <w:rPr>
          <w:rFonts w:asciiTheme="majorBidi" w:hAnsiTheme="majorBidi" w:cstheme="majorBidi"/>
          <w:sz w:val="28"/>
          <w:szCs w:val="28"/>
        </w:rPr>
        <w:t>2564</w:t>
      </w:r>
      <w:r w:rsidR="00CF696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61A8F">
        <w:rPr>
          <w:rFonts w:asciiTheme="majorBidi" w:hAnsiTheme="majorBidi" w:cstheme="majorBidi" w:hint="cs"/>
          <w:sz w:val="28"/>
          <w:szCs w:val="28"/>
          <w:cs/>
        </w:rPr>
        <w:t>ที่ประชุมมี</w:t>
      </w:r>
      <w:r w:rsidR="00BC5C98">
        <w:rPr>
          <w:rFonts w:asciiTheme="majorBidi" w:hAnsiTheme="majorBidi" w:cstheme="majorBidi" w:hint="cs"/>
          <w:sz w:val="28"/>
          <w:szCs w:val="28"/>
          <w:cs/>
        </w:rPr>
        <w:t>มติอนุมัติ</w:t>
      </w:r>
      <w:r w:rsidR="00EA2F79">
        <w:rPr>
          <w:rFonts w:asciiTheme="majorBidi" w:hAnsiTheme="majorBidi" w:cstheme="majorBidi" w:hint="cs"/>
          <w:sz w:val="28"/>
          <w:szCs w:val="28"/>
          <w:cs/>
        </w:rPr>
        <w:t>จัดตั้งบริษัทย่อย</w:t>
      </w:r>
      <w:r w:rsidR="00EB6D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2F79">
        <w:rPr>
          <w:rFonts w:asciiTheme="majorBidi" w:hAnsiTheme="majorBidi" w:cstheme="majorBidi" w:hint="cs"/>
          <w:sz w:val="28"/>
          <w:szCs w:val="28"/>
          <w:cs/>
        </w:rPr>
        <w:t>ภายใต้ชื่อ</w:t>
      </w:r>
      <w:r w:rsidR="003313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6DCE">
        <w:rPr>
          <w:rFonts w:asciiTheme="majorBidi" w:hAnsiTheme="majorBidi" w:cstheme="majorBidi"/>
          <w:sz w:val="28"/>
          <w:szCs w:val="28"/>
          <w:cs/>
        </w:rPr>
        <w:br/>
      </w:r>
      <w:r w:rsidR="0033136A">
        <w:rPr>
          <w:rFonts w:asciiTheme="majorBidi" w:hAnsiTheme="majorBidi" w:cstheme="majorBidi" w:hint="cs"/>
          <w:sz w:val="28"/>
          <w:szCs w:val="28"/>
          <w:cs/>
        </w:rPr>
        <w:t xml:space="preserve">บริษัท เมืองไทย เพย์ เลเทอร์ จำกัด </w:t>
      </w:r>
      <w:r w:rsidR="000D44D9">
        <w:rPr>
          <w:rFonts w:asciiTheme="majorBidi" w:hAnsiTheme="majorBidi" w:cstheme="majorBidi" w:hint="cs"/>
          <w:sz w:val="28"/>
          <w:szCs w:val="28"/>
          <w:cs/>
        </w:rPr>
        <w:t xml:space="preserve">โดยมีสัดส่วนการถือหุ้นร้อยละ </w:t>
      </w:r>
      <w:r w:rsidR="000D44D9">
        <w:rPr>
          <w:rFonts w:asciiTheme="majorBidi" w:hAnsiTheme="majorBidi" w:cstheme="majorBidi"/>
          <w:sz w:val="28"/>
          <w:szCs w:val="28"/>
        </w:rPr>
        <w:t>100</w:t>
      </w:r>
      <w:r w:rsidR="00EA2F7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6E2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F3028F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33136A">
        <w:rPr>
          <w:rFonts w:asciiTheme="majorBidi" w:hAnsiTheme="majorBidi" w:cstheme="majorBidi" w:hint="cs"/>
          <w:sz w:val="28"/>
          <w:szCs w:val="28"/>
          <w:cs/>
        </w:rPr>
        <w:t xml:space="preserve">มีทุนจดทะเบียนเป็นจำนวนเงิน </w:t>
      </w:r>
      <w:r w:rsidR="00F3028F">
        <w:rPr>
          <w:rFonts w:asciiTheme="majorBidi" w:hAnsiTheme="majorBidi" w:cstheme="majorBidi"/>
          <w:sz w:val="28"/>
          <w:szCs w:val="28"/>
          <w:cs/>
        </w:rPr>
        <w:br/>
      </w:r>
      <w:r w:rsidR="0033136A">
        <w:rPr>
          <w:rFonts w:asciiTheme="majorBidi" w:hAnsiTheme="majorBidi" w:cstheme="majorBidi"/>
          <w:sz w:val="28"/>
          <w:szCs w:val="28"/>
        </w:rPr>
        <w:t xml:space="preserve">100 </w:t>
      </w:r>
      <w:r w:rsidR="0033136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6417B">
        <w:rPr>
          <w:rFonts w:asciiTheme="majorBidi" w:hAnsiTheme="majorBidi" w:cstheme="majorBidi" w:hint="cs"/>
          <w:sz w:val="28"/>
          <w:szCs w:val="28"/>
          <w:cs/>
        </w:rPr>
        <w:t xml:space="preserve"> และได้จดทะเบียนบริษัท</w:t>
      </w:r>
      <w:r w:rsidR="000D3540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="00E6417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E6417B">
        <w:rPr>
          <w:rFonts w:asciiTheme="majorBidi" w:hAnsiTheme="majorBidi" w:cstheme="majorBidi"/>
          <w:sz w:val="28"/>
          <w:szCs w:val="28"/>
        </w:rPr>
        <w:t xml:space="preserve">27 </w:t>
      </w:r>
      <w:r w:rsidR="00E6417B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E6417B">
        <w:rPr>
          <w:rFonts w:asciiTheme="majorBidi" w:hAnsiTheme="majorBidi" w:cstheme="majorBidi"/>
          <w:sz w:val="28"/>
          <w:szCs w:val="28"/>
        </w:rPr>
        <w:t>2564</w:t>
      </w:r>
      <w:r w:rsidR="00E641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E3DA1CA" w14:textId="77777777" w:rsidR="00592D96" w:rsidRPr="00CF3746" w:rsidRDefault="00592D96" w:rsidP="00592D96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F1A3E43" w14:textId="56C8FF26" w:rsidR="005729C9" w:rsidRPr="00CF3746" w:rsidRDefault="005729C9" w:rsidP="00A854B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6DA5412A" w14:textId="24DB0E7E" w:rsidR="0004168D" w:rsidRPr="00CF3746" w:rsidRDefault="0004168D" w:rsidP="0004168D">
      <w:pPr>
        <w:rPr>
          <w:rFonts w:asciiTheme="majorBidi" w:hAnsiTheme="majorBidi" w:cstheme="majorBidi"/>
          <w:sz w:val="28"/>
          <w:szCs w:val="28"/>
        </w:rPr>
      </w:pPr>
    </w:p>
    <w:p w14:paraId="3D1C3BC7" w14:textId="3224C2E2" w:rsidR="000601C0" w:rsidRPr="00CF3746" w:rsidRDefault="000601C0" w:rsidP="000601C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CF3746">
        <w:rPr>
          <w:rFonts w:ascii="Angsana New" w:hAnsi="Angsana New" w:cs="Angsana New"/>
          <w:sz w:val="28"/>
          <w:szCs w:val="28"/>
          <w:cs/>
          <w:lang w:val="en-US" w:bidi="th-TH"/>
        </w:rPr>
        <w:t>รายการบางรายการในงบกำไรขาดทุน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เบ็ดเสร็จรวมและงบกำไรขาดทุนเบ็ดเสร็จเฉพาะกิจการ </w:t>
      </w:r>
      <w:r w:rsidRPr="00CF3746">
        <w:rPr>
          <w:rFonts w:ascii="Angsana New" w:hAnsi="Angsana New" w:cs="Angsana New"/>
          <w:sz w:val="28"/>
          <w:szCs w:val="28"/>
          <w:cs/>
          <w:lang w:val="en-US" w:bidi="th-TH"/>
        </w:rPr>
        <w:t>สำหรับ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งวดสามเดือนและ</w:t>
      </w:r>
      <w:r w:rsidRPr="00CF3746">
        <w:rPr>
          <w:rFonts w:ascii="Angsana New" w:hAnsi="Angsana New" w:cs="Angsana New"/>
          <w:sz w:val="28"/>
          <w:szCs w:val="28"/>
          <w:cs/>
          <w:lang w:val="en-US" w:bidi="th-TH"/>
        </w:rPr>
        <w:br/>
      </w:r>
      <w:r w:rsidR="00C564F1"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เก้า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เดือน</w:t>
      </w:r>
      <w:r w:rsidRPr="00CF3746">
        <w:rPr>
          <w:rFonts w:ascii="Angsana New" w:hAnsi="Angsana New" w:cs="Angsana New"/>
          <w:sz w:val="28"/>
          <w:szCs w:val="28"/>
          <w:cs/>
          <w:lang w:val="en-US" w:bidi="th-TH"/>
        </w:rPr>
        <w:t>สิ้นสุดวันที่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C564F1"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กันยายน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lang w:val="en-US" w:bidi="th-TH"/>
        </w:rPr>
        <w:t>2563</w:t>
      </w:r>
      <w:r w:rsidRPr="00CF37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ซึ่งรวมอยู่เพื่อวัตถุประสงค์ในการเปรียบเทียบ</w:t>
      </w:r>
      <w:r w:rsidRPr="00CF3746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  <w:lang w:val="en-US" w:bidi="th-TH"/>
        </w:rPr>
        <w:t>ได้มีการจัดประเภทรายการใหม่เพื่อให้สอดคล้องกับการนำเสนองบ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การเงินระหว่างกาลสำหรับงวดสามเดือนและ</w:t>
      </w:r>
      <w:r w:rsidR="00C564F1"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เก้า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CF3746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C564F1"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>กันยายน</w:t>
      </w:r>
      <w:r w:rsidRPr="00CF37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lang w:val="en-US" w:bidi="th-TH"/>
        </w:rPr>
        <w:t>2564</w:t>
      </w:r>
    </w:p>
    <w:p w14:paraId="02C7CBD9" w14:textId="546E3090" w:rsidR="00631DEC" w:rsidRPr="00CF3746" w:rsidRDefault="00631DEC" w:rsidP="0004168D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5"/>
      </w:tblGrid>
      <w:tr w:rsidR="00824198" w:rsidRPr="00CF3746" w14:paraId="00F1DF73" w14:textId="77777777" w:rsidTr="007D1C34">
        <w:trPr>
          <w:trHeight w:val="74"/>
        </w:trPr>
        <w:tc>
          <w:tcPr>
            <w:tcW w:w="5760" w:type="dxa"/>
          </w:tcPr>
          <w:p w14:paraId="628761DD" w14:textId="77777777" w:rsidR="00824198" w:rsidRPr="00CF3746" w:rsidRDefault="00824198" w:rsidP="007B4548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  <w:vAlign w:val="bottom"/>
          </w:tcPr>
          <w:p w14:paraId="7EC25989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1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4198" w:rsidRPr="00CF3746" w14:paraId="119E26C2" w14:textId="77777777" w:rsidTr="007D1C34">
        <w:trPr>
          <w:trHeight w:val="74"/>
        </w:trPr>
        <w:tc>
          <w:tcPr>
            <w:tcW w:w="5760" w:type="dxa"/>
          </w:tcPr>
          <w:p w14:paraId="5A15E9DC" w14:textId="77777777" w:rsidR="00824198" w:rsidRPr="00CF3746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15B987C6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99A769F" w14:textId="77777777" w:rsidR="00824198" w:rsidRPr="00CF3746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5C57460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30E4CB6" w14:textId="77777777" w:rsidR="00824198" w:rsidRPr="00CF3746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6A1A0AE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CF3746">
              <w:rPr>
                <w:rFonts w:ascii="Angsana New" w:hAnsi="Angsana New" w:hint="cs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CF3746" w14:paraId="2FDD16EA" w14:textId="77777777" w:rsidTr="007D1C34">
        <w:trPr>
          <w:trHeight w:val="74"/>
        </w:trPr>
        <w:tc>
          <w:tcPr>
            <w:tcW w:w="5760" w:type="dxa"/>
          </w:tcPr>
          <w:p w14:paraId="7B418809" w14:textId="77777777" w:rsidR="00824198" w:rsidRPr="00CF3746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</w:tcPr>
          <w:p w14:paraId="1C0CBDE1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CF3746" w14:paraId="79042025" w14:textId="77777777" w:rsidTr="007D1C34">
        <w:trPr>
          <w:trHeight w:val="74"/>
        </w:trPr>
        <w:tc>
          <w:tcPr>
            <w:tcW w:w="5760" w:type="dxa"/>
            <w:hideMark/>
          </w:tcPr>
          <w:p w14:paraId="4FC4CEFF" w14:textId="621F5666" w:rsidR="00824198" w:rsidRPr="00CF3746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564F1"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4C45EB1F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159DFFA" w14:textId="77777777" w:rsidR="00824198" w:rsidRPr="00CF3746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FF239E2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AA3788D" w14:textId="77777777" w:rsidR="00824198" w:rsidRPr="00CF3746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C54B72E" w14:textId="77777777" w:rsidR="00824198" w:rsidRPr="00CF3746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24198" w:rsidRPr="00102EB1" w14:paraId="2EC6A0F8" w14:textId="77777777" w:rsidTr="007D1C34">
        <w:trPr>
          <w:trHeight w:val="248"/>
        </w:trPr>
        <w:tc>
          <w:tcPr>
            <w:tcW w:w="5760" w:type="dxa"/>
          </w:tcPr>
          <w:p w14:paraId="675760CA" w14:textId="77777777" w:rsidR="00824198" w:rsidRPr="00102EB1" w:rsidRDefault="00824198" w:rsidP="007D1C34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102EB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1E290E49" w14:textId="62F7AA3E" w:rsidR="00824198" w:rsidRPr="00102EB1" w:rsidRDefault="007C03D1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(105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</w:t>
            </w:r>
            <w:r w:rsidR="000D354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815C563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664229A6" w14:textId="0D5E6011" w:rsidR="00824198" w:rsidRPr="00102EB1" w:rsidRDefault="00627791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112,99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1344B879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4E65B467" w14:textId="2A8C39D4" w:rsidR="00824198" w:rsidRPr="00102EB1" w:rsidRDefault="007C03D1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7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434</w:t>
            </w:r>
          </w:p>
        </w:tc>
      </w:tr>
      <w:tr w:rsidR="00824198" w:rsidRPr="00102EB1" w14:paraId="1CAEBA2D" w14:textId="77777777" w:rsidTr="007D1C34">
        <w:trPr>
          <w:trHeight w:val="248"/>
        </w:trPr>
        <w:tc>
          <w:tcPr>
            <w:tcW w:w="5760" w:type="dxa"/>
          </w:tcPr>
          <w:p w14:paraId="151A23DC" w14:textId="77777777" w:rsidR="00824198" w:rsidRPr="00102EB1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26DE79A1" w14:textId="4FC2E0E2" w:rsidR="00824198" w:rsidRPr="00102EB1" w:rsidRDefault="007739B6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53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,52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3FECCCA3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A735710" w14:textId="7ED53469" w:rsidR="00824198" w:rsidRPr="00102EB1" w:rsidRDefault="00E97826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(112,99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5DFF673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6BFE7A82" w14:textId="09711114" w:rsidR="00824198" w:rsidRPr="00102EB1" w:rsidRDefault="0002486D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(59</w:t>
            </w:r>
            <w:r w:rsidRPr="00102EB1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,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469)</w:t>
            </w:r>
          </w:p>
        </w:tc>
      </w:tr>
      <w:tr w:rsidR="00824198" w:rsidRPr="00102EB1" w14:paraId="7FEA42E3" w14:textId="77777777" w:rsidTr="007D1C34">
        <w:trPr>
          <w:trHeight w:val="248"/>
        </w:trPr>
        <w:tc>
          <w:tcPr>
            <w:tcW w:w="5760" w:type="dxa"/>
          </w:tcPr>
          <w:p w14:paraId="76290804" w14:textId="77777777" w:rsidR="00824198" w:rsidRPr="00102EB1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F258016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CAF7E91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9771D1" w14:textId="59B41F08" w:rsidR="00824198" w:rsidRPr="00102EB1" w:rsidRDefault="0069764A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3F6438F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98A7653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5914FE84" w14:textId="77777777" w:rsidR="00824198" w:rsidRPr="00102EB1" w:rsidRDefault="00824198" w:rsidP="008241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0"/>
      </w:tblGrid>
      <w:tr w:rsidR="00824198" w:rsidRPr="00102EB1" w14:paraId="4D2A966D" w14:textId="77777777" w:rsidTr="007D1C34">
        <w:trPr>
          <w:trHeight w:val="74"/>
        </w:trPr>
        <w:tc>
          <w:tcPr>
            <w:tcW w:w="5760" w:type="dxa"/>
          </w:tcPr>
          <w:p w14:paraId="1574F821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35FCC3A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02EB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24198" w:rsidRPr="00102EB1" w14:paraId="229A01F5" w14:textId="77777777" w:rsidTr="007D1C34">
        <w:trPr>
          <w:trHeight w:val="74"/>
        </w:trPr>
        <w:tc>
          <w:tcPr>
            <w:tcW w:w="5760" w:type="dxa"/>
          </w:tcPr>
          <w:p w14:paraId="75D9A6C4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39DF9EDF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2DE999E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0B81C9D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722E812F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1ED338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102EB1">
              <w:rPr>
                <w:rFonts w:ascii="Angsana New" w:hAnsi="Angsana New" w:hint="cs"/>
                <w:sz w:val="28"/>
                <w:szCs w:val="28"/>
              </w:rPr>
              <w:br/>
            </w: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102EB1" w14:paraId="38B72546" w14:textId="77777777" w:rsidTr="007D1C34">
        <w:trPr>
          <w:trHeight w:val="74"/>
        </w:trPr>
        <w:tc>
          <w:tcPr>
            <w:tcW w:w="5760" w:type="dxa"/>
          </w:tcPr>
          <w:p w14:paraId="0949DC2A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718FE7A9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02EB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102EB1" w14:paraId="17B8CAE3" w14:textId="77777777" w:rsidTr="007D1C34">
        <w:trPr>
          <w:trHeight w:val="74"/>
        </w:trPr>
        <w:tc>
          <w:tcPr>
            <w:tcW w:w="5760" w:type="dxa"/>
            <w:hideMark/>
          </w:tcPr>
          <w:p w14:paraId="651DB10A" w14:textId="2C843735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03CF8"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3F1DB8D4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24881F1" w14:textId="77777777" w:rsidR="00824198" w:rsidRPr="00102EB1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2ADEE17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593C5CB" w14:textId="77777777" w:rsidR="00824198" w:rsidRPr="00102EB1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7C3A1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42096" w:rsidRPr="00102EB1" w14:paraId="5D547D7C" w14:textId="77777777" w:rsidTr="007D1C34">
        <w:trPr>
          <w:trHeight w:val="248"/>
        </w:trPr>
        <w:tc>
          <w:tcPr>
            <w:tcW w:w="5760" w:type="dxa"/>
          </w:tcPr>
          <w:p w14:paraId="0CE417CB" w14:textId="77777777" w:rsidR="00342096" w:rsidRPr="00102EB1" w:rsidRDefault="00342096" w:rsidP="00342096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102EB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2571798D" w14:textId="27F4CAA4" w:rsidR="00342096" w:rsidRPr="00102EB1" w:rsidRDefault="00342096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(105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D50CF8C" w14:textId="77777777" w:rsidR="00342096" w:rsidRPr="00102EB1" w:rsidRDefault="00342096" w:rsidP="0034209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036DF9C" w14:textId="7A9E0A07" w:rsidR="00342096" w:rsidRPr="00102EB1" w:rsidRDefault="00342096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112,99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042D54E4" w14:textId="77777777" w:rsidR="00342096" w:rsidRPr="00102EB1" w:rsidRDefault="00342096" w:rsidP="0034209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A1E73FC" w14:textId="53A539AC" w:rsidR="00342096" w:rsidRPr="00102EB1" w:rsidRDefault="00342096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7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434</w:t>
            </w:r>
          </w:p>
        </w:tc>
      </w:tr>
      <w:tr w:rsidR="00342096" w:rsidRPr="00102EB1" w14:paraId="52DD1FA3" w14:textId="77777777" w:rsidTr="007D1C34">
        <w:trPr>
          <w:trHeight w:val="248"/>
        </w:trPr>
        <w:tc>
          <w:tcPr>
            <w:tcW w:w="5760" w:type="dxa"/>
          </w:tcPr>
          <w:p w14:paraId="0D5EF051" w14:textId="77777777" w:rsidR="00342096" w:rsidRPr="00102EB1" w:rsidRDefault="00342096" w:rsidP="00342096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</w:tcPr>
          <w:p w14:paraId="0E3606FB" w14:textId="7E342AFE" w:rsidR="00342096" w:rsidRPr="00102EB1" w:rsidRDefault="00AE37EF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53,75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70" w:type="dxa"/>
          </w:tcPr>
          <w:p w14:paraId="49B67D76" w14:textId="77777777" w:rsidR="00342096" w:rsidRPr="00102EB1" w:rsidRDefault="00342096" w:rsidP="0034209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</w:tcPr>
          <w:p w14:paraId="78F7ED22" w14:textId="0202B87C" w:rsidR="00342096" w:rsidRPr="00102EB1" w:rsidRDefault="00AE37EF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(112,99</w:t>
            </w:r>
            <w:r w:rsidR="00D54756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5A512650" w14:textId="77777777" w:rsidR="00342096" w:rsidRPr="00102EB1" w:rsidRDefault="00342096" w:rsidP="0034209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637B9BB" w14:textId="0AF70246" w:rsidR="00342096" w:rsidRPr="00102EB1" w:rsidRDefault="00AE37EF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(59,238)</w:t>
            </w:r>
          </w:p>
        </w:tc>
      </w:tr>
      <w:tr w:rsidR="00342096" w:rsidRPr="00102EB1" w14:paraId="6DEFA797" w14:textId="77777777" w:rsidTr="007D1C34">
        <w:trPr>
          <w:trHeight w:val="248"/>
        </w:trPr>
        <w:tc>
          <w:tcPr>
            <w:tcW w:w="5760" w:type="dxa"/>
          </w:tcPr>
          <w:p w14:paraId="08138EDA" w14:textId="77777777" w:rsidR="00342096" w:rsidRPr="00102EB1" w:rsidRDefault="00342096" w:rsidP="00342096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15C047A" w14:textId="77777777" w:rsidR="00342096" w:rsidRPr="00102EB1" w:rsidRDefault="00342096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224C0DE" w14:textId="77777777" w:rsidR="00342096" w:rsidRPr="00102EB1" w:rsidRDefault="00342096" w:rsidP="0034209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7EAEE" w14:textId="415785A1" w:rsidR="00342096" w:rsidRPr="00102EB1" w:rsidRDefault="006F45F0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5CC5DB0" w14:textId="77777777" w:rsidR="00342096" w:rsidRPr="00102EB1" w:rsidRDefault="00342096" w:rsidP="0034209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330FBE" w14:textId="77777777" w:rsidR="00342096" w:rsidRPr="00102EB1" w:rsidRDefault="00342096" w:rsidP="0034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1DFD3535" w14:textId="77777777" w:rsidR="00824198" w:rsidRPr="00102EB1" w:rsidRDefault="00824198" w:rsidP="008241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15EEF4B8" w14:textId="77777777" w:rsidR="00824198" w:rsidRPr="00102EB1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102EB1"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5"/>
      </w:tblGrid>
      <w:tr w:rsidR="00824198" w:rsidRPr="00102EB1" w14:paraId="181178CF" w14:textId="77777777" w:rsidTr="007D1C34">
        <w:trPr>
          <w:trHeight w:val="74"/>
        </w:trPr>
        <w:tc>
          <w:tcPr>
            <w:tcW w:w="5760" w:type="dxa"/>
          </w:tcPr>
          <w:p w14:paraId="0B2EEEBE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  <w:vAlign w:val="bottom"/>
          </w:tcPr>
          <w:p w14:paraId="2289B5D5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1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02EB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4198" w:rsidRPr="00102EB1" w14:paraId="3DA41149" w14:textId="77777777" w:rsidTr="007D1C34">
        <w:trPr>
          <w:trHeight w:val="74"/>
        </w:trPr>
        <w:tc>
          <w:tcPr>
            <w:tcW w:w="5760" w:type="dxa"/>
          </w:tcPr>
          <w:p w14:paraId="71545B2A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4C3A3C6A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712C868C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432931B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33426287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4CAA837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102EB1">
              <w:rPr>
                <w:rFonts w:ascii="Angsana New" w:hAnsi="Angsana New" w:hint="cs"/>
                <w:sz w:val="28"/>
                <w:szCs w:val="28"/>
              </w:rPr>
              <w:br/>
            </w: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102EB1" w14:paraId="557F235D" w14:textId="77777777" w:rsidTr="007D1C34">
        <w:trPr>
          <w:trHeight w:val="74"/>
        </w:trPr>
        <w:tc>
          <w:tcPr>
            <w:tcW w:w="5760" w:type="dxa"/>
          </w:tcPr>
          <w:p w14:paraId="5A37E60D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</w:tcPr>
          <w:p w14:paraId="2D8153F8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02EB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102EB1" w14:paraId="3CEF3AC7" w14:textId="77777777" w:rsidTr="007D1C34">
        <w:trPr>
          <w:trHeight w:val="74"/>
        </w:trPr>
        <w:tc>
          <w:tcPr>
            <w:tcW w:w="5760" w:type="dxa"/>
            <w:hideMark/>
          </w:tcPr>
          <w:p w14:paraId="097C9190" w14:textId="4EE890F6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="00C40036"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03CF8"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0AE8EE93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51525CA" w14:textId="77777777" w:rsidR="00824198" w:rsidRPr="00102EB1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7578C8D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4B7D2B8" w14:textId="77777777" w:rsidR="00824198" w:rsidRPr="00102EB1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B1B99FD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24198" w:rsidRPr="00102EB1" w14:paraId="57DB7A8A" w14:textId="77777777" w:rsidTr="007D1C34">
        <w:trPr>
          <w:trHeight w:val="248"/>
        </w:trPr>
        <w:tc>
          <w:tcPr>
            <w:tcW w:w="5760" w:type="dxa"/>
          </w:tcPr>
          <w:p w14:paraId="7B7D8279" w14:textId="77777777" w:rsidR="00824198" w:rsidRPr="00102EB1" w:rsidRDefault="00824198" w:rsidP="007D1C34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102EB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19035A83" w14:textId="2612415B" w:rsidR="00824198" w:rsidRPr="00102EB1" w:rsidRDefault="002725D6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(346,40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0B4257D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0A0EF458" w14:textId="3E8B699C" w:rsidR="00824198" w:rsidRPr="00102EB1" w:rsidRDefault="002725D6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371,19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7AC095D4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4940D941" w14:textId="225DB200" w:rsidR="00824198" w:rsidRPr="00102EB1" w:rsidRDefault="002725D6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24,787</w:t>
            </w:r>
          </w:p>
        </w:tc>
      </w:tr>
      <w:tr w:rsidR="00DC34E4" w:rsidRPr="00102EB1" w14:paraId="32EADC77" w14:textId="77777777" w:rsidTr="00F57A05">
        <w:trPr>
          <w:trHeight w:val="248"/>
        </w:trPr>
        <w:tc>
          <w:tcPr>
            <w:tcW w:w="5760" w:type="dxa"/>
          </w:tcPr>
          <w:p w14:paraId="19F8D780" w14:textId="77777777" w:rsidR="00DC34E4" w:rsidRPr="00102EB1" w:rsidRDefault="00DC34E4" w:rsidP="00DC34E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7A701B65" w14:textId="215FD72B" w:rsidR="00DC34E4" w:rsidRPr="00102EB1" w:rsidRDefault="00DC34E4" w:rsidP="00DC3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207,38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</w:tcPr>
          <w:p w14:paraId="39D7DFFD" w14:textId="77777777" w:rsidR="00DC34E4" w:rsidRPr="00102EB1" w:rsidRDefault="00DC34E4" w:rsidP="00DC34E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29B8AEC6" w14:textId="33A9DB40" w:rsidR="00DC34E4" w:rsidRPr="00102EB1" w:rsidRDefault="00DC34E4" w:rsidP="00DC3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(371,19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2D15AECF" w14:textId="77777777" w:rsidR="00DC34E4" w:rsidRPr="00102EB1" w:rsidRDefault="00DC34E4" w:rsidP="00DC34E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</w:tcPr>
          <w:p w14:paraId="33DFFC9D" w14:textId="3579D58E" w:rsidR="00DC34E4" w:rsidRPr="00102EB1" w:rsidRDefault="00DC34E4" w:rsidP="00DC3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(163,804)</w:t>
            </w:r>
          </w:p>
        </w:tc>
      </w:tr>
      <w:tr w:rsidR="00DC34E4" w:rsidRPr="00102EB1" w14:paraId="2D277C5C" w14:textId="77777777" w:rsidTr="007D1C34">
        <w:trPr>
          <w:trHeight w:val="248"/>
        </w:trPr>
        <w:tc>
          <w:tcPr>
            <w:tcW w:w="5760" w:type="dxa"/>
          </w:tcPr>
          <w:p w14:paraId="77189B5E" w14:textId="77777777" w:rsidR="00DC34E4" w:rsidRPr="00102EB1" w:rsidRDefault="00DC34E4" w:rsidP="00DC34E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60D52B3" w14:textId="77777777" w:rsidR="00DC34E4" w:rsidRPr="00102EB1" w:rsidRDefault="00DC34E4" w:rsidP="00DC3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2A3FB8" w14:textId="77777777" w:rsidR="00DC34E4" w:rsidRPr="00102EB1" w:rsidRDefault="00DC34E4" w:rsidP="00DC34E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B5382" w14:textId="1FF52B35" w:rsidR="00DC34E4" w:rsidRPr="00102EB1" w:rsidRDefault="00672AF1" w:rsidP="00DC3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41F57A6" w14:textId="77777777" w:rsidR="00DC34E4" w:rsidRPr="00102EB1" w:rsidRDefault="00DC34E4" w:rsidP="00DC34E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17268B3" w14:textId="77777777" w:rsidR="00DC34E4" w:rsidRPr="00102EB1" w:rsidRDefault="00DC34E4" w:rsidP="00DC3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5EDAAD63" w14:textId="77777777" w:rsidR="00824198" w:rsidRPr="00102EB1" w:rsidRDefault="00824198" w:rsidP="008241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0"/>
      </w:tblGrid>
      <w:tr w:rsidR="00824198" w:rsidRPr="00102EB1" w14:paraId="4F242AD7" w14:textId="77777777" w:rsidTr="007D1C34">
        <w:trPr>
          <w:trHeight w:val="74"/>
        </w:trPr>
        <w:tc>
          <w:tcPr>
            <w:tcW w:w="5760" w:type="dxa"/>
          </w:tcPr>
          <w:p w14:paraId="063A9240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10094837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02EB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24198" w:rsidRPr="00102EB1" w14:paraId="79761529" w14:textId="77777777" w:rsidTr="007D1C34">
        <w:trPr>
          <w:trHeight w:val="74"/>
        </w:trPr>
        <w:tc>
          <w:tcPr>
            <w:tcW w:w="5760" w:type="dxa"/>
          </w:tcPr>
          <w:p w14:paraId="398C512C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5712E15F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A5CD1EE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5EE57D4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43AC149E" w14:textId="77777777" w:rsidR="00824198" w:rsidRPr="00102EB1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9FB882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102EB1">
              <w:rPr>
                <w:rFonts w:ascii="Angsana New" w:hAnsi="Angsana New" w:hint="cs"/>
                <w:sz w:val="28"/>
                <w:szCs w:val="28"/>
              </w:rPr>
              <w:br/>
            </w:r>
            <w:r w:rsidRPr="00102EB1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102EB1" w14:paraId="5D9F541E" w14:textId="77777777" w:rsidTr="007D1C34">
        <w:trPr>
          <w:trHeight w:val="74"/>
        </w:trPr>
        <w:tc>
          <w:tcPr>
            <w:tcW w:w="5760" w:type="dxa"/>
          </w:tcPr>
          <w:p w14:paraId="4216C01A" w14:textId="77777777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7DD4892C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02EB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102EB1" w14:paraId="7985671A" w14:textId="77777777" w:rsidTr="007D1C34">
        <w:trPr>
          <w:trHeight w:val="74"/>
        </w:trPr>
        <w:tc>
          <w:tcPr>
            <w:tcW w:w="5760" w:type="dxa"/>
            <w:hideMark/>
          </w:tcPr>
          <w:p w14:paraId="446AFBE8" w14:textId="5AAF7D40" w:rsidR="00824198" w:rsidRPr="00102EB1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="00C40036"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03CF8" w:rsidRPr="00102E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02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574EDA88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72278CA" w14:textId="77777777" w:rsidR="00824198" w:rsidRPr="00102EB1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08087A4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DE08980" w14:textId="77777777" w:rsidR="00824198" w:rsidRPr="00102EB1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07D50E" w14:textId="77777777" w:rsidR="00824198" w:rsidRPr="00102EB1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725D6" w:rsidRPr="00102EB1" w14:paraId="1D2033F8" w14:textId="77777777" w:rsidTr="007D1C34">
        <w:trPr>
          <w:trHeight w:val="248"/>
        </w:trPr>
        <w:tc>
          <w:tcPr>
            <w:tcW w:w="5760" w:type="dxa"/>
          </w:tcPr>
          <w:p w14:paraId="1075214F" w14:textId="77777777" w:rsidR="002725D6" w:rsidRPr="00102EB1" w:rsidRDefault="002725D6" w:rsidP="002725D6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102EB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102EB1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788B9243" w14:textId="2C96D60B" w:rsidR="002725D6" w:rsidRPr="00102EB1" w:rsidRDefault="002725D6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(346,40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D7707E2" w14:textId="77777777" w:rsidR="002725D6" w:rsidRPr="00102EB1" w:rsidRDefault="002725D6" w:rsidP="002725D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A76202C" w14:textId="3FEFD18C" w:rsidR="002725D6" w:rsidRPr="00102EB1" w:rsidRDefault="002725D6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371,19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20BD253B" w14:textId="77777777" w:rsidR="002725D6" w:rsidRPr="00102EB1" w:rsidRDefault="002725D6" w:rsidP="002725D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34A1BFB" w14:textId="0FD57E71" w:rsidR="002725D6" w:rsidRPr="00102EB1" w:rsidRDefault="002725D6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24,787</w:t>
            </w:r>
          </w:p>
        </w:tc>
      </w:tr>
      <w:tr w:rsidR="002725D6" w:rsidRPr="00102EB1" w14:paraId="05E273CE" w14:textId="77777777" w:rsidTr="007D1C34">
        <w:trPr>
          <w:trHeight w:val="248"/>
        </w:trPr>
        <w:tc>
          <w:tcPr>
            <w:tcW w:w="5760" w:type="dxa"/>
          </w:tcPr>
          <w:p w14:paraId="77766504" w14:textId="77777777" w:rsidR="002725D6" w:rsidRPr="00102EB1" w:rsidRDefault="002725D6" w:rsidP="002725D6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2E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140E45F0" w14:textId="1A394026" w:rsidR="002725D6" w:rsidRPr="00102EB1" w:rsidRDefault="00672AF1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207,57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029DC8DB" w14:textId="77777777" w:rsidR="002725D6" w:rsidRPr="00102EB1" w:rsidRDefault="002725D6" w:rsidP="002725D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A2F23AA" w14:textId="46B84FAC" w:rsidR="002725D6" w:rsidRPr="00102EB1" w:rsidRDefault="005723DF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(371,19</w:t>
            </w:r>
            <w:r w:rsidR="00D22317"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7D78341B" w14:textId="77777777" w:rsidR="002725D6" w:rsidRPr="00102EB1" w:rsidRDefault="002725D6" w:rsidP="002725D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73F09D" w14:textId="3CE27861" w:rsidR="002725D6" w:rsidRPr="00102EB1" w:rsidRDefault="00672AF1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(163,620)</w:t>
            </w:r>
          </w:p>
        </w:tc>
      </w:tr>
      <w:tr w:rsidR="002725D6" w:rsidRPr="00CF3746" w14:paraId="4C79199E" w14:textId="77777777" w:rsidTr="007D1C34">
        <w:trPr>
          <w:trHeight w:val="248"/>
        </w:trPr>
        <w:tc>
          <w:tcPr>
            <w:tcW w:w="5760" w:type="dxa"/>
          </w:tcPr>
          <w:p w14:paraId="5B816539" w14:textId="77777777" w:rsidR="002725D6" w:rsidRPr="00102EB1" w:rsidRDefault="002725D6" w:rsidP="002725D6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152F2D" w14:textId="77777777" w:rsidR="002725D6" w:rsidRPr="00102EB1" w:rsidRDefault="002725D6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DBF814D" w14:textId="77777777" w:rsidR="002725D6" w:rsidRPr="00102EB1" w:rsidRDefault="002725D6" w:rsidP="002725D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04A68" w14:textId="4DD9B8AD" w:rsidR="002725D6" w:rsidRPr="00102EB1" w:rsidRDefault="00DC34E4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2E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C32CAE" w14:textId="77777777" w:rsidR="002725D6" w:rsidRPr="00102EB1" w:rsidRDefault="002725D6" w:rsidP="002725D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5F232" w14:textId="77777777" w:rsidR="002725D6" w:rsidRPr="00102EB1" w:rsidRDefault="002725D6" w:rsidP="00272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5CD897BE" w14:textId="77777777" w:rsidR="00824198" w:rsidRPr="00CF3746" w:rsidRDefault="00824198" w:rsidP="00824198">
      <w:pPr>
        <w:rPr>
          <w:rFonts w:ascii="Angsana New" w:hAnsi="Angsana New" w:cs="Angsana New"/>
          <w:sz w:val="2"/>
          <w:szCs w:val="2"/>
        </w:rPr>
      </w:pPr>
    </w:p>
    <w:p w14:paraId="6CD35918" w14:textId="77777777" w:rsidR="005729C9" w:rsidRPr="00CF3746" w:rsidRDefault="005729C9" w:rsidP="005729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both"/>
        <w:rPr>
          <w:rFonts w:ascii="Angsana New" w:hAnsi="Angsana New"/>
          <w:sz w:val="28"/>
          <w:szCs w:val="28"/>
        </w:rPr>
      </w:pPr>
    </w:p>
    <w:sectPr w:rsidR="005729C9" w:rsidRPr="00CF3746" w:rsidSect="00BF4AC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84537" w14:textId="77777777" w:rsidR="00F96C2E" w:rsidRDefault="00F96C2E">
      <w:r>
        <w:separator/>
      </w:r>
    </w:p>
  </w:endnote>
  <w:endnote w:type="continuationSeparator" w:id="0">
    <w:p w14:paraId="0464CDC5" w14:textId="77777777" w:rsidR="00F96C2E" w:rsidRDefault="00F96C2E">
      <w:r>
        <w:continuationSeparator/>
      </w:r>
    </w:p>
  </w:endnote>
  <w:endnote w:type="continuationNotice" w:id="1">
    <w:p w14:paraId="0FD4BC1C" w14:textId="77777777" w:rsidR="00F96C2E" w:rsidRDefault="00F96C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3A98A" w14:textId="5D36AD46" w:rsidR="002954A1" w:rsidRPr="00564C7C" w:rsidRDefault="00C141FE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2954A1">
          <w:rPr>
            <w:rFonts w:cstheme="minorBidi"/>
          </w:rPr>
          <w:tab/>
        </w:r>
        <w:r w:rsidR="002954A1">
          <w:rPr>
            <w:rFonts w:cstheme="minorBidi"/>
          </w:rPr>
          <w:tab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2954A1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954A1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2954A1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8CF" w14:textId="70FC43F3" w:rsidR="002954A1" w:rsidRPr="00564C7C" w:rsidRDefault="00C141FE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2954A1">
          <w:rPr>
            <w:rFonts w:cstheme="minorBidi"/>
            <w:cs/>
          </w:rPr>
          <w:tab/>
        </w:r>
        <w:r w:rsidR="002954A1">
          <w:rPr>
            <w:rFonts w:cstheme="minorBidi"/>
            <w:cs/>
          </w:rPr>
          <w:tab/>
        </w:r>
        <w:r w:rsidR="002954A1">
          <w:rPr>
            <w:rFonts w:cstheme="minorBidi"/>
            <w:cs/>
          </w:rPr>
          <w:tab/>
        </w:r>
        <w:r w:rsidR="002954A1">
          <w:rPr>
            <w:rFonts w:cstheme="minorBidi"/>
            <w:cs/>
          </w:rPr>
          <w:tab/>
        </w:r>
        <w:r w:rsidR="002954A1">
          <w:tab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2954A1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954A1">
          <w:rPr>
            <w:rFonts w:asciiTheme="majorBidi" w:hAnsiTheme="majorBidi" w:cstheme="majorBidi"/>
            <w:noProof/>
            <w:sz w:val="28"/>
            <w:szCs w:val="28"/>
          </w:rPr>
          <w:t>34</w:t>
        </w:r>
        <w:r w:rsidR="002954A1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0AE2" w14:textId="02F71AAB" w:rsidR="002954A1" w:rsidRPr="00564C7C" w:rsidRDefault="00C141FE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2954A1">
          <w:rPr>
            <w:rFonts w:cstheme="minorBidi"/>
            <w:cs/>
          </w:rPr>
          <w:tab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2954A1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954A1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2954A1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D4A42" w14:textId="1F97B63D" w:rsidR="002954A1" w:rsidRPr="00564C7C" w:rsidRDefault="00C141FE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1932777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2954A1">
          <w:rPr>
            <w:rFonts w:cstheme="minorBidi"/>
            <w:cs/>
          </w:rPr>
          <w:tab/>
        </w:r>
        <w:r w:rsidR="002954A1">
          <w:rPr>
            <w:rFonts w:cstheme="minorBidi"/>
            <w:cs/>
          </w:rPr>
          <w:tab/>
        </w:r>
        <w:r w:rsidR="002954A1">
          <w:rPr>
            <w:rFonts w:cstheme="minorBidi"/>
            <w:cs/>
          </w:rPr>
          <w:tab/>
        </w:r>
        <w:r w:rsidR="002954A1">
          <w:rPr>
            <w:rFonts w:cstheme="minorBidi"/>
            <w:cs/>
          </w:rPr>
          <w:tab/>
        </w:r>
        <w:r w:rsidR="002954A1">
          <w:tab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2954A1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2954A1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954A1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2954A1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5DF0" w14:textId="2224106A" w:rsidR="002954A1" w:rsidRPr="00727B54" w:rsidRDefault="002954A1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27366" w14:textId="77777777" w:rsidR="00F96C2E" w:rsidRDefault="00F96C2E">
      <w:r>
        <w:separator/>
      </w:r>
    </w:p>
  </w:footnote>
  <w:footnote w:type="continuationSeparator" w:id="0">
    <w:p w14:paraId="6920A09F" w14:textId="77777777" w:rsidR="00F96C2E" w:rsidRDefault="00F96C2E">
      <w:r>
        <w:continuationSeparator/>
      </w:r>
    </w:p>
  </w:footnote>
  <w:footnote w:type="continuationNotice" w:id="1">
    <w:p w14:paraId="6CD93C79" w14:textId="77777777" w:rsidR="00F96C2E" w:rsidRDefault="00F96C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BEB9" w14:textId="77777777" w:rsidR="002954A1" w:rsidRPr="00606B89" w:rsidRDefault="002954A1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2954A1" w:rsidRPr="00606B89" w:rsidRDefault="002954A1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79F20518" w:rsidR="002954A1" w:rsidRPr="00B82E50" w:rsidRDefault="002954A1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2954A1" w:rsidRPr="00FD4633" w:rsidRDefault="002954A1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32B48" w14:textId="77777777" w:rsidR="002954A1" w:rsidRPr="00606B89" w:rsidRDefault="002954A1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2954A1" w:rsidRPr="00606B89" w:rsidRDefault="002954A1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045A7830" w:rsidR="002954A1" w:rsidRDefault="002954A1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2954A1" w:rsidRPr="00E26975" w:rsidRDefault="002954A1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F3CE8" w14:textId="77777777" w:rsidR="002954A1" w:rsidRPr="00606B89" w:rsidRDefault="002954A1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0B0645B" w14:textId="77777777" w:rsidR="002954A1" w:rsidRPr="00606B89" w:rsidRDefault="002954A1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A06A2E5" w14:textId="323B8A8E" w:rsidR="002954A1" w:rsidRPr="00B82E50" w:rsidRDefault="002954A1" w:rsidP="00E430F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3BA3E8A2" w14:textId="77777777" w:rsidR="002954A1" w:rsidRPr="00FD4633" w:rsidRDefault="002954A1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34C8B" w14:textId="77777777" w:rsidR="002954A1" w:rsidRPr="00606B89" w:rsidRDefault="002954A1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3AC5593" w14:textId="77777777" w:rsidR="002954A1" w:rsidRPr="00606B89" w:rsidRDefault="002954A1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55BC383" w14:textId="6A2011A0" w:rsidR="002954A1" w:rsidRDefault="002954A1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C6873FF" w14:textId="77777777" w:rsidR="002954A1" w:rsidRDefault="002954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4C614" w14:textId="77777777" w:rsidR="002954A1" w:rsidRPr="00606B89" w:rsidRDefault="002954A1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2954A1" w:rsidRPr="00606B89" w:rsidRDefault="002954A1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7E21972B" w:rsidR="002954A1" w:rsidRPr="00B82E50" w:rsidRDefault="002954A1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เก้า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2954A1" w:rsidRPr="00FD4633" w:rsidRDefault="002954A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2EAC"/>
    <w:rsid w:val="00023725"/>
    <w:rsid w:val="00023748"/>
    <w:rsid w:val="00023CE6"/>
    <w:rsid w:val="00023D7D"/>
    <w:rsid w:val="00023DFC"/>
    <w:rsid w:val="00023EC6"/>
    <w:rsid w:val="00024270"/>
    <w:rsid w:val="00024304"/>
    <w:rsid w:val="00024398"/>
    <w:rsid w:val="000243CE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309"/>
    <w:rsid w:val="000B44E3"/>
    <w:rsid w:val="000B47CB"/>
    <w:rsid w:val="000B48C6"/>
    <w:rsid w:val="000B48F4"/>
    <w:rsid w:val="000B4C40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BD7"/>
    <w:rsid w:val="000E4EE7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0C4"/>
    <w:rsid w:val="000F3123"/>
    <w:rsid w:val="000F3869"/>
    <w:rsid w:val="000F3B1D"/>
    <w:rsid w:val="000F3BAD"/>
    <w:rsid w:val="000F3C79"/>
    <w:rsid w:val="000F412F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21A"/>
    <w:rsid w:val="00110B7B"/>
    <w:rsid w:val="00110C30"/>
    <w:rsid w:val="00111087"/>
    <w:rsid w:val="001110AA"/>
    <w:rsid w:val="001110B6"/>
    <w:rsid w:val="001111E1"/>
    <w:rsid w:val="00111498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31CE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450"/>
    <w:rsid w:val="001466B3"/>
    <w:rsid w:val="00146C91"/>
    <w:rsid w:val="00146F44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F8"/>
    <w:rsid w:val="00150BD1"/>
    <w:rsid w:val="0015162A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281"/>
    <w:rsid w:val="001A3570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F7F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417"/>
    <w:rsid w:val="00263660"/>
    <w:rsid w:val="002636B8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7A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387"/>
    <w:rsid w:val="002C748E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71E0"/>
    <w:rsid w:val="003C7367"/>
    <w:rsid w:val="003C763B"/>
    <w:rsid w:val="003C78F0"/>
    <w:rsid w:val="003C7D21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89"/>
    <w:rsid w:val="003E4295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2FF"/>
    <w:rsid w:val="0041541C"/>
    <w:rsid w:val="0041550C"/>
    <w:rsid w:val="004156EF"/>
    <w:rsid w:val="0041578C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5300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5B9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7AC"/>
    <w:rsid w:val="00515A60"/>
    <w:rsid w:val="00515A9C"/>
    <w:rsid w:val="00515AF7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359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85"/>
    <w:rsid w:val="005834A3"/>
    <w:rsid w:val="00583C2E"/>
    <w:rsid w:val="00583CB1"/>
    <w:rsid w:val="00583CF9"/>
    <w:rsid w:val="00583D32"/>
    <w:rsid w:val="0058435E"/>
    <w:rsid w:val="00584474"/>
    <w:rsid w:val="005847BC"/>
    <w:rsid w:val="00584C91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497B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969"/>
    <w:rsid w:val="005A7A86"/>
    <w:rsid w:val="005A7BB3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2931"/>
    <w:rsid w:val="005D2B09"/>
    <w:rsid w:val="005D2BA6"/>
    <w:rsid w:val="005D2D8E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574"/>
    <w:rsid w:val="00626618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A1B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72E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22C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4E"/>
    <w:rsid w:val="00754047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A96"/>
    <w:rsid w:val="007A6AC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530"/>
    <w:rsid w:val="007B4548"/>
    <w:rsid w:val="007B45C6"/>
    <w:rsid w:val="007B464F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B83"/>
    <w:rsid w:val="00823F59"/>
    <w:rsid w:val="00824198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549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AB6"/>
    <w:rsid w:val="00863C19"/>
    <w:rsid w:val="00864122"/>
    <w:rsid w:val="00864125"/>
    <w:rsid w:val="0086418B"/>
    <w:rsid w:val="008642DB"/>
    <w:rsid w:val="008643B3"/>
    <w:rsid w:val="008644C7"/>
    <w:rsid w:val="0086471C"/>
    <w:rsid w:val="0086481B"/>
    <w:rsid w:val="00864A67"/>
    <w:rsid w:val="00864AAD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65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639"/>
    <w:rsid w:val="009C170F"/>
    <w:rsid w:val="009C17DB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A9"/>
    <w:rsid w:val="009C51BE"/>
    <w:rsid w:val="009C526E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72"/>
    <w:rsid w:val="009F7801"/>
    <w:rsid w:val="009F79DB"/>
    <w:rsid w:val="009F7A5C"/>
    <w:rsid w:val="009F7B63"/>
    <w:rsid w:val="009F7D3C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EC"/>
    <w:rsid w:val="00A04611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258"/>
    <w:rsid w:val="00A24432"/>
    <w:rsid w:val="00A24785"/>
    <w:rsid w:val="00A2483A"/>
    <w:rsid w:val="00A24897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747F"/>
    <w:rsid w:val="00A877C1"/>
    <w:rsid w:val="00A87BC0"/>
    <w:rsid w:val="00A87BE6"/>
    <w:rsid w:val="00A87D75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A8A"/>
    <w:rsid w:val="00AA4FE4"/>
    <w:rsid w:val="00AA5263"/>
    <w:rsid w:val="00AA540E"/>
    <w:rsid w:val="00AA570A"/>
    <w:rsid w:val="00AA57B7"/>
    <w:rsid w:val="00AA584E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826"/>
    <w:rsid w:val="00AB4900"/>
    <w:rsid w:val="00AB4988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AB2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3F4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36D"/>
    <w:rsid w:val="00AE0428"/>
    <w:rsid w:val="00AE0553"/>
    <w:rsid w:val="00AE06D8"/>
    <w:rsid w:val="00AE08C5"/>
    <w:rsid w:val="00AE099B"/>
    <w:rsid w:val="00AE0CD8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969"/>
    <w:rsid w:val="00AF4971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FC9"/>
    <w:rsid w:val="00B0434F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D54"/>
    <w:rsid w:val="00B213E6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87C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EA4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1FE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58D"/>
    <w:rsid w:val="00C5584C"/>
    <w:rsid w:val="00C5592E"/>
    <w:rsid w:val="00C55DC8"/>
    <w:rsid w:val="00C55DE5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5029"/>
    <w:rsid w:val="00C85403"/>
    <w:rsid w:val="00C85898"/>
    <w:rsid w:val="00C85A09"/>
    <w:rsid w:val="00C85D8E"/>
    <w:rsid w:val="00C85DD8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0DA"/>
    <w:rsid w:val="00CB1149"/>
    <w:rsid w:val="00CB11AD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BD6"/>
    <w:rsid w:val="00CD1E43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62F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3B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BD6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26A"/>
    <w:rsid w:val="00D73499"/>
    <w:rsid w:val="00D736B1"/>
    <w:rsid w:val="00D73751"/>
    <w:rsid w:val="00D7389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DC2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DCC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06E"/>
    <w:rsid w:val="00E1117F"/>
    <w:rsid w:val="00E111D6"/>
    <w:rsid w:val="00E112DB"/>
    <w:rsid w:val="00E11527"/>
    <w:rsid w:val="00E11850"/>
    <w:rsid w:val="00E11AED"/>
    <w:rsid w:val="00E12266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454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78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EA"/>
    <w:rsid w:val="00F14293"/>
    <w:rsid w:val="00F14546"/>
    <w:rsid w:val="00F14563"/>
    <w:rsid w:val="00F14572"/>
    <w:rsid w:val="00F1487F"/>
    <w:rsid w:val="00F14CB4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915"/>
    <w:rsid w:val="00F3399E"/>
    <w:rsid w:val="00F33A4F"/>
    <w:rsid w:val="00F33C12"/>
    <w:rsid w:val="00F33DBB"/>
    <w:rsid w:val="00F341E8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60"/>
    <w:rsid w:val="00F81C69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298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A4E1187D-6DA5-4CD9-B63F-ACB58E22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4FB416-E6F3-46E6-B7AC-A10847789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7135</Words>
  <Characters>28651</Characters>
  <Application>Microsoft Office Word</Application>
  <DocSecurity>0</DocSecurity>
  <Lines>238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4</cp:revision>
  <cp:lastPrinted>2021-11-05T10:45:00Z</cp:lastPrinted>
  <dcterms:created xsi:type="dcterms:W3CDTF">2021-11-09T04:28:00Z</dcterms:created>
  <dcterms:modified xsi:type="dcterms:W3CDTF">2021-11-09T04:29:00Z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