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E8562" w14:textId="7148A9C1" w:rsidR="00885825" w:rsidRPr="00DE5DE3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976BC" w:rsidRDefault="00D90CA6" w:rsidP="00006358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E120A2A" w14:textId="77777777" w:rsidR="0088059B" w:rsidRPr="004F0992" w:rsidRDefault="0088059B" w:rsidP="0088059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151CE346" w14:textId="677D118B" w:rsidR="0088059B" w:rsidRPr="004F0992" w:rsidRDefault="0088059B" w:rsidP="0088059B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 xml:space="preserve">month and </w:t>
      </w:r>
      <w:r w:rsidR="00DE5DE3">
        <w:rPr>
          <w:rFonts w:cs="Angsana New"/>
          <w:sz w:val="36"/>
          <w:szCs w:val="45"/>
          <w:lang w:val="en-US" w:bidi="th-TH"/>
        </w:rPr>
        <w:t>nine-month</w:t>
      </w:r>
      <w:r w:rsidRPr="004F0992">
        <w:rPr>
          <w:sz w:val="36"/>
          <w:szCs w:val="36"/>
        </w:rPr>
        <w:t xml:space="preserve"> periods ended</w:t>
      </w:r>
    </w:p>
    <w:p w14:paraId="1047AB35" w14:textId="1987837D" w:rsidR="0088059B" w:rsidRPr="004F0992" w:rsidRDefault="0088059B" w:rsidP="0088059B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 xml:space="preserve">30 </w:t>
      </w:r>
      <w:r w:rsidR="00DE5DE3">
        <w:rPr>
          <w:spacing w:val="-3"/>
          <w:szCs w:val="36"/>
        </w:rPr>
        <w:t>September 2021</w:t>
      </w:r>
    </w:p>
    <w:p w14:paraId="287FBB44" w14:textId="77777777" w:rsidR="0088059B" w:rsidRPr="004F0992" w:rsidRDefault="0088059B" w:rsidP="0088059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73FDD38" w14:textId="77777777" w:rsidR="0088059B" w:rsidRPr="004F0992" w:rsidRDefault="0088059B" w:rsidP="0088059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7E5F62A" w14:textId="1C216354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47EC5E96" w14:textId="51F58EDC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54767D1D" w14:textId="60AAB0A7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0F47DED2" w14:textId="533BE432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3BAE3E10" w14:textId="268FB4DF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721A864E" w14:textId="7E9F607C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43456284" w14:textId="57E14A54" w:rsidR="00935840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78ED5353" w14:textId="77777777" w:rsidR="00935840" w:rsidRPr="004F0992" w:rsidRDefault="00935840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6980D94F" w14:textId="7A28589A" w:rsidR="0088059B" w:rsidRPr="004F0992" w:rsidRDefault="0088059B" w:rsidP="0088059B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="0093744F">
        <w:rPr>
          <w:szCs w:val="22"/>
          <w:lang w:bidi="th-TH"/>
        </w:rPr>
        <w:t>30 September 2021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and </w:t>
      </w:r>
      <w:r w:rsidR="00CC2AE8"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periods ended 30 </w:t>
      </w:r>
      <w:r w:rsidR="00CC2AE8">
        <w:rPr>
          <w:szCs w:val="22"/>
          <w:lang w:bidi="th-TH"/>
        </w:rPr>
        <w:t>September</w:t>
      </w:r>
      <w:r w:rsidR="00CC2AE8" w:rsidRPr="004F0992">
        <w:rPr>
          <w:szCs w:val="22"/>
          <w:lang w:bidi="th-TH"/>
        </w:rPr>
        <w:t xml:space="preserve"> </w:t>
      </w:r>
      <w:r w:rsidRPr="004F0992">
        <w:rPr>
          <w:szCs w:val="22"/>
          <w:lang w:bidi="th-TH"/>
        </w:rPr>
        <w:t xml:space="preserve">2021; the consolidated and separate statement of changes in equity and cash flows for the </w:t>
      </w:r>
      <w:r w:rsidR="006872E4"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 ended 30 </w:t>
      </w:r>
      <w:r w:rsidR="006872E4"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2021;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F1D9C3F" w14:textId="77777777" w:rsidR="0088059B" w:rsidRPr="004F0992" w:rsidRDefault="0088059B" w:rsidP="0088059B">
      <w:pPr>
        <w:pStyle w:val="RNormal"/>
      </w:pPr>
    </w:p>
    <w:p w14:paraId="747890DF" w14:textId="77777777" w:rsidR="00D90CA6" w:rsidRPr="004F0992" w:rsidRDefault="00D90CA6" w:rsidP="00D90CA6">
      <w:pPr>
        <w:jc w:val="both"/>
        <w:rPr>
          <w:i/>
        </w:rPr>
      </w:pPr>
      <w:r w:rsidRPr="004F0992">
        <w:rPr>
          <w:i/>
        </w:rPr>
        <w:t>Scope of Review</w:t>
      </w:r>
    </w:p>
    <w:p w14:paraId="505AA0C4" w14:textId="77777777" w:rsidR="00D90CA6" w:rsidRPr="004F0992" w:rsidRDefault="00D90CA6" w:rsidP="00D90CA6">
      <w:pPr>
        <w:jc w:val="both"/>
      </w:pPr>
    </w:p>
    <w:p w14:paraId="3FD64C74" w14:textId="3DE6D19B" w:rsidR="00D90CA6" w:rsidRPr="004F0992" w:rsidRDefault="00D90CA6" w:rsidP="00D90CA6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 xml:space="preserve">A review of interim financial </w:t>
      </w:r>
      <w:r w:rsidR="006366A2" w:rsidRPr="004F0992">
        <w:t>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1B3FE266" w14:textId="77777777" w:rsidR="00D90CA6" w:rsidRPr="004F0992" w:rsidRDefault="00D90CA6" w:rsidP="00D90CA6">
      <w:pPr>
        <w:jc w:val="both"/>
      </w:pPr>
    </w:p>
    <w:p w14:paraId="7CDD17E0" w14:textId="77777777" w:rsidR="00D90CA6" w:rsidRPr="004F0992" w:rsidRDefault="00D90CA6" w:rsidP="00D90CA6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48E9EEC0" w14:textId="77777777" w:rsidR="00D90CA6" w:rsidRPr="004F0992" w:rsidRDefault="00D90CA6" w:rsidP="00D90CA6">
      <w:pPr>
        <w:jc w:val="both"/>
      </w:pPr>
    </w:p>
    <w:p w14:paraId="517917B0" w14:textId="25C03185" w:rsidR="00D90CA6" w:rsidRPr="004F0992" w:rsidRDefault="00D90CA6" w:rsidP="00D90CA6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>”.</w:t>
      </w:r>
      <w:r w:rsidR="00D66D7D" w:rsidRPr="00AE277C">
        <w:rPr>
          <w:szCs w:val="22"/>
          <w:cs/>
          <w:lang w:bidi="th-TH"/>
        </w:rPr>
        <w:t xml:space="preserve"> </w:t>
      </w:r>
    </w:p>
    <w:p w14:paraId="41D96141" w14:textId="071DDE5D" w:rsidR="00D90CA6" w:rsidRPr="004F0992" w:rsidRDefault="00D90CA6" w:rsidP="00D90CA6">
      <w:pPr>
        <w:pStyle w:val="RNormal"/>
      </w:pPr>
    </w:p>
    <w:p w14:paraId="1FE855DA" w14:textId="2F324B49" w:rsidR="004E0DE6" w:rsidRPr="004F0992" w:rsidRDefault="004E0DE6" w:rsidP="00D90CA6">
      <w:pPr>
        <w:pStyle w:val="RNormal"/>
      </w:pPr>
    </w:p>
    <w:p w14:paraId="377F071D" w14:textId="1F40A3FA" w:rsidR="004E0DE6" w:rsidRPr="004F0992" w:rsidRDefault="004E0DE6" w:rsidP="00D90CA6">
      <w:pPr>
        <w:pStyle w:val="RNormal"/>
      </w:pPr>
    </w:p>
    <w:p w14:paraId="0DDF6964" w14:textId="4EDAE450" w:rsidR="004E0DE6" w:rsidRPr="004F0992" w:rsidRDefault="004E0DE6" w:rsidP="00D90CA6">
      <w:pPr>
        <w:pStyle w:val="RNormal"/>
      </w:pPr>
    </w:p>
    <w:p w14:paraId="4B74D520" w14:textId="7B22F4FF" w:rsidR="00D90CA6" w:rsidRPr="004F0992" w:rsidRDefault="00D90CA6" w:rsidP="00D90CA6">
      <w:pPr>
        <w:pStyle w:val="RNormal"/>
      </w:pPr>
      <w:r w:rsidRPr="00AE277C">
        <w:rPr>
          <w:cs/>
          <w:lang w:bidi="th-TH"/>
        </w:rPr>
        <w:t>(</w:t>
      </w:r>
      <w:r w:rsidR="00E705E9" w:rsidRPr="004F0992">
        <w:rPr>
          <w:lang w:bidi="th-TH"/>
        </w:rPr>
        <w:t>Orawan</w:t>
      </w:r>
      <w:r w:rsidR="00E705E9" w:rsidRPr="00AE277C">
        <w:rPr>
          <w:szCs w:val="22"/>
          <w:cs/>
          <w:lang w:bidi="th-TH"/>
        </w:rPr>
        <w:t xml:space="preserve"> </w:t>
      </w:r>
      <w:r w:rsidR="00E705E9"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5C2116A6" w14:textId="77777777" w:rsidR="00D90CA6" w:rsidRPr="004F0992" w:rsidRDefault="00D90CA6" w:rsidP="00D90CA6">
      <w:pPr>
        <w:pStyle w:val="RNormal"/>
      </w:pPr>
      <w:r w:rsidRPr="004F0992">
        <w:t>Certified Public Accountant</w:t>
      </w:r>
    </w:p>
    <w:p w14:paraId="7C6EB8F7" w14:textId="39686871" w:rsidR="00D90CA6" w:rsidRPr="004F0992" w:rsidRDefault="00D90CA6" w:rsidP="00D90CA6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</w:t>
      </w:r>
      <w:r w:rsidR="00183051" w:rsidRPr="004F0992">
        <w:t>10</w:t>
      </w:r>
      <w:r w:rsidR="00183051" w:rsidRPr="004F0992">
        <w:rPr>
          <w:lang w:bidi="th-TH"/>
        </w:rPr>
        <w:t>5</w:t>
      </w:r>
    </w:p>
    <w:p w14:paraId="3EBAD3B1" w14:textId="77777777" w:rsidR="00D90CA6" w:rsidRPr="004F0992" w:rsidRDefault="00D90CA6" w:rsidP="00D90CA6">
      <w:pPr>
        <w:pStyle w:val="RNormal"/>
      </w:pPr>
    </w:p>
    <w:p w14:paraId="2057FFCD" w14:textId="77777777" w:rsidR="00D90CA6" w:rsidRPr="004F0992" w:rsidRDefault="00D90CA6" w:rsidP="00D90CA6">
      <w:pPr>
        <w:pStyle w:val="RNormal"/>
      </w:pPr>
    </w:p>
    <w:p w14:paraId="6AFD0E6C" w14:textId="77777777" w:rsidR="00D90CA6" w:rsidRPr="004F0992" w:rsidRDefault="00D90CA6" w:rsidP="00D90CA6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091F32DC" w14:textId="77777777" w:rsidR="00D90CA6" w:rsidRPr="004F0992" w:rsidRDefault="00D90CA6" w:rsidP="00D90CA6">
      <w:pPr>
        <w:pStyle w:val="RNormal"/>
      </w:pPr>
      <w:r w:rsidRPr="004F0992">
        <w:t>Bangkok</w:t>
      </w:r>
    </w:p>
    <w:p w14:paraId="52A6FE0B" w14:textId="77777777" w:rsidR="00D90CA6" w:rsidRDefault="00D57E91" w:rsidP="00140989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 xml:space="preserve">9 </w:t>
      </w:r>
      <w:r w:rsidR="00753D0A">
        <w:rPr>
          <w:rFonts w:cs="Angsana New"/>
          <w:lang w:bidi="th-TH"/>
        </w:rPr>
        <w:t>November 2021</w:t>
      </w:r>
    </w:p>
    <w:p w14:paraId="33ED45F0" w14:textId="77777777" w:rsidR="00C76390" w:rsidRPr="007A76A0" w:rsidRDefault="00C76390" w:rsidP="00935840">
      <w:pPr>
        <w:pStyle w:val="IndexHeading1"/>
        <w:spacing w:after="0" w:line="240" w:lineRule="auto"/>
        <w:ind w:left="810" w:hanging="810"/>
        <w:outlineLvl w:val="0"/>
        <w:rPr>
          <w:sz w:val="2"/>
          <w:szCs w:val="2"/>
          <w:lang w:bidi="th-TH"/>
        </w:rPr>
      </w:pPr>
    </w:p>
    <w:sectPr w:rsidR="00C76390" w:rsidRPr="007A76A0" w:rsidSect="00935840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47F8D" w14:textId="77777777" w:rsidR="002921E9" w:rsidRDefault="002921E9">
      <w:r>
        <w:separator/>
      </w:r>
    </w:p>
  </w:endnote>
  <w:endnote w:type="continuationSeparator" w:id="0">
    <w:p w14:paraId="2036C331" w14:textId="77777777" w:rsidR="002921E9" w:rsidRDefault="002921E9">
      <w:r>
        <w:continuationSeparator/>
      </w:r>
    </w:p>
  </w:endnote>
  <w:endnote w:type="continuationNotice" w:id="1">
    <w:p w14:paraId="261374A0" w14:textId="77777777" w:rsidR="002921E9" w:rsidRDefault="002921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74239" w14:textId="77777777" w:rsidR="00D679C1" w:rsidRDefault="00D679C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D679C1" w:rsidRDefault="00D679C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A031" w14:textId="17933755" w:rsidR="00D679C1" w:rsidRPr="00195119" w:rsidRDefault="00D679C1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F67D7" w14:textId="1B55804A" w:rsidR="00D679C1" w:rsidRDefault="00D679C1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D679C1" w:rsidRPr="00D54B18" w:rsidRDefault="00D679C1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EBE08" w14:textId="665CF7B2" w:rsidR="00935840" w:rsidRPr="00935840" w:rsidRDefault="00935840" w:rsidP="009358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0DB61" w14:textId="77777777" w:rsidR="002921E9" w:rsidRDefault="002921E9">
      <w:r>
        <w:separator/>
      </w:r>
    </w:p>
  </w:footnote>
  <w:footnote w:type="continuationSeparator" w:id="0">
    <w:p w14:paraId="7DD90896" w14:textId="77777777" w:rsidR="002921E9" w:rsidRDefault="002921E9">
      <w:r>
        <w:continuationSeparator/>
      </w:r>
    </w:p>
  </w:footnote>
  <w:footnote w:type="continuationNotice" w:id="1">
    <w:p w14:paraId="3CEEFE6A" w14:textId="77777777" w:rsidR="002921E9" w:rsidRDefault="002921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28D1" w14:textId="71530A1A" w:rsidR="00D679C1" w:rsidRPr="005471B4" w:rsidRDefault="00D679C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236CC" w14:textId="0ACE861B" w:rsidR="00D679C1" w:rsidRDefault="00D679C1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D679C1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D679C1" w:rsidRPr="005471B4" w:rsidRDefault="00D679C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252E7" w14:textId="179749BF" w:rsidR="00D679C1" w:rsidRDefault="00D679C1" w:rsidP="008C63F6">
    <w:pPr>
      <w:rPr>
        <w:szCs w:val="22"/>
      </w:rPr>
    </w:pPr>
  </w:p>
  <w:p w14:paraId="21F4F550" w14:textId="4D73B822" w:rsidR="00935840" w:rsidRDefault="00935840" w:rsidP="008C63F6">
    <w:pPr>
      <w:rPr>
        <w:szCs w:val="22"/>
      </w:rPr>
    </w:pPr>
  </w:p>
  <w:p w14:paraId="6B6BC16C" w14:textId="77777777" w:rsidR="00935840" w:rsidRPr="009E18FA" w:rsidRDefault="00935840" w:rsidP="008C63F6">
    <w:pPr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5"/>
  </w:num>
  <w:num w:numId="6">
    <w:abstractNumId w:val="7"/>
  </w:num>
  <w:num w:numId="7">
    <w:abstractNumId w:val="27"/>
  </w:num>
  <w:num w:numId="8">
    <w:abstractNumId w:val="24"/>
  </w:num>
  <w:num w:numId="9">
    <w:abstractNumId w:val="22"/>
  </w:num>
  <w:num w:numId="10">
    <w:abstractNumId w:val="23"/>
  </w:num>
  <w:num w:numId="11">
    <w:abstractNumId w:val="29"/>
  </w:num>
  <w:num w:numId="12">
    <w:abstractNumId w:val="16"/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21"/>
  </w:num>
  <w:num w:numId="22">
    <w:abstractNumId w:val="10"/>
  </w:num>
  <w:num w:numId="23">
    <w:abstractNumId w:val="20"/>
  </w:num>
  <w:num w:numId="24">
    <w:abstractNumId w:val="9"/>
  </w:num>
  <w:num w:numId="25">
    <w:abstractNumId w:val="26"/>
  </w:num>
  <w:num w:numId="26">
    <w:abstractNumId w:val="14"/>
  </w:num>
  <w:num w:numId="27">
    <w:abstractNumId w:val="15"/>
  </w:num>
  <w:num w:numId="28">
    <w:abstractNumId w:val="19"/>
  </w:num>
  <w:num w:numId="29">
    <w:abstractNumId w:val="2"/>
  </w:num>
  <w:num w:numId="30">
    <w:abstractNumId w:val="28"/>
  </w:num>
  <w:num w:numId="31">
    <w:abstractNumId w:val="12"/>
  </w:num>
  <w:num w:numId="32">
    <w:abstractNumId w:val="6"/>
  </w:num>
  <w:num w:numId="33">
    <w:abstractNumId w:val="13"/>
  </w:num>
  <w:num w:numId="34">
    <w:abstractNumId w:val="17"/>
  </w:num>
  <w:num w:numId="35">
    <w:abstractNumId w:val="11"/>
  </w:num>
  <w:num w:numId="36">
    <w:abstractNumId w:val="4"/>
  </w:num>
  <w:num w:numId="37">
    <w:abstractNumId w:val="22"/>
  </w:num>
  <w:num w:numId="38">
    <w:abstractNumId w:val="22"/>
  </w:num>
  <w:num w:numId="3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166"/>
    <w:rsid w:val="000014C5"/>
    <w:rsid w:val="000019F8"/>
    <w:rsid w:val="00002533"/>
    <w:rsid w:val="000027B2"/>
    <w:rsid w:val="00002A65"/>
    <w:rsid w:val="00002B47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B9"/>
    <w:rsid w:val="000470E9"/>
    <w:rsid w:val="0004719C"/>
    <w:rsid w:val="000471AE"/>
    <w:rsid w:val="0004721A"/>
    <w:rsid w:val="00047465"/>
    <w:rsid w:val="0004778A"/>
    <w:rsid w:val="00047804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F04"/>
    <w:rsid w:val="00116098"/>
    <w:rsid w:val="001161E9"/>
    <w:rsid w:val="00116507"/>
    <w:rsid w:val="00116D53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F0E"/>
    <w:rsid w:val="0013409D"/>
    <w:rsid w:val="00134190"/>
    <w:rsid w:val="001341DC"/>
    <w:rsid w:val="00134289"/>
    <w:rsid w:val="00134A4B"/>
    <w:rsid w:val="00134B23"/>
    <w:rsid w:val="00134BC4"/>
    <w:rsid w:val="00134C0B"/>
    <w:rsid w:val="00134E3C"/>
    <w:rsid w:val="00134EAC"/>
    <w:rsid w:val="00134F3B"/>
    <w:rsid w:val="001351C5"/>
    <w:rsid w:val="001352AC"/>
    <w:rsid w:val="0013534F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DA"/>
    <w:rsid w:val="00141531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EC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21"/>
    <w:rsid w:val="00192B45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5F"/>
    <w:rsid w:val="00201385"/>
    <w:rsid w:val="002019A4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D2F"/>
    <w:rsid w:val="00266F84"/>
    <w:rsid w:val="00267128"/>
    <w:rsid w:val="002671CF"/>
    <w:rsid w:val="0026728B"/>
    <w:rsid w:val="002672A3"/>
    <w:rsid w:val="002675AD"/>
    <w:rsid w:val="00267AB9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1EC4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FC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B5C"/>
    <w:rsid w:val="002B7CA3"/>
    <w:rsid w:val="002B7CE0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E81"/>
    <w:rsid w:val="002C3F27"/>
    <w:rsid w:val="002C40AA"/>
    <w:rsid w:val="002C41B8"/>
    <w:rsid w:val="002C42B7"/>
    <w:rsid w:val="002C46BD"/>
    <w:rsid w:val="002C4804"/>
    <w:rsid w:val="002C4D2C"/>
    <w:rsid w:val="002C4EB8"/>
    <w:rsid w:val="002C528F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C75"/>
    <w:rsid w:val="003B04B5"/>
    <w:rsid w:val="003B078D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848"/>
    <w:rsid w:val="003D4C0C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EB"/>
    <w:rsid w:val="004D234F"/>
    <w:rsid w:val="004D24F9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B37"/>
    <w:rsid w:val="005512C7"/>
    <w:rsid w:val="00551393"/>
    <w:rsid w:val="005514C9"/>
    <w:rsid w:val="00551781"/>
    <w:rsid w:val="00551883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D9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540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214D"/>
    <w:rsid w:val="005A22C2"/>
    <w:rsid w:val="005A231D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AA"/>
    <w:rsid w:val="005F69F2"/>
    <w:rsid w:val="005F6EFA"/>
    <w:rsid w:val="005F6F9F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F37"/>
    <w:rsid w:val="006640DA"/>
    <w:rsid w:val="00664182"/>
    <w:rsid w:val="00664415"/>
    <w:rsid w:val="0066475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74"/>
    <w:rsid w:val="00717EB7"/>
    <w:rsid w:val="007200A7"/>
    <w:rsid w:val="007200AE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C37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E8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997"/>
    <w:rsid w:val="008C0BE4"/>
    <w:rsid w:val="008C0D7D"/>
    <w:rsid w:val="008C0E06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295"/>
    <w:rsid w:val="00923446"/>
    <w:rsid w:val="009238C3"/>
    <w:rsid w:val="00923B36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40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969"/>
    <w:rsid w:val="00963E59"/>
    <w:rsid w:val="00964080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9A"/>
    <w:rsid w:val="00986ABC"/>
    <w:rsid w:val="00986A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F3"/>
    <w:rsid w:val="00A34B1E"/>
    <w:rsid w:val="00A34BEE"/>
    <w:rsid w:val="00A34E7E"/>
    <w:rsid w:val="00A355EA"/>
    <w:rsid w:val="00A35A05"/>
    <w:rsid w:val="00A35CE3"/>
    <w:rsid w:val="00A35D88"/>
    <w:rsid w:val="00A35D98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D72"/>
    <w:rsid w:val="00A442D2"/>
    <w:rsid w:val="00A443C3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389"/>
    <w:rsid w:val="00AA73FF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367"/>
    <w:rsid w:val="00AB4374"/>
    <w:rsid w:val="00AB44B6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601"/>
    <w:rsid w:val="00AB6942"/>
    <w:rsid w:val="00AB698F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739"/>
    <w:rsid w:val="00B16BEE"/>
    <w:rsid w:val="00B16D51"/>
    <w:rsid w:val="00B16DCD"/>
    <w:rsid w:val="00B171BA"/>
    <w:rsid w:val="00B17768"/>
    <w:rsid w:val="00B17B0B"/>
    <w:rsid w:val="00B17B2C"/>
    <w:rsid w:val="00B17B96"/>
    <w:rsid w:val="00B17D19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234"/>
    <w:rsid w:val="00B702A3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F50"/>
    <w:rsid w:val="00B74FBC"/>
    <w:rsid w:val="00B750A2"/>
    <w:rsid w:val="00B75165"/>
    <w:rsid w:val="00B754BE"/>
    <w:rsid w:val="00B756D1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55B"/>
    <w:rsid w:val="00C1762C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EEB"/>
    <w:rsid w:val="00D12FA4"/>
    <w:rsid w:val="00D13026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F76"/>
    <w:rsid w:val="00D759E7"/>
    <w:rsid w:val="00D75E68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2AE"/>
    <w:rsid w:val="00E01440"/>
    <w:rsid w:val="00E01494"/>
    <w:rsid w:val="00E014CD"/>
    <w:rsid w:val="00E01691"/>
    <w:rsid w:val="00E01800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24E7"/>
    <w:rsid w:val="00E32594"/>
    <w:rsid w:val="00E3263C"/>
    <w:rsid w:val="00E32654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472"/>
    <w:rsid w:val="00E54585"/>
    <w:rsid w:val="00E54725"/>
    <w:rsid w:val="00E5477A"/>
    <w:rsid w:val="00E5479C"/>
    <w:rsid w:val="00E54831"/>
    <w:rsid w:val="00E5483A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4149"/>
    <w:rsid w:val="00F8452F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797"/>
    <w:rsid w:val="00FE07B6"/>
    <w:rsid w:val="00FE0ADD"/>
    <w:rsid w:val="00FE0AFB"/>
    <w:rsid w:val="00FE0F15"/>
    <w:rsid w:val="00FE0F2C"/>
    <w:rsid w:val="00FE0FB6"/>
    <w:rsid w:val="00FE10C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8E1"/>
    <w:rsid w:val="00FE6974"/>
    <w:rsid w:val="00FE69AD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A5001F2"/>
  <w15:docId w15:val="{961C282E-54D0-4C05-AA86-154BB988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14897"/>
    <w:pPr>
      <w:numPr>
        <w:ilvl w:val="0"/>
        <w:numId w:val="0"/>
      </w:numPr>
      <w:tabs>
        <w:tab w:val="left" w:pos="450"/>
      </w:tabs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8C223E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FD037-51FA-47E8-8A6B-DE899310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Somjai, Nigonyanont</cp:lastModifiedBy>
  <cp:revision>3</cp:revision>
  <cp:lastPrinted>2021-09-05T13:03:00Z</cp:lastPrinted>
  <dcterms:created xsi:type="dcterms:W3CDTF">2021-11-09T04:20:00Z</dcterms:created>
  <dcterms:modified xsi:type="dcterms:W3CDTF">2021-11-09T04:23:00Z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