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0B124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76015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76015C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76015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76015C">
        <w:rPr>
          <w:rFonts w:ascii="Angsana New" w:hAnsi="Angsana New" w:cs="Angsana New"/>
          <w:sz w:val="52"/>
          <w:szCs w:val="52"/>
        </w:rPr>
        <w:t xml:space="preserve"> </w:t>
      </w:r>
      <w:r w:rsidR="00497CB2" w:rsidRPr="0076015C">
        <w:rPr>
          <w:rFonts w:ascii="Angsana New" w:hAnsi="Angsana New" w:cs="Angsana New"/>
          <w:sz w:val="52"/>
          <w:szCs w:val="52"/>
          <w:cs/>
        </w:rPr>
        <w:br/>
      </w:r>
      <w:r w:rsidR="00A96457" w:rsidRPr="0076015C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F29EB7D" w14:textId="77777777" w:rsidR="0084787B" w:rsidRPr="0076015C" w:rsidRDefault="0084787B" w:rsidP="008478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263BDBD3" w:rsidR="00CD6A5C" w:rsidRPr="0076015C" w:rsidRDefault="0084787B" w:rsidP="008478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1E09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CD8FF0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76015C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76015C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66AA13E9" w:rsidR="004B0599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CAC1F7" w14:textId="6DBD71ED" w:rsidR="00CF7142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C87581" w14:textId="005098A1" w:rsidR="00CF7142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FC05E5" w14:textId="157AFEE2" w:rsidR="00CF7142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90DA0D" w14:textId="1209F62C" w:rsidR="00CF7142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35BA79" w14:textId="5F3F682E" w:rsidR="00CF7142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8C9DB5" w14:textId="77777777" w:rsidR="00CF7142" w:rsidRPr="0076015C" w:rsidRDefault="00CF714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6184A" w14:textId="77777777" w:rsidR="000F4973" w:rsidRPr="0076015C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76015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76015C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76015C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Pr="0076015C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1CA47B67" w14:textId="37486598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  <w:cs/>
        </w:rPr>
        <w:br/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D1EE2D3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F0B2A2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101E5F7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E00AE6" w14:textId="36F19669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 w:rsidR="0042218A"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78819ED" w14:textId="77777777" w:rsidR="00CF7142" w:rsidRDefault="00CF7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F7142" w:rsidSect="00CF714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D4AB7B1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F582DD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EAA3A85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93B8D0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5E65F526" w14:textId="77777777" w:rsidR="0084787B" w:rsidRPr="0076015C" w:rsidRDefault="0084787B" w:rsidP="008478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7A89E0" w14:textId="77777777" w:rsidR="0084787B" w:rsidRPr="0076015C" w:rsidRDefault="0084787B" w:rsidP="0084787B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0080C66" w14:textId="77777777" w:rsidR="0084787B" w:rsidRDefault="0084787B" w:rsidP="0084787B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FD07D79" w14:textId="77777777" w:rsidR="0084787B" w:rsidRPr="0076015C" w:rsidRDefault="0084787B" w:rsidP="0084787B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C6A4B51" w14:textId="77777777" w:rsidR="0084787B" w:rsidRPr="0076015C" w:rsidRDefault="0084787B" w:rsidP="0084787B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D863C1" w14:textId="77777777" w:rsidR="0084787B" w:rsidRPr="0076015C" w:rsidRDefault="0084787B" w:rsidP="0084787B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3C77AA5F" w14:textId="77777777" w:rsidR="0084787B" w:rsidRPr="0076015C" w:rsidRDefault="0084787B" w:rsidP="0084787B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5CFCE62" w14:textId="77777777" w:rsidR="0084787B" w:rsidRPr="0076015C" w:rsidRDefault="0084787B" w:rsidP="0084787B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6015C">
        <w:rPr>
          <w:rFonts w:ascii="Angsana New" w:hAnsi="Angsana New"/>
          <w:sz w:val="30"/>
          <w:szCs w:val="30"/>
        </w:rPr>
        <w:t>5155</w:t>
      </w:r>
    </w:p>
    <w:p w14:paraId="202D7792" w14:textId="77777777" w:rsidR="0084787B" w:rsidRPr="0076015C" w:rsidRDefault="0084787B" w:rsidP="0084787B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0B50DA15" w14:textId="77777777" w:rsidR="0084787B" w:rsidRPr="0076015C" w:rsidRDefault="0084787B" w:rsidP="0084787B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7CB1A64" w14:textId="77777777" w:rsidR="0084787B" w:rsidRPr="0076015C" w:rsidRDefault="0084787B" w:rsidP="0084787B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D590F55" w14:textId="77777777" w:rsidR="00335756" w:rsidRDefault="00C433D1" w:rsidP="0084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84787B" w:rsidRPr="0076015C">
        <w:rPr>
          <w:rFonts w:ascii="Angsana New" w:hAnsi="Angsana New"/>
          <w:sz w:val="30"/>
          <w:szCs w:val="30"/>
        </w:rPr>
        <w:t xml:space="preserve"> </w:t>
      </w:r>
      <w:r w:rsidR="0084787B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="003F7A33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7E1E09">
        <w:rPr>
          <w:rFonts w:ascii="Angsana New" w:hAnsi="Angsana New"/>
          <w:sz w:val="30"/>
          <w:szCs w:val="30"/>
        </w:rPr>
        <w:t>2564</w:t>
      </w:r>
    </w:p>
    <w:p w14:paraId="05C8BCB8" w14:textId="370F375D" w:rsidR="006C1F4B" w:rsidRPr="009A75A7" w:rsidRDefault="006C1F4B" w:rsidP="009A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6C1F4B" w:rsidRPr="009A75A7" w:rsidSect="00CF714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ABF8F" w14:textId="77777777" w:rsidR="00907C77" w:rsidRDefault="00907C77" w:rsidP="004956B4">
      <w:r>
        <w:separator/>
      </w:r>
    </w:p>
  </w:endnote>
  <w:endnote w:type="continuationSeparator" w:id="0">
    <w:p w14:paraId="64D51C4D" w14:textId="77777777" w:rsidR="00907C77" w:rsidRDefault="00907C7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40313" w14:textId="77777777" w:rsidR="00907C77" w:rsidRDefault="00907C77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907C77" w:rsidRDefault="00907C77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907C77" w:rsidRPr="005A0BA5" w:rsidRDefault="00907C77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FD21E" w14:textId="5789EF2F" w:rsidR="00CF7142" w:rsidRPr="005A0BA5" w:rsidRDefault="00CF7142" w:rsidP="005A0BA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0587001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D0F782" w14:textId="77777777" w:rsidR="00CF7142" w:rsidRPr="005A0BA5" w:rsidRDefault="00CF7142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B8A7D" w14:textId="77777777" w:rsidR="00907C77" w:rsidRDefault="00907C77" w:rsidP="004956B4">
      <w:r>
        <w:separator/>
      </w:r>
    </w:p>
  </w:footnote>
  <w:footnote w:type="continuationSeparator" w:id="0">
    <w:p w14:paraId="3B3C9723" w14:textId="77777777" w:rsidR="00907C77" w:rsidRDefault="00907C7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04478" w14:textId="77777777" w:rsidR="00907C77" w:rsidRPr="001E2301" w:rsidRDefault="00907C77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907C77" w:rsidRDefault="00907C77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907C77" w:rsidRPr="00133A03" w:rsidRDefault="00907C77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8C22A" w14:textId="77777777" w:rsidR="00907C77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907C77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907C77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907C77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907C77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907C77" w:rsidRPr="00AC3006" w:rsidRDefault="00907C7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A855" w14:textId="2CBCB7A5" w:rsidR="00907C77" w:rsidRDefault="00907C77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5EDDFA40" w14:textId="77777777" w:rsidR="00CF7142" w:rsidRPr="00F611ED" w:rsidRDefault="00CF714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F52F0" w14:textId="75B40486" w:rsidR="00CF7142" w:rsidRDefault="00CF714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161E81C4" w14:textId="77777777" w:rsidR="00CF7142" w:rsidRPr="00F611ED" w:rsidRDefault="00CF714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2"/>
  </w:num>
  <w:num w:numId="12">
    <w:abstractNumId w:val="17"/>
  </w:num>
  <w:num w:numId="13">
    <w:abstractNumId w:val="37"/>
  </w:num>
  <w:num w:numId="14">
    <w:abstractNumId w:val="9"/>
  </w:num>
  <w:num w:numId="15">
    <w:abstractNumId w:val="19"/>
  </w:num>
  <w:num w:numId="16">
    <w:abstractNumId w:val="34"/>
  </w:num>
  <w:num w:numId="17">
    <w:abstractNumId w:val="20"/>
  </w:num>
  <w:num w:numId="18">
    <w:abstractNumId w:val="25"/>
  </w:num>
  <w:num w:numId="19">
    <w:abstractNumId w:val="30"/>
  </w:num>
  <w:num w:numId="20">
    <w:abstractNumId w:val="33"/>
  </w:num>
  <w:num w:numId="21">
    <w:abstractNumId w:val="22"/>
  </w:num>
  <w:num w:numId="22">
    <w:abstractNumId w:val="15"/>
  </w:num>
  <w:num w:numId="23">
    <w:abstractNumId w:val="11"/>
  </w:num>
  <w:num w:numId="24">
    <w:abstractNumId w:val="31"/>
  </w:num>
  <w:num w:numId="25">
    <w:abstractNumId w:val="35"/>
  </w:num>
  <w:num w:numId="26">
    <w:abstractNumId w:val="24"/>
  </w:num>
  <w:num w:numId="27">
    <w:abstractNumId w:val="23"/>
  </w:num>
  <w:num w:numId="28">
    <w:abstractNumId w:val="38"/>
  </w:num>
  <w:num w:numId="29">
    <w:abstractNumId w:val="8"/>
  </w:num>
  <w:num w:numId="30">
    <w:abstractNumId w:val="36"/>
  </w:num>
  <w:num w:numId="31">
    <w:abstractNumId w:val="14"/>
  </w:num>
  <w:num w:numId="32">
    <w:abstractNumId w:val="26"/>
  </w:num>
  <w:num w:numId="33">
    <w:abstractNumId w:val="29"/>
  </w:num>
  <w:num w:numId="34">
    <w:abstractNumId w:val="21"/>
  </w:num>
  <w:num w:numId="35">
    <w:abstractNumId w:val="28"/>
  </w:num>
  <w:num w:numId="36">
    <w:abstractNumId w:val="10"/>
  </w:num>
  <w:num w:numId="37">
    <w:abstractNumId w:val="39"/>
  </w:num>
  <w:num w:numId="38">
    <w:abstractNumId w:val="18"/>
  </w:num>
  <w:num w:numId="39">
    <w:abstractNumId w:val="12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9E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8A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6A1"/>
    <w:rsid w:val="0002788C"/>
    <w:rsid w:val="00027F26"/>
    <w:rsid w:val="00027FA7"/>
    <w:rsid w:val="0003064B"/>
    <w:rsid w:val="00030C50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309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EC7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86C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41A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51D"/>
    <w:rsid w:val="00045621"/>
    <w:rsid w:val="000456B5"/>
    <w:rsid w:val="000458F3"/>
    <w:rsid w:val="00045BF4"/>
    <w:rsid w:val="00045E2D"/>
    <w:rsid w:val="0004654E"/>
    <w:rsid w:val="000466FA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E92"/>
    <w:rsid w:val="00047F04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5D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021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6EC0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281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C27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0FD"/>
    <w:rsid w:val="0009187F"/>
    <w:rsid w:val="00091882"/>
    <w:rsid w:val="00091991"/>
    <w:rsid w:val="000919CD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145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5B9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614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C63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7F7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4D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1B0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1AC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988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3FFF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022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AA1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A73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3F9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FC3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935"/>
    <w:rsid w:val="001B79E1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8C6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329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70B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034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5AC"/>
    <w:rsid w:val="0022474E"/>
    <w:rsid w:val="00224799"/>
    <w:rsid w:val="0022495C"/>
    <w:rsid w:val="00224CD0"/>
    <w:rsid w:val="002254D3"/>
    <w:rsid w:val="002255A5"/>
    <w:rsid w:val="002255E6"/>
    <w:rsid w:val="00225CB2"/>
    <w:rsid w:val="00225FD6"/>
    <w:rsid w:val="002263C1"/>
    <w:rsid w:val="00226830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0D5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94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616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6FE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4BCE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43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64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E6C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C01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0EFB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A61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CBC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2EC"/>
    <w:rsid w:val="002E0797"/>
    <w:rsid w:val="002E0B55"/>
    <w:rsid w:val="002E0C93"/>
    <w:rsid w:val="002E0CFE"/>
    <w:rsid w:val="002E0E61"/>
    <w:rsid w:val="002E0E6C"/>
    <w:rsid w:val="002E101B"/>
    <w:rsid w:val="002E10D2"/>
    <w:rsid w:val="002E12ED"/>
    <w:rsid w:val="002E1D05"/>
    <w:rsid w:val="002E2301"/>
    <w:rsid w:val="002E2407"/>
    <w:rsid w:val="002E2783"/>
    <w:rsid w:val="002E27E4"/>
    <w:rsid w:val="002E2A21"/>
    <w:rsid w:val="002E2AC1"/>
    <w:rsid w:val="002E2BA4"/>
    <w:rsid w:val="002E2C08"/>
    <w:rsid w:val="002E2E9E"/>
    <w:rsid w:val="002E30E6"/>
    <w:rsid w:val="002E33DF"/>
    <w:rsid w:val="002E36C4"/>
    <w:rsid w:val="002E3740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2E6D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475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1FB5"/>
    <w:rsid w:val="0034220F"/>
    <w:rsid w:val="00342591"/>
    <w:rsid w:val="00342931"/>
    <w:rsid w:val="00342DA2"/>
    <w:rsid w:val="00342E7F"/>
    <w:rsid w:val="00342F88"/>
    <w:rsid w:val="003432D5"/>
    <w:rsid w:val="003434E2"/>
    <w:rsid w:val="00343AEA"/>
    <w:rsid w:val="00343F9F"/>
    <w:rsid w:val="003442BB"/>
    <w:rsid w:val="0034431D"/>
    <w:rsid w:val="003443FC"/>
    <w:rsid w:val="00344735"/>
    <w:rsid w:val="00344A2A"/>
    <w:rsid w:val="00344D07"/>
    <w:rsid w:val="0034574A"/>
    <w:rsid w:val="00345DB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A1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0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42E"/>
    <w:rsid w:val="0038396D"/>
    <w:rsid w:val="00383C4B"/>
    <w:rsid w:val="003844A7"/>
    <w:rsid w:val="0038452A"/>
    <w:rsid w:val="00384679"/>
    <w:rsid w:val="00384832"/>
    <w:rsid w:val="00384C76"/>
    <w:rsid w:val="003853C5"/>
    <w:rsid w:val="00385A99"/>
    <w:rsid w:val="00385F92"/>
    <w:rsid w:val="00385FA0"/>
    <w:rsid w:val="00386065"/>
    <w:rsid w:val="0038628C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20A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21D"/>
    <w:rsid w:val="003945B3"/>
    <w:rsid w:val="00394726"/>
    <w:rsid w:val="00394958"/>
    <w:rsid w:val="0039497D"/>
    <w:rsid w:val="00394D3F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6BB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DA5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3A3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B7926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7DA"/>
    <w:rsid w:val="003E0B8C"/>
    <w:rsid w:val="003E0C6D"/>
    <w:rsid w:val="003E0F1F"/>
    <w:rsid w:val="003E0FAD"/>
    <w:rsid w:val="003E10B9"/>
    <w:rsid w:val="003E1647"/>
    <w:rsid w:val="003E194B"/>
    <w:rsid w:val="003E19BF"/>
    <w:rsid w:val="003E1AA0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03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6E2A"/>
    <w:rsid w:val="003F7284"/>
    <w:rsid w:val="003F73C3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8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F35"/>
    <w:rsid w:val="0042014C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18A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42"/>
    <w:rsid w:val="00427D68"/>
    <w:rsid w:val="00427E46"/>
    <w:rsid w:val="00430122"/>
    <w:rsid w:val="0043027D"/>
    <w:rsid w:val="0043058C"/>
    <w:rsid w:val="00430713"/>
    <w:rsid w:val="00430828"/>
    <w:rsid w:val="00430861"/>
    <w:rsid w:val="00430B53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22D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2C9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60D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21E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B68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5F5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63B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51"/>
    <w:rsid w:val="004773A2"/>
    <w:rsid w:val="004775ED"/>
    <w:rsid w:val="00477664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107"/>
    <w:rsid w:val="00483698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2A8"/>
    <w:rsid w:val="00484311"/>
    <w:rsid w:val="004843F7"/>
    <w:rsid w:val="00484598"/>
    <w:rsid w:val="00484D04"/>
    <w:rsid w:val="00484F03"/>
    <w:rsid w:val="00484F97"/>
    <w:rsid w:val="004852D4"/>
    <w:rsid w:val="00485811"/>
    <w:rsid w:val="0048586D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F26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3AE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1EFA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9A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C5E"/>
    <w:rsid w:val="00506D94"/>
    <w:rsid w:val="00506E0D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2FC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06D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964"/>
    <w:rsid w:val="00531A86"/>
    <w:rsid w:val="00531C2D"/>
    <w:rsid w:val="00531DDB"/>
    <w:rsid w:val="005323F9"/>
    <w:rsid w:val="005329C5"/>
    <w:rsid w:val="00532CEE"/>
    <w:rsid w:val="00532E85"/>
    <w:rsid w:val="0053347D"/>
    <w:rsid w:val="005334B4"/>
    <w:rsid w:val="0053357C"/>
    <w:rsid w:val="00533A13"/>
    <w:rsid w:val="00533A66"/>
    <w:rsid w:val="00533DDA"/>
    <w:rsid w:val="00534228"/>
    <w:rsid w:val="005342D3"/>
    <w:rsid w:val="00534320"/>
    <w:rsid w:val="00534462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4D94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47FF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31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9B8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878"/>
    <w:rsid w:val="00554F63"/>
    <w:rsid w:val="0055514E"/>
    <w:rsid w:val="00555353"/>
    <w:rsid w:val="00555529"/>
    <w:rsid w:val="00555A33"/>
    <w:rsid w:val="00555B6A"/>
    <w:rsid w:val="00555C4B"/>
    <w:rsid w:val="00555DEA"/>
    <w:rsid w:val="00555E68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B35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299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6C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721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56B"/>
    <w:rsid w:val="005B0640"/>
    <w:rsid w:val="005B0829"/>
    <w:rsid w:val="005B08F4"/>
    <w:rsid w:val="005B0AAA"/>
    <w:rsid w:val="005B0C79"/>
    <w:rsid w:val="005B0D62"/>
    <w:rsid w:val="005B1238"/>
    <w:rsid w:val="005B159A"/>
    <w:rsid w:val="005B16B2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4E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2B40"/>
    <w:rsid w:val="005F30A3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415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CD4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51F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059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C4B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CB5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8A0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391"/>
    <w:rsid w:val="00650435"/>
    <w:rsid w:val="00650611"/>
    <w:rsid w:val="006507F9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5F1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37F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47F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662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7C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1E1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C4C"/>
    <w:rsid w:val="006A6D38"/>
    <w:rsid w:val="006A75EA"/>
    <w:rsid w:val="006A7905"/>
    <w:rsid w:val="006A7D3E"/>
    <w:rsid w:val="006B00B1"/>
    <w:rsid w:val="006B039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4B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51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C65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AD0"/>
    <w:rsid w:val="006E1C0B"/>
    <w:rsid w:val="006E1D23"/>
    <w:rsid w:val="006E205A"/>
    <w:rsid w:val="006E23DE"/>
    <w:rsid w:val="006E2AAD"/>
    <w:rsid w:val="006E3201"/>
    <w:rsid w:val="006E3367"/>
    <w:rsid w:val="006E3900"/>
    <w:rsid w:val="006E3948"/>
    <w:rsid w:val="006E40B3"/>
    <w:rsid w:val="006E47E2"/>
    <w:rsid w:val="006E4EB1"/>
    <w:rsid w:val="006E4FD3"/>
    <w:rsid w:val="006E5346"/>
    <w:rsid w:val="006E54DE"/>
    <w:rsid w:val="006E56A9"/>
    <w:rsid w:val="006E5B46"/>
    <w:rsid w:val="006E5C1F"/>
    <w:rsid w:val="006E5C6E"/>
    <w:rsid w:val="006E5D84"/>
    <w:rsid w:val="006E5DDC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157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BB0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BD7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2AC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17B"/>
    <w:rsid w:val="00736501"/>
    <w:rsid w:val="00736571"/>
    <w:rsid w:val="00736620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30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238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E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374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0926"/>
    <w:rsid w:val="00771564"/>
    <w:rsid w:val="0077184B"/>
    <w:rsid w:val="00772357"/>
    <w:rsid w:val="007726DC"/>
    <w:rsid w:val="00772DB1"/>
    <w:rsid w:val="00772F77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6F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E9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89"/>
    <w:rsid w:val="00797AD6"/>
    <w:rsid w:val="00797FA8"/>
    <w:rsid w:val="007A0079"/>
    <w:rsid w:val="007A01DA"/>
    <w:rsid w:val="007A0212"/>
    <w:rsid w:val="007A0519"/>
    <w:rsid w:val="007A0663"/>
    <w:rsid w:val="007A0B4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657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6899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2D"/>
    <w:rsid w:val="007B0C70"/>
    <w:rsid w:val="007B119E"/>
    <w:rsid w:val="007B13CB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8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13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10"/>
    <w:rsid w:val="007C37A7"/>
    <w:rsid w:val="007C3A69"/>
    <w:rsid w:val="007C3C33"/>
    <w:rsid w:val="007C3EEB"/>
    <w:rsid w:val="007C44D1"/>
    <w:rsid w:val="007C47A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E0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D18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13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57C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EC4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88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30E"/>
    <w:rsid w:val="00826428"/>
    <w:rsid w:val="00826459"/>
    <w:rsid w:val="00826A16"/>
    <w:rsid w:val="00826B90"/>
    <w:rsid w:val="00826FB5"/>
    <w:rsid w:val="008270F3"/>
    <w:rsid w:val="00827715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4F3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E4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8B3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B"/>
    <w:rsid w:val="0084787C"/>
    <w:rsid w:val="00847B4D"/>
    <w:rsid w:val="0085051B"/>
    <w:rsid w:val="00850565"/>
    <w:rsid w:val="008505AD"/>
    <w:rsid w:val="00850737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CE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734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3F77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57E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132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00"/>
    <w:rsid w:val="008B757E"/>
    <w:rsid w:val="008B7803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155"/>
    <w:rsid w:val="008C52A8"/>
    <w:rsid w:val="008C53D8"/>
    <w:rsid w:val="008C5598"/>
    <w:rsid w:val="008C57AD"/>
    <w:rsid w:val="008C5A16"/>
    <w:rsid w:val="008C6234"/>
    <w:rsid w:val="008C67D5"/>
    <w:rsid w:val="008C6880"/>
    <w:rsid w:val="008C69C0"/>
    <w:rsid w:val="008C69C9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4C3"/>
    <w:rsid w:val="008D48DE"/>
    <w:rsid w:val="008D4AAD"/>
    <w:rsid w:val="008D4ACA"/>
    <w:rsid w:val="008D4B61"/>
    <w:rsid w:val="008D4CB6"/>
    <w:rsid w:val="008D5119"/>
    <w:rsid w:val="008D51E1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36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8DB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85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06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C7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7EA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001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300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7D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B1C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4E9B"/>
    <w:rsid w:val="0098508C"/>
    <w:rsid w:val="00985240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B95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5A7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070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93B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696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6EA"/>
    <w:rsid w:val="00A0791A"/>
    <w:rsid w:val="00A102E9"/>
    <w:rsid w:val="00A104DA"/>
    <w:rsid w:val="00A1055D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96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1C1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8C4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E37"/>
    <w:rsid w:val="00A30FDA"/>
    <w:rsid w:val="00A3109B"/>
    <w:rsid w:val="00A312B2"/>
    <w:rsid w:val="00A31402"/>
    <w:rsid w:val="00A31801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1FF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27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910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4E78"/>
    <w:rsid w:val="00A75239"/>
    <w:rsid w:val="00A7529F"/>
    <w:rsid w:val="00A75445"/>
    <w:rsid w:val="00A755E3"/>
    <w:rsid w:val="00A755F8"/>
    <w:rsid w:val="00A756BA"/>
    <w:rsid w:val="00A75714"/>
    <w:rsid w:val="00A762CC"/>
    <w:rsid w:val="00A76417"/>
    <w:rsid w:val="00A769D7"/>
    <w:rsid w:val="00A76BE7"/>
    <w:rsid w:val="00A76C1D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B20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3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EA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734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671"/>
    <w:rsid w:val="00AB1970"/>
    <w:rsid w:val="00AB1A2A"/>
    <w:rsid w:val="00AB1C30"/>
    <w:rsid w:val="00AB1CC2"/>
    <w:rsid w:val="00AB1D4A"/>
    <w:rsid w:val="00AB1DEF"/>
    <w:rsid w:val="00AB1FD9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A0C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362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1F51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4FE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DA4"/>
    <w:rsid w:val="00AD5F36"/>
    <w:rsid w:val="00AD634B"/>
    <w:rsid w:val="00AD6732"/>
    <w:rsid w:val="00AD6791"/>
    <w:rsid w:val="00AD6E61"/>
    <w:rsid w:val="00AD73B3"/>
    <w:rsid w:val="00AD753F"/>
    <w:rsid w:val="00AD77F6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47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8A2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2E05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AF704C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B1B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7E1"/>
    <w:rsid w:val="00B06928"/>
    <w:rsid w:val="00B06A10"/>
    <w:rsid w:val="00B06ACF"/>
    <w:rsid w:val="00B06B67"/>
    <w:rsid w:val="00B06F85"/>
    <w:rsid w:val="00B07044"/>
    <w:rsid w:val="00B0734E"/>
    <w:rsid w:val="00B075C4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1D65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6F7B"/>
    <w:rsid w:val="00B1700E"/>
    <w:rsid w:val="00B1741D"/>
    <w:rsid w:val="00B17504"/>
    <w:rsid w:val="00B17F48"/>
    <w:rsid w:val="00B17F53"/>
    <w:rsid w:val="00B17F72"/>
    <w:rsid w:val="00B20163"/>
    <w:rsid w:val="00B202B9"/>
    <w:rsid w:val="00B2052D"/>
    <w:rsid w:val="00B205B2"/>
    <w:rsid w:val="00B20658"/>
    <w:rsid w:val="00B207B2"/>
    <w:rsid w:val="00B2093C"/>
    <w:rsid w:val="00B20A1D"/>
    <w:rsid w:val="00B20BDE"/>
    <w:rsid w:val="00B20EBC"/>
    <w:rsid w:val="00B20FAA"/>
    <w:rsid w:val="00B2102D"/>
    <w:rsid w:val="00B2102E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0C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1F9"/>
    <w:rsid w:val="00B505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4945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57930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3E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241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B5C"/>
    <w:rsid w:val="00B81D58"/>
    <w:rsid w:val="00B821C1"/>
    <w:rsid w:val="00B8228F"/>
    <w:rsid w:val="00B822DE"/>
    <w:rsid w:val="00B8268D"/>
    <w:rsid w:val="00B82763"/>
    <w:rsid w:val="00B82C74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757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622"/>
    <w:rsid w:val="00B90771"/>
    <w:rsid w:val="00B90E6A"/>
    <w:rsid w:val="00B90FBF"/>
    <w:rsid w:val="00B91075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248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4F47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74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8B0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20"/>
    <w:rsid w:val="00BC37B7"/>
    <w:rsid w:val="00BC389F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371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5D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0A43"/>
    <w:rsid w:val="00BE0DEC"/>
    <w:rsid w:val="00BE10FC"/>
    <w:rsid w:val="00BE11D0"/>
    <w:rsid w:val="00BE1218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8DA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5A4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B26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EC0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715"/>
    <w:rsid w:val="00C36B09"/>
    <w:rsid w:val="00C36DCD"/>
    <w:rsid w:val="00C370E8"/>
    <w:rsid w:val="00C371B6"/>
    <w:rsid w:val="00C3761B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2FD9"/>
    <w:rsid w:val="00C43335"/>
    <w:rsid w:val="00C43391"/>
    <w:rsid w:val="00C433D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0C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94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116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6A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14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D40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10"/>
    <w:rsid w:val="00C70446"/>
    <w:rsid w:val="00C70488"/>
    <w:rsid w:val="00C706AB"/>
    <w:rsid w:val="00C70BBE"/>
    <w:rsid w:val="00C70EC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77CB6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43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737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FAE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CEF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270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E70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7ED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C7ED6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38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5E2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287"/>
    <w:rsid w:val="00CE73EA"/>
    <w:rsid w:val="00CE75A2"/>
    <w:rsid w:val="00CE787C"/>
    <w:rsid w:val="00CE7B1E"/>
    <w:rsid w:val="00CE7C02"/>
    <w:rsid w:val="00CE7C84"/>
    <w:rsid w:val="00CF010C"/>
    <w:rsid w:val="00CF010D"/>
    <w:rsid w:val="00CF0930"/>
    <w:rsid w:val="00CF0B93"/>
    <w:rsid w:val="00CF0F3D"/>
    <w:rsid w:val="00CF111F"/>
    <w:rsid w:val="00CF16BC"/>
    <w:rsid w:val="00CF1759"/>
    <w:rsid w:val="00CF1FC4"/>
    <w:rsid w:val="00CF2175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A90"/>
    <w:rsid w:val="00CF5C7F"/>
    <w:rsid w:val="00CF63BA"/>
    <w:rsid w:val="00CF652D"/>
    <w:rsid w:val="00CF6641"/>
    <w:rsid w:val="00CF6A50"/>
    <w:rsid w:val="00CF6D28"/>
    <w:rsid w:val="00CF6E82"/>
    <w:rsid w:val="00CF7142"/>
    <w:rsid w:val="00CF727A"/>
    <w:rsid w:val="00CF731C"/>
    <w:rsid w:val="00CF7390"/>
    <w:rsid w:val="00CF760F"/>
    <w:rsid w:val="00CF77C5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1B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9E"/>
    <w:rsid w:val="00D271C0"/>
    <w:rsid w:val="00D27269"/>
    <w:rsid w:val="00D2741C"/>
    <w:rsid w:val="00D2761E"/>
    <w:rsid w:val="00D2776A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4DFC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A0D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3C"/>
    <w:rsid w:val="00D47CC6"/>
    <w:rsid w:val="00D47E90"/>
    <w:rsid w:val="00D47F16"/>
    <w:rsid w:val="00D47FF6"/>
    <w:rsid w:val="00D5006B"/>
    <w:rsid w:val="00D500DF"/>
    <w:rsid w:val="00D50230"/>
    <w:rsid w:val="00D503D3"/>
    <w:rsid w:val="00D5076F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AA4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AF"/>
    <w:rsid w:val="00D57DE2"/>
    <w:rsid w:val="00D60026"/>
    <w:rsid w:val="00D6010A"/>
    <w:rsid w:val="00D601D9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0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780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58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5C2"/>
    <w:rsid w:val="00DA2628"/>
    <w:rsid w:val="00DA2A90"/>
    <w:rsid w:val="00DA2C59"/>
    <w:rsid w:val="00DA2C65"/>
    <w:rsid w:val="00DA2C74"/>
    <w:rsid w:val="00DA301E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18F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8F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C24"/>
    <w:rsid w:val="00DC6D96"/>
    <w:rsid w:val="00DC6F2D"/>
    <w:rsid w:val="00DC7041"/>
    <w:rsid w:val="00DC70ED"/>
    <w:rsid w:val="00DC74AE"/>
    <w:rsid w:val="00DC7752"/>
    <w:rsid w:val="00DC78C0"/>
    <w:rsid w:val="00DC7BF9"/>
    <w:rsid w:val="00DC7CEF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27F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AA6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BD0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5E4"/>
    <w:rsid w:val="00E26817"/>
    <w:rsid w:val="00E26833"/>
    <w:rsid w:val="00E26D16"/>
    <w:rsid w:val="00E277E3"/>
    <w:rsid w:val="00E2782F"/>
    <w:rsid w:val="00E27A44"/>
    <w:rsid w:val="00E27AD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1C6"/>
    <w:rsid w:val="00E31486"/>
    <w:rsid w:val="00E3172E"/>
    <w:rsid w:val="00E317FB"/>
    <w:rsid w:val="00E31A3B"/>
    <w:rsid w:val="00E31CC3"/>
    <w:rsid w:val="00E31DCC"/>
    <w:rsid w:val="00E31E1F"/>
    <w:rsid w:val="00E3200E"/>
    <w:rsid w:val="00E3214C"/>
    <w:rsid w:val="00E32439"/>
    <w:rsid w:val="00E325AF"/>
    <w:rsid w:val="00E32783"/>
    <w:rsid w:val="00E32989"/>
    <w:rsid w:val="00E329FF"/>
    <w:rsid w:val="00E32A20"/>
    <w:rsid w:val="00E32A32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94F"/>
    <w:rsid w:val="00E55EEB"/>
    <w:rsid w:val="00E56016"/>
    <w:rsid w:val="00E565AD"/>
    <w:rsid w:val="00E56771"/>
    <w:rsid w:val="00E5693A"/>
    <w:rsid w:val="00E5695C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3C0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040"/>
    <w:rsid w:val="00E71A5A"/>
    <w:rsid w:val="00E71A81"/>
    <w:rsid w:val="00E71B72"/>
    <w:rsid w:val="00E71CF7"/>
    <w:rsid w:val="00E722FC"/>
    <w:rsid w:val="00E72423"/>
    <w:rsid w:val="00E7269E"/>
    <w:rsid w:val="00E7288D"/>
    <w:rsid w:val="00E72B25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4E2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4E0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C59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574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556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907"/>
    <w:rsid w:val="00EA7C98"/>
    <w:rsid w:val="00EB00A6"/>
    <w:rsid w:val="00EB01BE"/>
    <w:rsid w:val="00EB02A5"/>
    <w:rsid w:val="00EB02C0"/>
    <w:rsid w:val="00EB0729"/>
    <w:rsid w:val="00EB0BFB"/>
    <w:rsid w:val="00EB0FCD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040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B7EC5"/>
    <w:rsid w:val="00EC08E1"/>
    <w:rsid w:val="00EC0D6F"/>
    <w:rsid w:val="00EC1016"/>
    <w:rsid w:val="00EC1083"/>
    <w:rsid w:val="00EC1161"/>
    <w:rsid w:val="00EC150F"/>
    <w:rsid w:val="00EC1573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35F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5FE1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3FA8"/>
    <w:rsid w:val="00EF43B9"/>
    <w:rsid w:val="00EF43BC"/>
    <w:rsid w:val="00EF43E0"/>
    <w:rsid w:val="00EF4C47"/>
    <w:rsid w:val="00EF4E6D"/>
    <w:rsid w:val="00EF5622"/>
    <w:rsid w:val="00EF5DB5"/>
    <w:rsid w:val="00EF61B7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906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398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58"/>
    <w:rsid w:val="00F23ED8"/>
    <w:rsid w:val="00F249DA"/>
    <w:rsid w:val="00F24B49"/>
    <w:rsid w:val="00F24B4F"/>
    <w:rsid w:val="00F24BC0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0D99"/>
    <w:rsid w:val="00F31308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3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47E"/>
    <w:rsid w:val="00F43AF2"/>
    <w:rsid w:val="00F43DCF"/>
    <w:rsid w:val="00F44458"/>
    <w:rsid w:val="00F44BA9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B8A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27B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4B9"/>
    <w:rsid w:val="00F82A1C"/>
    <w:rsid w:val="00F82CD6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8AE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8E5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1C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3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3F4E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8E"/>
    <w:rsid w:val="00FD5DDD"/>
    <w:rsid w:val="00FD5F1A"/>
    <w:rsid w:val="00FD6549"/>
    <w:rsid w:val="00FD678F"/>
    <w:rsid w:val="00FD69FF"/>
    <w:rsid w:val="00FD6DB7"/>
    <w:rsid w:val="00FD6DE8"/>
    <w:rsid w:val="00FD6EF3"/>
    <w:rsid w:val="00FD7157"/>
    <w:rsid w:val="00FD78C0"/>
    <w:rsid w:val="00FD7C9C"/>
    <w:rsid w:val="00FD7DA1"/>
    <w:rsid w:val="00FE03AF"/>
    <w:rsid w:val="00FE0BBD"/>
    <w:rsid w:val="00FE0CB8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4:defaultImageDpi w14:val="32767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B597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2102E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6451-8BA2-4D78-9D6A-F5B91CBC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2020-08-07T03:37:00Z</cp:lastPrinted>
  <dcterms:created xsi:type="dcterms:W3CDTF">2021-11-08T06:30:00Z</dcterms:created>
  <dcterms:modified xsi:type="dcterms:W3CDTF">2021-11-08T06:36:00Z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